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Look w:val="01E0" w:firstRow="1" w:lastRow="1" w:firstColumn="1" w:lastColumn="1" w:noHBand="0" w:noVBand="0"/>
      </w:tblPr>
      <w:tblGrid>
        <w:gridCol w:w="1188"/>
        <w:gridCol w:w="8532"/>
      </w:tblGrid>
      <w:tr w:rsidR="00B82817" w:rsidRPr="006666FA" w14:paraId="024CF177" w14:textId="77777777" w:rsidTr="00B15EF0">
        <w:trPr>
          <w:trHeight w:val="173"/>
          <w:tblHeader/>
        </w:trPr>
        <w:tc>
          <w:tcPr>
            <w:tcW w:w="1188" w:type="dxa"/>
          </w:tcPr>
          <w:p w14:paraId="4696BED1" w14:textId="77777777" w:rsidR="00B82817" w:rsidRPr="006666FA" w:rsidRDefault="00933EAE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B82817"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8532" w:type="dxa"/>
          </w:tcPr>
          <w:p w14:paraId="202338F6" w14:textId="77777777" w:rsidR="00B82817" w:rsidRPr="006666FA" w:rsidRDefault="00B82817" w:rsidP="007D0954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B82817" w:rsidRPr="006666FA" w14:paraId="7CE6A623" w14:textId="77777777" w:rsidTr="00034A32">
        <w:trPr>
          <w:tblHeader/>
        </w:trPr>
        <w:tc>
          <w:tcPr>
            <w:tcW w:w="1188" w:type="dxa"/>
          </w:tcPr>
          <w:p w14:paraId="5CD80944" w14:textId="77777777" w:rsidR="00B82817" w:rsidRPr="00B15EF0" w:rsidRDefault="00B82817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532" w:type="dxa"/>
          </w:tcPr>
          <w:p w14:paraId="66E867E5" w14:textId="77777777" w:rsidR="00B82817" w:rsidRPr="00B15EF0" w:rsidRDefault="00B82817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B82817" w:rsidRPr="006666FA" w14:paraId="3996A539" w14:textId="77777777" w:rsidTr="00034A32">
        <w:tc>
          <w:tcPr>
            <w:tcW w:w="1188" w:type="dxa"/>
          </w:tcPr>
          <w:p w14:paraId="378086C6" w14:textId="0BA8F231" w:rsidR="00B82817" w:rsidRPr="006666FA" w:rsidRDefault="00C64585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8532" w:type="dxa"/>
          </w:tcPr>
          <w:p w14:paraId="58BF2FB9" w14:textId="77777777" w:rsidR="00B82817" w:rsidRPr="006666FA" w:rsidRDefault="00B82817" w:rsidP="007D0954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B82817" w:rsidRPr="006666FA" w14:paraId="6F74679A" w14:textId="77777777" w:rsidTr="00034A32">
        <w:tc>
          <w:tcPr>
            <w:tcW w:w="1188" w:type="dxa"/>
          </w:tcPr>
          <w:p w14:paraId="634D4D74" w14:textId="3E4F4680" w:rsidR="00B82817" w:rsidRPr="006666FA" w:rsidRDefault="00C64585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8532" w:type="dxa"/>
          </w:tcPr>
          <w:p w14:paraId="27A13B80" w14:textId="77777777" w:rsidR="00B82817" w:rsidRPr="006666FA" w:rsidRDefault="00B82817" w:rsidP="007D0954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B15EF0" w:rsidRPr="006666FA" w14:paraId="2949DC4D" w14:textId="77777777" w:rsidTr="00034A32">
        <w:tc>
          <w:tcPr>
            <w:tcW w:w="1188" w:type="dxa"/>
          </w:tcPr>
          <w:p w14:paraId="5DD96487" w14:textId="352A4D31" w:rsidR="00B15EF0" w:rsidRPr="00C64585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532" w:type="dxa"/>
          </w:tcPr>
          <w:p w14:paraId="77F26642" w14:textId="09590FDD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5EF0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การเปลี่ยนแปลงนโยบายการบัญชีที่มีสาระสำคัญ</w:t>
            </w:r>
          </w:p>
        </w:tc>
      </w:tr>
      <w:tr w:rsidR="00B15EF0" w:rsidRPr="006666FA" w14:paraId="3CCABDB8" w14:textId="77777777" w:rsidTr="00034A32">
        <w:tc>
          <w:tcPr>
            <w:tcW w:w="1188" w:type="dxa"/>
          </w:tcPr>
          <w:p w14:paraId="5FB7716F" w14:textId="5E0FB8E5" w:rsidR="00B15EF0" w:rsidRPr="006666FA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8532" w:type="dxa"/>
          </w:tcPr>
          <w:p w14:paraId="1B879E25" w14:textId="71C70D16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นโยบายการบัญชีที่มีสาระสำคัญ</w:t>
            </w:r>
          </w:p>
        </w:tc>
      </w:tr>
      <w:tr w:rsidR="00B15EF0" w:rsidRPr="006666FA" w14:paraId="0C56BF4F" w14:textId="77777777" w:rsidTr="00034A32">
        <w:tc>
          <w:tcPr>
            <w:tcW w:w="1188" w:type="dxa"/>
          </w:tcPr>
          <w:p w14:paraId="48DD123C" w14:textId="3920F750" w:rsidR="00B15EF0" w:rsidRPr="006666FA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532" w:type="dxa"/>
          </w:tcPr>
          <w:p w14:paraId="64117231" w14:textId="23C761B3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B15EF0" w:rsidRPr="006666FA" w14:paraId="57878665" w14:textId="77777777" w:rsidTr="00034A32">
        <w:tc>
          <w:tcPr>
            <w:tcW w:w="1188" w:type="dxa"/>
          </w:tcPr>
          <w:p w14:paraId="76F5F6B0" w14:textId="1A02E173" w:rsidR="00B15EF0" w:rsidRPr="006666FA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532" w:type="dxa"/>
          </w:tcPr>
          <w:p w14:paraId="5505B898" w14:textId="029E79F9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B15EF0" w:rsidRPr="006666FA" w14:paraId="28D314FD" w14:textId="77777777" w:rsidTr="00034A32">
        <w:tc>
          <w:tcPr>
            <w:tcW w:w="1188" w:type="dxa"/>
          </w:tcPr>
          <w:p w14:paraId="053BAF1B" w14:textId="55484353" w:rsidR="00B15EF0" w:rsidRPr="006666FA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8532" w:type="dxa"/>
          </w:tcPr>
          <w:p w14:paraId="5DB94D30" w14:textId="4021FCE2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</w:tr>
      <w:tr w:rsidR="00B15EF0" w:rsidRPr="006666FA" w14:paraId="1FDE85B3" w14:textId="77777777" w:rsidTr="00034A32">
        <w:tc>
          <w:tcPr>
            <w:tcW w:w="1188" w:type="dxa"/>
          </w:tcPr>
          <w:p w14:paraId="75CEF8F2" w14:textId="7F410F64" w:rsidR="00B15EF0" w:rsidRPr="00434BE1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8532" w:type="dxa"/>
          </w:tcPr>
          <w:p w14:paraId="203156E0" w14:textId="5FFD06FF" w:rsidR="00B15EF0" w:rsidRPr="00434BE1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ลูกหนี้ตามสัญญาเช่าการเงิน</w:t>
            </w:r>
          </w:p>
        </w:tc>
      </w:tr>
      <w:tr w:rsidR="00B15EF0" w:rsidRPr="006666FA" w14:paraId="5AC20190" w14:textId="77777777" w:rsidTr="00034A32">
        <w:tc>
          <w:tcPr>
            <w:tcW w:w="1188" w:type="dxa"/>
          </w:tcPr>
          <w:p w14:paraId="36BBF1F4" w14:textId="3FC73B8C" w:rsidR="00B15EF0" w:rsidRPr="00434BE1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8532" w:type="dxa"/>
          </w:tcPr>
          <w:p w14:paraId="633DF3E2" w14:textId="39C6F617" w:rsidR="00B15EF0" w:rsidRPr="00434BE1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B15EF0" w:rsidRPr="006666FA" w14:paraId="0B357568" w14:textId="77777777" w:rsidTr="00034A32">
        <w:tc>
          <w:tcPr>
            <w:tcW w:w="1188" w:type="dxa"/>
          </w:tcPr>
          <w:p w14:paraId="5FC2D0B2" w14:textId="2CFCA3A5" w:rsidR="00B15EF0" w:rsidRPr="00434BE1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8532" w:type="dxa"/>
          </w:tcPr>
          <w:p w14:paraId="4FCD1F45" w14:textId="272B45AE" w:rsidR="00B15EF0" w:rsidRPr="00434BE1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ยานพาหนะรอการขาย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สำหรับสินทรัพย์ให้เช่า</w:t>
            </w:r>
          </w:p>
        </w:tc>
      </w:tr>
      <w:tr w:rsidR="00B15EF0" w:rsidRPr="006666FA" w14:paraId="7AF4032F" w14:textId="77777777" w:rsidTr="00034A32">
        <w:tc>
          <w:tcPr>
            <w:tcW w:w="1188" w:type="dxa"/>
          </w:tcPr>
          <w:p w14:paraId="1CE5DA5E" w14:textId="7F61ABCF" w:rsidR="00B15EF0" w:rsidRPr="00434BE1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8532" w:type="dxa"/>
          </w:tcPr>
          <w:p w14:paraId="38F71BD8" w14:textId="6CAA11A2" w:rsidR="00B15EF0" w:rsidRPr="00434BE1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  <w:r w:rsidRPr="00034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ร่วมและการร่วมค้า</w:t>
            </w:r>
          </w:p>
        </w:tc>
      </w:tr>
      <w:tr w:rsidR="00B15EF0" w:rsidRPr="006666FA" w14:paraId="4C1ACE09" w14:textId="77777777" w:rsidTr="00034A32">
        <w:tc>
          <w:tcPr>
            <w:tcW w:w="1188" w:type="dxa"/>
          </w:tcPr>
          <w:p w14:paraId="2B9A13A9" w14:textId="34427223" w:rsidR="00B15EF0" w:rsidRPr="006666FA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8532" w:type="dxa"/>
          </w:tcPr>
          <w:p w14:paraId="50F11761" w14:textId="0F3DCE94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B15EF0" w:rsidRPr="006666FA" w14:paraId="102D4D2F" w14:textId="77777777" w:rsidTr="00034A32">
        <w:tc>
          <w:tcPr>
            <w:tcW w:w="1188" w:type="dxa"/>
          </w:tcPr>
          <w:p w14:paraId="3B5F1B64" w14:textId="4030A615" w:rsidR="00B15EF0" w:rsidRPr="006666FA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8532" w:type="dxa"/>
          </w:tcPr>
          <w:p w14:paraId="4AAAA94A" w14:textId="6E827A2B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34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B15EF0" w:rsidRPr="006666FA" w14:paraId="6D87B918" w14:textId="77777777" w:rsidTr="00034A32">
        <w:tc>
          <w:tcPr>
            <w:tcW w:w="1188" w:type="dxa"/>
          </w:tcPr>
          <w:p w14:paraId="34F6BA9F" w14:textId="7BB9788E" w:rsidR="00B15EF0" w:rsidRPr="006666FA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8532" w:type="dxa"/>
          </w:tcPr>
          <w:p w14:paraId="78624897" w14:textId="6F6A0B4B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3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B15EF0" w:rsidRPr="006666FA" w14:paraId="1855D95C" w14:textId="77777777" w:rsidTr="00034A32">
        <w:tc>
          <w:tcPr>
            <w:tcW w:w="1188" w:type="dxa"/>
          </w:tcPr>
          <w:p w14:paraId="0AD4D1D2" w14:textId="2515B484" w:rsidR="00B15EF0" w:rsidRPr="00434BE1" w:rsidRDefault="00B15EF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8532" w:type="dxa"/>
          </w:tcPr>
          <w:p w14:paraId="218221C2" w14:textId="05F9F27D" w:rsidR="00B15EF0" w:rsidRPr="00034A32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</w:tr>
      <w:tr w:rsidR="00B15EF0" w:rsidRPr="006666FA" w14:paraId="496656FE" w14:textId="77777777" w:rsidTr="00034A32">
        <w:tc>
          <w:tcPr>
            <w:tcW w:w="1188" w:type="dxa"/>
          </w:tcPr>
          <w:p w14:paraId="308055A5" w14:textId="3895EB13" w:rsidR="00B15EF0" w:rsidRPr="00434BE1" w:rsidRDefault="00B15EF0" w:rsidP="00B15EF0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8532" w:type="dxa"/>
          </w:tcPr>
          <w:p w14:paraId="46626FC3" w14:textId="696350C7" w:rsidR="00B15EF0" w:rsidRPr="00034A32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B15EF0" w:rsidRPr="006666FA" w14:paraId="22DAEE94" w14:textId="77777777" w:rsidTr="00034A32">
        <w:tc>
          <w:tcPr>
            <w:tcW w:w="1188" w:type="dxa"/>
          </w:tcPr>
          <w:p w14:paraId="1B25A67F" w14:textId="31DD0178" w:rsidR="00B15EF0" w:rsidRPr="00434BE1" w:rsidRDefault="00B15EF0" w:rsidP="00B15EF0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8532" w:type="dxa"/>
          </w:tcPr>
          <w:p w14:paraId="0E711262" w14:textId="139C6E11" w:rsidR="00B15EF0" w:rsidRPr="00434BE1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สัญญาเช่า</w:t>
            </w:r>
          </w:p>
        </w:tc>
      </w:tr>
      <w:tr w:rsidR="00B15EF0" w:rsidRPr="006666FA" w14:paraId="3499C055" w14:textId="77777777" w:rsidTr="00034A32">
        <w:tc>
          <w:tcPr>
            <w:tcW w:w="1188" w:type="dxa"/>
          </w:tcPr>
          <w:p w14:paraId="76242F3A" w14:textId="1662D2D2" w:rsidR="00B15EF0" w:rsidRPr="00434BE1" w:rsidRDefault="00B15EF0" w:rsidP="00B15EF0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8532" w:type="dxa"/>
          </w:tcPr>
          <w:p w14:paraId="6534C5EB" w14:textId="26E446EC" w:rsidR="00B15EF0" w:rsidRPr="00434BE1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ค่าความนิยม</w:t>
            </w:r>
          </w:p>
        </w:tc>
      </w:tr>
      <w:tr w:rsidR="00B15EF0" w:rsidRPr="006666FA" w14:paraId="37437D9D" w14:textId="77777777" w:rsidTr="00034A32">
        <w:tc>
          <w:tcPr>
            <w:tcW w:w="1188" w:type="dxa"/>
          </w:tcPr>
          <w:p w14:paraId="3C57A91F" w14:textId="40D97F1F" w:rsidR="00B15EF0" w:rsidRPr="00434BE1" w:rsidRDefault="00B15EF0" w:rsidP="00B15EF0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8532" w:type="dxa"/>
          </w:tcPr>
          <w:p w14:paraId="09FFD964" w14:textId="42BC23A3" w:rsidR="00B15EF0" w:rsidRPr="00434BE1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B15EF0" w:rsidRPr="006666FA" w14:paraId="6C905188" w14:textId="77777777" w:rsidTr="00034A32">
        <w:tc>
          <w:tcPr>
            <w:tcW w:w="1188" w:type="dxa"/>
          </w:tcPr>
          <w:p w14:paraId="3D51D974" w14:textId="4A2C15D4" w:rsidR="00B15EF0" w:rsidRPr="00434BE1" w:rsidRDefault="00B15EF0" w:rsidP="00B15EF0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8532" w:type="dxa"/>
          </w:tcPr>
          <w:p w14:paraId="081018B3" w14:textId="687E7315" w:rsidR="00B15EF0" w:rsidRPr="00434BE1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</w:tr>
      <w:tr w:rsidR="00B15EF0" w:rsidRPr="006666FA" w14:paraId="7BDDCFB2" w14:textId="77777777" w:rsidTr="00034A32">
        <w:tc>
          <w:tcPr>
            <w:tcW w:w="1188" w:type="dxa"/>
          </w:tcPr>
          <w:p w14:paraId="7794CBAF" w14:textId="0ED1B0C4" w:rsidR="00B15EF0" w:rsidRPr="00434BE1" w:rsidRDefault="00B15EF0" w:rsidP="00B15EF0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8532" w:type="dxa"/>
          </w:tcPr>
          <w:p w14:paraId="2256ED64" w14:textId="08447E3A" w:rsidR="00B15EF0" w:rsidRPr="00434BE1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เงินประกันตามสัญญาเช่าดำเนินงานระยะยาว</w:t>
            </w:r>
          </w:p>
        </w:tc>
      </w:tr>
      <w:tr w:rsidR="00B15EF0" w:rsidRPr="006666FA" w14:paraId="5F9FAA05" w14:textId="77777777" w:rsidTr="00034A32">
        <w:tc>
          <w:tcPr>
            <w:tcW w:w="1188" w:type="dxa"/>
          </w:tcPr>
          <w:p w14:paraId="0775CC9D" w14:textId="7A949489" w:rsidR="00B15EF0" w:rsidRPr="00434BE1" w:rsidRDefault="00B15EF0" w:rsidP="00B15EF0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8532" w:type="dxa"/>
          </w:tcPr>
          <w:p w14:paraId="4D375AB5" w14:textId="65ABF5DA" w:rsidR="00B15EF0" w:rsidRPr="00434BE1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B15EF0" w:rsidRPr="006666FA" w14:paraId="6B1A86D8" w14:textId="77777777" w:rsidTr="00034A32">
        <w:tc>
          <w:tcPr>
            <w:tcW w:w="1188" w:type="dxa"/>
          </w:tcPr>
          <w:p w14:paraId="6387E30A" w14:textId="48DB494B" w:rsidR="00B15EF0" w:rsidRPr="00434BE1" w:rsidRDefault="00B15EF0" w:rsidP="00B15EF0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532" w:type="dxa"/>
          </w:tcPr>
          <w:p w14:paraId="6F1DF3B0" w14:textId="73AC2DF0" w:rsidR="00B15EF0" w:rsidRPr="00434BE1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B15EF0" w:rsidRPr="006666FA" w14:paraId="01B39441" w14:textId="77777777" w:rsidTr="00034A32">
        <w:tc>
          <w:tcPr>
            <w:tcW w:w="1188" w:type="dxa"/>
          </w:tcPr>
          <w:p w14:paraId="54AB1B79" w14:textId="19008A80" w:rsidR="00B15EF0" w:rsidRPr="006666FA" w:rsidRDefault="00B15EF0" w:rsidP="00B15EF0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8532" w:type="dxa"/>
          </w:tcPr>
          <w:p w14:paraId="4349CFBE" w14:textId="440BF328" w:rsidR="00B15EF0" w:rsidRPr="006666FA" w:rsidRDefault="003025F2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ทุนสำรองตามกฎหมาย</w:t>
            </w:r>
          </w:p>
        </w:tc>
      </w:tr>
      <w:tr w:rsidR="003025F2" w:rsidRPr="006666FA" w14:paraId="0802EA5E" w14:textId="77777777" w:rsidTr="00034A32">
        <w:tc>
          <w:tcPr>
            <w:tcW w:w="1188" w:type="dxa"/>
          </w:tcPr>
          <w:p w14:paraId="7492BDC0" w14:textId="20363AFB" w:rsidR="003025F2" w:rsidRPr="006666FA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532" w:type="dxa"/>
          </w:tcPr>
          <w:p w14:paraId="3C8651F5" w14:textId="2F073667" w:rsidR="003025F2" w:rsidRPr="006666FA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3025F2" w:rsidRPr="006666FA" w14:paraId="5414E446" w14:textId="77777777" w:rsidTr="00034A32">
        <w:tc>
          <w:tcPr>
            <w:tcW w:w="1188" w:type="dxa"/>
          </w:tcPr>
          <w:p w14:paraId="0A8F980D" w14:textId="10DD5A9A" w:rsidR="003025F2" w:rsidRPr="006666FA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8532" w:type="dxa"/>
          </w:tcPr>
          <w:p w14:paraId="41C8EC0F" w14:textId="2E61DBAE" w:rsidR="003025F2" w:rsidRPr="006666FA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4E9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ค่าใช้จ่ายตามธรรมชาติ</w:t>
            </w:r>
          </w:p>
        </w:tc>
      </w:tr>
      <w:tr w:rsidR="003025F2" w:rsidRPr="006666FA" w14:paraId="18D3DE9A" w14:textId="77777777" w:rsidTr="00034A32">
        <w:trPr>
          <w:trHeight w:val="254"/>
        </w:trPr>
        <w:tc>
          <w:tcPr>
            <w:tcW w:w="1188" w:type="dxa"/>
          </w:tcPr>
          <w:p w14:paraId="40862FB1" w14:textId="14238A16" w:rsidR="003025F2" w:rsidRPr="006666FA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8532" w:type="dxa"/>
          </w:tcPr>
          <w:p w14:paraId="76E0601B" w14:textId="4AABD583" w:rsidR="003025F2" w:rsidRPr="006666FA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025F2" w:rsidRPr="006666FA" w14:paraId="3ED01B5D" w14:textId="77777777" w:rsidTr="00034A32">
        <w:trPr>
          <w:trHeight w:val="254"/>
        </w:trPr>
        <w:tc>
          <w:tcPr>
            <w:tcW w:w="1188" w:type="dxa"/>
          </w:tcPr>
          <w:p w14:paraId="130F77EA" w14:textId="01C61F06" w:rsidR="003025F2" w:rsidRPr="006666FA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8532" w:type="dxa"/>
          </w:tcPr>
          <w:p w14:paraId="537807CD" w14:textId="3D2AD589" w:rsidR="003025F2" w:rsidRPr="006666FA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3025F2" w:rsidRPr="006666FA" w14:paraId="075FDD71" w14:textId="77777777" w:rsidTr="00034A32">
        <w:trPr>
          <w:trHeight w:val="254"/>
        </w:trPr>
        <w:tc>
          <w:tcPr>
            <w:tcW w:w="1188" w:type="dxa"/>
          </w:tcPr>
          <w:p w14:paraId="6C77A07E" w14:textId="0168832F" w:rsidR="003025F2" w:rsidRPr="00C64585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32" w:type="dxa"/>
          </w:tcPr>
          <w:p w14:paraId="4454E19B" w14:textId="33240E87" w:rsidR="003025F2" w:rsidRPr="006666FA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5F2" w:rsidRPr="006666FA" w14:paraId="4342844F" w14:textId="77777777" w:rsidTr="00034A32">
        <w:trPr>
          <w:trHeight w:val="254"/>
        </w:trPr>
        <w:tc>
          <w:tcPr>
            <w:tcW w:w="1188" w:type="dxa"/>
          </w:tcPr>
          <w:p w14:paraId="0A92BF0D" w14:textId="77777777" w:rsidR="003025F2" w:rsidRPr="00C64585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32" w:type="dxa"/>
          </w:tcPr>
          <w:p w14:paraId="3AB81676" w14:textId="77777777" w:rsidR="003025F2" w:rsidRPr="006666FA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5F2" w:rsidRPr="006666FA" w14:paraId="3E57E64B" w14:textId="77777777" w:rsidTr="00034A32">
        <w:trPr>
          <w:trHeight w:val="254"/>
        </w:trPr>
        <w:tc>
          <w:tcPr>
            <w:tcW w:w="1188" w:type="dxa"/>
          </w:tcPr>
          <w:p w14:paraId="09E105C0" w14:textId="77777777" w:rsidR="003025F2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32" w:type="dxa"/>
          </w:tcPr>
          <w:p w14:paraId="18A64954" w14:textId="77777777" w:rsidR="003025F2" w:rsidRPr="006666FA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5F2" w:rsidRPr="006666FA" w14:paraId="354DB610" w14:textId="77777777" w:rsidTr="00034A32">
        <w:trPr>
          <w:trHeight w:val="254"/>
        </w:trPr>
        <w:tc>
          <w:tcPr>
            <w:tcW w:w="1188" w:type="dxa"/>
          </w:tcPr>
          <w:p w14:paraId="2AC80B28" w14:textId="0E8F8CA6" w:rsidR="003025F2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lastRenderedPageBreak/>
              <w:t>29</w:t>
            </w:r>
          </w:p>
        </w:tc>
        <w:tc>
          <w:tcPr>
            <w:tcW w:w="8532" w:type="dxa"/>
          </w:tcPr>
          <w:p w14:paraId="5760BD5E" w14:textId="34137AB9" w:rsidR="003025F2" w:rsidRPr="006666FA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3025F2" w:rsidRPr="006666FA" w14:paraId="31FFC797" w14:textId="77777777" w:rsidTr="00034A32">
        <w:trPr>
          <w:trHeight w:val="254"/>
        </w:trPr>
        <w:tc>
          <w:tcPr>
            <w:tcW w:w="1188" w:type="dxa"/>
          </w:tcPr>
          <w:p w14:paraId="60B313CA" w14:textId="44FE5CF1" w:rsidR="003025F2" w:rsidRPr="00C64585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8532" w:type="dxa"/>
          </w:tcPr>
          <w:p w14:paraId="510B1A60" w14:textId="5AE6DCDA" w:rsidR="003025F2" w:rsidRPr="006666FA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025F2" w:rsidRPr="006666FA" w14:paraId="7BD46C8A" w14:textId="77777777" w:rsidTr="00034A32">
        <w:trPr>
          <w:trHeight w:val="254"/>
        </w:trPr>
        <w:tc>
          <w:tcPr>
            <w:tcW w:w="1188" w:type="dxa"/>
          </w:tcPr>
          <w:p w14:paraId="44D5FEB7" w14:textId="314BE933" w:rsidR="003025F2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8532" w:type="dxa"/>
          </w:tcPr>
          <w:p w14:paraId="6099801B" w14:textId="11642FE5" w:rsidR="003025F2" w:rsidRPr="006666FA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025F2" w:rsidRPr="006666FA" w14:paraId="01A51CAC" w14:textId="77777777" w:rsidTr="00034A32">
        <w:trPr>
          <w:trHeight w:val="254"/>
        </w:trPr>
        <w:tc>
          <w:tcPr>
            <w:tcW w:w="1188" w:type="dxa"/>
          </w:tcPr>
          <w:p w14:paraId="06168719" w14:textId="262601AC" w:rsidR="003025F2" w:rsidRPr="004E28A2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</w:t>
            </w:r>
          </w:p>
        </w:tc>
        <w:tc>
          <w:tcPr>
            <w:tcW w:w="8532" w:type="dxa"/>
          </w:tcPr>
          <w:p w14:paraId="294971F2" w14:textId="74053B60" w:rsidR="003025F2" w:rsidRPr="006666FA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3025F2" w:rsidRPr="006666FA" w14:paraId="248928E3" w14:textId="77777777" w:rsidTr="004E28A2">
        <w:trPr>
          <w:trHeight w:val="254"/>
        </w:trPr>
        <w:tc>
          <w:tcPr>
            <w:tcW w:w="1188" w:type="dxa"/>
          </w:tcPr>
          <w:p w14:paraId="5F7EE139" w14:textId="7CDDEC57" w:rsidR="003025F2" w:rsidRPr="00B669D4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8532" w:type="dxa"/>
            <w:shd w:val="clear" w:color="auto" w:fill="auto"/>
          </w:tcPr>
          <w:p w14:paraId="219321EC" w14:textId="43F064B6" w:rsidR="003025F2" w:rsidRPr="004E28A2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E28A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3025F2" w:rsidRPr="006666FA" w14:paraId="58FB9298" w14:textId="77777777" w:rsidTr="004E28A2">
        <w:trPr>
          <w:trHeight w:val="254"/>
        </w:trPr>
        <w:tc>
          <w:tcPr>
            <w:tcW w:w="1188" w:type="dxa"/>
          </w:tcPr>
          <w:p w14:paraId="74911935" w14:textId="5A9DF36D" w:rsidR="003025F2" w:rsidRPr="00C64585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32" w:type="dxa"/>
            <w:shd w:val="clear" w:color="auto" w:fill="auto"/>
          </w:tcPr>
          <w:p w14:paraId="7D810075" w14:textId="785471C8" w:rsidR="003025F2" w:rsidRPr="00B15EF0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</w:tr>
      <w:tr w:rsidR="003025F2" w:rsidRPr="006666FA" w14:paraId="6D6FF3CA" w14:textId="77777777" w:rsidTr="004E28A2">
        <w:trPr>
          <w:trHeight w:val="254"/>
        </w:trPr>
        <w:tc>
          <w:tcPr>
            <w:tcW w:w="1188" w:type="dxa"/>
          </w:tcPr>
          <w:p w14:paraId="7679A71C" w14:textId="77777777" w:rsidR="003025F2" w:rsidRDefault="003025F2" w:rsidP="003025F2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32" w:type="dxa"/>
            <w:shd w:val="clear" w:color="auto" w:fill="auto"/>
          </w:tcPr>
          <w:p w14:paraId="340CE312" w14:textId="77777777" w:rsidR="003025F2" w:rsidRPr="004E28A2" w:rsidRDefault="003025F2" w:rsidP="003025F2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6C43F997" w14:textId="77777777" w:rsidR="00A23436" w:rsidRPr="006666FA" w:rsidRDefault="00F61E11" w:rsidP="009D7981">
      <w:pPr>
        <w:pStyle w:val="IndexHeading1"/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val="pt-BR" w:bidi="th-TH"/>
        </w:rPr>
      </w:pPr>
      <w:r w:rsidRPr="006666FA">
        <w:rPr>
          <w:rFonts w:asciiTheme="majorBidi" w:hAnsiTheme="majorBidi" w:cstheme="majorBidi"/>
        </w:rPr>
        <w:br w:type="page"/>
      </w:r>
      <w:r w:rsidR="00A23436" w:rsidRPr="006666FA">
        <w:rPr>
          <w:rFonts w:asciiTheme="majorBidi" w:hAnsiTheme="majorBidi" w:cstheme="majorBidi"/>
          <w:sz w:val="30"/>
          <w:szCs w:val="30"/>
          <w:cs/>
          <w:lang w:val="pt-BR"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06CAF5FE" w14:textId="77777777" w:rsidR="00C3069E" w:rsidRPr="006666FA" w:rsidRDefault="00C3069E" w:rsidP="00C3069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334BC68C" w14:textId="2581FE91" w:rsidR="00A23436" w:rsidRPr="00E67E9F" w:rsidRDefault="00A23436" w:rsidP="00F61E11">
      <w:pPr>
        <w:pStyle w:val="Heading1"/>
        <w:numPr>
          <w:ilvl w:val="0"/>
          <w:numId w:val="0"/>
        </w:numPr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pt-BR" w:bidi="th-TH"/>
        </w:rPr>
        <w:t>งบการเงินนี้ได้รับอนุมัติให้ออกงบการเงินจากคณะกรรมการเมื่อวันที่</w:t>
      </w:r>
      <w:r w:rsidR="00BC4A7A">
        <w:rPr>
          <w:rFonts w:asciiTheme="majorBidi" w:hAnsiTheme="majorBidi" w:cstheme="majorBidi"/>
          <w:b w:val="0"/>
          <w:bCs/>
          <w:sz w:val="30"/>
          <w:szCs w:val="30"/>
          <w:lang w:val="pt-BR" w:bidi="th-TH"/>
        </w:rPr>
        <w:t xml:space="preserve"> </w:t>
      </w:r>
      <w:r w:rsidR="00914C5E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</w:t>
      </w:r>
      <w:r w:rsidR="00F26A3A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 </w:t>
      </w:r>
      <w:r w:rsidR="00F26A3A" w:rsidRPr="00F26A3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="00F26A3A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</w:t>
      </w:r>
      <w:r w:rsidR="007C42C4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8</w:t>
      </w:r>
    </w:p>
    <w:p w14:paraId="7D0CC851" w14:textId="77777777" w:rsidR="00C3069E" w:rsidRPr="006666FA" w:rsidRDefault="00C3069E" w:rsidP="00C3069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6E6DB4FF" w14:textId="77777777" w:rsidR="009A5D10" w:rsidRPr="006666FA" w:rsidRDefault="005E66EC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val="pt-BR"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val="pt-BR" w:bidi="th-TH"/>
        </w:rPr>
        <w:t>ข้อมูลทั่วไป</w:t>
      </w:r>
    </w:p>
    <w:p w14:paraId="01C5984C" w14:textId="77777777" w:rsidR="00C3069E" w:rsidRPr="006666FA" w:rsidRDefault="00C3069E" w:rsidP="00C3069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528127FA" w14:textId="3B02ACEC" w:rsidR="008218DE" w:rsidRDefault="008A0999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pt-BR" w:bidi="th-TH"/>
        </w:rPr>
      </w:pPr>
      <w:r w:rsidRPr="0017672E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811E11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มิลเลนเนียม</w:t>
      </w:r>
      <w:r w:rsidRPr="0017672E">
        <w:rPr>
          <w:rFonts w:asciiTheme="majorBidi" w:eastAsia="Calibri" w:hAnsiTheme="majorBidi" w:cstheme="majorBidi"/>
          <w:sz w:val="30"/>
          <w:szCs w:val="30"/>
          <w:cs/>
        </w:rPr>
        <w:t xml:space="preserve"> กรุ๊ป คอร์ปอเรชั่น (เอเชีย) </w:t>
      </w:r>
      <w:r w:rsidR="00F36B37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จำกัด (มหาชน) </w:t>
      </w:r>
      <w:r w:rsidR="00A95F4B">
        <w:rPr>
          <w:rFonts w:asciiTheme="majorBidi" w:eastAsia="Calibri" w:hAnsiTheme="majorBidi" w:cstheme="majorBidi"/>
          <w:sz w:val="30"/>
          <w:szCs w:val="30"/>
          <w:lang w:bidi="th-TH"/>
        </w:rPr>
        <w:t>(</w:t>
      </w:r>
      <w:r w:rsidR="007B1A5D" w:rsidRPr="0017672E">
        <w:rPr>
          <w:rFonts w:asciiTheme="majorBidi" w:hAnsiTheme="majorBidi" w:cstheme="majorBidi"/>
          <w:sz w:val="30"/>
          <w:szCs w:val="30"/>
          <w:lang w:val="pt-BR" w:bidi="th-TH"/>
        </w:rPr>
        <w:t>“</w:t>
      </w:r>
      <w:r w:rsidR="007B1A5D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บริษัท</w:t>
      </w:r>
      <w:r w:rsidR="007B1A5D" w:rsidRPr="0017672E">
        <w:rPr>
          <w:rFonts w:asciiTheme="majorBidi" w:hAnsiTheme="majorBidi" w:cstheme="majorBidi"/>
          <w:sz w:val="30"/>
          <w:szCs w:val="30"/>
          <w:lang w:val="pt-BR" w:bidi="th-TH"/>
        </w:rPr>
        <w:t>”</w:t>
      </w:r>
      <w:r w:rsidR="00A95F4B">
        <w:rPr>
          <w:rFonts w:asciiTheme="majorBidi" w:hAnsiTheme="majorBidi" w:cstheme="majorBidi"/>
          <w:sz w:val="30"/>
          <w:szCs w:val="30"/>
          <w:lang w:val="pt-BR" w:bidi="th-TH"/>
        </w:rPr>
        <w:t>)</w:t>
      </w:r>
      <w:r w:rsidR="00CF7B9A" w:rsidRPr="0017672E">
        <w:rPr>
          <w:rFonts w:asciiTheme="majorBidi" w:hAnsiTheme="majorBidi" w:cstheme="majorBidi"/>
          <w:sz w:val="30"/>
          <w:szCs w:val="30"/>
          <w:lang w:val="pt-BR"/>
        </w:rPr>
        <w:t xml:space="preserve"> </w:t>
      </w:r>
      <w:r w:rsidR="00C7356A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เป็นนิติบุคคลที่จัดตั</w:t>
      </w:r>
      <w:r w:rsidR="00574CBC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้งขึ้นในประเทศไทย </w:t>
      </w:r>
      <w:r w:rsidR="008A4D5C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โดย</w:t>
      </w:r>
      <w:r w:rsidR="00574CBC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มีที่อยู่จด</w:t>
      </w:r>
      <w:r w:rsidR="003905A6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ทะ</w:t>
      </w:r>
      <w:r w:rsidR="00C7356A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เบียน</w:t>
      </w:r>
      <w:r w:rsidR="008218DE"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 w:rsidR="008218DE"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ดังนี้</w:t>
      </w:r>
    </w:p>
    <w:p w14:paraId="50681EDE" w14:textId="77777777" w:rsidR="008218DE" w:rsidRDefault="008218DE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14704041" w14:textId="2C993E30" w:rsidR="00CF7B9A" w:rsidRDefault="008218DE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สำนักงานใหญ่</w:t>
      </w:r>
      <w:r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: </w:t>
      </w:r>
      <w:r w:rsidR="00C7356A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เลขที่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2222</w:t>
      </w:r>
      <w:r w:rsidR="000B13E4" w:rsidRPr="0017672E">
        <w:rPr>
          <w:rFonts w:asciiTheme="majorBidi" w:hAnsiTheme="majorBidi" w:cstheme="majorBidi"/>
          <w:sz w:val="30"/>
          <w:szCs w:val="30"/>
        </w:rPr>
        <w:t>/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0B13E4" w:rsidRPr="0017672E">
        <w:rPr>
          <w:rFonts w:asciiTheme="majorBidi" w:hAnsiTheme="majorBidi" w:cstheme="majorBidi"/>
          <w:sz w:val="30"/>
          <w:szCs w:val="30"/>
        </w:rPr>
        <w:t xml:space="preserve"> </w:t>
      </w:r>
      <w:r w:rsidR="000B13E4" w:rsidRPr="0017672E">
        <w:rPr>
          <w:rFonts w:asciiTheme="majorBidi" w:hAnsiTheme="majorBidi" w:cstheme="majorBidi"/>
          <w:sz w:val="30"/>
          <w:szCs w:val="30"/>
          <w:cs/>
        </w:rPr>
        <w:t xml:space="preserve">ถนนลาดพร้าว แขวงพลับพลา เขตวังทองหลาง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จังหวัด</w:t>
      </w:r>
      <w:r w:rsidR="000B13E4" w:rsidRPr="0017672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999B1D8" w14:textId="68486D7A" w:rsidR="008218DE" w:rsidRDefault="008218DE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1244" w14:textId="516181C3" w:rsidR="008218DE" w:rsidRPr="0017672E" w:rsidRDefault="008218DE" w:rsidP="008218DE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สำนักงานสาขา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: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เลขที่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292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หมู่ที่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ตำบลบางขุนกอง อำเภอบางกรวย จังหวัดนนทบุรี</w:t>
      </w:r>
    </w:p>
    <w:p w14:paraId="315DAA46" w14:textId="77777777" w:rsidR="00AD1644" w:rsidRPr="0017672E" w:rsidRDefault="00AD1644" w:rsidP="00AD1644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715A13CC" w14:textId="6BFADCB8" w:rsidR="000B13E4" w:rsidRPr="0017672E" w:rsidRDefault="007B6957" w:rsidP="000B13E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="000B13E4" w:rsidRPr="00805A97">
        <w:rPr>
          <w:rFonts w:asciiTheme="majorBidi" w:hAnsiTheme="majorBidi" w:cstheme="majorBidi"/>
          <w:sz w:val="30"/>
          <w:szCs w:val="30"/>
          <w:cs/>
          <w:lang w:val="en-US" w:bidi="th-TH"/>
        </w:rPr>
        <w:t>ใหญ่</w:t>
      </w:r>
      <w:r w:rsidR="003E58C0" w:rsidRPr="00805A9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</w:t>
      </w:r>
      <w:r w:rsidR="00AE342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="003E58C0" w:rsidRPr="00805A9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="0071715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ในระหว่างปีการเงิน </w:t>
      </w:r>
      <w:r w:rsidR="000B13E4"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ได้แก่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val="en-US"/>
        </w:rPr>
        <w:t>บ</w:t>
      </w:r>
      <w:r w:rsidR="002C047A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ริษัท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val="en-US"/>
        </w:rPr>
        <w:t>ธรรม โฮลดิ้งส์</w:t>
      </w:r>
      <w:r w:rsidR="002C047A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จำกัด</w:t>
      </w:r>
      <w:r w:rsidR="000B13E4"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0B13E4" w:rsidRPr="0017672E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0B13E4"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ถือหุ้นร้อยละ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51</w:t>
      </w:r>
      <w:r w:rsidR="000B13E4" w:rsidRPr="0017672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</w:t>
      </w:r>
      <w:r w:rsidR="00AE342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bidi="th-TH"/>
        </w:rPr>
        <w:t>นิติบุคคลที่จัดตั้งขึ้นในประเทศไทย</w:t>
      </w:r>
    </w:p>
    <w:p w14:paraId="27B6672E" w14:textId="77777777" w:rsidR="000B13E4" w:rsidRPr="0017672E" w:rsidRDefault="000B13E4" w:rsidP="000B13E4">
      <w:pPr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BA1231C" w14:textId="3065FBD1" w:rsidR="00AD1644" w:rsidRPr="00FF460E" w:rsidRDefault="000B13E4" w:rsidP="00FF460E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17672E">
        <w:rPr>
          <w:rFonts w:asciiTheme="majorBidi" w:hAnsiTheme="majorBidi" w:cstheme="majorBidi"/>
          <w:cs/>
          <w:lang w:val="en-US"/>
        </w:rPr>
        <w:t>บริษัท</w:t>
      </w:r>
      <w:r w:rsidR="00FF460E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3810C1">
        <w:rPr>
          <w:rFonts w:asciiTheme="majorBidi" w:hAnsiTheme="majorBidi" w:cstheme="majorBidi"/>
          <w:lang w:val="en-US"/>
        </w:rPr>
        <w:t xml:space="preserve">              </w:t>
      </w:r>
      <w:r w:rsidR="007B6957" w:rsidRPr="007B6957">
        <w:rPr>
          <w:rFonts w:asciiTheme="majorBidi" w:hAnsiTheme="majorBidi" w:cs="Angsana New" w:hint="cs"/>
          <w:cs/>
          <w:lang w:val="en-US"/>
        </w:rPr>
        <w:t>บริษัท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</w:t>
      </w:r>
      <w:r w:rsidR="007B6957" w:rsidRPr="007B6957">
        <w:rPr>
          <w:rFonts w:asciiTheme="majorBidi" w:hAnsiTheme="majorBidi" w:cs="Angsana New" w:hint="cs"/>
          <w:cs/>
          <w:lang w:val="en-US"/>
        </w:rPr>
        <w:t>มิลเลนเนียม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</w:t>
      </w:r>
      <w:r w:rsidR="007B6957" w:rsidRPr="007B6957">
        <w:rPr>
          <w:rFonts w:asciiTheme="majorBidi" w:hAnsiTheme="majorBidi" w:cs="Angsana New" w:hint="cs"/>
          <w:cs/>
          <w:lang w:val="en-US"/>
        </w:rPr>
        <w:t>กรุ๊ป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</w:t>
      </w:r>
      <w:r w:rsidR="007B6957" w:rsidRPr="007B6957">
        <w:rPr>
          <w:rFonts w:asciiTheme="majorBidi" w:hAnsiTheme="majorBidi" w:cs="Angsana New" w:hint="cs"/>
          <w:cs/>
          <w:lang w:val="en-US"/>
        </w:rPr>
        <w:t>คอร์ปอเรชั่น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(</w:t>
      </w:r>
      <w:r w:rsidR="007B6957" w:rsidRPr="007B6957">
        <w:rPr>
          <w:rFonts w:asciiTheme="majorBidi" w:hAnsiTheme="majorBidi" w:cs="Angsana New" w:hint="cs"/>
          <w:cs/>
          <w:lang w:val="en-US"/>
        </w:rPr>
        <w:t>เอเชีย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) </w:t>
      </w:r>
      <w:r w:rsidR="007B6957" w:rsidRPr="007B6957">
        <w:rPr>
          <w:rFonts w:asciiTheme="majorBidi" w:hAnsiTheme="majorBidi" w:cs="Angsana New" w:hint="cs"/>
          <w:cs/>
          <w:lang w:val="en-US"/>
        </w:rPr>
        <w:t>จำกัด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(</w:t>
      </w:r>
      <w:r w:rsidR="007B6957" w:rsidRPr="007B6957">
        <w:rPr>
          <w:rFonts w:asciiTheme="majorBidi" w:hAnsiTheme="majorBidi" w:cs="Angsana New" w:hint="cs"/>
          <w:cs/>
          <w:lang w:val="en-US"/>
        </w:rPr>
        <w:t>มหาชน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) </w:t>
      </w:r>
      <w:r w:rsidR="007B6957" w:rsidRPr="007B6957">
        <w:rPr>
          <w:rFonts w:asciiTheme="majorBidi" w:hAnsiTheme="majorBidi" w:cs="Angsana New" w:hint="cs"/>
          <w:cs/>
          <w:lang w:val="en-US"/>
        </w:rPr>
        <w:t>และบริษัทย่อย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(</w:t>
      </w:r>
      <w:r w:rsidR="007B6957" w:rsidRPr="007B6957">
        <w:rPr>
          <w:rFonts w:asciiTheme="majorBidi" w:hAnsiTheme="majorBidi" w:cs="Angsana New" w:hint="cs"/>
          <w:cs/>
          <w:lang w:val="en-US"/>
        </w:rPr>
        <w:t>รวมกันเรียกว่า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“</w:t>
      </w:r>
      <w:r w:rsidR="007B6957" w:rsidRPr="007B6957">
        <w:rPr>
          <w:rFonts w:asciiTheme="majorBidi" w:hAnsiTheme="majorBidi" w:cs="Angsana New" w:hint="cs"/>
          <w:cs/>
          <w:lang w:val="en-US"/>
        </w:rPr>
        <w:t>กลุ่มบริษัท</w:t>
      </w:r>
      <w:r w:rsidR="007B6957" w:rsidRPr="007B6957">
        <w:rPr>
          <w:rFonts w:asciiTheme="majorBidi" w:hAnsiTheme="majorBidi" w:cs="Angsana New" w:hint="eastAsia"/>
          <w:cs/>
          <w:lang w:val="en-US"/>
        </w:rPr>
        <w:t>”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) </w:t>
      </w:r>
      <w:r w:rsidR="00FF460E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</w:t>
      </w:r>
      <w:r w:rsidR="007B6957">
        <w:rPr>
          <w:rFonts w:asciiTheme="majorBidi" w:hAnsiTheme="majorBidi" w:cstheme="majorBidi"/>
          <w:lang w:val="en-US"/>
        </w:rPr>
        <w:t xml:space="preserve">                  </w:t>
      </w:r>
      <w:r w:rsidR="00FF460E" w:rsidRPr="0051428D">
        <w:rPr>
          <w:rFonts w:asciiTheme="majorBidi" w:hAnsiTheme="majorBidi" w:cstheme="majorBidi"/>
          <w:cs/>
          <w:lang w:val="en-US"/>
        </w:rPr>
        <w:t>บริการบริหารงานด้านการตลาด นายหน้าประกันภัย</w:t>
      </w:r>
      <w:r w:rsidR="00FF460E">
        <w:rPr>
          <w:rFonts w:asciiTheme="majorBidi" w:hAnsiTheme="majorBidi" w:cstheme="majorBidi"/>
          <w:lang w:val="en-US"/>
        </w:rPr>
        <w:t xml:space="preserve"> </w:t>
      </w:r>
      <w:r w:rsidR="00FF460E" w:rsidRPr="0051428D">
        <w:rPr>
          <w:rFonts w:asciiTheme="majorBidi" w:hAnsiTheme="majorBidi" w:cstheme="majorBidi"/>
          <w:cs/>
          <w:lang w:val="en-US"/>
        </w:rPr>
        <w:t xml:space="preserve">การให้สินเชื่อสำหรับยานพาหนะ </w:t>
      </w:r>
      <w:r w:rsidR="00FF460E">
        <w:rPr>
          <w:rFonts w:asciiTheme="majorBidi" w:hAnsiTheme="majorBidi" w:cstheme="majorBidi" w:hint="cs"/>
          <w:cs/>
          <w:lang w:val="en-US"/>
        </w:rPr>
        <w:t>และธุรกิจการจัดหาลูกค้าสำหรับบริการให้เช่าเครื่องบินเจ็ตส่วนตัว</w:t>
      </w:r>
      <w:r w:rsidR="003810C1">
        <w:rPr>
          <w:rFonts w:asciiTheme="majorBidi" w:hAnsiTheme="majorBidi" w:cstheme="majorBidi"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โดยรายละเอียดของบริษัทย่อย</w:t>
      </w:r>
      <w:r w:rsidR="003810C1">
        <w:rPr>
          <w:rFonts w:asciiTheme="majorBidi" w:hAnsiTheme="majorBidi" w:cs="Angsana New"/>
          <w:lang w:val="en-US"/>
        </w:rPr>
        <w:t xml:space="preserve"> </w:t>
      </w:r>
      <w:r w:rsidR="003810C1">
        <w:rPr>
          <w:rFonts w:asciiTheme="majorBidi" w:hAnsiTheme="majorBidi" w:cs="Angsana New" w:hint="cs"/>
          <w:cs/>
          <w:lang w:val="en-US"/>
        </w:rPr>
        <w:t>บริษัทร่วมและการร่วมค้า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ณ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วันที่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7B6957">
        <w:rPr>
          <w:rFonts w:asciiTheme="majorBidi" w:hAnsiTheme="majorBidi" w:cs="Angsana New" w:hint="cs"/>
          <w:cs/>
          <w:lang w:val="en-US"/>
        </w:rPr>
        <w:t xml:space="preserve">                     </w:t>
      </w:r>
      <w:r w:rsidR="00C64585" w:rsidRPr="00C64585">
        <w:rPr>
          <w:rFonts w:asciiTheme="majorBidi" w:hAnsiTheme="majorBidi" w:cstheme="majorBidi"/>
          <w:lang w:val="en-US"/>
        </w:rPr>
        <w:t>31</w:t>
      </w:r>
      <w:r w:rsidR="003810C1" w:rsidRPr="003810C1">
        <w:rPr>
          <w:rFonts w:asciiTheme="majorBidi" w:hAnsiTheme="majorBidi" w:cstheme="majorBidi"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ธันวาคม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C64585" w:rsidRPr="00C64585">
        <w:rPr>
          <w:rFonts w:asciiTheme="majorBidi" w:hAnsiTheme="majorBidi" w:cstheme="majorBidi"/>
          <w:lang w:val="en-US"/>
        </w:rPr>
        <w:t>256</w:t>
      </w:r>
      <w:r w:rsidR="007C42C4">
        <w:rPr>
          <w:rFonts w:asciiTheme="majorBidi" w:hAnsiTheme="majorBidi" w:cstheme="majorBidi"/>
          <w:lang w:val="en-US"/>
        </w:rPr>
        <w:t>7</w:t>
      </w:r>
      <w:r w:rsidR="003810C1" w:rsidRPr="003810C1">
        <w:rPr>
          <w:rFonts w:asciiTheme="majorBidi" w:hAnsiTheme="majorBidi" w:cstheme="majorBidi"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และ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C64585" w:rsidRPr="00C64585">
        <w:rPr>
          <w:rFonts w:asciiTheme="majorBidi" w:hAnsiTheme="majorBidi" w:cstheme="majorBidi"/>
          <w:lang w:val="en-US"/>
        </w:rPr>
        <w:t>256</w:t>
      </w:r>
      <w:r w:rsidR="007C42C4">
        <w:rPr>
          <w:rFonts w:asciiTheme="majorBidi" w:hAnsiTheme="majorBidi" w:cstheme="majorBidi"/>
          <w:lang w:val="en-US"/>
        </w:rPr>
        <w:t>6</w:t>
      </w:r>
      <w:r w:rsidR="003810C1" w:rsidRPr="003810C1">
        <w:rPr>
          <w:rFonts w:asciiTheme="majorBidi" w:hAnsiTheme="majorBidi" w:cstheme="majorBidi"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ได้เปิดเผยไว้ในหมายเหตุข้อ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C64585" w:rsidRPr="00C64585">
        <w:rPr>
          <w:rFonts w:asciiTheme="majorBidi" w:hAnsiTheme="majorBidi" w:cstheme="majorBidi"/>
          <w:lang w:val="en-US"/>
        </w:rPr>
        <w:t>1</w:t>
      </w:r>
      <w:r w:rsidR="00B15EF0">
        <w:rPr>
          <w:rFonts w:asciiTheme="majorBidi" w:hAnsiTheme="majorBidi" w:cstheme="majorBidi"/>
          <w:lang w:val="en-US"/>
        </w:rPr>
        <w:t>1</w:t>
      </w:r>
      <w:r w:rsidR="003810C1">
        <w:rPr>
          <w:rFonts w:asciiTheme="majorBidi" w:hAnsiTheme="majorBidi" w:cstheme="majorBidi"/>
          <w:lang w:val="en-US"/>
        </w:rPr>
        <w:t xml:space="preserve"> </w:t>
      </w:r>
      <w:r w:rsidR="003810C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C64585" w:rsidRPr="00C64585">
        <w:rPr>
          <w:rFonts w:asciiTheme="majorBidi" w:hAnsiTheme="majorBidi" w:cstheme="majorBidi"/>
          <w:lang w:val="en-US"/>
        </w:rPr>
        <w:t>1</w:t>
      </w:r>
      <w:r w:rsidR="00B15EF0">
        <w:rPr>
          <w:rFonts w:asciiTheme="majorBidi" w:hAnsiTheme="majorBidi" w:cstheme="majorBidi"/>
          <w:lang w:val="en-US"/>
        </w:rPr>
        <w:t>2</w:t>
      </w:r>
    </w:p>
    <w:p w14:paraId="60AF78FB" w14:textId="77777777" w:rsidR="00B517C6" w:rsidRPr="00B517C6" w:rsidRDefault="00B517C6" w:rsidP="00B517C6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6C12EF1" w14:textId="4DFA6D44" w:rsidR="00B517C6" w:rsidRPr="00B517C6" w:rsidRDefault="00FF460E" w:rsidP="00B517C6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FF460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บริษัทได้จดทะเบียนกับตลาดหลักทรัพย์แห่งประเทศไทยเมื่อเดือนเมษายน</w:t>
      </w:r>
      <w:r w:rsidRPr="00FF460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27A90A1E" w14:textId="77777777" w:rsidR="00B517C6" w:rsidRPr="00B517C6" w:rsidRDefault="00B517C6" w:rsidP="00453A05">
      <w:pPr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</w:p>
    <w:p w14:paraId="151A4B4C" w14:textId="77777777" w:rsidR="00341633" w:rsidRDefault="00341633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  <w:lang w:val="pt-BR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pt-BR" w:bidi="th-TH"/>
        </w:rPr>
        <w:br w:type="page"/>
      </w:r>
    </w:p>
    <w:p w14:paraId="3896B2FC" w14:textId="58822D8C" w:rsidR="00046845" w:rsidRPr="006666FA" w:rsidRDefault="005E66EC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val="pt-BR"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val="pt-BR" w:bidi="th-TH"/>
        </w:rPr>
        <w:lastRenderedPageBreak/>
        <w:t>เกณฑ์การจัดทำงบการเงิน</w:t>
      </w:r>
    </w:p>
    <w:p w14:paraId="048E7E97" w14:textId="77777777" w:rsidR="00E372A9" w:rsidRPr="00F877D0" w:rsidRDefault="00E372A9" w:rsidP="00034A32">
      <w:pPr>
        <w:pStyle w:val="BodyText"/>
        <w:spacing w:after="0" w:line="24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005C4400" w14:textId="3121490A" w:rsidR="002C047A" w:rsidRDefault="00B517C6" w:rsidP="005D59D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C73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B7C7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     </w:t>
      </w:r>
      <w:r w:rsidRPr="000B7C7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สภาวิชาชีพบัญชีฯ </w:t>
      </w:r>
      <w:r w:rsidR="001B1DE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กฎระเบียบและประกาศคณะกรรมการกำกับ</w:t>
      </w:r>
      <w:r w:rsidR="00580EB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หลักทรัพย์และตลาดหลักทรัพย์ที่เกี่ยวข้อง                    </w:t>
      </w:r>
      <w:r w:rsidR="00580EB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34A32" w:rsidRPr="000B7C7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5D59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นโยบายการบัญชีที่เปิดเผย</w:t>
      </w:r>
      <w:r w:rsidR="00F47D6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</w:t>
      </w:r>
      <w:r w:rsidR="005D59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ในหมายเหตุข้อ </w:t>
      </w:r>
      <w:r w:rsidR="00B15EF0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5D59D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D59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ได้ถือปฏิบัติโดยสม่ำเสมอสำหรับการเงินทุกรอบระยะเวลารายงาน</w:t>
      </w:r>
      <w:r w:rsidR="00F47D6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ยกเว้นที่กล่าวไว้ใน</w:t>
      </w:r>
      <w:r w:rsidR="00F47D66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  </w:t>
      </w:r>
      <w:r w:rsidR="00F47D6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หมายเหตุข้อ </w:t>
      </w:r>
      <w:r w:rsidR="00F47D66">
        <w:rPr>
          <w:rFonts w:asciiTheme="majorBidi" w:hAnsiTheme="majorBidi" w:cstheme="majorBidi"/>
          <w:sz w:val="30"/>
          <w:szCs w:val="30"/>
          <w:lang w:val="en-US" w:bidi="th-TH"/>
        </w:rPr>
        <w:t>3</w:t>
      </w:r>
    </w:p>
    <w:p w14:paraId="7951F83A" w14:textId="77777777" w:rsidR="00341633" w:rsidRPr="00F877D0" w:rsidRDefault="00341633" w:rsidP="005D59D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F28A6ED" w14:textId="04B49930" w:rsidR="00034A32" w:rsidRPr="000B7C73" w:rsidRDefault="005D59D8" w:rsidP="005D59D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="00034A32" w:rsidRPr="000B7C73">
        <w:rPr>
          <w:rFonts w:asciiTheme="majorBidi" w:hAnsiTheme="majorBidi" w:cstheme="majorBidi"/>
          <w:sz w:val="30"/>
          <w:szCs w:val="30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="00034A32" w:rsidRPr="00453FB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และข้อสมมติหลายประการ ซึ่งมีผลกระทบต่อการปฏิบัติตามนโยบายการบัญชีของกลุ่มบริษัท</w:t>
      </w:r>
      <w:r w:rsidR="002C047A" w:rsidRPr="00453FB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="00034A32" w:rsidRPr="00453FB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ทั้งนี้ ผลที่เกิดขึ้น</w:t>
      </w:r>
      <w:r w:rsidR="00034A32" w:rsidRPr="000B7C73">
        <w:rPr>
          <w:rFonts w:asciiTheme="majorBidi" w:hAnsiTheme="majorBidi" w:cstheme="majorBidi"/>
          <w:sz w:val="30"/>
          <w:szCs w:val="30"/>
          <w:cs/>
          <w:lang w:val="en-US"/>
        </w:rPr>
        <w:t>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 w:rsidR="0023305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</w:t>
      </w:r>
      <w:r w:rsidR="00034A32" w:rsidRPr="000B7C73">
        <w:rPr>
          <w:rFonts w:asciiTheme="majorBidi" w:hAnsiTheme="majorBidi" w:cstheme="majorBidi"/>
          <w:sz w:val="30"/>
          <w:szCs w:val="30"/>
          <w:cs/>
          <w:lang w:val="en-US"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652FE68F" w14:textId="77777777" w:rsidR="00B517C6" w:rsidRPr="00F877D0" w:rsidRDefault="00B517C6" w:rsidP="000B7C7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06D32A6" w14:textId="24AB7E8F" w:rsidR="007638CF" w:rsidRDefault="007638CF" w:rsidP="00963E6E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Hlk89001651"/>
      <w:r w:rsidRPr="007638CF">
        <w:rPr>
          <w:rFonts w:asciiTheme="majorBidi" w:hAnsiTheme="majorBidi" w:cs="Angsana New" w:hint="cs"/>
          <w:b w:val="0"/>
          <w:bCs/>
          <w:sz w:val="30"/>
          <w:szCs w:val="30"/>
          <w:cs/>
          <w:lang w:bidi="th-TH"/>
        </w:rPr>
        <w:t>การเปลี่ยนแปลงนโยบายการบัญชีที่มีสาระสำคัญ</w:t>
      </w:r>
    </w:p>
    <w:p w14:paraId="23624D1B" w14:textId="77777777" w:rsidR="007638CF" w:rsidRPr="00F877D0" w:rsidRDefault="007638CF" w:rsidP="007638CF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1D29855E" w14:textId="2C729458" w:rsidR="007638CF" w:rsidRPr="0004725B" w:rsidRDefault="007638CF" w:rsidP="007638CF">
      <w:pPr>
        <w:pStyle w:val="Heading8"/>
        <w:keepNext/>
        <w:numPr>
          <w:ilvl w:val="1"/>
          <w:numId w:val="6"/>
        </w:numPr>
        <w:spacing w:line="240" w:lineRule="atLeast"/>
        <w:jc w:val="both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  <w:bookmarkStart w:id="1" w:name="_Hlk156239716"/>
      <w:r w:rsidRPr="0004725B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มาตรฐานการบัญชีฉบับที่ </w:t>
      </w:r>
      <w:r w:rsidR="0073391C" w:rsidRPr="0004725B">
        <w:rPr>
          <w:rFonts w:asciiTheme="majorBidi" w:hAnsiTheme="majorBidi" w:cstheme="majorBidi"/>
          <w:b/>
          <w:i/>
          <w:iCs/>
          <w:sz w:val="30"/>
          <w:szCs w:val="30"/>
        </w:rPr>
        <w:t>12</w:t>
      </w:r>
      <w:r w:rsidRPr="0004725B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04725B">
        <w:rPr>
          <w:rFonts w:asciiTheme="majorBidi" w:hAnsiTheme="majorBidi" w:cstheme="majorBidi"/>
          <w:bCs/>
          <w:i/>
          <w:iCs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bookmarkEnd w:id="1"/>
    <w:p w14:paraId="48A6CC8B" w14:textId="77777777" w:rsidR="0073391C" w:rsidRPr="00F877D0" w:rsidRDefault="0073391C" w:rsidP="0073391C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sz w:val="24"/>
          <w:szCs w:val="24"/>
          <w:lang w:bidi="th-TH"/>
        </w:rPr>
      </w:pPr>
    </w:p>
    <w:p w14:paraId="5CEE1CDF" w14:textId="6B8F3F26" w:rsidR="007638CF" w:rsidRPr="007638CF" w:rsidRDefault="007638CF" w:rsidP="00440E26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lang w:bidi="th-TH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กลุ่มบริษัท</w:t>
      </w:r>
      <w:r w:rsidRPr="007638CF">
        <w:rPr>
          <w:rFonts w:asciiTheme="majorBidi" w:hAnsiTheme="majorBidi" w:cstheme="majorBidi" w:hint="cs"/>
          <w:b/>
          <w:sz w:val="30"/>
          <w:szCs w:val="30"/>
          <w:cs/>
        </w:rPr>
        <w:t>ได้ถือปฏิบัติตาม</w:t>
      </w:r>
      <w:r w:rsidRPr="007638CF">
        <w:rPr>
          <w:rFonts w:asciiTheme="majorBidi" w:hAnsiTheme="majorBidi" w:cstheme="majorBidi"/>
          <w:b/>
          <w:sz w:val="30"/>
          <w:szCs w:val="30"/>
          <w:cs/>
        </w:rPr>
        <w:t>การปรับปรุง</w:t>
      </w:r>
      <w:r w:rsidRPr="007638CF">
        <w:rPr>
          <w:rFonts w:asciiTheme="majorBidi" w:hAnsiTheme="majorBidi" w:cstheme="majorBidi" w:hint="cs"/>
          <w:b/>
          <w:sz w:val="30"/>
          <w:szCs w:val="30"/>
          <w:cs/>
        </w:rPr>
        <w:t xml:space="preserve">มาตรฐานการบัญชีฉบับที่ </w:t>
      </w:r>
      <w:r w:rsidRPr="007638CF">
        <w:rPr>
          <w:rFonts w:asciiTheme="majorBidi" w:hAnsiTheme="majorBidi" w:cstheme="majorBidi"/>
          <w:sz w:val="30"/>
          <w:szCs w:val="30"/>
        </w:rPr>
        <w:t>12</w:t>
      </w:r>
      <w:r w:rsidRPr="007638C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638CF">
        <w:rPr>
          <w:rFonts w:asciiTheme="majorBidi" w:hAnsiTheme="majorBidi" w:cstheme="majorBidi"/>
          <w:b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7638C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638CF">
        <w:rPr>
          <w:rFonts w:asciiTheme="majorBidi" w:hAnsiTheme="majorBidi" w:cstheme="majorBidi"/>
          <w:bCs/>
          <w:sz w:val="30"/>
          <w:szCs w:val="30"/>
        </w:rPr>
        <w:t>1</w:t>
      </w:r>
      <w:r w:rsidRPr="007638C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638CF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Pr="007638CF">
        <w:rPr>
          <w:rFonts w:asciiTheme="majorBidi" w:hAnsiTheme="majorBidi" w:cstheme="majorBidi"/>
          <w:bCs/>
          <w:sz w:val="30"/>
          <w:szCs w:val="30"/>
        </w:rPr>
        <w:t>2567</w:t>
      </w:r>
      <w:r w:rsidRPr="007638C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7638CF">
        <w:rPr>
          <w:rFonts w:asciiTheme="majorBidi" w:hAnsiTheme="majorBidi" w:cstheme="majorBidi" w:hint="cs"/>
          <w:b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7638CF">
        <w:rPr>
          <w:rFonts w:asciiTheme="majorBidi" w:hAnsiTheme="majorBidi" w:cstheme="majorBidi"/>
          <w:b/>
          <w:sz w:val="30"/>
          <w:szCs w:val="30"/>
          <w:cs/>
        </w:rPr>
        <w:t>ผลแตกต่างชั่วคราวในจำนวนที่เท่ากันและหักกลบ</w:t>
      </w:r>
      <w:r w:rsidRPr="007638CF">
        <w:rPr>
          <w:rFonts w:asciiTheme="majorBidi" w:hAnsiTheme="majorBidi" w:cstheme="majorBidi"/>
          <w:sz w:val="30"/>
          <w:szCs w:val="30"/>
          <w:cs/>
        </w:rPr>
        <w:t>กัน</w:t>
      </w:r>
      <w:r w:rsidRPr="007638CF">
        <w:rPr>
          <w:rFonts w:asciiTheme="majorBidi" w:hAnsiTheme="majorBidi" w:cstheme="majorBidi"/>
          <w:sz w:val="30"/>
          <w:szCs w:val="30"/>
        </w:rPr>
        <w:t xml:space="preserve"> </w:t>
      </w:r>
      <w:r w:rsidRPr="007638CF">
        <w:rPr>
          <w:rFonts w:asciiTheme="majorBidi" w:hAnsiTheme="majorBidi" w:cstheme="majorBidi"/>
          <w:sz w:val="30"/>
          <w:szCs w:val="30"/>
          <w:cs/>
        </w:rPr>
        <w:t>เช่น สัญญาเช่า</w:t>
      </w:r>
      <w:r w:rsidRPr="007638CF">
        <w:rPr>
          <w:rFonts w:asciiTheme="majorBidi" w:hAnsiTheme="majorBidi" w:cstheme="majorBidi"/>
          <w:sz w:val="30"/>
          <w:szCs w:val="30"/>
        </w:rPr>
        <w:t xml:space="preserve"> </w:t>
      </w:r>
      <w:r w:rsidRPr="007638CF">
        <w:rPr>
          <w:rFonts w:asciiTheme="majorBidi" w:hAnsiTheme="majorBidi" w:cstheme="majorBidi"/>
          <w:sz w:val="30"/>
          <w:szCs w:val="30"/>
          <w:cs/>
        </w:rPr>
        <w:t>โดย</w:t>
      </w:r>
      <w:r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กลุ่มบริษัท</w:t>
      </w:r>
      <w:r w:rsidRPr="007638CF">
        <w:rPr>
          <w:rFonts w:ascii="Angsana New" w:hAnsi="Angsana New"/>
          <w:sz w:val="30"/>
          <w:szCs w:val="30"/>
          <w:cs/>
        </w:rPr>
        <w:t>ต้องรับรู้สินทรัพย์ภาษีเงินได้รอการตัดบัญชีและหนี้สินภาษีเงินได้รอการตัดบัญชี</w:t>
      </w:r>
      <w:r w:rsidRPr="007638CF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7638CF">
        <w:rPr>
          <w:rFonts w:ascii="Angsana New" w:hAnsi="Angsana New"/>
          <w:sz w:val="30"/>
          <w:szCs w:val="30"/>
          <w:cs/>
        </w:rPr>
        <w:t>สัญญาเช่า</w:t>
      </w:r>
      <w:r w:rsidRPr="007638CF">
        <w:rPr>
          <w:rFonts w:ascii="Angsana New" w:hAnsi="Angsana New" w:hint="cs"/>
          <w:sz w:val="30"/>
          <w:szCs w:val="30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7638CF">
        <w:rPr>
          <w:rFonts w:ascii="Angsana New" w:hAnsi="Angsana New"/>
          <w:sz w:val="30"/>
          <w:szCs w:val="30"/>
          <w:cs/>
        </w:rPr>
        <w:t>องค์ประกอบอื่นของส่วนของผู้ถือหุ้น</w:t>
      </w:r>
      <w:r w:rsidR="00B15EF0">
        <w:rPr>
          <w:rFonts w:ascii="Angsana New" w:hAnsi="Angsana New"/>
          <w:sz w:val="30"/>
          <w:szCs w:val="30"/>
        </w:rPr>
        <w:t xml:space="preserve"> </w:t>
      </w:r>
      <w:r w:rsidRPr="007638CF">
        <w:rPr>
          <w:rFonts w:ascii="Angsana New" w:hAnsi="Angsana New"/>
          <w:sz w:val="30"/>
          <w:szCs w:val="30"/>
          <w:cs/>
        </w:rPr>
        <w:t>ณ</w:t>
      </w:r>
      <w:r w:rsidR="00B15EF0">
        <w:rPr>
          <w:rFonts w:ascii="Angsana New" w:hAnsi="Angsana New"/>
          <w:sz w:val="30"/>
          <w:szCs w:val="30"/>
        </w:rPr>
        <w:t xml:space="preserve"> </w:t>
      </w:r>
      <w:r w:rsidRPr="007638CF">
        <w:rPr>
          <w:rFonts w:ascii="Angsana New" w:hAnsi="Angsana New" w:hint="cs"/>
          <w:sz w:val="30"/>
          <w:szCs w:val="30"/>
          <w:cs/>
        </w:rPr>
        <w:t>วันดังกล่าว และ</w:t>
      </w:r>
      <w:r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กลุ่มบริษัท</w:t>
      </w:r>
      <w:r w:rsidRPr="007638CF">
        <w:rPr>
          <w:rFonts w:ascii="Angsana New" w:hAnsi="Angsana New"/>
          <w:sz w:val="30"/>
          <w:szCs w:val="30"/>
          <w:cs/>
        </w:rPr>
        <w:t>นำ</w:t>
      </w:r>
      <w:r w:rsidRPr="007638CF">
        <w:rPr>
          <w:rFonts w:ascii="Angsana New" w:hAnsi="Angsana New" w:hint="cs"/>
          <w:sz w:val="30"/>
          <w:szCs w:val="30"/>
          <w:cs/>
        </w:rPr>
        <w:t>การ</w:t>
      </w:r>
      <w:r w:rsidRPr="007638CF">
        <w:rPr>
          <w:rFonts w:ascii="Angsana New" w:hAnsi="Angsana New"/>
          <w:sz w:val="30"/>
          <w:szCs w:val="30"/>
          <w:cs/>
        </w:rPr>
        <w:t>ปรับปรุง</w:t>
      </w:r>
      <w:r w:rsidRPr="007638CF">
        <w:rPr>
          <w:rFonts w:ascii="Angsana New" w:hAnsi="Angsana New" w:hint="cs"/>
          <w:sz w:val="30"/>
          <w:szCs w:val="30"/>
          <w:cs/>
        </w:rPr>
        <w:t>ดังกล่าวมาถือปฏิบัติกับ</w:t>
      </w:r>
      <w:r w:rsidRPr="007638CF">
        <w:rPr>
          <w:rFonts w:ascii="Angsana New" w:hAnsi="Angsana New"/>
          <w:sz w:val="30"/>
          <w:szCs w:val="30"/>
          <w:cs/>
        </w:rPr>
        <w:t>รายการ</w:t>
      </w:r>
      <w:r w:rsidRPr="007638CF">
        <w:rPr>
          <w:rFonts w:ascii="Angsana New" w:hAnsi="Angsana New" w:hint="cs"/>
          <w:sz w:val="30"/>
          <w:szCs w:val="30"/>
          <w:cs/>
        </w:rPr>
        <w:t>อื่น</w:t>
      </w:r>
      <w:r w:rsidRPr="007638CF">
        <w:rPr>
          <w:rFonts w:ascii="Angsana New" w:hAnsi="Angsana New"/>
          <w:sz w:val="30"/>
          <w:szCs w:val="30"/>
          <w:cs/>
        </w:rPr>
        <w:t>ที่เกิดขึ้นหลัง</w:t>
      </w:r>
      <w:r w:rsidRPr="007638CF">
        <w:rPr>
          <w:rFonts w:ascii="Angsana New" w:hAnsi="Angsana New" w:hint="cs"/>
          <w:sz w:val="30"/>
          <w:szCs w:val="30"/>
          <w:cs/>
        </w:rPr>
        <w:t>วันเริ่มต้นของรอบระยะเวลาเปรียบเทียบแรกสุด</w:t>
      </w:r>
      <w:r w:rsidR="00233051">
        <w:rPr>
          <w:rFonts w:ascii="Angsana New" w:hAnsi="Angsana New" w:cstheme="minorBidi" w:hint="cs"/>
          <w:sz w:val="30"/>
          <w:szCs w:val="38"/>
          <w:cs/>
          <w:lang w:bidi="th-TH"/>
        </w:rPr>
        <w:t xml:space="preserve">         </w:t>
      </w:r>
      <w:r w:rsidRPr="007638CF">
        <w:rPr>
          <w:rFonts w:ascii="Angsana New" w:hAnsi="Angsana New" w:hint="cs"/>
          <w:sz w:val="30"/>
          <w:szCs w:val="30"/>
          <w:cs/>
        </w:rPr>
        <w:t>ที่นำเสนอ</w:t>
      </w:r>
      <w:r w:rsidRPr="007638CF">
        <w:rPr>
          <w:rFonts w:ascii="Angsana New" w:hAnsi="Angsana New"/>
          <w:sz w:val="30"/>
          <w:szCs w:val="30"/>
        </w:rPr>
        <w:t xml:space="preserve"> </w:t>
      </w:r>
      <w:r w:rsidRPr="007638CF">
        <w:rPr>
          <w:rFonts w:asciiTheme="majorBidi" w:hAnsiTheme="majorBidi" w:cstheme="majorBidi"/>
          <w:b/>
          <w:sz w:val="30"/>
          <w:szCs w:val="30"/>
          <w:cs/>
        </w:rPr>
        <w:t>โดยก่อนหน้านี้</w:t>
      </w:r>
      <w:r w:rsidRPr="007638CF"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กลุ่มบริษัท</w:t>
      </w:r>
      <w:r w:rsidRPr="007638CF">
        <w:rPr>
          <w:rFonts w:asciiTheme="majorBidi" w:hAnsiTheme="majorBidi" w:cstheme="majorBidi"/>
          <w:b/>
          <w:sz w:val="30"/>
          <w:szCs w:val="30"/>
          <w:cs/>
        </w:rPr>
        <w:t>รับรู้ภาษีเงินได้รอการตัดบัญชีสำหรับ</w:t>
      </w:r>
      <w:r w:rsidRPr="007638CF">
        <w:rPr>
          <w:rFonts w:asciiTheme="majorBidi" w:hAnsiTheme="majorBidi" w:cs="Angsana New" w:hint="cs"/>
          <w:b/>
          <w:sz w:val="30"/>
          <w:szCs w:val="30"/>
          <w:cs/>
          <w:lang w:bidi="th-TH"/>
        </w:rPr>
        <w:t>สัญญาเช่า</w:t>
      </w:r>
      <w:r w:rsidRPr="007638CF">
        <w:rPr>
          <w:rFonts w:asciiTheme="majorBidi" w:hAnsiTheme="majorBidi" w:cstheme="majorBidi"/>
          <w:b/>
          <w:sz w:val="30"/>
          <w:szCs w:val="30"/>
          <w:cs/>
        </w:rPr>
        <w:t>จากผลแตกต่างชั่วคราวสุทธิ</w:t>
      </w:r>
      <w:r w:rsidR="00233051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 </w:t>
      </w:r>
      <w:r w:rsidRPr="007638CF">
        <w:rPr>
          <w:rFonts w:asciiTheme="majorBidi" w:hAnsiTheme="majorBidi" w:cstheme="majorBidi"/>
          <w:b/>
          <w:sz w:val="30"/>
          <w:szCs w:val="30"/>
          <w:cs/>
        </w:rPr>
        <w:t>ซึ่งเกิดขึ้นภายหลังการรับรู้รายการเมื่อเริ่มแรก</w:t>
      </w:r>
    </w:p>
    <w:p w14:paraId="35D679EB" w14:textId="77777777" w:rsidR="007638CF" w:rsidRPr="00F877D0" w:rsidRDefault="007638CF" w:rsidP="00440E26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sz w:val="24"/>
          <w:szCs w:val="24"/>
          <w:lang w:bidi="th-TH"/>
        </w:rPr>
      </w:pPr>
    </w:p>
    <w:p w14:paraId="5D670943" w14:textId="60FCE49A" w:rsidR="00C30F82" w:rsidRDefault="007638CF" w:rsidP="00C30F82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7638CF">
        <w:rPr>
          <w:rFonts w:asciiTheme="majorBidi" w:hAnsiTheme="majorBidi" w:cstheme="majorBidi" w:hint="cs"/>
          <w:b/>
          <w:sz w:val="30"/>
          <w:szCs w:val="30"/>
          <w:cs/>
        </w:rPr>
        <w:t xml:space="preserve">จากการปรับปรุงดังกล่าว </w:t>
      </w:r>
      <w:r w:rsidRPr="0073391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73391C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 </w:t>
      </w:r>
      <w:r w:rsidRPr="0073391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อย่างไรก็ตาม</w:t>
      </w:r>
      <w:r w:rsidRPr="0073391C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 </w:t>
      </w:r>
      <w:r w:rsidR="00440E26">
        <w:rPr>
          <w:rFonts w:asciiTheme="majorBidi" w:hAnsiTheme="majorBidi" w:cstheme="majorBidi"/>
          <w:b/>
          <w:sz w:val="30"/>
          <w:szCs w:val="30"/>
          <w:lang w:bidi="th-TH"/>
        </w:rPr>
        <w:t xml:space="preserve">             </w:t>
      </w:r>
      <w:r w:rsidRPr="0073391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การรับรู้รายการดังกล่าวไม่มีผลกระทบต่องบฐานะการเงิน</w:t>
      </w:r>
      <w:r w:rsidRPr="0073391C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 </w:t>
      </w:r>
      <w:r w:rsidRPr="0073391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เนื่องจากยอดคงเหลือเข้าเงื่อนไขการหักกลบกันรายการของมาตรฐานการบัญชีฉบับที่</w:t>
      </w:r>
      <w:r w:rsidRPr="0073391C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 </w:t>
      </w:r>
      <w:r w:rsidRPr="0073391C">
        <w:rPr>
          <w:rFonts w:asciiTheme="majorBidi" w:hAnsiTheme="majorBidi" w:cstheme="majorBidi"/>
          <w:bCs/>
          <w:sz w:val="30"/>
          <w:szCs w:val="30"/>
          <w:lang w:bidi="th-TH"/>
        </w:rPr>
        <w:t>12</w:t>
      </w:r>
      <w:r w:rsidRPr="007638CF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73391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และการปรับปรุงดังกล่าวไม่มีผลกระทบต่อกำไรสะสมยกมา</w:t>
      </w:r>
      <w:r w:rsidRPr="0073391C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 </w:t>
      </w:r>
      <w:r w:rsidRPr="0073391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ณ</w:t>
      </w:r>
      <w:r w:rsidRPr="0073391C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 </w:t>
      </w:r>
      <w:r w:rsidRPr="0073391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วันที่</w:t>
      </w:r>
      <w:r w:rsidRPr="0073391C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 </w:t>
      </w:r>
      <w:r w:rsidRPr="0073391C">
        <w:rPr>
          <w:rFonts w:asciiTheme="majorBidi" w:hAnsiTheme="majorBidi" w:cstheme="majorBidi"/>
          <w:bCs/>
          <w:sz w:val="30"/>
          <w:szCs w:val="30"/>
          <w:lang w:bidi="th-TH"/>
        </w:rPr>
        <w:t>1</w:t>
      </w:r>
      <w:r w:rsidRPr="0073391C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73391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มกราคม</w:t>
      </w:r>
      <w:r w:rsidRPr="0073391C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 </w:t>
      </w:r>
      <w:r w:rsidRPr="0073391C">
        <w:rPr>
          <w:rFonts w:asciiTheme="majorBidi" w:hAnsiTheme="majorBidi" w:cstheme="majorBidi"/>
          <w:bCs/>
          <w:sz w:val="30"/>
          <w:szCs w:val="30"/>
          <w:lang w:bidi="th-TH"/>
        </w:rPr>
        <w:t>2566</w:t>
      </w:r>
      <w:r w:rsidRPr="007638CF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73391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ทั้งนี้</w:t>
      </w:r>
      <w:r w:rsidRPr="0073391C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 </w:t>
      </w:r>
      <w:r w:rsidRPr="0073391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</w:t>
      </w:r>
      <w:r w:rsidRPr="0073391C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  </w:t>
      </w:r>
      <w:r w:rsidRPr="0073391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ภาษีเงินได้รอการตัดบัญชีที่รับรู้</w:t>
      </w:r>
      <w:r w:rsidRPr="0073391C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 (</w:t>
      </w:r>
      <w:r w:rsidRPr="0073391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ดูหมายเหตุข้อ</w:t>
      </w:r>
      <w:r w:rsidRPr="0073391C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="00233051" w:rsidRPr="00233051">
        <w:rPr>
          <w:rFonts w:asciiTheme="majorBidi" w:hAnsiTheme="majorBidi" w:cstheme="majorBidi"/>
          <w:bCs/>
          <w:sz w:val="30"/>
          <w:szCs w:val="30"/>
          <w:lang w:val="en-US" w:bidi="th-TH"/>
        </w:rPr>
        <w:t>2</w:t>
      </w:r>
      <w:r w:rsidR="00233051">
        <w:rPr>
          <w:rFonts w:asciiTheme="majorBidi" w:hAnsiTheme="majorBidi" w:cstheme="majorBidi"/>
          <w:bCs/>
          <w:sz w:val="30"/>
          <w:szCs w:val="30"/>
          <w:lang w:val="en-US" w:bidi="th-TH"/>
        </w:rPr>
        <w:t>7</w:t>
      </w:r>
      <w:r w:rsidRPr="0073391C">
        <w:rPr>
          <w:rFonts w:asciiTheme="majorBidi" w:hAnsiTheme="majorBidi" w:cstheme="majorBidi"/>
          <w:bCs/>
          <w:sz w:val="30"/>
          <w:szCs w:val="30"/>
          <w:lang w:bidi="th-TH"/>
        </w:rPr>
        <w:t>)</w:t>
      </w:r>
    </w:p>
    <w:p w14:paraId="7AC6ED57" w14:textId="77777777" w:rsidR="00C30F82" w:rsidRDefault="00C30F82" w:rsidP="00C30F82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6F9E3041" w14:textId="57C71161" w:rsidR="003233E5" w:rsidRPr="0004725B" w:rsidRDefault="003233E5" w:rsidP="003233E5">
      <w:pPr>
        <w:pStyle w:val="Heading8"/>
        <w:keepNext/>
        <w:numPr>
          <w:ilvl w:val="1"/>
          <w:numId w:val="6"/>
        </w:numPr>
        <w:spacing w:line="240" w:lineRule="atLeast"/>
        <w:jc w:val="both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  <w:r w:rsidRPr="0004725B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 xml:space="preserve">มาตรฐานการบัญชีฉบับที่ </w:t>
      </w:r>
      <w:r w:rsidRPr="0004725B">
        <w:rPr>
          <w:rFonts w:asciiTheme="majorBidi" w:hAnsiTheme="majorBidi" w:cstheme="majorBidi"/>
          <w:b/>
          <w:i/>
          <w:iCs/>
          <w:sz w:val="30"/>
          <w:szCs w:val="30"/>
        </w:rPr>
        <w:t>1</w:t>
      </w:r>
      <w:r w:rsidRPr="0004725B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7638C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เรื่อง </w:t>
      </w:r>
      <w:r w:rsidRPr="007638C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การเปิดเผยนโยบายการบัญชี</w:t>
      </w:r>
    </w:p>
    <w:p w14:paraId="45CF96FC" w14:textId="77777777" w:rsidR="003233E5" w:rsidRPr="00557634" w:rsidRDefault="003233E5" w:rsidP="0073391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7"/>
          <w:szCs w:val="27"/>
          <w:shd w:val="clear" w:color="auto" w:fill="D9D9D9" w:themeFill="background1" w:themeFillShade="D9"/>
        </w:rPr>
      </w:pPr>
    </w:p>
    <w:p w14:paraId="447F65B7" w14:textId="2D7FA4B0" w:rsidR="007638CF" w:rsidRPr="007638CF" w:rsidRDefault="0073391C" w:rsidP="0073391C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73391C">
        <w:rPr>
          <w:rFonts w:asciiTheme="majorBidi" w:hAnsiTheme="majorBidi" w:cs="Angsana New" w:hint="cs"/>
          <w:b/>
          <w:sz w:val="30"/>
          <w:szCs w:val="30"/>
          <w:cs/>
          <w:lang w:bidi="th-TH"/>
        </w:rPr>
        <w:t>กลุ่มบริษัท</w:t>
      </w:r>
      <w:r w:rsidR="007638CF" w:rsidRPr="007638CF">
        <w:rPr>
          <w:rFonts w:asciiTheme="majorBidi" w:hAnsiTheme="majorBidi" w:cstheme="majorBidi" w:hint="cs"/>
          <w:b/>
          <w:sz w:val="30"/>
          <w:szCs w:val="30"/>
          <w:cs/>
        </w:rPr>
        <w:t>ได้ถือปฏิบัติตาม</w:t>
      </w:r>
      <w:r w:rsidR="007638CF" w:rsidRPr="007638CF">
        <w:rPr>
          <w:rFonts w:asciiTheme="majorBidi" w:hAnsiTheme="majorBidi" w:cstheme="majorBidi"/>
          <w:b/>
          <w:sz w:val="30"/>
          <w:szCs w:val="30"/>
          <w:cs/>
        </w:rPr>
        <w:t>การปรับปรุง</w:t>
      </w:r>
      <w:r w:rsidR="007638CF" w:rsidRPr="007638CF">
        <w:rPr>
          <w:rFonts w:asciiTheme="majorBidi" w:hAnsiTheme="majorBidi" w:cstheme="majorBidi" w:hint="cs"/>
          <w:b/>
          <w:sz w:val="30"/>
          <w:szCs w:val="30"/>
          <w:cs/>
        </w:rPr>
        <w:t xml:space="preserve">มาตรฐานการบัญชีฉบับที่ </w:t>
      </w:r>
      <w:r w:rsidR="007638CF" w:rsidRPr="007638CF">
        <w:rPr>
          <w:rFonts w:asciiTheme="majorBidi" w:hAnsiTheme="majorBidi" w:cstheme="majorBidi"/>
          <w:sz w:val="30"/>
          <w:szCs w:val="30"/>
        </w:rPr>
        <w:t>1</w:t>
      </w:r>
      <w:r w:rsidR="007638CF" w:rsidRPr="007638C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7638CF" w:rsidRPr="007638CF">
        <w:rPr>
          <w:rFonts w:asciiTheme="majorBidi" w:hAnsiTheme="majorBidi" w:cstheme="majorBidi"/>
          <w:b/>
          <w:sz w:val="30"/>
          <w:szCs w:val="30"/>
          <w:cs/>
        </w:rPr>
        <w:t>เรื่อง</w:t>
      </w:r>
      <w:r w:rsidR="007638CF" w:rsidRPr="007638CF">
        <w:rPr>
          <w:rFonts w:asciiTheme="majorBidi" w:hAnsiTheme="majorBidi" w:cstheme="majorBidi" w:hint="cs"/>
          <w:b/>
          <w:sz w:val="30"/>
          <w:szCs w:val="30"/>
          <w:cs/>
        </w:rPr>
        <w:t>การเปิดเผยนโยบายการบัญชี</w:t>
      </w:r>
      <w:r w:rsidR="007638CF" w:rsidRPr="007638CF">
        <w:rPr>
          <w:rFonts w:asciiTheme="majorBidi" w:hAnsiTheme="majorBidi" w:cstheme="majorBidi"/>
          <w:b/>
          <w:sz w:val="30"/>
          <w:szCs w:val="30"/>
          <w:cs/>
        </w:rPr>
        <w:t>ตั้งแต่วันที่</w:t>
      </w:r>
      <w:r w:rsidR="007638CF" w:rsidRPr="007638C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440E2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638CF" w:rsidRPr="007638CF">
        <w:rPr>
          <w:rFonts w:asciiTheme="majorBidi" w:hAnsiTheme="majorBidi" w:cstheme="majorBidi"/>
          <w:bCs/>
          <w:sz w:val="30"/>
          <w:szCs w:val="30"/>
        </w:rPr>
        <w:t>1</w:t>
      </w:r>
      <w:r w:rsidR="007638CF" w:rsidRPr="007638C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638CF" w:rsidRPr="007638CF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="007638CF" w:rsidRPr="007638CF">
        <w:rPr>
          <w:rFonts w:asciiTheme="majorBidi" w:hAnsiTheme="majorBidi" w:cstheme="majorBidi"/>
          <w:bCs/>
          <w:sz w:val="30"/>
          <w:szCs w:val="30"/>
        </w:rPr>
        <w:t>2567</w:t>
      </w:r>
      <w:r w:rsidR="007638CF" w:rsidRPr="007638C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7638CF" w:rsidRPr="007638CF">
        <w:rPr>
          <w:rFonts w:asciiTheme="majorBidi" w:hAnsiTheme="majorBidi" w:cstheme="majorBidi" w:hint="cs"/>
          <w:b/>
          <w:sz w:val="30"/>
          <w:szCs w:val="30"/>
          <w:cs/>
        </w:rPr>
        <w:t>การปรับปรุงดังกล่าว</w:t>
      </w:r>
      <w:r w:rsidR="007638CF" w:rsidRPr="007638CF">
        <w:rPr>
          <w:rFonts w:asciiTheme="majorBidi" w:hAnsiTheme="majorBidi" w:cstheme="majorBidi"/>
          <w:b/>
          <w:sz w:val="30"/>
          <w:szCs w:val="30"/>
          <w:cs/>
        </w:rPr>
        <w:t>กำหนดให้เปิดเผยนโยบายการบัญชีที่มีสาระสำคัญมากกว่านโยบายการบัญชีที่มีนัยสำคัญ</w:t>
      </w:r>
      <w:r w:rsidR="007638CF" w:rsidRPr="007638CF">
        <w:rPr>
          <w:rFonts w:ascii="Angsana New" w:hAnsi="Angsana New"/>
          <w:sz w:val="30"/>
          <w:szCs w:val="30"/>
          <w:cs/>
        </w:rPr>
        <w:t xml:space="preserve"> </w:t>
      </w:r>
      <w:r w:rsidR="007638CF" w:rsidRPr="007638CF">
        <w:rPr>
          <w:rFonts w:asciiTheme="majorBidi" w:hAnsiTheme="majorBidi" w:cstheme="majorBidi" w:hint="cs"/>
          <w:b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666DEACE" w14:textId="77777777" w:rsidR="007638CF" w:rsidRPr="00557634" w:rsidRDefault="007638CF" w:rsidP="00440E26">
      <w:pPr>
        <w:jc w:val="both"/>
        <w:rPr>
          <w:rFonts w:asciiTheme="majorBidi" w:hAnsiTheme="majorBidi" w:cstheme="majorBidi"/>
          <w:sz w:val="27"/>
          <w:szCs w:val="27"/>
          <w:highlight w:val="cyan"/>
        </w:rPr>
      </w:pPr>
    </w:p>
    <w:p w14:paraId="21D5CC0F" w14:textId="400503A0" w:rsidR="007638CF" w:rsidRPr="00440E26" w:rsidRDefault="007638CF" w:rsidP="00440E26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="Angsana New"/>
          <w:b/>
          <w:sz w:val="30"/>
          <w:szCs w:val="30"/>
          <w:cs/>
        </w:rPr>
      </w:pPr>
      <w:r w:rsidRPr="00440E26">
        <w:rPr>
          <w:rFonts w:asciiTheme="majorBidi" w:hAnsiTheme="majorBidi" w:cs="Angsana New" w:hint="cs"/>
          <w:b/>
          <w:sz w:val="30"/>
          <w:szCs w:val="30"/>
          <w:cs/>
        </w:rPr>
        <w:t xml:space="preserve">จากการปรับปรุงดังกล่าว </w:t>
      </w:r>
      <w:r w:rsidRPr="00440E26">
        <w:rPr>
          <w:rFonts w:asciiTheme="majorBidi" w:hAnsiTheme="majorBidi" w:cs="Angsana New"/>
          <w:b/>
          <w:sz w:val="30"/>
          <w:szCs w:val="30"/>
          <w:cs/>
        </w:rPr>
        <w:t>กลุ่มบริษัท</w:t>
      </w:r>
      <w:r w:rsidRPr="00440E26">
        <w:rPr>
          <w:rFonts w:asciiTheme="majorBidi" w:hAnsiTheme="majorBidi" w:cs="Angsana New" w:hint="cs"/>
          <w:b/>
          <w:sz w:val="30"/>
          <w:szCs w:val="30"/>
          <w:cs/>
        </w:rPr>
        <w:t>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Pr="00440E26">
        <w:rPr>
          <w:rFonts w:asciiTheme="majorBidi" w:hAnsiTheme="majorBidi" w:cs="Angsana New"/>
          <w:b/>
          <w:sz w:val="30"/>
          <w:szCs w:val="30"/>
          <w:cs/>
        </w:rPr>
        <w:t>ข้อ</w:t>
      </w:r>
      <w:r w:rsidR="00440E26"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646FFD">
        <w:rPr>
          <w:rFonts w:asciiTheme="majorBidi" w:hAnsiTheme="majorBidi" w:cs="Angsana New"/>
          <w:bCs/>
          <w:sz w:val="30"/>
          <w:szCs w:val="30"/>
        </w:rPr>
        <w:t>4</w:t>
      </w:r>
    </w:p>
    <w:p w14:paraId="100EA701" w14:textId="77777777" w:rsidR="007638CF" w:rsidRPr="00557634" w:rsidRDefault="007638CF" w:rsidP="007638CF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7"/>
          <w:szCs w:val="27"/>
        </w:rPr>
      </w:pPr>
    </w:p>
    <w:p w14:paraId="32649E1A" w14:textId="083CE678" w:rsidR="00963E6E" w:rsidRPr="006666FA" w:rsidRDefault="00963E6E" w:rsidP="00963E6E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59120CB5" w14:textId="77777777" w:rsidR="00963E6E" w:rsidRPr="00557634" w:rsidRDefault="00963E6E" w:rsidP="00963E6E">
      <w:pPr>
        <w:pStyle w:val="BodyText"/>
        <w:spacing w:after="0"/>
        <w:rPr>
          <w:rFonts w:asciiTheme="majorBidi" w:hAnsiTheme="majorBidi" w:cstheme="majorBidi"/>
          <w:sz w:val="27"/>
          <w:szCs w:val="27"/>
          <w:lang w:val="pt-BR"/>
        </w:rPr>
      </w:pPr>
    </w:p>
    <w:p w14:paraId="247E5D9D" w14:textId="77777777" w:rsidR="00963E6E" w:rsidRPr="006666FA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EDA0C0E" w14:textId="77777777" w:rsidR="00963E6E" w:rsidRPr="00113EA0" w:rsidRDefault="00963E6E" w:rsidP="00963E6E">
      <w:pPr>
        <w:rPr>
          <w:rFonts w:asciiTheme="majorBidi" w:hAnsiTheme="majorBidi" w:cstheme="majorBidi"/>
          <w:sz w:val="26"/>
          <w:szCs w:val="26"/>
          <w:lang w:val="th-TH" w:bidi="th-TH"/>
        </w:rPr>
      </w:pPr>
    </w:p>
    <w:p w14:paraId="2E0D3B85" w14:textId="17D2931F" w:rsidR="00963E6E" w:rsidRPr="00A62298" w:rsidRDefault="00963E6E" w:rsidP="00963E6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="00371C2E">
        <w:rPr>
          <w:rFonts w:asciiTheme="majorBidi" w:hAnsiTheme="majorBidi" w:cstheme="majorBidi"/>
          <w:sz w:val="30"/>
          <w:szCs w:val="30"/>
        </w:rPr>
        <w:t xml:space="preserve"> </w:t>
      </w:r>
      <w:r w:rsidRPr="00277B1A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371C2E" w:rsidRPr="00277B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1C2E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371C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รวมกันเรียกว่า </w:t>
      </w:r>
      <w:r w:rsidR="00371C2E">
        <w:rPr>
          <w:rFonts w:asciiTheme="majorBidi" w:hAnsiTheme="majorBidi" w:cstheme="majorBidi"/>
          <w:sz w:val="30"/>
          <w:szCs w:val="30"/>
          <w:lang w:val="en-US" w:bidi="th-TH"/>
        </w:rPr>
        <w:t>“</w:t>
      </w:r>
      <w:r w:rsidR="00371C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="00371C2E">
        <w:rPr>
          <w:rFonts w:asciiTheme="majorBidi" w:hAnsiTheme="majorBidi" w:cstheme="majorBidi"/>
          <w:sz w:val="30"/>
          <w:szCs w:val="30"/>
          <w:lang w:val="en-US" w:bidi="th-TH"/>
        </w:rPr>
        <w:t xml:space="preserve">”) </w:t>
      </w:r>
      <w:r w:rsidRPr="00277B1A">
        <w:rPr>
          <w:rFonts w:asciiTheme="majorBidi" w:hAnsiTheme="majorBidi" w:cstheme="majorBidi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="00A62298">
        <w:rPr>
          <w:rFonts w:asciiTheme="majorBidi" w:hAnsiTheme="majorBidi" w:cstheme="majorBidi"/>
          <w:sz w:val="30"/>
          <w:szCs w:val="30"/>
        </w:rPr>
        <w:t xml:space="preserve"> </w:t>
      </w:r>
      <w:r w:rsidR="00A62298" w:rsidRPr="00A62298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53AC9B6" w14:textId="77777777" w:rsidR="00963E6E" w:rsidRPr="00113EA0" w:rsidRDefault="00963E6E" w:rsidP="00963E6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B59349D" w14:textId="77777777" w:rsidR="00963E6E" w:rsidRPr="00A62298" w:rsidRDefault="00963E6E" w:rsidP="00963E6E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77B1A">
        <w:rPr>
          <w:rFonts w:asciiTheme="majorBidi" w:eastAsia="Calibr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</w:t>
      </w:r>
      <w:r w:rsidRPr="00277B1A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Pr="00277B1A">
        <w:rPr>
          <w:rFonts w:asciiTheme="majorBidi" w:hAnsiTheme="majorBidi" w:cstheme="majorBidi"/>
          <w:sz w:val="30"/>
          <w:szCs w:val="30"/>
          <w:cs/>
        </w:rPr>
        <w:t xml:space="preserve">การควบคุม </w:t>
      </w:r>
      <w:r w:rsidRPr="00277B1A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277B1A">
        <w:rPr>
          <w:rFonts w:asciiTheme="majorBidi" w:hAnsiTheme="majorBidi" w:cstheme="majorBidi"/>
          <w:sz w:val="30"/>
          <w:szCs w:val="30"/>
          <w:cs/>
        </w:rPr>
        <w:t>เป็นส่วนเกิน</w:t>
      </w:r>
      <w:r w:rsidRPr="00277B1A">
        <w:rPr>
          <w:rFonts w:asciiTheme="majorBidi" w:hAnsiTheme="majorBidi" w:cstheme="majorBidi"/>
          <w:sz w:val="30"/>
          <w:szCs w:val="30"/>
        </w:rPr>
        <w:t>/</w:t>
      </w:r>
      <w:r w:rsidRPr="00277B1A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  <w:r w:rsidRPr="00277B1A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 </w:t>
      </w:r>
    </w:p>
    <w:p w14:paraId="584461A5" w14:textId="77777777" w:rsidR="00963E6E" w:rsidRPr="00113EA0" w:rsidRDefault="00963E6E" w:rsidP="00963E6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262E576" w14:textId="02704D01" w:rsidR="00D97A93" w:rsidRDefault="00963E6E" w:rsidP="00963E6E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946D2C4" w14:textId="2ED4C683" w:rsidR="00D97A93" w:rsidRPr="00113EA0" w:rsidRDefault="00D97A93">
      <w:pPr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23535CB2" w14:textId="4162A614" w:rsidR="00503893" w:rsidRDefault="00503893" w:rsidP="00963E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3893">
        <w:rPr>
          <w:rFonts w:asciiTheme="majorBidi" w:hAnsiTheme="majorBidi" w:cstheme="majorBidi"/>
          <w:sz w:val="30"/>
          <w:szCs w:val="30"/>
          <w:cs/>
        </w:rPr>
        <w:t>กลุ่มบริษัทมีอิทธิพลอย่างมีนัยสำคัญ</w:t>
      </w:r>
      <w:r w:rsidRPr="00503893">
        <w:rPr>
          <w:rFonts w:asciiTheme="majorBidi" w:hAnsiTheme="majorBidi" w:cstheme="majorBidi"/>
          <w:sz w:val="30"/>
          <w:szCs w:val="30"/>
        </w:rPr>
        <w:t>/</w:t>
      </w:r>
      <w:r w:rsidRPr="00503893">
        <w:rPr>
          <w:rFonts w:asciiTheme="majorBidi" w:hAnsiTheme="majorBidi" w:cstheme="majorBidi" w:hint="cs"/>
          <w:sz w:val="30"/>
          <w:szCs w:val="30"/>
          <w:cs/>
        </w:rPr>
        <w:t>การควบคุมร่วม</w:t>
      </w:r>
      <w:r w:rsidRPr="00503893">
        <w:rPr>
          <w:rFonts w:asciiTheme="majorBidi" w:hAnsiTheme="majorBidi" w:cstheme="majorBidi"/>
          <w:sz w:val="30"/>
          <w:szCs w:val="30"/>
          <w:cs/>
        </w:rPr>
        <w:t xml:space="preserve">ในผู้ได้รับการลงทุนตามที่เปิดเผยในหมายเหตุข้อ </w:t>
      </w:r>
      <w:r w:rsidR="0088761D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503893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</w:t>
      </w:r>
      <w:r w:rsidR="00F8606F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503893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ความมีอิทธิพลอย่างมีนัยสำคัญหรือการควบคุมร่วมสิ้นสุดลง</w:t>
      </w:r>
      <w:r w:rsidRPr="00503893">
        <w:rPr>
          <w:rFonts w:asciiTheme="majorBidi" w:hAnsiTheme="majorBidi" w:cstheme="majorBidi"/>
          <w:sz w:val="30"/>
          <w:szCs w:val="30"/>
        </w:rPr>
        <w:t xml:space="preserve"> </w:t>
      </w:r>
      <w:r w:rsidRPr="00503893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07696BD3" w14:textId="21479D80" w:rsidR="00963E6E" w:rsidRDefault="008731D3" w:rsidP="00590BFD">
      <w:pPr>
        <w:pStyle w:val="BodyText"/>
        <w:tabs>
          <w:tab w:val="left" w:pos="540"/>
        </w:tabs>
        <w:spacing w:after="0"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31D3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ยอดคงเหลือและรายการบัญชีระหว่างกิจการในกลุ่ม</w:t>
      </w:r>
      <w:r w:rsidRPr="008731D3">
        <w:rPr>
          <w:rFonts w:asciiTheme="majorBidi" w:hAnsiTheme="majorBidi" w:cstheme="majorBidi"/>
          <w:sz w:val="30"/>
          <w:szCs w:val="30"/>
        </w:rPr>
        <w:t xml:space="preserve"> </w:t>
      </w:r>
      <w:r w:rsidRPr="008731D3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8731D3">
        <w:rPr>
          <w:rFonts w:asciiTheme="majorBidi" w:hAnsiTheme="majorBidi" w:cstheme="majorBidi"/>
          <w:sz w:val="30"/>
          <w:szCs w:val="30"/>
        </w:rPr>
        <w:t xml:space="preserve"> </w:t>
      </w:r>
      <w:r w:rsidRPr="008731D3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8731D3">
        <w:rPr>
          <w:rFonts w:asciiTheme="majorBidi" w:hAnsiTheme="majorBidi" w:cstheme="majorBidi"/>
          <w:sz w:val="30"/>
          <w:szCs w:val="30"/>
        </w:rPr>
        <w:t xml:space="preserve"> </w:t>
      </w:r>
      <w:r w:rsidRPr="008731D3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8731D3">
        <w:rPr>
          <w:rFonts w:asciiTheme="majorBidi" w:hAnsiTheme="majorBidi" w:cstheme="majorBidi"/>
          <w:sz w:val="30"/>
          <w:szCs w:val="30"/>
        </w:rPr>
        <w:t xml:space="preserve"> </w:t>
      </w:r>
      <w:r w:rsidRPr="008731D3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D7624B3" w14:textId="77777777" w:rsidR="00590BFD" w:rsidRPr="00557634" w:rsidRDefault="00590BFD" w:rsidP="00590BFD">
      <w:pPr>
        <w:pStyle w:val="BodyText"/>
        <w:tabs>
          <w:tab w:val="left" w:pos="540"/>
        </w:tabs>
        <w:spacing w:after="0"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25A4056" w14:textId="77777777" w:rsidR="00963E6E" w:rsidRPr="0036624B" w:rsidRDefault="00963E6E" w:rsidP="00963E6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 w:bidi="th-TH"/>
        </w:rPr>
      </w:pPr>
      <w:r w:rsidRPr="0036624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การรวมธุรกิจ</w:t>
      </w:r>
    </w:p>
    <w:p w14:paraId="0B631669" w14:textId="77777777" w:rsidR="00963E6E" w:rsidRPr="00557634" w:rsidRDefault="00963E6E" w:rsidP="00963E6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bidi="th-TH"/>
        </w:rPr>
      </w:pPr>
      <w:r w:rsidRPr="00557634">
        <w:rPr>
          <w:rFonts w:asciiTheme="majorBidi" w:hAnsiTheme="majorBidi" w:cstheme="majorBidi"/>
          <w:sz w:val="30"/>
          <w:szCs w:val="30"/>
          <w:cs/>
          <w:lang w:val="th-TH" w:bidi="th-TH"/>
        </w:rPr>
        <w:tab/>
      </w:r>
    </w:p>
    <w:p w14:paraId="300B7247" w14:textId="639DA33D" w:rsidR="00963E6E" w:rsidRPr="00250705" w:rsidRDefault="00250705" w:rsidP="0025070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0705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</w:t>
      </w:r>
      <w:r w:rsidR="00612245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250705">
        <w:rPr>
          <w:rFonts w:asciiTheme="majorBidi" w:hAnsiTheme="majorBidi" w:cstheme="majorBidi"/>
          <w:sz w:val="30"/>
          <w:szCs w:val="30"/>
          <w:cs/>
        </w:rPr>
        <w:t>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</w:t>
      </w:r>
    </w:p>
    <w:p w14:paraId="28C10AC4" w14:textId="4363033A" w:rsidR="00963E6E" w:rsidRPr="00557634" w:rsidRDefault="000B4C89" w:rsidP="00C16BA1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557634">
        <w:rPr>
          <w:rFonts w:asciiTheme="majorBidi" w:hAnsiTheme="majorBidi" w:cstheme="majorBidi"/>
          <w:sz w:val="30"/>
          <w:szCs w:val="30"/>
        </w:rPr>
        <w:tab/>
      </w:r>
    </w:p>
    <w:p w14:paraId="54718695" w14:textId="41FB6776" w:rsidR="00A23D28" w:rsidRPr="00A23D28" w:rsidRDefault="00A23D28" w:rsidP="00A23D28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3D28">
        <w:rPr>
          <w:rFonts w:asciiTheme="majorBidi" w:hAnsiTheme="majorBidi" w:cstheme="majorBidi"/>
          <w:sz w:val="30"/>
          <w:szCs w:val="30"/>
          <w:cs/>
        </w:rPr>
        <w:t>สิ่งตอบแทนที่โอน</w:t>
      </w:r>
      <w:r w:rsidRPr="00A23D28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A23D28">
        <w:rPr>
          <w:rFonts w:asciiTheme="majorBidi" w:hAnsiTheme="majorBidi" w:cstheme="majorBidi"/>
          <w:sz w:val="30"/>
          <w:szCs w:val="30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</w:t>
      </w:r>
      <w:r w:rsidR="00953865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A23D28">
        <w:rPr>
          <w:rFonts w:asciiTheme="majorBidi" w:hAnsiTheme="majorBidi" w:cstheme="majorBidi"/>
          <w:sz w:val="30"/>
          <w:szCs w:val="30"/>
          <w:cs/>
        </w:rPr>
        <w:t>ค่าความนิยมที่เกิดขึ้นจะถูกทดสอบการด้อยค่าเป็</w:t>
      </w:r>
      <w:r w:rsidRPr="00A7049A">
        <w:rPr>
          <w:rFonts w:asciiTheme="majorBidi" w:hAnsiTheme="majorBidi" w:cstheme="majorBidi"/>
          <w:sz w:val="30"/>
          <w:szCs w:val="30"/>
          <w:cs/>
        </w:rPr>
        <w:t xml:space="preserve">นประจำทุกปี (ดูหมายเหตุข้อ </w:t>
      </w:r>
      <w:r w:rsidRPr="00A7049A">
        <w:rPr>
          <w:rFonts w:asciiTheme="majorBidi" w:hAnsiTheme="majorBidi" w:cstheme="majorBidi"/>
          <w:sz w:val="30"/>
          <w:szCs w:val="30"/>
        </w:rPr>
        <w:t>4</w:t>
      </w:r>
      <w:r w:rsidRPr="00A7049A">
        <w:rPr>
          <w:rFonts w:asciiTheme="majorBidi" w:hAnsiTheme="majorBidi" w:cstheme="majorBidi"/>
          <w:sz w:val="30"/>
          <w:szCs w:val="30"/>
          <w:cs/>
        </w:rPr>
        <w:t>(</w:t>
      </w:r>
      <w:r w:rsidR="007B2063">
        <w:rPr>
          <w:rFonts w:asciiTheme="majorBidi" w:hAnsiTheme="majorBidi" w:cstheme="majorBidi" w:hint="cs"/>
          <w:sz w:val="30"/>
          <w:szCs w:val="30"/>
          <w:cs/>
          <w:lang w:bidi="th-TH"/>
        </w:rPr>
        <w:t>ฎ</w:t>
      </w:r>
      <w:r w:rsidRPr="00A7049A">
        <w:rPr>
          <w:rFonts w:asciiTheme="majorBidi" w:hAnsiTheme="majorBidi" w:cstheme="majorBidi"/>
          <w:sz w:val="30"/>
          <w:szCs w:val="30"/>
          <w:cs/>
        </w:rPr>
        <w:t>))</w:t>
      </w:r>
      <w:r w:rsidRPr="00A7049A">
        <w:rPr>
          <w:rFonts w:asciiTheme="majorBidi" w:hAnsiTheme="majorBidi" w:cstheme="majorBidi"/>
          <w:sz w:val="30"/>
          <w:szCs w:val="30"/>
        </w:rPr>
        <w:t xml:space="preserve"> </w:t>
      </w:r>
      <w:r w:rsidRPr="00A7049A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BC599A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A23D28">
        <w:rPr>
          <w:rFonts w:asciiTheme="majorBidi" w:hAnsiTheme="majorBidi" w:cstheme="majorBidi" w:hint="cs"/>
          <w:sz w:val="30"/>
          <w:szCs w:val="30"/>
          <w:cs/>
        </w:rPr>
        <w:t>การซื้อในราคา</w:t>
      </w:r>
      <w:r w:rsidRPr="00A23D28">
        <w:rPr>
          <w:rFonts w:asciiTheme="majorBidi" w:hAnsiTheme="majorBidi" w:cstheme="majorBidi"/>
          <w:sz w:val="30"/>
          <w:szCs w:val="30"/>
          <w:cs/>
        </w:rPr>
        <w:t>ต่อรอง</w:t>
      </w:r>
      <w:r w:rsidRPr="00A23D28">
        <w:rPr>
          <w:rFonts w:asciiTheme="majorBidi" w:hAnsiTheme="majorBidi" w:cstheme="majorBidi" w:hint="cs"/>
          <w:sz w:val="30"/>
          <w:szCs w:val="30"/>
          <w:cs/>
        </w:rPr>
        <w:t xml:space="preserve">รับรู้ในกำไรหรือขาดทุนทันที </w:t>
      </w:r>
      <w:r w:rsidRPr="00A23D28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</w:t>
      </w:r>
    </w:p>
    <w:p w14:paraId="37D3C669" w14:textId="77777777" w:rsidR="00963E6E" w:rsidRPr="00557634" w:rsidRDefault="00963E6E" w:rsidP="00963E6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5427439" w14:textId="7C43FEBF" w:rsidR="0037348C" w:rsidRPr="0037348C" w:rsidRDefault="0037348C" w:rsidP="0037348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7348C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37348C">
        <w:rPr>
          <w:rFonts w:asciiTheme="majorBidi" w:hAnsiTheme="majorBidi" w:cstheme="majorBidi" w:hint="cs"/>
          <w:sz w:val="30"/>
          <w:szCs w:val="30"/>
          <w:cs/>
        </w:rPr>
        <w:t>สิ่งตอบแทนที่คาดว่าจะต้องจ่าย</w:t>
      </w:r>
      <w:r w:rsidR="00392234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37348C">
        <w:rPr>
          <w:rFonts w:asciiTheme="majorBidi" w:hAnsiTheme="majorBidi" w:cstheme="majorBidi" w:hint="cs"/>
          <w:sz w:val="30"/>
          <w:szCs w:val="30"/>
          <w:cs/>
        </w:rPr>
        <w:t>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 จะ</w:t>
      </w:r>
      <w:r w:rsidRPr="0037348C">
        <w:rPr>
          <w:rFonts w:asciiTheme="majorBidi" w:hAnsiTheme="majorBidi" w:cstheme="majorBidi"/>
          <w:sz w:val="30"/>
          <w:szCs w:val="30"/>
        </w:rPr>
        <w:t xml:space="preserve"> / </w:t>
      </w:r>
      <w:r w:rsidRPr="0037348C">
        <w:rPr>
          <w:rFonts w:asciiTheme="majorBidi" w:hAnsiTheme="majorBidi" w:cstheme="majorBidi"/>
          <w:sz w:val="30"/>
          <w:szCs w:val="30"/>
          <w:cs/>
        </w:rPr>
        <w:t>และ</w:t>
      </w:r>
      <w:r w:rsidR="0039223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37348C">
        <w:rPr>
          <w:rFonts w:asciiTheme="majorBidi" w:hAnsiTheme="majorBidi" w:cstheme="majorBidi"/>
          <w:sz w:val="30"/>
          <w:szCs w:val="30"/>
          <w:cs/>
        </w:rPr>
        <w:t>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31717BA9" w14:textId="77777777" w:rsidR="0037348C" w:rsidRPr="00557634" w:rsidRDefault="0037348C" w:rsidP="0037348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9A1CAC6" w14:textId="6DBEB86C" w:rsidR="0037348C" w:rsidRDefault="0037348C" w:rsidP="0037348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7348C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DACE2A9" w14:textId="77777777" w:rsidR="00637786" w:rsidRPr="0037348C" w:rsidRDefault="00637786" w:rsidP="0037348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0893422" w14:textId="144F8B78" w:rsidR="00D97637" w:rsidRPr="00D97637" w:rsidRDefault="00963E6E" w:rsidP="00D976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B17C8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>
        <w:rPr>
          <w:rFonts w:asciiTheme="majorBidi" w:hAnsiTheme="majorBidi" w:cstheme="majorBidi"/>
          <w:sz w:val="30"/>
          <w:szCs w:val="30"/>
        </w:rPr>
        <w:t xml:space="preserve">      </w:t>
      </w:r>
      <w:r w:rsidRPr="002B17C8">
        <w:rPr>
          <w:rFonts w:asciiTheme="majorBidi" w:hAnsiTheme="majorBidi" w:cstheme="majorBidi"/>
          <w:sz w:val="30"/>
          <w:szCs w:val="30"/>
          <w:cs/>
        </w:rPr>
        <w:t>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</w:t>
      </w:r>
      <w:r>
        <w:rPr>
          <w:rFonts w:asciiTheme="majorBidi" w:hAnsiTheme="majorBidi" w:cstheme="majorBidi"/>
          <w:sz w:val="30"/>
          <w:szCs w:val="30"/>
        </w:rPr>
        <w:t xml:space="preserve">        </w:t>
      </w:r>
      <w:r w:rsidRPr="002B17C8">
        <w:rPr>
          <w:rFonts w:asciiTheme="majorBidi" w:hAnsiTheme="majorBidi" w:cstheme="majorBidi"/>
          <w:sz w:val="30"/>
          <w:szCs w:val="30"/>
          <w:cs/>
        </w:rPr>
        <w:t>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สุด</w:t>
      </w:r>
    </w:p>
    <w:p w14:paraId="707BDDA2" w14:textId="77777777" w:rsidR="00B93A1D" w:rsidRDefault="00B93A1D" w:rsidP="00963E6E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07899EF" w14:textId="77777777" w:rsidR="00963E6E" w:rsidRPr="006666FA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66F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เงินลงทุนใน</w:t>
      </w:r>
      <w:r w:rsidRPr="002B17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  <w:r w:rsidRPr="002B17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</w:t>
      </w:r>
      <w:r w:rsidRPr="002B17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บริษัทร่วมและการร่วมค้า</w:t>
      </w:r>
    </w:p>
    <w:p w14:paraId="5DB66A12" w14:textId="77777777" w:rsidR="00963E6E" w:rsidRPr="009A620C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A10254F" w14:textId="11AB158B" w:rsidR="00963E6E" w:rsidRPr="006666FA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B17C8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>บริษัทร่วมและการร่วมค้า</w:t>
      </w:r>
      <w:r w:rsidRPr="002B17C8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2B17C8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17C8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B17C8">
        <w:rPr>
          <w:rFonts w:asciiTheme="majorBidi" w:hAnsiTheme="majorBidi" w:cstheme="majorBidi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 กำไรหรือขาดทุนจากการขายเงินลงทุนบันทึกในกำไรหรือขาดทุน</w:t>
      </w:r>
    </w:p>
    <w:p w14:paraId="18740957" w14:textId="77777777" w:rsidR="00963E6E" w:rsidRPr="008B05FD" w:rsidRDefault="00963E6E" w:rsidP="00963E6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36970694" w14:textId="77777777" w:rsidR="00963E6E" w:rsidRPr="006666FA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66F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AE4298A" w14:textId="77777777" w:rsidR="00963E6E" w:rsidRPr="00E1463A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E1A81CC" w14:textId="5776B999" w:rsidR="00963E6E" w:rsidRPr="00CD7D88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7D88">
        <w:rPr>
          <w:rFonts w:asciiTheme="majorBidi" w:hAnsiTheme="majorBidi" w:cstheme="majorBidi"/>
          <w:sz w:val="30"/>
          <w:szCs w:val="30"/>
          <w:cs/>
        </w:rPr>
        <w:t xml:space="preserve">รายการบัญชีที่เป็นเงินตราต่างประเทศ </w:t>
      </w:r>
      <w:r w:rsidRPr="00CD7D88">
        <w:rPr>
          <w:rFonts w:asciiTheme="majorBidi" w:hAnsiTheme="majorBidi" w:cstheme="majorBidi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D7D88">
        <w:rPr>
          <w:rFonts w:asciiTheme="majorBidi" w:hAnsiTheme="majorBidi" w:cstheme="majorBidi"/>
          <w:sz w:val="30"/>
          <w:szCs w:val="30"/>
          <w:cs/>
        </w:rPr>
        <w:t xml:space="preserve"> แปลงค่าเป็นสกุลเงินที่ใช้ในการดำเนินงาน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D7D88">
        <w:rPr>
          <w:rFonts w:asciiTheme="majorBidi" w:hAnsiTheme="majorBidi" w:cstheme="majorBidi" w:hint="cs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59F27A2D" w14:textId="77777777" w:rsidR="00963E6E" w:rsidRPr="00E1463A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645EEFB" w14:textId="77777777" w:rsidR="00963E6E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D7D88">
        <w:rPr>
          <w:rFonts w:asciiTheme="majorBidi" w:hAnsiTheme="majorBidi" w:cstheme="majorBidi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03EDFCD6" w14:textId="77777777" w:rsidR="00963E6E" w:rsidRPr="00CD7D88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95590" w14:textId="77777777" w:rsidR="00963E6E" w:rsidRPr="00EE187E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EE187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D245B83" w14:textId="77777777" w:rsidR="00963E6E" w:rsidRPr="008B05FD" w:rsidRDefault="00963E6E" w:rsidP="00963E6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6D7A781" w14:textId="77777777" w:rsidR="00963E6E" w:rsidRDefault="00963E6E" w:rsidP="00963E6E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931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A41BD88" w14:textId="77777777" w:rsidR="00963E6E" w:rsidRPr="009A620C" w:rsidRDefault="00963E6E" w:rsidP="00963E6E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 w:val="18"/>
          <w:szCs w:val="18"/>
        </w:rPr>
      </w:pPr>
    </w:p>
    <w:p w14:paraId="0710D0B1" w14:textId="19D3298C" w:rsidR="00963E6E" w:rsidRPr="001A05BC" w:rsidRDefault="00963E6E" w:rsidP="001A05BC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893184">
        <w:rPr>
          <w:rFonts w:asciiTheme="majorBidi" w:hAnsiTheme="majorBidi" w:cstheme="majorBidi"/>
          <w:sz w:val="30"/>
          <w:szCs w:val="30"/>
          <w:cs/>
        </w:rPr>
        <w:t>อื่นๆ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</w:t>
      </w:r>
      <w:r w:rsidRPr="007F0314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="001A05BC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และลูกหนี้อื่น</w:t>
      </w:r>
      <w:r w:rsidRPr="007F03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(ดูหมายเหตุ</w:t>
      </w:r>
      <w:r w:rsidR="001A05BC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        </w:t>
      </w:r>
      <w:r w:rsidRPr="007F0314">
        <w:rPr>
          <w:rFonts w:asciiTheme="majorBidi" w:hAnsiTheme="majorBidi" w:cstheme="majorBidi"/>
          <w:color w:val="000000"/>
          <w:sz w:val="30"/>
          <w:szCs w:val="30"/>
          <w:cs/>
        </w:rPr>
        <w:t>ข้อ</w:t>
      </w:r>
      <w:r w:rsidRPr="007F03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30304" w:rsidRPr="007F0314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7F031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7F0314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7F0314" w:rsidRPr="007F0314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จ</w:t>
      </w:r>
      <w:r w:rsidRPr="007F0314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7F0314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7F0314">
        <w:rPr>
          <w:rFonts w:asciiTheme="majorBidi" w:hAnsiTheme="majorBidi" w:cstheme="majorBidi"/>
          <w:color w:val="000000"/>
          <w:sz w:val="30"/>
          <w:szCs w:val="30"/>
          <w:cs/>
        </w:rPr>
        <w:t>) รับรู้รายการ</w:t>
      </w:r>
      <w:r w:rsidRPr="00153895">
        <w:rPr>
          <w:rFonts w:asciiTheme="majorBidi" w:hAnsiTheme="majorBidi" w:cstheme="majorBidi"/>
          <w:color w:val="000000"/>
          <w:sz w:val="30"/>
          <w:szCs w:val="30"/>
          <w:cs/>
        </w:rPr>
        <w:t>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Pr="00153895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เมื่อเริ่มแรก</w:t>
      </w:r>
      <w:r w:rsidRPr="00153895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042E5F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</w:t>
      </w:r>
      <w:r w:rsidRPr="00042E5F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ทางการเงินที่ไม่ได้วัดมูลค่า</w:t>
      </w:r>
      <w:r w:rsidRPr="001A05B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ด้วยมูลค่ายุติธรรมผ่านกำไรหรือขาดทุน</w:t>
      </w:r>
      <w:r w:rsidRPr="001A05BC">
        <w:rPr>
          <w:rFonts w:asciiTheme="majorBidi" w:hAnsiTheme="majorBidi" w:cstheme="majorBidi"/>
          <w:spacing w:val="-4"/>
          <w:sz w:val="30"/>
          <w:szCs w:val="30"/>
          <w:cs/>
        </w:rPr>
        <w:t>จะรวม</w:t>
      </w:r>
      <w:r w:rsidRPr="001A05BC">
        <w:rPr>
          <w:rFonts w:asciiTheme="majorBidi" w:hAnsiTheme="majorBidi" w:cstheme="majorBidi" w:hint="cs"/>
          <w:spacing w:val="-4"/>
          <w:sz w:val="30"/>
          <w:szCs w:val="30"/>
          <w:cs/>
        </w:rPr>
        <w:t>หรือหัก</w:t>
      </w:r>
      <w:r w:rsidRPr="001A05BC">
        <w:rPr>
          <w:rFonts w:asciiTheme="majorBidi" w:hAnsiTheme="majorBidi" w:cstheme="majorBidi"/>
          <w:spacing w:val="-4"/>
          <w:sz w:val="30"/>
          <w:szCs w:val="30"/>
          <w:cs/>
        </w:rPr>
        <w:t>ต้นทุนการทำรายการที่เกี่ยวข้องโดยตรงกับการได้มาด้วย</w:t>
      </w:r>
    </w:p>
    <w:p w14:paraId="37329E96" w14:textId="77777777" w:rsidR="002B49E8" w:rsidRDefault="002B49E8" w:rsidP="00963E6E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22D850" w14:textId="5E13C327" w:rsidR="00963E6E" w:rsidRPr="00893184" w:rsidRDefault="00963E6E" w:rsidP="00963E6E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893184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2D14FDF" w14:textId="77777777" w:rsidR="00963E6E" w:rsidRPr="00E1463A" w:rsidRDefault="00963E6E" w:rsidP="00963E6E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62F223E8" w14:textId="77777777" w:rsidR="00963E6E" w:rsidRPr="00893184" w:rsidRDefault="00963E6E" w:rsidP="00963E6E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89318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 กำไรและขาดทุนจากอัตราแลกเปลี่ยน และกำไร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หรือขาดทุนที่เกิดจากการ ตัดรายการออกจากบัญชีรับรู้ในกำไรหรือขาดทุน </w:t>
      </w:r>
    </w:p>
    <w:p w14:paraId="7E586BE5" w14:textId="77777777" w:rsidR="00963E6E" w:rsidRPr="00E1463A" w:rsidRDefault="00963E6E" w:rsidP="00963E6E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2130309F" w14:textId="77777777" w:rsidR="00963E6E" w:rsidRPr="00893184" w:rsidRDefault="00963E6E" w:rsidP="00963E6E">
      <w:pPr>
        <w:pStyle w:val="BodyText"/>
        <w:tabs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>
        <w:rPr>
          <w:rFonts w:asciiTheme="majorBidi" w:hAnsiTheme="majorBidi" w:cstheme="majorBidi"/>
          <w:sz w:val="30"/>
          <w:szCs w:val="30"/>
        </w:rPr>
        <w:t xml:space="preserve">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50C60420" w14:textId="77777777" w:rsidR="00963E6E" w:rsidRPr="00E1463A" w:rsidRDefault="00963E6E" w:rsidP="00963E6E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57991A96" w14:textId="77777777" w:rsidR="00963E6E" w:rsidRDefault="00963E6E" w:rsidP="00963E6E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931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79DD9F7" w14:textId="77777777" w:rsidR="00963E6E" w:rsidRPr="00893184" w:rsidRDefault="00963E6E" w:rsidP="00963E6E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 w:val="24"/>
          <w:szCs w:val="24"/>
        </w:rPr>
      </w:pPr>
    </w:p>
    <w:p w14:paraId="6DBF9AAA" w14:textId="77777777" w:rsidR="00963E6E" w:rsidRDefault="00963E6E" w:rsidP="00963E6E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  <w:r w:rsidRPr="00893184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</w:t>
      </w:r>
      <w:r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ที่</w:t>
      </w:r>
      <w:r w:rsidRPr="00893184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ไม่ได้ทั้งโอนหรือคงไว้ซึ่งความเสี่ยงและผลตอบแทนของความเป็นเจ้าของเกือบทั้งหมด</w:t>
      </w:r>
      <w:r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และไม่ได้คงไว้ซึ่งการควบคุมในสินทรัพย์ทางการเงิน </w:t>
      </w:r>
    </w:p>
    <w:p w14:paraId="6A9D65F7" w14:textId="77777777" w:rsidR="00963E6E" w:rsidRPr="00E1463A" w:rsidRDefault="00963E6E" w:rsidP="00963E6E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FF"/>
          <w:sz w:val="24"/>
          <w:szCs w:val="24"/>
          <w:lang w:bidi="th-TH"/>
        </w:rPr>
      </w:pPr>
    </w:p>
    <w:p w14:paraId="335D9876" w14:textId="77777777" w:rsidR="00963E6E" w:rsidRPr="00893184" w:rsidRDefault="00963E6E" w:rsidP="00963E6E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หรือหมดอายุ </w:t>
      </w: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และกระแสเงินสดจากการเปลี่ยนแปลงหนี้สินมีความแตกต่างอย่างมีนัยสำคัญ โดยรับรู้หนี้สิน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           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ทางการเงินใหม่ด้วยมูลค่ายุติธรรมที่สะท้อนเงื่อนไขที่เปลี่ยนแปลงแล้ว </w:t>
      </w:r>
    </w:p>
    <w:p w14:paraId="28AEB7A4" w14:textId="77777777" w:rsidR="00963E6E" w:rsidRPr="00E1463A" w:rsidRDefault="00963E6E" w:rsidP="00963E6E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1C7E113" w14:textId="77777777" w:rsidR="00963E6E" w:rsidRPr="00893184" w:rsidRDefault="00963E6E" w:rsidP="00963E6E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C126F37" w14:textId="77777777" w:rsidR="00963E6E" w:rsidRPr="00E1463A" w:rsidRDefault="00963E6E" w:rsidP="00963E6E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6A417E99" w14:textId="3DF9FE05" w:rsidR="00963E6E" w:rsidRDefault="00963E6E" w:rsidP="00963E6E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893184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งบฐานะการเงิน</w:t>
      </w:r>
      <w:r w:rsidRPr="00893184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18E75BD" w14:textId="77777777" w:rsidR="00261A9A" w:rsidRDefault="00261A9A" w:rsidP="00963E6E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2A9E4" w14:textId="77777777" w:rsidR="00963E6E" w:rsidRPr="00893184" w:rsidRDefault="00963E6E" w:rsidP="00963E6E">
      <w:pPr>
        <w:pStyle w:val="BodyText"/>
        <w:numPr>
          <w:ilvl w:val="0"/>
          <w:numId w:val="13"/>
        </w:numPr>
        <w:shd w:val="clear" w:color="auto" w:fill="FFFFFF"/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931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145C88C4" w14:textId="77777777" w:rsidR="00963E6E" w:rsidRPr="008B05FD" w:rsidRDefault="00963E6E" w:rsidP="00963E6E">
      <w:pPr>
        <w:pStyle w:val="BodyText"/>
        <w:shd w:val="clear" w:color="auto" w:fill="FFFFFF"/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Cs w:val="22"/>
        </w:rPr>
      </w:pPr>
    </w:p>
    <w:p w14:paraId="3CF78146" w14:textId="77777777" w:rsidR="00963E6E" w:rsidRDefault="00963E6E" w:rsidP="00963E6E">
      <w:pPr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23AD87C5" w14:textId="7C805B3C" w:rsidR="00637786" w:rsidRDefault="006377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E272B80" w14:textId="77777777" w:rsidR="00963E6E" w:rsidRPr="00893184" w:rsidRDefault="00963E6E" w:rsidP="00963E6E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318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3FBCBBDF" w14:textId="77777777" w:rsidR="00963E6E" w:rsidRPr="008B05FD" w:rsidRDefault="00963E6E" w:rsidP="00963E6E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  <w:cs/>
        </w:rPr>
      </w:pPr>
    </w:p>
    <w:p w14:paraId="468022EB" w14:textId="77777777" w:rsidR="00963E6E" w:rsidRPr="00893184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</w:t>
      </w:r>
    </w:p>
    <w:p w14:paraId="3CC86118" w14:textId="77777777" w:rsidR="00963E6E" w:rsidRPr="008B05FD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Cs w:val="22"/>
          <w:shd w:val="clear" w:color="auto" w:fill="D9D9D9" w:themeFill="background1" w:themeFillShade="D9"/>
        </w:rPr>
      </w:pPr>
    </w:p>
    <w:p w14:paraId="6E41B9BF" w14:textId="77777777" w:rsidR="00963E6E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</w:t>
      </w:r>
      <w:r w:rsidRPr="00893184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อีก </w:t>
      </w:r>
      <w:r w:rsidRPr="00C64585">
        <w:rPr>
          <w:rFonts w:asciiTheme="majorBidi" w:hAnsiTheme="majorBidi" w:cstheme="majorBidi"/>
          <w:sz w:val="30"/>
          <w:szCs w:val="30"/>
          <w:lang w:val="en-US"/>
        </w:rPr>
        <w:t>12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93184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>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A7FC108" w14:textId="77777777" w:rsidR="00963E6E" w:rsidRPr="008B05FD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Cs w:val="22"/>
        </w:rPr>
      </w:pPr>
    </w:p>
    <w:p w14:paraId="421D386E" w14:textId="77777777" w:rsidR="00963E6E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</w:t>
      </w:r>
      <w:r w:rsidRPr="00937AEA">
        <w:rPr>
          <w:rFonts w:asciiTheme="majorBidi" w:hAnsiTheme="majorBidi" w:cstheme="majorBidi"/>
          <w:sz w:val="30"/>
          <w:szCs w:val="30"/>
          <w:cs/>
        </w:rPr>
        <w:t>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60ABCB5" w14:textId="77777777" w:rsidR="00963E6E" w:rsidRPr="008B05FD" w:rsidRDefault="00963E6E" w:rsidP="00963E6E">
      <w:pPr>
        <w:tabs>
          <w:tab w:val="left" w:pos="990"/>
        </w:tabs>
        <w:spacing w:line="240" w:lineRule="auto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14:paraId="14F66969" w14:textId="77777777" w:rsidR="00963E6E" w:rsidRDefault="00963E6E" w:rsidP="00963E6E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C6458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C36AC26" w14:textId="77777777" w:rsidR="00963E6E" w:rsidRPr="008B05FD" w:rsidRDefault="00963E6E" w:rsidP="00963E6E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Cs w:val="22"/>
        </w:rPr>
      </w:pPr>
    </w:p>
    <w:p w14:paraId="687700D3" w14:textId="77777777" w:rsidR="00963E6E" w:rsidRPr="00937AEA" w:rsidRDefault="00963E6E" w:rsidP="00963E6E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8678262" w14:textId="77777777" w:rsidR="00963E6E" w:rsidRPr="00937AEA" w:rsidRDefault="00963E6E" w:rsidP="00963E6E">
      <w:pPr>
        <w:tabs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-</w:t>
      </w:r>
      <w:r w:rsidRPr="00937AEA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7601BA5F" w14:textId="77777777" w:rsidR="00963E6E" w:rsidRPr="00893184" w:rsidRDefault="00963E6E" w:rsidP="00963E6E">
      <w:pPr>
        <w:tabs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-</w:t>
      </w:r>
      <w:r w:rsidRPr="00937AEA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Pr="00C64585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3B57C75F" w14:textId="77777777" w:rsidR="00963E6E" w:rsidRPr="00715AA4" w:rsidRDefault="00963E6E" w:rsidP="00963E6E">
      <w:pPr>
        <w:spacing w:line="240" w:lineRule="auto"/>
        <w:rPr>
          <w:rFonts w:asciiTheme="majorBidi" w:hAnsiTheme="majorBidi" w:cstheme="majorBidi"/>
          <w:szCs w:val="22"/>
        </w:rPr>
      </w:pPr>
    </w:p>
    <w:p w14:paraId="318860E7" w14:textId="77777777" w:rsidR="00963E6E" w:rsidRPr="00937AEA" w:rsidRDefault="00963E6E" w:rsidP="00963E6E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57FA4C24" w14:textId="77777777" w:rsidR="00963E6E" w:rsidRPr="008B05FD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Cs w:val="22"/>
        </w:rPr>
      </w:pPr>
    </w:p>
    <w:p w14:paraId="3847F332" w14:textId="77777777" w:rsidR="00963E6E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31D61A1" w14:textId="77777777" w:rsidR="00A05CDE" w:rsidRDefault="00A05CD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B294B72" w14:textId="77777777" w:rsidR="00A05CDE" w:rsidRDefault="00A05CD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F34D780" w14:textId="77777777" w:rsidR="00A05CDE" w:rsidRDefault="00A05CD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8AAD2B9" w14:textId="77777777" w:rsidR="00A05CDE" w:rsidRDefault="00A05CD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B499124" w14:textId="77777777" w:rsidR="00963E6E" w:rsidRPr="00937AEA" w:rsidRDefault="00963E6E" w:rsidP="00963E6E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937AE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ดอกเบี้ย </w:t>
      </w:r>
    </w:p>
    <w:p w14:paraId="1051F2F7" w14:textId="77777777" w:rsidR="00963E6E" w:rsidRPr="00A1782A" w:rsidRDefault="00963E6E" w:rsidP="00963E6E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shd w:val="clear" w:color="auto" w:fill="E0E0E0"/>
        </w:rPr>
      </w:pPr>
    </w:p>
    <w:p w14:paraId="32E29BE3" w14:textId="272700CC" w:rsidR="00963E6E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247942A" w14:textId="77777777" w:rsidR="00A05CDE" w:rsidRPr="00016ADD" w:rsidRDefault="00A05CD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lang w:bidi="th-TH"/>
        </w:rPr>
      </w:pPr>
    </w:p>
    <w:p w14:paraId="54CCE240" w14:textId="30EEE93D" w:rsidR="00963E6E" w:rsidRPr="0001754D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01754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  <w:r w:rsidRPr="0001754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และ</w:t>
      </w:r>
      <w:r w:rsidRPr="0001754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53108B3D" w14:textId="77777777" w:rsidR="00963E6E" w:rsidRPr="00016ADD" w:rsidRDefault="00963E6E" w:rsidP="00963E6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BA82C5" w14:textId="42263B0E" w:rsidR="00963E6E" w:rsidRPr="0001754D" w:rsidRDefault="00963E6E" w:rsidP="00963E6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01754D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01754D">
        <w:rPr>
          <w:rFonts w:asciiTheme="majorBidi" w:hAnsiTheme="majorBidi" w:cstheme="majorBidi" w:hint="cs"/>
          <w:sz w:val="30"/>
          <w:szCs w:val="30"/>
          <w:cs/>
          <w:lang w:bidi="th-TH"/>
        </w:rPr>
        <w:t>การค้าและลูกหนี้อื่น</w:t>
      </w:r>
      <w:r w:rsidRPr="0001754D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Pr="0001754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1754D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 w:rsidRPr="0001754D"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01754D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AB1E2D" w:rsidRPr="0001754D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01754D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</w:t>
      </w:r>
      <w:r w:rsidR="00C26793" w:rsidRPr="0001754D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กลุ่มบริษัทไม่สามารถคาดการณ์ได้อย่างสมเหตุสมผลว่าจะได้รับเงินคืน</w:t>
      </w:r>
    </w:p>
    <w:p w14:paraId="5A3790B6" w14:textId="77777777" w:rsidR="00963E6E" w:rsidRPr="00A1782A" w:rsidRDefault="00963E6E" w:rsidP="00963E6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B78B75" w14:textId="7F7985FF" w:rsidR="00963E6E" w:rsidRPr="0001754D" w:rsidRDefault="00963E6E" w:rsidP="00963E6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54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1754D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01754D">
        <w:rPr>
          <w:rFonts w:asciiTheme="majorBidi" w:hAnsiTheme="majorBidi" w:cstheme="majorBidi"/>
          <w:sz w:val="30"/>
          <w:szCs w:val="30"/>
        </w:rPr>
        <w:t xml:space="preserve">         </w:t>
      </w:r>
      <w:r w:rsidRPr="0001754D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01754D">
        <w:rPr>
          <w:rFonts w:asciiTheme="majorBidi" w:hAnsiTheme="majorBidi" w:cstheme="majorBidi"/>
          <w:sz w:val="30"/>
          <w:szCs w:val="30"/>
        </w:rPr>
        <w:t xml:space="preserve"> </w:t>
      </w:r>
      <w:r w:rsidRPr="0001754D">
        <w:rPr>
          <w:rFonts w:asciiTheme="majorBidi" w:hAnsiTheme="majorBidi" w:cstheme="majorBidi"/>
          <w:sz w:val="30"/>
          <w:szCs w:val="30"/>
          <w:cs/>
        </w:rPr>
        <w:t>โดยนำข้อมูลผลขาดทุนที่เกิดขึ้นในอดีต</w:t>
      </w:r>
      <w:r w:rsidRPr="0001754D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01754D">
        <w:rPr>
          <w:rFonts w:asciiTheme="majorBidi" w:hAnsiTheme="majorBidi" w:cstheme="majorBidi"/>
          <w:sz w:val="30"/>
          <w:szCs w:val="30"/>
          <w:cs/>
        </w:rPr>
        <w:t xml:space="preserve"> 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Pr="0001754D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01754D">
        <w:rPr>
          <w:rFonts w:asciiTheme="majorBidi" w:hAnsiTheme="majorBidi" w:cstheme="majorBid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3C6DCC37" w14:textId="77777777" w:rsidR="00963E6E" w:rsidRPr="00A1782A" w:rsidRDefault="00963E6E" w:rsidP="00963E6E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th-TH" w:bidi="th-TH"/>
        </w:rPr>
      </w:pPr>
    </w:p>
    <w:p w14:paraId="5B40231C" w14:textId="535B5ED2" w:rsidR="00963E6E" w:rsidRPr="006666FA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468FCDCD" w14:textId="77777777" w:rsidR="00963E6E" w:rsidRPr="00016ADD" w:rsidRDefault="00963E6E" w:rsidP="00963E6E">
      <w:pPr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1BC7FDB" w14:textId="0231E2EA" w:rsidR="00963E6E" w:rsidRDefault="00963E6E" w:rsidP="00533680">
      <w:pPr>
        <w:pStyle w:val="BodyText"/>
        <w:shd w:val="clear" w:color="auto" w:fill="FFFFFF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</w:t>
      </w:r>
      <w:r w:rsidRPr="006666FA">
        <w:rPr>
          <w:rFonts w:asciiTheme="majorBidi" w:hAnsiTheme="majorBidi" w:cstheme="majorBidi"/>
          <w:sz w:val="30"/>
          <w:szCs w:val="30"/>
          <w:cs/>
        </w:rPr>
        <w:t>ต้นทุนของ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ยาน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ยนต์คำนวณโดยวิธีเฉพาะเจาะจง ส่วนต้นทุนของอะไหล่และอุปกรณ์คำนวณโดยวิธีถัวเฉลี่ย </w:t>
      </w:r>
      <w:r>
        <w:rPr>
          <w:rFonts w:asciiTheme="majorBidi" w:hAnsiTheme="majorBidi" w:cstheme="majorBidi"/>
          <w:sz w:val="30"/>
          <w:szCs w:val="30"/>
        </w:rPr>
        <w:t xml:space="preserve">               </w:t>
      </w:r>
    </w:p>
    <w:p w14:paraId="70EECCEE" w14:textId="77777777" w:rsidR="005E2E81" w:rsidRPr="00A1782A" w:rsidRDefault="005E2E81" w:rsidP="00963E6E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6401E52" w14:textId="77777777" w:rsidR="00963E6E" w:rsidRPr="006666FA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สินค้าเพื่อการจัดแสดง</w:t>
      </w:r>
    </w:p>
    <w:p w14:paraId="54D807FB" w14:textId="77777777" w:rsidR="00963E6E" w:rsidRPr="00016ADD" w:rsidRDefault="00963E6E" w:rsidP="00963E6E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7EB6FA00" w14:textId="4C52C97D" w:rsidR="00963E6E" w:rsidRPr="009F6B5E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F6B5E">
        <w:rPr>
          <w:rFonts w:asciiTheme="majorBidi" w:hAnsiTheme="majorBidi" w:cstheme="majorBidi"/>
          <w:spacing w:val="-4"/>
          <w:sz w:val="30"/>
          <w:szCs w:val="30"/>
          <w:cs/>
        </w:rPr>
        <w:t>สินค้าเพื่อการจัดแสดงคือสินค้าภายใต้สินเชื่อจาก</w:t>
      </w:r>
      <w:r w:rsidRPr="009F6B5E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กิจการอื่น</w:t>
      </w:r>
      <w:r w:rsidRPr="009F6B5E">
        <w:rPr>
          <w:rFonts w:asciiTheme="majorBidi" w:hAnsiTheme="majorBidi" w:cstheme="majorBidi"/>
          <w:spacing w:val="-4"/>
          <w:sz w:val="30"/>
          <w:szCs w:val="30"/>
          <w:cs/>
        </w:rPr>
        <w:t>ที่มีไว้เพื่อการจัดแสดง โดยแสดงมูลค่าตามยอดหนี้คงค้าง</w:t>
      </w:r>
    </w:p>
    <w:p w14:paraId="790F4F5B" w14:textId="77777777" w:rsidR="00963E6E" w:rsidRPr="00A1782A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644FE4" w14:textId="77777777" w:rsidR="00963E6E" w:rsidRPr="006666FA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ยานพาหนะรอการขาย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สำหรับสินทรัพย์ให้เช่า</w:t>
      </w:r>
    </w:p>
    <w:p w14:paraId="3259C528" w14:textId="77777777" w:rsidR="00963E6E" w:rsidRPr="00016ADD" w:rsidRDefault="00963E6E" w:rsidP="00963E6E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8ED5584" w14:textId="77777777" w:rsidR="00963E6E" w:rsidRPr="00125934" w:rsidRDefault="00963E6E" w:rsidP="00963E6E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</w:pPr>
      <w:r w:rsidRPr="00125934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สินทรัพย์ให้เช่าตามสัญญาเช่าดำเนินงานถูกโอนเป็นยานพาหนะรอการขายเมื่อวันที่ได้หยุดการให้เช่าและ</w:t>
      </w:r>
      <w:r w:rsidRPr="00125934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br/>
        <w:t>ถือไว้เพื่อขาย วัดมูลค่าด้วยราคาตามบัญชี ณ วันที่สินทรัพย์ดังกล่าวได้หยุดการให้เช่าหรือมูลค่าสุทธิที่จะได้รับแล้วแต่ราคาใดจะต่ำกว่า</w:t>
      </w:r>
    </w:p>
    <w:p w14:paraId="03F67575" w14:textId="77777777" w:rsidR="00963E6E" w:rsidRPr="00A1782A" w:rsidRDefault="00963E6E" w:rsidP="00963E6E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24"/>
          <w:szCs w:val="24"/>
          <w:cs/>
          <w:lang w:val="th-TH" w:bidi="th-TH"/>
        </w:rPr>
      </w:pPr>
    </w:p>
    <w:p w14:paraId="066D9D7A" w14:textId="18415C94" w:rsidR="00963E6E" w:rsidRPr="00F54954" w:rsidRDefault="00963E6E" w:rsidP="00F54954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125934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ต้นทุนของยานพาหนะรอการขายคำนวณโดยใช้วิธีราคาเฉพาะเจาะจง</w:t>
      </w:r>
    </w:p>
    <w:p w14:paraId="2A7F9998" w14:textId="27AA312C" w:rsidR="00963E6E" w:rsidRPr="00125934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12593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อสังหาริมทรัพย์เพื่อการลงทุน</w:t>
      </w:r>
    </w:p>
    <w:p w14:paraId="7C342293" w14:textId="77777777" w:rsidR="00963E6E" w:rsidRPr="00125934" w:rsidRDefault="00963E6E" w:rsidP="000324A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71F50BE" w14:textId="0759C271" w:rsidR="00963E6E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25934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อสังหาริมทรัพย์เพื่อการลงทุนวัดมูลค่าด้วยราค</w:t>
      </w:r>
      <w:r w:rsidR="0001754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า</w:t>
      </w:r>
      <w:r w:rsidR="009E067D" w:rsidRPr="0012593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ทุน</w:t>
      </w:r>
      <w:r w:rsidR="0024149B" w:rsidRPr="00125934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(</w:t>
      </w:r>
      <w:r w:rsidR="009E067D" w:rsidRPr="0012593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รวมถึงต้นทุนการกู้ยืม</w:t>
      </w:r>
      <w:r w:rsidR="0024149B" w:rsidRPr="00125934">
        <w:rPr>
          <w:rFonts w:asciiTheme="majorBidi" w:eastAsia="MS Mincho" w:hAnsiTheme="majorBidi" w:cstheme="majorBidi"/>
          <w:sz w:val="30"/>
          <w:szCs w:val="30"/>
          <w:lang w:val="en-US" w:bidi="th-TH"/>
        </w:rPr>
        <w:t>)</w:t>
      </w:r>
      <w:r w:rsidR="009E067D" w:rsidRPr="0012593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</w:t>
      </w:r>
      <w:r w:rsidRPr="00125934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หักค่าเสื่อมราคาสะสม</w:t>
      </w:r>
      <w:r w:rsidRPr="00125934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และขาดทุน</w:t>
      </w:r>
      <w:r w:rsidR="002B2F71" w:rsidRPr="00125934">
        <w:rPr>
          <w:rFonts w:asciiTheme="majorBidi" w:eastAsia="MS Mincho" w:hAnsiTheme="majorBidi" w:cstheme="majorBidi"/>
          <w:sz w:val="30"/>
          <w:szCs w:val="30"/>
          <w:lang w:val="en-US"/>
        </w:rPr>
        <w:br/>
      </w:r>
      <w:r w:rsidRPr="00125934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จากการด้อยค่า</w:t>
      </w:r>
      <w:r w:rsidRPr="00125934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</w:t>
      </w:r>
    </w:p>
    <w:p w14:paraId="32C96F26" w14:textId="77777777" w:rsidR="002F6A97" w:rsidRPr="00125934" w:rsidRDefault="002F6A97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</w:p>
    <w:p w14:paraId="764F4CFD" w14:textId="3B25D70D" w:rsidR="00963E6E" w:rsidRPr="001341F5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ค่าเสื่อมราคาคำนวณโดยวิธีเส้นตรงตามอายุการให้ประโยชน์โดยประมาณของ</w:t>
      </w:r>
      <w:r w:rsidRPr="00B71A5C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อาคารและส่วนปรับปรุงอาคาร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               และ</w:t>
      </w:r>
      <w:r w:rsidRPr="00B71A5C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สินทรัพย์สิทธิการใช้</w:t>
      </w:r>
      <w:r w:rsidRPr="00B4666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จำนวน </w:t>
      </w:r>
      <w:r>
        <w:rPr>
          <w:rFonts w:asciiTheme="majorBidi" w:eastAsia="MS Mincho" w:hAnsiTheme="majorBidi" w:cs="Arial" w:hint="cs"/>
          <w:sz w:val="30"/>
          <w:szCs w:val="30"/>
          <w:rtl/>
          <w:lang w:val="th-TH"/>
        </w:rPr>
        <w:t>3</w:t>
      </w:r>
      <w:r w:rsidRPr="00BB1EB2">
        <w:rPr>
          <w:rFonts w:asciiTheme="majorBidi" w:eastAsia="MS Mincho" w:hAnsiTheme="majorBidi" w:cstheme="majorBidi"/>
          <w:sz w:val="30"/>
          <w:szCs w:val="30"/>
          <w:lang w:val="th-TH"/>
        </w:rPr>
        <w:t xml:space="preserve"> - </w:t>
      </w:r>
      <w:r w:rsidRPr="00B71A5C">
        <w:rPr>
          <w:rFonts w:asciiTheme="majorBidi" w:eastAsia="MS Mincho" w:hAnsiTheme="majorBidi" w:cstheme="majorBidi" w:hint="cs"/>
          <w:sz w:val="30"/>
          <w:szCs w:val="30"/>
          <w:lang w:val="th-TH"/>
        </w:rPr>
        <w:t>3</w:t>
      </w:r>
      <w:r w:rsidRPr="00B71A5C">
        <w:rPr>
          <w:rFonts w:asciiTheme="majorBidi" w:eastAsia="MS Mincho" w:hAnsiTheme="majorBidi" w:cstheme="majorBidi"/>
          <w:sz w:val="30"/>
          <w:szCs w:val="30"/>
          <w:lang w:val="th-TH"/>
        </w:rPr>
        <w:t>0</w:t>
      </w:r>
      <w:r w:rsidRPr="00BB1EB2">
        <w:rPr>
          <w:rFonts w:asciiTheme="majorBidi" w:eastAsia="MS Mincho" w:hAnsiTheme="majorBidi" w:cstheme="majorBidi"/>
          <w:sz w:val="30"/>
          <w:szCs w:val="30"/>
          <w:lang w:val="th-TH"/>
        </w:rPr>
        <w:t xml:space="preserve"> </w:t>
      </w:r>
      <w:r w:rsidRPr="00BB1EB2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ปี</w:t>
      </w:r>
      <w:r w:rsidRPr="00BB1EB2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และรับรู้ในกำไรหรือขาดทุน ทั้งนี้ </w:t>
      </w:r>
      <w:r w:rsidRPr="00BB1EB2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กลุ่มบริษัท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>ไม่คิดค่าเสื่อมราคาสำหรับ</w:t>
      </w:r>
      <w:r w:rsidR="00A340FC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ที่ดินและ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สินทรัพย์ที่อยู่ระหว่างการก่อสร้าง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</w:t>
      </w:r>
    </w:p>
    <w:p w14:paraId="5B4971A8" w14:textId="77777777" w:rsidR="00963E6E" w:rsidRPr="005D15B3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/>
        </w:rPr>
      </w:pPr>
    </w:p>
    <w:p w14:paraId="2B9A1BAA" w14:textId="77777777" w:rsidR="00963E6E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EB625CC" w14:textId="77777777" w:rsidR="005E2E81" w:rsidRPr="005D15B3" w:rsidRDefault="005E2E81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224163C" w14:textId="77777777" w:rsidR="00963E6E" w:rsidRPr="00937240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ind w:right="4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1341F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สินทรัพย์ให้เช่าตามสัญญาเช่า</w:t>
      </w:r>
      <w:r w:rsidRPr="001341F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ดำเนินงาน</w:t>
      </w:r>
      <w:r w:rsidRPr="009372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Pr="0093724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D75CE98" w14:textId="77777777" w:rsidR="00963E6E" w:rsidRPr="005D15B3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</w:p>
    <w:p w14:paraId="3B836C0B" w14:textId="77777777" w:rsidR="00963E6E" w:rsidRPr="001341F5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ที่ดิน อาคารและอุปกรณ์วัดมูลค่าด้วยราคาทุนหักค่าเสื่อมราคาสะสม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และขาดทุนจากการด้อยค่า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</w:t>
      </w:r>
    </w:p>
    <w:p w14:paraId="1AFF4676" w14:textId="77777777" w:rsidR="00EA4E84" w:rsidRDefault="00EA4E84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</w:p>
    <w:p w14:paraId="254D3917" w14:textId="488D1674" w:rsidR="00963E6E" w:rsidRPr="00933246" w:rsidRDefault="00933246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 w:rsidRPr="00933246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ราคาทุนรวมถึงต้นทุนการกู้ยืม</w:t>
      </w:r>
      <w:r w:rsidR="00EA4E8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และ</w:t>
      </w:r>
      <w:r w:rsidRPr="00933246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ต้นทุนในการรื้อถอน</w:t>
      </w:r>
      <w:r w:rsidRPr="00933246">
        <w:rPr>
          <w:rFonts w:asciiTheme="majorBidi" w:eastAsia="MS Mincho" w:hAnsiTheme="majorBidi" w:cstheme="majorBidi"/>
          <w:sz w:val="30"/>
          <w:szCs w:val="30"/>
          <w:lang w:val="th-TH"/>
        </w:rPr>
        <w:t xml:space="preserve"> </w:t>
      </w:r>
      <w:r w:rsidRPr="00933246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การขนย้าย</w:t>
      </w:r>
      <w:r w:rsidRPr="00933246">
        <w:rPr>
          <w:rFonts w:asciiTheme="majorBidi" w:eastAsia="MS Mincho" w:hAnsiTheme="majorBidi" w:cstheme="majorBidi"/>
          <w:sz w:val="30"/>
          <w:szCs w:val="30"/>
          <w:lang w:val="th-TH"/>
        </w:rPr>
        <w:t xml:space="preserve"> </w:t>
      </w:r>
      <w:r w:rsidRPr="00933246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การบูรณะสถานที่ตั้งของสินทรัพย์</w:t>
      </w:r>
    </w:p>
    <w:p w14:paraId="3F4D1749" w14:textId="77777777" w:rsidR="00933246" w:rsidRPr="005D15B3" w:rsidRDefault="00933246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1E93DFC7" w14:textId="77777777" w:rsidR="00963E6E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ผลต่างระหว่างสิ่งตอบแทนสุทธิที่ได้รับจากการจำหน่ายกับมูลค่าตามบัญชีของ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ที่ดิน อาคารและอุปกรณ์รับรู้ในกำไรหรือขาดทุน </w:t>
      </w:r>
    </w:p>
    <w:p w14:paraId="3C1160FB" w14:textId="77777777" w:rsidR="008B49B1" w:rsidRPr="005D15B3" w:rsidRDefault="008B49B1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29FCA684" w14:textId="77777777" w:rsidR="00963E6E" w:rsidRPr="001341F5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th-TH"/>
        </w:rPr>
      </w:pPr>
      <w:r w:rsidRPr="001341F5">
        <w:rPr>
          <w:rFonts w:asciiTheme="majorBidi" w:eastAsia="MS Mincho" w:hAnsiTheme="majorBidi" w:cstheme="majorBidi"/>
          <w:i/>
          <w:iCs/>
          <w:sz w:val="30"/>
          <w:szCs w:val="30"/>
          <w:cs/>
          <w:lang w:val="th-TH"/>
        </w:rPr>
        <w:t xml:space="preserve">ต้นทุนที่เกิดขึ้นในภายหลัง </w:t>
      </w:r>
    </w:p>
    <w:p w14:paraId="5C8CEBE5" w14:textId="77777777" w:rsidR="00963E6E" w:rsidRPr="005D15B3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/>
        </w:rPr>
      </w:pPr>
    </w:p>
    <w:p w14:paraId="25429725" w14:textId="77777777" w:rsidR="00963E6E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ที่ดิน อาคารและอุปกรณ์ เมื่อ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กลุ่มบริษัท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ที่ดิน อาคารและอุปกรณ์จะรับรู้ในกำไรหรือขาดทุนเมื่อเกิดขึ้น</w:t>
      </w:r>
    </w:p>
    <w:p w14:paraId="06AD2FF3" w14:textId="77777777" w:rsidR="00963E6E" w:rsidRPr="005D15B3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D05C7ED" w14:textId="77777777" w:rsidR="00C5387B" w:rsidRDefault="00C5387B">
      <w:pPr>
        <w:spacing w:line="240" w:lineRule="auto"/>
        <w:rPr>
          <w:rFonts w:asciiTheme="majorBidi" w:eastAsia="MS Mincho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eastAsia="MS Mincho" w:hAnsiTheme="majorBidi" w:cstheme="majorBidi"/>
          <w:i/>
          <w:iCs/>
          <w:sz w:val="30"/>
          <w:szCs w:val="30"/>
          <w:lang w:val="th-TH"/>
        </w:rPr>
        <w:br w:type="page"/>
      </w:r>
    </w:p>
    <w:p w14:paraId="3D153806" w14:textId="219FDD9E" w:rsidR="00963E6E" w:rsidRPr="001341F5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th-TH"/>
        </w:rPr>
      </w:pPr>
      <w:r w:rsidRPr="001341F5">
        <w:rPr>
          <w:rFonts w:asciiTheme="majorBidi" w:eastAsia="MS Mincho" w:hAnsiTheme="majorBidi" w:cstheme="majorBidi"/>
          <w:i/>
          <w:iCs/>
          <w:sz w:val="30"/>
          <w:szCs w:val="30"/>
          <w:cs/>
          <w:lang w:val="th-TH"/>
        </w:rPr>
        <w:lastRenderedPageBreak/>
        <w:t>ค่าเสื่อมราคา</w:t>
      </w:r>
    </w:p>
    <w:p w14:paraId="7213013D" w14:textId="77777777" w:rsidR="00963E6E" w:rsidRPr="005D15B3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</w:p>
    <w:p w14:paraId="5E2370CD" w14:textId="6371FFC6" w:rsidR="00963E6E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กลุ่มบริษัท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ไม่คิดค่าเสื่อมราคาสำหรับสินทรัพย์ที่อยู่ระหว่างการก่อสร้าง</w:t>
      </w:r>
      <w:r w:rsidR="00EA4E8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และติดตั้ง</w:t>
      </w:r>
    </w:p>
    <w:p w14:paraId="1C6B2D51" w14:textId="77777777" w:rsidR="00BD59FF" w:rsidRDefault="00BD59FF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</w:p>
    <w:p w14:paraId="18D61DCD" w14:textId="736405C7" w:rsidR="00963E6E" w:rsidRPr="001341F5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ประมาณการอายุการให้ประโยชน์ของสินทรัพย์แสดงได้ดังนี้ </w:t>
      </w:r>
    </w:p>
    <w:p w14:paraId="69420162" w14:textId="77777777" w:rsidR="00963E6E" w:rsidRPr="006E216D" w:rsidRDefault="00963E6E" w:rsidP="00963E6E">
      <w:pPr>
        <w:pStyle w:val="Default"/>
        <w:ind w:left="450"/>
        <w:jc w:val="thaiDistribute"/>
        <w:rPr>
          <w:rFonts w:asciiTheme="majorBidi" w:hAnsiTheme="majorBidi" w:cstheme="majorBidi"/>
          <w:sz w:val="29"/>
          <w:szCs w:val="29"/>
          <w:lang w:bidi="ar-SA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5310"/>
        <w:gridCol w:w="2322"/>
        <w:gridCol w:w="1476"/>
      </w:tblGrid>
      <w:tr w:rsidR="00963E6E" w:rsidRPr="006666FA" w14:paraId="5799DE01" w14:textId="77777777" w:rsidTr="00293DBA">
        <w:tc>
          <w:tcPr>
            <w:tcW w:w="5310" w:type="dxa"/>
            <w:shd w:val="clear" w:color="auto" w:fill="auto"/>
            <w:vAlign w:val="bottom"/>
          </w:tcPr>
          <w:p w14:paraId="243C0A7C" w14:textId="77777777" w:rsidR="00963E6E" w:rsidRPr="006666FA" w:rsidRDefault="00963E6E" w:rsidP="00293DBA">
            <w:pPr>
              <w:ind w:right="-8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สินทรัพย์ให้เช่าตามสัญญาเช่า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ดำเนินงาน</w:t>
            </w:r>
          </w:p>
        </w:tc>
        <w:tc>
          <w:tcPr>
            <w:tcW w:w="3798" w:type="dxa"/>
            <w:gridSpan w:val="2"/>
            <w:shd w:val="clear" w:color="auto" w:fill="auto"/>
          </w:tcPr>
          <w:p w14:paraId="2E6AF085" w14:textId="77777777" w:rsidR="00963E6E" w:rsidRPr="006666FA" w:rsidRDefault="00963E6E" w:rsidP="00293DBA">
            <w:pPr>
              <w:pStyle w:val="BodyText"/>
              <w:spacing w:after="0" w:line="240" w:lineRule="atLeast"/>
              <w:ind w:left="-57" w:right="11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963E6E" w:rsidRPr="006666FA" w14:paraId="679A6393" w14:textId="77777777" w:rsidTr="00293DBA">
        <w:tc>
          <w:tcPr>
            <w:tcW w:w="5310" w:type="dxa"/>
            <w:shd w:val="clear" w:color="auto" w:fill="auto"/>
            <w:vAlign w:val="bottom"/>
          </w:tcPr>
          <w:p w14:paraId="44E6B556" w14:textId="77777777" w:rsidR="00963E6E" w:rsidRPr="006666FA" w:rsidRDefault="00963E6E" w:rsidP="00293DBA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ส่วนปรับปรุงที่ดิน</w:t>
            </w:r>
          </w:p>
        </w:tc>
        <w:tc>
          <w:tcPr>
            <w:tcW w:w="2322" w:type="dxa"/>
            <w:shd w:val="clear" w:color="auto" w:fill="auto"/>
          </w:tcPr>
          <w:p w14:paraId="61C79070" w14:textId="77777777" w:rsidR="00963E6E" w:rsidRPr="00712711" w:rsidRDefault="00963E6E" w:rsidP="00293DBA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76" w:type="dxa"/>
            <w:shd w:val="clear" w:color="auto" w:fill="auto"/>
          </w:tcPr>
          <w:p w14:paraId="3FFCFD9E" w14:textId="77777777" w:rsidR="00963E6E" w:rsidRPr="00712711" w:rsidRDefault="00963E6E" w:rsidP="00293DBA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963E6E" w:rsidRPr="006666FA" w14:paraId="56844E23" w14:textId="77777777" w:rsidTr="00293DBA">
        <w:tc>
          <w:tcPr>
            <w:tcW w:w="5310" w:type="dxa"/>
            <w:shd w:val="clear" w:color="auto" w:fill="auto"/>
            <w:vAlign w:val="bottom"/>
          </w:tcPr>
          <w:p w14:paraId="28EADBB1" w14:textId="77777777" w:rsidR="00963E6E" w:rsidRPr="006666FA" w:rsidRDefault="00963E6E" w:rsidP="00293DBA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อาคารและส่วนปรับปรุง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322" w:type="dxa"/>
            <w:shd w:val="clear" w:color="auto" w:fill="auto"/>
          </w:tcPr>
          <w:p w14:paraId="54FACE3F" w14:textId="77777777" w:rsidR="00963E6E" w:rsidRPr="00712711" w:rsidRDefault="00963E6E" w:rsidP="00293DBA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12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76" w:type="dxa"/>
            <w:shd w:val="clear" w:color="auto" w:fill="auto"/>
          </w:tcPr>
          <w:p w14:paraId="34C72286" w14:textId="77777777" w:rsidR="00963E6E" w:rsidRPr="00712711" w:rsidRDefault="00963E6E" w:rsidP="00293DBA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963E6E" w:rsidRPr="006666FA" w14:paraId="37C01F08" w14:textId="77777777" w:rsidTr="00293DBA">
        <w:tc>
          <w:tcPr>
            <w:tcW w:w="5310" w:type="dxa"/>
            <w:shd w:val="clear" w:color="auto" w:fill="auto"/>
            <w:vAlign w:val="bottom"/>
          </w:tcPr>
          <w:p w14:paraId="2CB67E4A" w14:textId="77777777" w:rsidR="00963E6E" w:rsidRPr="006666FA" w:rsidRDefault="00963E6E" w:rsidP="00293DBA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2322" w:type="dxa"/>
            <w:shd w:val="clear" w:color="auto" w:fill="auto"/>
          </w:tcPr>
          <w:p w14:paraId="7017B419" w14:textId="77777777" w:rsidR="00963E6E" w:rsidRPr="00712711" w:rsidRDefault="00963E6E" w:rsidP="00293DBA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76" w:type="dxa"/>
            <w:shd w:val="clear" w:color="auto" w:fill="auto"/>
          </w:tcPr>
          <w:p w14:paraId="58650D67" w14:textId="77777777" w:rsidR="00963E6E" w:rsidRPr="00712711" w:rsidRDefault="00963E6E" w:rsidP="00293DBA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963E6E" w:rsidRPr="006666FA" w14:paraId="6F81C246" w14:textId="77777777" w:rsidTr="00293DBA">
        <w:tc>
          <w:tcPr>
            <w:tcW w:w="5310" w:type="dxa"/>
            <w:shd w:val="clear" w:color="auto" w:fill="auto"/>
            <w:vAlign w:val="bottom"/>
          </w:tcPr>
          <w:p w14:paraId="60733DFC" w14:textId="77777777" w:rsidR="00963E6E" w:rsidRPr="006666FA" w:rsidRDefault="00963E6E" w:rsidP="00293DBA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322" w:type="dxa"/>
            <w:shd w:val="clear" w:color="auto" w:fill="auto"/>
          </w:tcPr>
          <w:p w14:paraId="401DE2B6" w14:textId="77777777" w:rsidR="00963E6E" w:rsidRPr="00712711" w:rsidRDefault="00963E6E" w:rsidP="00293DBA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12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7127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558F24C0" w14:textId="77777777" w:rsidR="00963E6E" w:rsidRPr="00712711" w:rsidRDefault="00963E6E" w:rsidP="00293DBA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963E6E" w:rsidRPr="006666FA" w14:paraId="2E8B6615" w14:textId="77777777" w:rsidTr="00293DBA">
        <w:tc>
          <w:tcPr>
            <w:tcW w:w="5310" w:type="dxa"/>
            <w:shd w:val="clear" w:color="auto" w:fill="auto"/>
            <w:vAlign w:val="bottom"/>
          </w:tcPr>
          <w:p w14:paraId="6006E02E" w14:textId="77777777" w:rsidR="00963E6E" w:rsidRPr="006666FA" w:rsidRDefault="00963E6E" w:rsidP="00293DBA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ะเครื่องใช้สำนักงาน</w:t>
            </w:r>
          </w:p>
        </w:tc>
        <w:tc>
          <w:tcPr>
            <w:tcW w:w="2322" w:type="dxa"/>
            <w:shd w:val="clear" w:color="auto" w:fill="auto"/>
          </w:tcPr>
          <w:p w14:paraId="02D31C28" w14:textId="77777777" w:rsidR="00963E6E" w:rsidRPr="00712711" w:rsidRDefault="00963E6E" w:rsidP="00293DBA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1271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76" w:type="dxa"/>
            <w:shd w:val="clear" w:color="auto" w:fill="auto"/>
          </w:tcPr>
          <w:p w14:paraId="77EBDD08" w14:textId="77777777" w:rsidR="00963E6E" w:rsidRPr="00712711" w:rsidRDefault="00963E6E" w:rsidP="00293DBA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</w:tbl>
    <w:p w14:paraId="015F43C2" w14:textId="77777777" w:rsidR="00914C5E" w:rsidRPr="006E216D" w:rsidRDefault="00914C5E" w:rsidP="00BC4DD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</w:p>
    <w:p w14:paraId="34D80CDF" w14:textId="070FBA00" w:rsidR="00963E6E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ค่าความนิยม</w:t>
      </w:r>
    </w:p>
    <w:p w14:paraId="5F72874C" w14:textId="77777777" w:rsidR="00963E6E" w:rsidRPr="006E216D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9"/>
          <w:szCs w:val="29"/>
          <w:lang w:val="th-TH"/>
        </w:rPr>
      </w:pPr>
    </w:p>
    <w:p w14:paraId="47BD68F8" w14:textId="2394DF02" w:rsidR="00963E6E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</w:t>
      </w:r>
      <w:r w:rsidR="00E83A1D">
        <w:rPr>
          <w:rFonts w:asciiTheme="majorBidi" w:eastAsia="MS Mincho" w:hAnsiTheme="majorBidi" w:cstheme="majorBidi"/>
          <w:sz w:val="30"/>
          <w:szCs w:val="30"/>
          <w:lang w:val="en-US"/>
        </w:rPr>
        <w:br/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ตามวิธีส่วนได้เสียรวมอยู่ในมูลค่าตามบัญชีของเงินลงทุน</w:t>
      </w:r>
    </w:p>
    <w:p w14:paraId="00691EC7" w14:textId="77777777" w:rsidR="00226D22" w:rsidRPr="006E216D" w:rsidRDefault="00226D22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9"/>
          <w:szCs w:val="29"/>
          <w:lang w:val="en-US" w:bidi="th-TH"/>
        </w:rPr>
      </w:pPr>
    </w:p>
    <w:p w14:paraId="281BDAB7" w14:textId="77777777" w:rsidR="00963E6E" w:rsidRPr="006666FA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4FA275D9" w14:textId="77777777" w:rsidR="00963E6E" w:rsidRPr="006E216D" w:rsidRDefault="00963E6E" w:rsidP="00963E6E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29"/>
          <w:szCs w:val="29"/>
          <w:lang w:bidi="th-TH"/>
        </w:rPr>
      </w:pPr>
    </w:p>
    <w:p w14:paraId="268FD7BB" w14:textId="2BF3056D" w:rsidR="00963E6E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สินทรัพย์ไม่มีตัวตน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อื่นๆ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วัดมูลค่าด้วยราคาทุนหักค่าตัดจำหน่ายสะสมและขาดทุนจากการด้อยค่า</w:t>
      </w:r>
      <w:r w:rsidR="001C4E3C">
        <w:rPr>
          <w:rFonts w:asciiTheme="majorBidi" w:eastAsia="MS Mincho" w:hAnsiTheme="majorBidi" w:cstheme="minorBidi"/>
          <w:sz w:val="30"/>
          <w:szCs w:val="38"/>
          <w:lang w:val="en-US" w:bidi="th-TH"/>
        </w:rPr>
        <w:t xml:space="preserve"> 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ของสินทรัพย์ไม่มีตัวตน</w:t>
      </w:r>
      <w:r w:rsidR="00112D6E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และรับรู้ในกำไรหรือขาดทุน</w:t>
      </w:r>
      <w:r w:rsidR="001C4E3C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112D6E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ประมาณการระยะเวลาที่คาดว่าจะได้รับประโยชน์ของลิขสิทธิ์ซอฟต์แวร์คือ </w:t>
      </w:r>
      <w:r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5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ปีและ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10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ปี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ทั้งนี้ กลุ่มบริษัทไม่คิดค่าตัดจำหน่ายสำหรับซอฟต์แวร์ระหว่างติดตั้ง</w:t>
      </w:r>
    </w:p>
    <w:p w14:paraId="181D2BE8" w14:textId="77777777" w:rsidR="00C5387B" w:rsidRDefault="00C5387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br w:type="page"/>
      </w:r>
    </w:p>
    <w:p w14:paraId="7753E8DD" w14:textId="31D37430" w:rsidR="00963E6E" w:rsidRPr="00583E32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583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lastRenderedPageBreak/>
        <w:t>สั</w:t>
      </w:r>
      <w:r w:rsidRPr="00583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ญญา</w:t>
      </w:r>
      <w:r w:rsidRPr="00583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เช่า</w:t>
      </w:r>
    </w:p>
    <w:p w14:paraId="69194E82" w14:textId="77777777" w:rsidR="00963E6E" w:rsidRPr="006E216D" w:rsidRDefault="00963E6E" w:rsidP="00963E6E">
      <w:pPr>
        <w:ind w:left="547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</w:p>
    <w:p w14:paraId="0AE5C48B" w14:textId="77777777" w:rsidR="00963E6E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สัญญานั้นให้สิทธิในการควบคุมการใช้สินทรัพย์ที่ระบุ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สำหรับช่วงเวลาหนึ่งเพื่อแลกเปลี่ยนกับสิ่งตอบแทน</w:t>
      </w:r>
    </w:p>
    <w:p w14:paraId="32EFC4B8" w14:textId="77777777" w:rsidR="000324A9" w:rsidRPr="001C4E3C" w:rsidRDefault="000324A9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5FA70D0C" w14:textId="77777777" w:rsidR="00963E6E" w:rsidRPr="001A3B5A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26AC5FE0" w14:textId="77777777" w:rsidR="00963E6E" w:rsidRPr="006E216D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</w:p>
    <w:p w14:paraId="3DE6D809" w14:textId="30378129" w:rsidR="00A448FE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ของแต่ละส่วนประกอบ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สำหรับสัญญาเช่าอสังหาริมทรัพย์</w:t>
      </w:r>
      <w:r w:rsidR="007468B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="007468B2">
        <w:rPr>
          <w:rFonts w:ascii="Angsana New" w:hAnsi="Angsana New" w:cs="Angsana New" w:hint="cs"/>
          <w:sz w:val="30"/>
          <w:szCs w:val="30"/>
          <w:cs/>
          <w:lang w:val="en-US" w:bidi="th-TH"/>
        </w:rPr>
        <w:t>เลือกที่จะไม่แยกส่วนประกอบที่ไม่เป็นการเช่าและ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รับรู้สัญญาเช่าและส่วนประกอบ</w:t>
      </w:r>
      <w:r w:rsidR="00D32D9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          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ที่ไม่เป็นการเช่าเป็นสัญญาเช่า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ทั้งหมด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42382C0D" w14:textId="77777777" w:rsidR="00BD59FF" w:rsidRDefault="00BD59FF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3AA2C16C" w14:textId="77777777" w:rsidR="00963E6E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 w:bidi="th-TH"/>
        </w:rPr>
      </w:pPr>
      <w:r w:rsidRPr="001A3B5A">
        <w:rPr>
          <w:rFonts w:ascii="Angsana New" w:eastAsia="Calibri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1A3B5A">
        <w:rPr>
          <w:rFonts w:ascii="Angsana New" w:eastAsia="Calibri" w:hAnsi="Angsana New" w:cs="Angsana New"/>
          <w:sz w:val="30"/>
          <w:szCs w:val="30"/>
          <w:cs/>
          <w:lang w:val="en-US" w:bidi="th-TH"/>
        </w:rPr>
        <w:t>ยกเว้นสัญญาเช่า</w:t>
      </w:r>
      <w:r>
        <w:rPr>
          <w:rFonts w:ascii="Angsana New" w:eastAsia="Calibri" w:hAnsi="Angsana New" w:cs="Angsana New"/>
          <w:sz w:val="30"/>
          <w:szCs w:val="30"/>
          <w:lang w:val="en-US" w:bidi="th-TH"/>
        </w:rPr>
        <w:t xml:space="preserve">                      </w:t>
      </w:r>
      <w:r w:rsidRPr="001A3B5A">
        <w:rPr>
          <w:rFonts w:ascii="Angsana New" w:eastAsia="Calibri" w:hAnsi="Angsana New" w:cs="Angsana New"/>
          <w:sz w:val="30"/>
          <w:szCs w:val="30"/>
          <w:cs/>
          <w:lang w:val="en-US" w:bidi="th-TH"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0E31EA9" w14:textId="77777777" w:rsidR="00963E6E" w:rsidRPr="00496426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 w:bidi="th-TH"/>
        </w:rPr>
      </w:pPr>
    </w:p>
    <w:p w14:paraId="741BE560" w14:textId="237F2814" w:rsidR="00963E6E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D32D93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>เงินจ่ายล่วงหน้า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รวมกับต้นทุนทางตรงเริ่มแรก</w:t>
      </w:r>
      <w:r w:rsidR="00CC05F2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ประมาณการต้นทุนในการบูรณะ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>และ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สุทธิจากสิ่งจูงใจในสัญญาเช่าที่ได้รับ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เว้นแต่สัญญาเช่าดังกล่าวมีการโอนกรรมสิทธิ์ในสินทรัพย์</w:t>
      </w:r>
      <w:r w:rsidR="00CC05F2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             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ที่เช่าให้กับ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เมื่อสิ้นสุดสัญญาเช่า หรือ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จะใช้สิทธิในการซื้อสินทรัพย์ ในกรณีนี้จะบันทึก</w:t>
      </w:r>
      <w:r w:rsidR="000056D8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                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D3B859D" w14:textId="77777777" w:rsidR="00963E6E" w:rsidRPr="001C4E3C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Cs/>
          <w:color w:val="0000FF"/>
          <w:sz w:val="30"/>
          <w:szCs w:val="30"/>
          <w:lang w:val="en-US" w:bidi="th-TH"/>
        </w:rPr>
      </w:pPr>
    </w:p>
    <w:p w14:paraId="1F81CE0D" w14:textId="77777777" w:rsidR="00963E6E" w:rsidRPr="00A05C50" w:rsidRDefault="00963E6E" w:rsidP="00963E6E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  <w:lang w:val="en-US" w:bidi="th-TH"/>
        </w:rPr>
      </w:pPr>
      <w:r w:rsidRPr="00A05C50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A05C5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05C50">
        <w:rPr>
          <w:rFonts w:asciiTheme="majorBidi" w:hAnsiTheme="majorBidi" w:cstheme="majorBidi"/>
          <w:sz w:val="30"/>
          <w:szCs w:val="30"/>
          <w:cs/>
        </w:rPr>
        <w:t>ใช้</w:t>
      </w:r>
      <w:r w:rsidRPr="00A05C50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A05C5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05C50">
        <w:rPr>
          <w:rFonts w:asciiTheme="majorBidi" w:hAnsiTheme="majorBidi" w:cstheme="majorBidi"/>
          <w:b/>
          <w:sz w:val="30"/>
          <w:szCs w:val="30"/>
          <w:cs/>
        </w:rPr>
        <w:t xml:space="preserve">ในการคิดลดเป็นมูลค่าปัจจุบัน </w:t>
      </w:r>
      <w:r w:rsidRPr="00A05C5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05C50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1CA7F7F" w14:textId="77777777" w:rsidR="00963E6E" w:rsidRPr="00A05C50" w:rsidRDefault="00963E6E" w:rsidP="00963E6E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6089FC82" w14:textId="77777777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A05C5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C5387B">
        <w:rPr>
          <w:rFonts w:asciiTheme="majorBidi" w:hAnsiTheme="majorBidi" w:cstheme="majorBidi"/>
          <w:b/>
          <w:spacing w:val="-2"/>
          <w:sz w:val="30"/>
          <w:szCs w:val="30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A05C50">
        <w:rPr>
          <w:rFonts w:asciiTheme="majorBidi" w:hAnsiTheme="majorBidi" w:cstheme="majorBidi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3504984" w14:textId="77777777" w:rsidR="00963E6E" w:rsidRPr="00A05C50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i/>
          <w:iCs/>
          <w:sz w:val="30"/>
          <w:szCs w:val="30"/>
          <w:lang w:val="en-US" w:bidi="th-TH"/>
        </w:rPr>
      </w:pPr>
      <w:r w:rsidRPr="00A05C50">
        <w:rPr>
          <w:rFonts w:ascii="Angsana New" w:eastAsia="Calibri" w:hAnsi="Angsana New" w:cs="Angsana New"/>
          <w:b/>
          <w:i/>
          <w:iCs/>
          <w:sz w:val="30"/>
          <w:szCs w:val="30"/>
          <w:cs/>
          <w:lang w:val="en-US" w:bidi="th-TH"/>
        </w:rPr>
        <w:lastRenderedPageBreak/>
        <w:t>ในฐานะผู้ให้เช่า</w:t>
      </w:r>
    </w:p>
    <w:p w14:paraId="6A213D91" w14:textId="77777777" w:rsidR="00963E6E" w:rsidRPr="00A05C50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</w:p>
    <w:p w14:paraId="1843E42E" w14:textId="77777777" w:rsidR="00963E6E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  <w:r w:rsidRPr="00A05C50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A05C50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A05C50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357D1AA3" w14:textId="77777777" w:rsidR="000324A9" w:rsidRPr="00A05C50" w:rsidRDefault="000324A9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</w:p>
    <w:p w14:paraId="25583D19" w14:textId="77777777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A05C50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ณ วันเริ่มต้นของสัญญาเช่า</w:t>
      </w:r>
      <w:r w:rsidRPr="00A05C50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A05C50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A05C50">
        <w:rPr>
          <w:rFonts w:ascii="Angsana New" w:hAnsi="Angsana New" w:cs="Angsana New" w:hint="cs"/>
          <w:sz w:val="30"/>
          <w:szCs w:val="30"/>
          <w:cs/>
          <w:lang w:val="en-US" w:bidi="th-TH"/>
        </w:rPr>
        <w:t>พิจารณาจัดประเภทสัญญาเช่า</w:t>
      </w:r>
      <w:r w:rsidRPr="00A05C50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ที่ได้</w:t>
      </w:r>
      <w:r w:rsidRPr="00A05C50">
        <w:rPr>
          <w:rFonts w:ascii="Angsana New" w:hAnsi="Angsana New" w:cs="Angsana New"/>
          <w:b/>
          <w:sz w:val="30"/>
          <w:szCs w:val="30"/>
          <w:cs/>
          <w:lang w:val="en-US" w:bidi="th-TH"/>
        </w:rPr>
        <w:t>โอนความเสี่ยงและผลตอบแทน</w:t>
      </w:r>
      <w:r w:rsidRPr="00A05C50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ทั้งหมดหรือเกือบ</w:t>
      </w:r>
      <w:r w:rsidRPr="00A05C50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A05C50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ที่ไม่เข้าเงื่อนไขดังกล่าว</w:t>
      </w:r>
      <w:r w:rsidRPr="00A05C50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จะจัดประเภทเป็นสัญญาเช่าดำเนินงาน</w:t>
      </w:r>
    </w:p>
    <w:p w14:paraId="452CB7E1" w14:textId="77777777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p w14:paraId="5F971DBC" w14:textId="77777777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05C50">
        <w:rPr>
          <w:rFonts w:ascii="Angsana New" w:hAnsi="Angsana New" w:cs="Angsana New"/>
          <w:sz w:val="30"/>
          <w:szCs w:val="30"/>
          <w:cs/>
          <w:lang w:val="en-US" w:bidi="th-TH"/>
        </w:rPr>
        <w:t>เมื่อกลุ่มบริษัทเป็นผู้ให้เช่าช่วง</w:t>
      </w:r>
      <w:r w:rsidRPr="00A05C5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05C50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กลุ่มบริษัทจะจัดประเภทสัญญาเช่าช่วงเป็นสัญญาเช่าดำเนินงาน</w:t>
      </w:r>
    </w:p>
    <w:p w14:paraId="435C9DD2" w14:textId="77777777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31F6A0A" w14:textId="77777777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05C50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A05C50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A05C50">
        <w:rPr>
          <w:rFonts w:ascii="Angsana New" w:hAnsi="Angsana New" w:cs="Angsana New"/>
          <w:sz w:val="30"/>
          <w:szCs w:val="30"/>
          <w:cs/>
          <w:lang w:val="en-US"/>
        </w:rPr>
        <w:t>ที่ได้จากเงินลงทุนสุทธิคงเหลือตามสัญญาเช่า</w:t>
      </w:r>
    </w:p>
    <w:p w14:paraId="7733D8EC" w14:textId="77777777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B15C707" w14:textId="77777777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05C50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A05C50">
        <w:rPr>
          <w:rFonts w:ascii="Angsana New" w:hAnsi="Angsana New" w:cs="Angsana New"/>
          <w:sz w:val="30"/>
          <w:szCs w:val="30"/>
          <w:cs/>
          <w:lang w:val="en-US"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A05C50">
        <w:rPr>
          <w:rFonts w:ascii="Angsana New" w:hAnsi="Angsana New" w:cs="Angsana New" w:hint="cs"/>
          <w:sz w:val="30"/>
          <w:szCs w:val="30"/>
          <w:cs/>
          <w:lang w:val="en-US"/>
        </w:rPr>
        <w:t>รายได้ค่าเช่า</w:t>
      </w:r>
      <w:r w:rsidRPr="00A05C5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05C50">
        <w:rPr>
          <w:rFonts w:ascii="Angsana New" w:hAnsi="Angsana New" w:cs="Angsana New"/>
          <w:sz w:val="30"/>
          <w:szCs w:val="30"/>
          <w:cs/>
          <w:lang w:val="en-US"/>
        </w:rPr>
        <w:t xml:space="preserve"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</w:t>
      </w:r>
      <w:r w:rsidRPr="00A05C50">
        <w:rPr>
          <w:rFonts w:ascii="Angsana New" w:hAnsi="Angsana New" w:cs="Angsana New" w:hint="cs"/>
          <w:sz w:val="30"/>
          <w:szCs w:val="30"/>
          <w:cs/>
          <w:lang w:val="en-US"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2D812399" w14:textId="77777777" w:rsidR="00963E6E" w:rsidRPr="002561B2" w:rsidRDefault="00963E6E" w:rsidP="00963E6E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E3F6612" w14:textId="4D6F92AA" w:rsidR="00963E6E" w:rsidRPr="000F0237" w:rsidRDefault="00963E6E" w:rsidP="00963E6E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F0237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0F0237">
        <w:rPr>
          <w:rFonts w:ascii="Angsana New" w:hAnsi="Angsana New" w:cs="Angsana New"/>
          <w:sz w:val="30"/>
          <w:szCs w:val="30"/>
          <w:cs/>
          <w:lang w:val="en-US"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0F023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F0237">
        <w:rPr>
          <w:rFonts w:ascii="Angsana New" w:hAnsi="Angsana New" w:cs="Angsana New"/>
          <w:sz w:val="30"/>
          <w:szCs w:val="30"/>
          <w:cs/>
          <w:lang w:val="en-US"/>
        </w:rPr>
        <w:t xml:space="preserve">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Pr="000F0237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0F0237">
        <w:rPr>
          <w:rFonts w:ascii="Angsana New" w:hAnsi="Angsana New" w:cs="Angsana New"/>
          <w:sz w:val="30"/>
          <w:szCs w:val="30"/>
          <w:cs/>
          <w:lang w:val="en-US"/>
        </w:rPr>
        <w:t xml:space="preserve">ตัดรายการลูกหนี้สัญญาเช่าตามที่เปิดเผยในหมายเหตุข้อ </w:t>
      </w:r>
      <w:r w:rsidR="00B15EF0" w:rsidRPr="000F0237">
        <w:rPr>
          <w:rFonts w:ascii="Angsana New" w:hAnsi="Angsana New" w:cs="Angsana New"/>
          <w:sz w:val="30"/>
          <w:szCs w:val="30"/>
          <w:lang w:val="en-US"/>
        </w:rPr>
        <w:t>4</w:t>
      </w:r>
      <w:r w:rsidRPr="000F023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F0237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="00EB0A1E">
        <w:rPr>
          <w:rFonts w:ascii="Angsana New" w:hAnsi="Angsana New" w:cs="Angsana New" w:hint="cs"/>
          <w:sz w:val="30"/>
          <w:szCs w:val="30"/>
          <w:cs/>
          <w:lang w:val="en-US" w:bidi="th-TH"/>
        </w:rPr>
        <w:t>ง</w:t>
      </w:r>
      <w:r w:rsidRPr="000F0237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713B90EF" w14:textId="77777777" w:rsidR="00963E6E" w:rsidRPr="000F0237" w:rsidRDefault="00963E6E" w:rsidP="00963E6E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E538F3B" w14:textId="4FA36802" w:rsidR="00C81847" w:rsidRDefault="00C8184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</w:p>
    <w:p w14:paraId="2742CF99" w14:textId="77777777" w:rsidR="00E61539" w:rsidRDefault="00E6153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</w:pPr>
    </w:p>
    <w:p w14:paraId="15341D35" w14:textId="0E611AF3" w:rsidR="00963E6E" w:rsidRPr="000F0237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0F023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Pr="000F023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th-TH" w:bidi="th-TH"/>
        </w:rPr>
        <w:t>สินทรัพย์</w:t>
      </w:r>
      <w:r w:rsidRPr="000F023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ที่ไม่ใช่สินทรัพย์ทางการเงิน</w:t>
      </w:r>
    </w:p>
    <w:p w14:paraId="0B5141D0" w14:textId="77777777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7568DF2" w14:textId="77777777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F0237">
        <w:rPr>
          <w:rFonts w:asciiTheme="majorBidi" w:hAnsiTheme="majorBidi" w:cstheme="majorBidi"/>
          <w:sz w:val="30"/>
          <w:szCs w:val="30"/>
          <w:cs/>
          <w:lang w:val="en-US"/>
        </w:rPr>
        <w:t>ยอดสินทรัพย์ตามบัญชีของ</w:t>
      </w:r>
      <w:r w:rsidRPr="000F0237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Pr="000F0237">
        <w:rPr>
          <w:rFonts w:asciiTheme="majorBidi" w:hAnsiTheme="majorBidi" w:cstheme="majorBidi"/>
          <w:sz w:val="30"/>
          <w:szCs w:val="30"/>
          <w:cs/>
          <w:lang w:val="en-US"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0F023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</w:t>
      </w:r>
      <w:r w:rsidRPr="000F0237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0F0237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5E905E65" w14:textId="77777777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3822E98" w14:textId="08F11126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F0237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  <w:r w:rsidR="0015632A" w:rsidRPr="000F0237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="006E0DB4" w:rsidRPr="000F0237">
        <w:rPr>
          <w:rFonts w:asciiTheme="majorBidi" w:hAnsiTheme="majorBidi" w:cstheme="majorBidi"/>
          <w:sz w:val="30"/>
          <w:szCs w:val="30"/>
          <w:cs/>
          <w:lang w:val="en-US"/>
        </w:rPr>
        <w:t>มูลค่าที่คาดว่าจะได้รับคืนคำนว</w:t>
      </w:r>
      <w:r w:rsidR="006E0DB4" w:rsidRPr="000F0237">
        <w:rPr>
          <w:rFonts w:asciiTheme="majorBidi" w:hAnsiTheme="majorBidi" w:cstheme="majorBidi" w:hint="cs"/>
          <w:sz w:val="30"/>
          <w:szCs w:val="30"/>
          <w:cs/>
          <w:lang w:val="en-US"/>
        </w:rPr>
        <w:t>ณ</w:t>
      </w:r>
      <w:r w:rsidR="006E0DB4" w:rsidRPr="000F0237">
        <w:rPr>
          <w:rFonts w:asciiTheme="majorBidi" w:hAnsiTheme="majorBidi" w:cstheme="majorBidi"/>
          <w:sz w:val="30"/>
          <w:szCs w:val="30"/>
          <w:cs/>
          <w:lang w:val="en-US"/>
        </w:rPr>
        <w:t>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D99035E" w14:textId="77777777" w:rsidR="00171C24" w:rsidRPr="000F0237" w:rsidRDefault="00171C24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9EAA23" w14:textId="77777777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F0237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0F0237">
        <w:rPr>
          <w:rFonts w:asciiTheme="majorBidi" w:hAnsiTheme="majorBidi" w:cstheme="majorBidi" w:hint="cs"/>
          <w:sz w:val="30"/>
          <w:szCs w:val="30"/>
          <w:cs/>
          <w:lang w:val="en-US"/>
        </w:rPr>
        <w:t>ยกเว้นขาดทุนจากการด้อยค่าของค่าความนิยมจะไม่มีการปรับปรุงกลับรายการ</w:t>
      </w:r>
      <w:r w:rsidRPr="000F0237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0F023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6F1E0DA" w14:textId="77777777" w:rsidR="00963E6E" w:rsidRPr="000F0237" w:rsidRDefault="00963E6E" w:rsidP="00963E6E">
      <w:pPr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84BC065" w14:textId="77777777" w:rsidR="00963E6E" w:rsidRPr="000F0237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0F023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403D89A0" w14:textId="77777777" w:rsidR="00963E6E" w:rsidRPr="000F0237" w:rsidRDefault="00963E6E" w:rsidP="00BF7A06">
      <w:pPr>
        <w:spacing w:line="240" w:lineRule="atLeast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3D5869C" w14:textId="77777777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F023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</w:t>
      </w:r>
    </w:p>
    <w:p w14:paraId="0199CD17" w14:textId="77777777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45DAA99" w14:textId="77777777" w:rsidR="00963E6E" w:rsidRDefault="00963E6E" w:rsidP="00963E6E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F0237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ได้แก่สินเชื่อที่ได้รับเพื่อนำรถยนต์ไปจัดแสดงและขายให้ลูกค้า ภายใต้การบังคับชำระเงินตามเวลาที่กำหนด โดยแสดงมูลค่าตามยอดคงค้าง</w:t>
      </w:r>
    </w:p>
    <w:p w14:paraId="451F0508" w14:textId="77777777" w:rsidR="00BF7A06" w:rsidRPr="000F0237" w:rsidRDefault="00BF7A06" w:rsidP="00963E6E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CB37F72" w14:textId="77777777" w:rsidR="00963E6E" w:rsidRPr="0024606F" w:rsidRDefault="00963E6E" w:rsidP="00607480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24606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t>ผลประโยชน์ของพนักงาน</w:t>
      </w:r>
    </w:p>
    <w:p w14:paraId="7D2CFBC1" w14:textId="77777777" w:rsidR="00963E6E" w:rsidRPr="0024606F" w:rsidRDefault="00963E6E" w:rsidP="00963E6E">
      <w:pPr>
        <w:ind w:left="518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ABFC6AE" w14:textId="2D698718" w:rsidR="0000149A" w:rsidRPr="00E03E25" w:rsidRDefault="0000149A" w:rsidP="00963E6E">
      <w:pPr>
        <w:ind w:left="540"/>
        <w:jc w:val="thaiDistribute"/>
        <w:rPr>
          <w:rFonts w:asciiTheme="majorBidi" w:hAnsiTheme="majorBidi" w:cs="Angsana New"/>
          <w:iCs/>
          <w:sz w:val="30"/>
          <w:szCs w:val="30"/>
        </w:rPr>
      </w:pPr>
      <w:r w:rsidRPr="00E03E25">
        <w:rPr>
          <w:rFonts w:asciiTheme="majorBidi" w:hAnsiTheme="majorBidi" w:cs="Angsana New"/>
          <w:iCs/>
          <w:sz w:val="30"/>
          <w:szCs w:val="30"/>
          <w:cs/>
        </w:rPr>
        <w:t>โครงการสมทบเงิน</w:t>
      </w:r>
    </w:p>
    <w:p w14:paraId="099B1307" w14:textId="77777777" w:rsidR="0000149A" w:rsidRPr="0000149A" w:rsidRDefault="0000149A" w:rsidP="00963E6E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</w:p>
    <w:p w14:paraId="20D3B0BE" w14:textId="0D72D36B" w:rsidR="0000149A" w:rsidRDefault="0000149A" w:rsidP="00963E6E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00149A">
        <w:rPr>
          <w:rFonts w:asciiTheme="majorBidi" w:hAnsiTheme="majorBidi" w:cs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0CAE913" w14:textId="77777777" w:rsidR="001D1F2B" w:rsidRDefault="001D1F2B" w:rsidP="00963E6E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</w:p>
    <w:p w14:paraId="78A4032C" w14:textId="77777777" w:rsidR="00C81847" w:rsidRDefault="00C81847">
      <w:pPr>
        <w:spacing w:line="240" w:lineRule="auto"/>
        <w:rPr>
          <w:rFonts w:asciiTheme="majorBidi" w:hAnsiTheme="majorBidi" w:cs="Angsana New"/>
          <w:iCs/>
          <w:sz w:val="30"/>
          <w:szCs w:val="30"/>
          <w:cs/>
        </w:rPr>
      </w:pPr>
      <w:r>
        <w:rPr>
          <w:rFonts w:asciiTheme="majorBidi" w:hAnsiTheme="majorBidi" w:cs="Angsana New"/>
          <w:iCs/>
          <w:sz w:val="30"/>
          <w:szCs w:val="30"/>
        </w:rPr>
        <w:br w:type="page"/>
      </w:r>
    </w:p>
    <w:p w14:paraId="128CC912" w14:textId="26AA91B1" w:rsidR="001D1F2B" w:rsidRPr="001D1F2B" w:rsidRDefault="001D1F2B" w:rsidP="001D1F2B">
      <w:pPr>
        <w:ind w:left="540"/>
        <w:jc w:val="thaiDistribute"/>
        <w:rPr>
          <w:rFonts w:asciiTheme="majorBidi" w:hAnsiTheme="majorBidi" w:cs="Angsana New"/>
          <w:iCs/>
          <w:sz w:val="30"/>
          <w:szCs w:val="30"/>
        </w:rPr>
      </w:pPr>
      <w:r w:rsidRPr="001D1F2B">
        <w:rPr>
          <w:rFonts w:asciiTheme="majorBidi" w:hAnsiTheme="majorBidi" w:cs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E0A6EFD" w14:textId="77777777" w:rsidR="001D1F2B" w:rsidRPr="002561B2" w:rsidRDefault="001D1F2B" w:rsidP="001D1F2B">
      <w:pPr>
        <w:ind w:left="540"/>
        <w:rPr>
          <w:rFonts w:asciiTheme="majorBidi" w:hAnsiTheme="majorBidi" w:cstheme="majorBidi"/>
          <w:i/>
          <w:sz w:val="24"/>
          <w:szCs w:val="24"/>
        </w:rPr>
      </w:pPr>
    </w:p>
    <w:p w14:paraId="6A2B93D9" w14:textId="753DA2A4" w:rsidR="001D1F2B" w:rsidRPr="0000149A" w:rsidRDefault="001D1F2B" w:rsidP="001D1F2B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t>ภาระผูกพันสุทธิของ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 xml:space="preserve"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0708BAA6" w14:textId="77777777" w:rsidR="00E938B1" w:rsidRDefault="00E938B1" w:rsidP="00963E6E">
      <w:pPr>
        <w:ind w:left="540"/>
        <w:jc w:val="thaiDistribute"/>
        <w:rPr>
          <w:rFonts w:asciiTheme="majorBidi" w:hAnsiTheme="majorBidi" w:cs="Angsana New"/>
          <w:i/>
          <w:sz w:val="30"/>
          <w:szCs w:val="30"/>
          <w:lang w:val="en-US" w:bidi="th-TH"/>
        </w:rPr>
      </w:pPr>
    </w:p>
    <w:p w14:paraId="6B15C068" w14:textId="2DDB48BD" w:rsidR="00963E6E" w:rsidRDefault="00963E6E" w:rsidP="00D43D92">
      <w:pPr>
        <w:ind w:left="540"/>
        <w:jc w:val="thaiDistribute"/>
        <w:rPr>
          <w:rFonts w:asciiTheme="majorBidi" w:hAnsiTheme="majorBidi" w:cs="Angsana New"/>
          <w:i/>
          <w:sz w:val="30"/>
          <w:szCs w:val="30"/>
          <w:lang w:bidi="th-TH"/>
        </w:rPr>
      </w:pPr>
      <w:r w:rsidRPr="0024606F">
        <w:rPr>
          <w:rFonts w:asciiTheme="majorBidi" w:hAnsiTheme="majorBidi" w:cs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24606F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</w:t>
      </w:r>
      <w:r w:rsidRPr="0024606F">
        <w:rPr>
          <w:rFonts w:asciiTheme="majorBidi" w:hAnsiTheme="majorBidi" w:cs="Angsana New"/>
          <w:i/>
          <w:sz w:val="30"/>
          <w:szCs w:val="30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24606F">
        <w:rPr>
          <w:rFonts w:asciiTheme="majorBidi" w:hAnsiTheme="majorBidi" w:cs="Angsana New"/>
          <w:i/>
          <w:sz w:val="30"/>
          <w:szCs w:val="30"/>
        </w:rPr>
        <w:t xml:space="preserve">                       </w:t>
      </w:r>
      <w:r w:rsidRPr="0024606F">
        <w:rPr>
          <w:rFonts w:asciiTheme="majorBidi" w:hAnsiTheme="majorBidi" w:cs="Angsana New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7B971331" w14:textId="77777777" w:rsidR="00D43D92" w:rsidRPr="00D43D92" w:rsidRDefault="00D43D92" w:rsidP="00D43D92">
      <w:pPr>
        <w:ind w:left="540"/>
        <w:jc w:val="thaiDistribute"/>
        <w:rPr>
          <w:rFonts w:asciiTheme="majorBidi" w:hAnsiTheme="majorBidi" w:cs="Angsana New"/>
          <w:i/>
          <w:sz w:val="30"/>
          <w:szCs w:val="30"/>
          <w:lang w:bidi="th-TH"/>
        </w:rPr>
      </w:pPr>
    </w:p>
    <w:p w14:paraId="2CD916BD" w14:textId="1AF5BAEE" w:rsidR="00BF7A06" w:rsidRPr="00BF7A06" w:rsidRDefault="00BF7A06" w:rsidP="00BF7A06">
      <w:pPr>
        <w:ind w:left="540"/>
        <w:jc w:val="thaiDistribute"/>
        <w:rPr>
          <w:rFonts w:asciiTheme="majorBidi" w:hAnsiTheme="majorBidi" w:cs="Angsana New"/>
          <w:iCs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iCs/>
          <w:sz w:val="30"/>
          <w:szCs w:val="30"/>
          <w:cs/>
          <w:lang w:bidi="th-TH"/>
        </w:rPr>
        <w:t>ผลประโยชน์เมื่อเลิกจ้าง</w:t>
      </w:r>
    </w:p>
    <w:p w14:paraId="6459BDBE" w14:textId="77777777" w:rsidR="00BF7A06" w:rsidRPr="0024606F" w:rsidRDefault="00BF7A06" w:rsidP="00963E6E">
      <w:pPr>
        <w:ind w:left="540"/>
        <w:jc w:val="thaiDistribute"/>
        <w:rPr>
          <w:rFonts w:asciiTheme="majorBidi" w:hAnsiTheme="majorBidi" w:cs="Angsana New"/>
          <w:iCs/>
          <w:sz w:val="30"/>
          <w:szCs w:val="30"/>
          <w:lang w:bidi="th-TH"/>
        </w:rPr>
      </w:pPr>
    </w:p>
    <w:p w14:paraId="2F5C01C9" w14:textId="77777777" w:rsidR="009D7463" w:rsidRDefault="00963E6E" w:rsidP="009D7463">
      <w:pPr>
        <w:ind w:left="540"/>
        <w:jc w:val="thaiDistribute"/>
        <w:rPr>
          <w:rFonts w:asciiTheme="majorBidi" w:hAnsiTheme="majorBidi" w:cs="Angsana New"/>
          <w:i/>
          <w:sz w:val="30"/>
          <w:szCs w:val="30"/>
          <w:lang w:bidi="th-TH"/>
        </w:rPr>
      </w:pPr>
      <w:r w:rsidRPr="0024606F">
        <w:rPr>
          <w:rFonts w:asciiTheme="majorBidi" w:hAnsiTheme="majorBidi" w:cs="Angsana New"/>
          <w:i/>
          <w:sz w:val="30"/>
          <w:szCs w:val="30"/>
          <w:cs/>
        </w:rPr>
        <w:t>ผลประโยชน์เ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>มื่อเลิกจ้างจะรับรู้เป็นค่าใช้จ่ายเมื่อวันใดวันหนึ่งต่อไปนี้เกิดขึ้นก่อน เมื่อ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>
        <w:rPr>
          <w:rFonts w:asciiTheme="majorBidi" w:hAnsiTheme="majorBidi" w:cs="Angsana New"/>
          <w:i/>
          <w:sz w:val="30"/>
          <w:szCs w:val="30"/>
        </w:rPr>
        <w:t xml:space="preserve">                   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 xml:space="preserve"> หากระยะเวลาการจ่ายผลประโยชน์เกินกว่า</w:t>
      </w:r>
      <w:r w:rsidRPr="0062113E">
        <w:rPr>
          <w:rFonts w:asciiTheme="majorBidi" w:hAnsiTheme="majorBidi" w:cs="Angsana New" w:hint="cs"/>
          <w:iCs/>
          <w:sz w:val="30"/>
          <w:szCs w:val="30"/>
          <w:cs/>
        </w:rPr>
        <w:t xml:space="preserve"> </w:t>
      </w:r>
      <w:r w:rsidRPr="00C64585">
        <w:rPr>
          <w:rFonts w:asciiTheme="majorBidi" w:hAnsiTheme="majorBidi" w:cs="Angsana New"/>
          <w:iCs/>
          <w:sz w:val="30"/>
          <w:szCs w:val="30"/>
          <w:lang w:val="en-US"/>
        </w:rPr>
        <w:t>12</w:t>
      </w:r>
      <w:r w:rsidRPr="005E786C">
        <w:rPr>
          <w:rFonts w:asciiTheme="majorBidi" w:hAnsiTheme="majorBidi" w:cs="Angsana New"/>
          <w:i/>
          <w:sz w:val="30"/>
          <w:szCs w:val="30"/>
        </w:rPr>
        <w:t xml:space="preserve"> 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</w:t>
      </w:r>
      <w:r w:rsidR="009D7463">
        <w:rPr>
          <w:rFonts w:asciiTheme="majorBidi" w:hAnsiTheme="majorBidi" w:cs="Angsana New" w:hint="cs"/>
          <w:i/>
          <w:sz w:val="30"/>
          <w:szCs w:val="30"/>
          <w:cs/>
          <w:lang w:bidi="th-TH"/>
        </w:rPr>
        <w:t>ด</w:t>
      </w:r>
    </w:p>
    <w:p w14:paraId="492FE119" w14:textId="77777777" w:rsidR="009D7463" w:rsidRDefault="009D7463" w:rsidP="009D7463">
      <w:pPr>
        <w:ind w:left="540"/>
        <w:jc w:val="thaiDistribute"/>
        <w:rPr>
          <w:rFonts w:asciiTheme="majorBidi" w:hAnsiTheme="majorBidi" w:cs="Angsana New"/>
          <w:i/>
          <w:sz w:val="30"/>
          <w:szCs w:val="30"/>
          <w:lang w:bidi="th-TH"/>
        </w:rPr>
      </w:pPr>
    </w:p>
    <w:p w14:paraId="77BD588E" w14:textId="10E8AB47" w:rsidR="009D7463" w:rsidRPr="009D7463" w:rsidRDefault="009D7463" w:rsidP="009D7463">
      <w:pPr>
        <w:ind w:left="540"/>
        <w:jc w:val="thaiDistribute"/>
        <w:rPr>
          <w:rFonts w:asciiTheme="majorBidi" w:hAnsiTheme="majorBidi" w:cs="Angsana New"/>
          <w:iCs/>
          <w:sz w:val="30"/>
          <w:szCs w:val="30"/>
          <w:lang w:bidi="th-TH"/>
        </w:rPr>
      </w:pPr>
      <w:r w:rsidRPr="009D7463">
        <w:rPr>
          <w:rFonts w:asciiTheme="majorBidi" w:hAnsiTheme="majorBidi" w:cs="Angsana New" w:hint="cs"/>
          <w:iCs/>
          <w:sz w:val="30"/>
          <w:szCs w:val="30"/>
          <w:cs/>
        </w:rPr>
        <w:t xml:space="preserve">ผลประโยชน์ระยะสั้นของพนักงาน </w:t>
      </w:r>
    </w:p>
    <w:p w14:paraId="58929D54" w14:textId="77777777" w:rsidR="009D7463" w:rsidRDefault="009D7463" w:rsidP="009D7463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  <w:lang w:bidi="th-TH"/>
        </w:rPr>
      </w:pPr>
    </w:p>
    <w:p w14:paraId="28C35167" w14:textId="139C6AE1" w:rsidR="009D7463" w:rsidRPr="009D7463" w:rsidRDefault="009D7463" w:rsidP="009D7463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9D7463">
        <w:rPr>
          <w:rFonts w:asciiTheme="majorBidi" w:hAnsiTheme="majorBidi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D7463">
        <w:rPr>
          <w:rFonts w:asciiTheme="majorBidi" w:hAnsiTheme="majorBidi" w:cs="Angsana New"/>
          <w:i/>
          <w:sz w:val="30"/>
          <w:szCs w:val="30"/>
        </w:rPr>
        <w:t xml:space="preserve"> </w:t>
      </w:r>
      <w:r w:rsidRPr="009D7463">
        <w:rPr>
          <w:rFonts w:asciiTheme="majorBidi" w:hAnsiTheme="majorBidi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</w:t>
      </w:r>
      <w:r w:rsidRPr="009D7463">
        <w:rPr>
          <w:rFonts w:asciiTheme="majorBidi" w:hAnsiTheme="majorBidi" w:cs="Angsana New" w:hint="cs"/>
          <w:i/>
          <w:sz w:val="30"/>
          <w:szCs w:val="30"/>
          <w:cs/>
          <w:lang w:bidi="th-TH"/>
        </w:rPr>
        <w:t>มี</w:t>
      </w:r>
      <w:r w:rsidRPr="009D7463">
        <w:rPr>
          <w:rFonts w:asciiTheme="majorBidi" w:hAnsiTheme="majorBidi" w:cs="Angsana New"/>
          <w:i/>
          <w:sz w:val="30"/>
          <w:szCs w:val="30"/>
          <w:cs/>
        </w:rPr>
        <w:t>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9D7463">
        <w:rPr>
          <w:rFonts w:asciiTheme="majorBidi" w:hAnsiTheme="majorBidi" w:cs="Angsana New"/>
          <w:i/>
          <w:sz w:val="30"/>
          <w:szCs w:val="30"/>
        </w:rPr>
        <w:t xml:space="preserve"> </w:t>
      </w:r>
    </w:p>
    <w:p w14:paraId="15488946" w14:textId="77777777" w:rsidR="009D7463" w:rsidRDefault="009D7463" w:rsidP="009D7463">
      <w:pPr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F1E0C9F" w14:textId="77777777" w:rsidR="00963E6E" w:rsidRPr="00B608FB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608F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7ED70CBF" w14:textId="77777777" w:rsidR="00963E6E" w:rsidRPr="00B608FB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B10E530" w14:textId="110D63F1" w:rsidR="00963E6E" w:rsidRPr="00B608FB" w:rsidRDefault="0099790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99790E">
        <w:rPr>
          <w:rFonts w:asciiTheme="majorBidi" w:hAnsiTheme="majorBidi" w:cstheme="majorBidi"/>
          <w:i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 xml:space="preserve"> </w:t>
      </w:r>
    </w:p>
    <w:p w14:paraId="2BE805C2" w14:textId="77777777" w:rsidR="005E2E81" w:rsidRDefault="005E2E81" w:rsidP="00963E6E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iCs/>
          <w:sz w:val="30"/>
          <w:szCs w:val="30"/>
          <w:lang w:bidi="th-TH"/>
        </w:rPr>
      </w:pPr>
    </w:p>
    <w:p w14:paraId="7C53E41F" w14:textId="75332DC6" w:rsidR="00963E6E" w:rsidRPr="00B608FB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608F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39637113" w14:textId="77777777" w:rsidR="00963E6E" w:rsidRPr="00E61539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</w:p>
    <w:p w14:paraId="36F5AA76" w14:textId="77777777" w:rsidR="00963E6E" w:rsidRPr="00B608FB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B608FB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Pr="00B608FB">
        <w:rPr>
          <w:rFonts w:asciiTheme="majorBidi" w:hAnsiTheme="majorBidi" w:cstheme="majorBidi"/>
          <w:i/>
          <w:sz w:val="30"/>
          <w:szCs w:val="30"/>
        </w:rPr>
        <w:t xml:space="preserve">                      </w:t>
      </w:r>
      <w:r w:rsidRPr="00B608FB">
        <w:rPr>
          <w:rFonts w:asciiTheme="majorBidi" w:hAnsiTheme="majorBidi" w:cstheme="majorBidi"/>
          <w:i/>
          <w:sz w:val="30"/>
          <w:szCs w:val="30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B608FB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B608FB">
        <w:rPr>
          <w:rFonts w:asciiTheme="majorBidi" w:hAnsiTheme="majorBidi" w:cstheme="majorBidi"/>
          <w:i/>
          <w:sz w:val="30"/>
          <w:szCs w:val="30"/>
          <w:cs/>
        </w:rPr>
        <w:t xml:space="preserve">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999526D" w14:textId="77777777" w:rsidR="00963E6E" w:rsidRPr="00B608FB" w:rsidRDefault="00963E6E" w:rsidP="00963E6E">
      <w:pPr>
        <w:tabs>
          <w:tab w:val="left" w:pos="720"/>
        </w:tabs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</w:p>
    <w:p w14:paraId="59FBE61B" w14:textId="77777777" w:rsidR="00963E6E" w:rsidRPr="0099790E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99790E">
        <w:rPr>
          <w:rFonts w:asciiTheme="majorBidi" w:hAnsiTheme="majorBidi" w:cstheme="majorBidi"/>
          <w:i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FB770BA" w14:textId="77777777" w:rsidR="00963E6E" w:rsidRPr="0099790E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>-</w:t>
      </w: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ab/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ข้อมูลระดับ </w:t>
      </w:r>
      <w:proofErr w:type="gramStart"/>
      <w:r w:rsidRPr="0099790E">
        <w:rPr>
          <w:rFonts w:asciiTheme="majorBidi" w:hAnsiTheme="majorBidi" w:cstheme="majorBidi"/>
          <w:iCs/>
          <w:sz w:val="30"/>
          <w:szCs w:val="30"/>
          <w:lang w:bidi="th-TH"/>
        </w:rPr>
        <w:t>1</w:t>
      </w:r>
      <w:r w:rsidRPr="0099790E">
        <w:rPr>
          <w:rFonts w:asciiTheme="majorBidi" w:hAnsiTheme="majorBidi" w:cstheme="majorBidi"/>
          <w:iCs/>
          <w:sz w:val="30"/>
          <w:szCs w:val="30"/>
          <w:cs/>
          <w:lang w:bidi="th-TH"/>
        </w:rPr>
        <w:t xml:space="preserve"> </w:t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2B6C5E06" w14:textId="77777777" w:rsidR="00963E6E" w:rsidRPr="0099790E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  <w:lang w:bidi="th-TH"/>
        </w:rPr>
      </w:pP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>-</w:t>
      </w: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ab/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ข้อมูลระดับ </w:t>
      </w:r>
      <w:proofErr w:type="gramStart"/>
      <w:r w:rsidRPr="0099790E">
        <w:rPr>
          <w:rFonts w:asciiTheme="majorBidi" w:hAnsiTheme="majorBidi" w:cstheme="majorBidi"/>
          <w:iCs/>
          <w:sz w:val="30"/>
          <w:szCs w:val="30"/>
          <w:lang w:bidi="th-TH"/>
        </w:rPr>
        <w:t>2</w:t>
      </w:r>
      <w:r w:rsidRPr="0099790E">
        <w:rPr>
          <w:rFonts w:asciiTheme="majorBidi" w:hAnsiTheme="majorBidi" w:cstheme="majorBidi"/>
          <w:iCs/>
          <w:sz w:val="30"/>
          <w:szCs w:val="30"/>
          <w:cs/>
          <w:lang w:bidi="th-TH"/>
        </w:rPr>
        <w:t xml:space="preserve"> </w:t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proofErr w:type="gramEnd"/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 </w:t>
      </w:r>
      <w:r w:rsidRPr="0099790E">
        <w:rPr>
          <w:rFonts w:asciiTheme="majorBidi" w:hAnsiTheme="majorBidi" w:cstheme="majorBidi"/>
          <w:iCs/>
          <w:sz w:val="30"/>
          <w:szCs w:val="30"/>
          <w:lang w:bidi="th-TH"/>
        </w:rPr>
        <w:t>1</w:t>
      </w:r>
    </w:p>
    <w:p w14:paraId="775FC679" w14:textId="77777777" w:rsidR="00963E6E" w:rsidRPr="0099790E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>-</w:t>
      </w: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ab/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ข้อมูลระดับ </w:t>
      </w:r>
      <w:proofErr w:type="gramStart"/>
      <w:r w:rsidRPr="0099790E">
        <w:rPr>
          <w:rFonts w:asciiTheme="majorBidi" w:hAnsiTheme="majorBidi" w:cstheme="majorBidi"/>
          <w:iCs/>
          <w:sz w:val="30"/>
          <w:szCs w:val="30"/>
          <w:lang w:bidi="th-TH"/>
        </w:rPr>
        <w:t>3</w:t>
      </w:r>
      <w:r w:rsidRPr="0099790E">
        <w:rPr>
          <w:rFonts w:asciiTheme="majorBidi" w:hAnsiTheme="majorBidi" w:cstheme="majorBidi"/>
          <w:iCs/>
          <w:sz w:val="30"/>
          <w:szCs w:val="30"/>
          <w:cs/>
          <w:lang w:bidi="th-TH"/>
        </w:rPr>
        <w:t xml:space="preserve"> </w:t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304DF5F0" w14:textId="77777777" w:rsidR="00963E6E" w:rsidRPr="00B608FB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  <w:lang w:bidi="th-TH"/>
        </w:rPr>
      </w:pPr>
    </w:p>
    <w:p w14:paraId="39E0B3E8" w14:textId="77777777" w:rsidR="00963E6E" w:rsidRPr="00B608FB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608FB">
        <w:rPr>
          <w:rFonts w:asciiTheme="majorBidi" w:hAnsiTheme="majorBidi" w:cstheme="majorBidi"/>
          <w:i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B608FB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B608FB">
        <w:rPr>
          <w:rFonts w:asciiTheme="majorBidi" w:hAnsiTheme="majorBidi" w:cstheme="majorBidi"/>
          <w:i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C629C33" w14:textId="77777777" w:rsidR="00963E6E" w:rsidRPr="00B608FB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D95DC4C" w14:textId="016886B2" w:rsidR="00963E6E" w:rsidRDefault="00963E6E" w:rsidP="00045A5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608FB">
        <w:rPr>
          <w:rFonts w:asciiTheme="majorBidi" w:hAnsiTheme="majorBidi" w:cstheme="majorBidi"/>
          <w:i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  <w:r w:rsidRPr="00B608FB">
        <w:rPr>
          <w:rFonts w:asciiTheme="majorBidi" w:hAnsiTheme="majorBidi" w:cstheme="majorBidi" w:hint="cs"/>
          <w:i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</w:t>
      </w:r>
      <w:r w:rsidRPr="0062113E">
        <w:rPr>
          <w:rFonts w:asciiTheme="majorBidi" w:hAnsiTheme="majorBidi" w:cstheme="majorBidi" w:hint="cs"/>
          <w:i/>
          <w:sz w:val="30"/>
          <w:szCs w:val="30"/>
          <w:cs/>
        </w:rPr>
        <w:t xml:space="preserve">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C64585">
        <w:rPr>
          <w:rFonts w:asciiTheme="majorBidi" w:hAnsiTheme="majorBidi" w:cstheme="majorBidi"/>
          <w:iCs/>
          <w:sz w:val="30"/>
          <w:szCs w:val="30"/>
          <w:lang w:val="en-US"/>
        </w:rPr>
        <w:t>3</w:t>
      </w:r>
      <w:r w:rsidRPr="007934D0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Pr="0062113E">
        <w:rPr>
          <w:rFonts w:asciiTheme="majorBidi" w:hAnsiTheme="majorBidi" w:cstheme="majorBidi" w:hint="cs"/>
          <w:i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72FD7CF" w14:textId="65F2F900" w:rsidR="00E6760F" w:rsidRDefault="00E6760F" w:rsidP="00045A5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  <w:lang w:bidi="th-TH"/>
        </w:rPr>
      </w:pPr>
    </w:p>
    <w:p w14:paraId="4F1F9A1A" w14:textId="77777777" w:rsidR="00C81847" w:rsidRDefault="00C8184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  <w:br w:type="page"/>
      </w:r>
    </w:p>
    <w:p w14:paraId="59314505" w14:textId="541BF1FF" w:rsidR="00963E6E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CB7A2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รายได้</w:t>
      </w:r>
      <w:r w:rsidRPr="00CB7A2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จากสัญญาที่ทำกับลูกค้า</w:t>
      </w:r>
    </w:p>
    <w:p w14:paraId="20FC75E1" w14:textId="77777777" w:rsidR="00E6760F" w:rsidRPr="00E6760F" w:rsidRDefault="00E6760F" w:rsidP="00E6760F">
      <w:pPr>
        <w:rPr>
          <w:lang w:val="en-US" w:bidi="th-TH"/>
        </w:rPr>
      </w:pPr>
    </w:p>
    <w:p w14:paraId="1042EBD8" w14:textId="1073D195" w:rsidR="00E6760F" w:rsidRPr="00B17EFB" w:rsidRDefault="00E6760F" w:rsidP="00E6760F">
      <w:pPr>
        <w:ind w:left="540"/>
        <w:jc w:val="thaiDistribute"/>
        <w:rPr>
          <w:rFonts w:asciiTheme="majorBidi" w:hAnsiTheme="majorBidi" w:cs="Angsana New"/>
          <w:iCs/>
          <w:sz w:val="30"/>
          <w:szCs w:val="30"/>
          <w:lang w:bidi="th-TH"/>
        </w:rPr>
      </w:pPr>
      <w:r w:rsidRPr="00B17EFB">
        <w:rPr>
          <w:rFonts w:asciiTheme="majorBidi" w:hAnsiTheme="majorBidi" w:cs="Angsana New" w:hint="cs"/>
          <w:iCs/>
          <w:sz w:val="30"/>
          <w:szCs w:val="30"/>
          <w:cs/>
          <w:lang w:bidi="th-TH"/>
        </w:rPr>
        <w:t>การรับรู้รายได้</w:t>
      </w:r>
    </w:p>
    <w:p w14:paraId="5231C2DB" w14:textId="77777777" w:rsidR="00963E6E" w:rsidRPr="00B17EFB" w:rsidRDefault="00963E6E" w:rsidP="00B17EFB">
      <w:pPr>
        <w:ind w:left="540"/>
        <w:jc w:val="thaiDistribute"/>
        <w:rPr>
          <w:rFonts w:asciiTheme="majorBidi" w:hAnsiTheme="majorBidi" w:cs="Angsana New"/>
          <w:iCs/>
          <w:sz w:val="30"/>
          <w:szCs w:val="30"/>
          <w:lang w:bidi="th-TH"/>
        </w:rPr>
      </w:pPr>
    </w:p>
    <w:p w14:paraId="48012D77" w14:textId="5298C5DC" w:rsidR="00963E6E" w:rsidRDefault="00963E6E" w:rsidP="00E6760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รายได้รับรู้เมื่อลูกค้ามีอำนาจควบคุมในสินค้า</w:t>
      </w:r>
      <w:r w:rsidRPr="00CB7A25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หรือบริการ</w:t>
      </w: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ด้วยจำนวนเงินที่สะท้อนถึงสิ่งตอบแทนที่กลุ่มบริษัท</w:t>
      </w:r>
      <w:r w:rsidR="00A4063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</w:t>
      </w: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16D3152C" w14:textId="77777777" w:rsidR="00A4063A" w:rsidRPr="00F27606" w:rsidRDefault="00A4063A" w:rsidP="00E6760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03A025F" w14:textId="0B8600D1" w:rsidR="00963E6E" w:rsidRPr="006E1836" w:rsidRDefault="00963E6E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รายได้จากการขายสินค้ารับรู้ ณ วันที่มีการส่งมอบสินค้าให้กับลูกค้า</w:t>
      </w:r>
      <w:r w:rsidRPr="006E183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C79F609" w14:textId="77777777" w:rsidR="00963E6E" w:rsidRPr="00F27606" w:rsidRDefault="00963E6E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DE0BD77" w14:textId="79F12FA2" w:rsidR="00963E6E" w:rsidRPr="00496426" w:rsidRDefault="00963E6E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รายได้จากการให้บริการรับรู้</w:t>
      </w:r>
      <w:r w:rsidR="008350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ตลอดช่วงเวลาหนึ่ง</w:t>
      </w: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เมื่อได้</w:t>
      </w:r>
      <w:r w:rsidRPr="00CB7A25">
        <w:rPr>
          <w:rFonts w:asciiTheme="majorBidi" w:hAnsiTheme="majorBidi" w:cstheme="majorBidi"/>
          <w:sz w:val="30"/>
          <w:szCs w:val="30"/>
          <w:cs/>
        </w:rPr>
        <w:t>ให้บริการ</w:t>
      </w:r>
      <w:r w:rsidRPr="00CB7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7A25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1F8595B8" w14:textId="77777777" w:rsidR="00B17EFB" w:rsidRPr="00F27606" w:rsidRDefault="00B17EFB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03E714" w14:textId="77777777" w:rsidR="00963E6E" w:rsidRPr="004D2D54" w:rsidRDefault="00963E6E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D2D54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หรือมีการให้บริการหลายๆ ประเภทในรอบระยะเวลารายงานที่แตกต่างกัน</w:t>
      </w:r>
      <w:r w:rsidRPr="004D2D5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/>
        </w:rPr>
        <w:t>สิ่งตอบแทนที่ได้รับจะถูกปันส่วนตามสัดส่วน</w:t>
      </w:r>
      <w:r w:rsidRPr="004D2D54">
        <w:rPr>
          <w:rFonts w:asciiTheme="majorBidi" w:hAnsiTheme="majorBidi" w:cstheme="majorBidi"/>
          <w:sz w:val="30"/>
          <w:szCs w:val="30"/>
          <w:cs/>
          <w:lang w:val="en-US"/>
        </w:rPr>
        <w:t>ของราคาขายที่เป็นเอกเทศของสินค้าและบริการนั้นๆ</w:t>
      </w:r>
    </w:p>
    <w:p w14:paraId="65C4B2F2" w14:textId="77777777" w:rsidR="00963E6E" w:rsidRDefault="00963E6E" w:rsidP="00963E6E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2D54">
        <w:rPr>
          <w:rFonts w:asciiTheme="majorBidi" w:hAnsiTheme="majorBidi" w:cstheme="majorBidi"/>
          <w:sz w:val="30"/>
          <w:szCs w:val="30"/>
          <w:lang w:bidi="th-TH"/>
        </w:rPr>
        <w:tab/>
      </w:r>
    </w:p>
    <w:p w14:paraId="0F492BFF" w14:textId="3547506A" w:rsidR="00F061E4" w:rsidRPr="00B17EFB" w:rsidRDefault="00F061E4" w:rsidP="00F061E4">
      <w:pPr>
        <w:ind w:left="540"/>
        <w:jc w:val="thaiDistribute"/>
        <w:rPr>
          <w:rFonts w:asciiTheme="majorBidi" w:hAnsiTheme="majorBidi" w:cs="Angsana New"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="Angsana New" w:hint="cs"/>
          <w:iCs/>
          <w:sz w:val="30"/>
          <w:szCs w:val="30"/>
          <w:cs/>
          <w:lang w:bidi="th-TH"/>
        </w:rPr>
        <w:t>โปรแกรมสิทธิพิเศษแก่ลูกค้า</w:t>
      </w:r>
    </w:p>
    <w:p w14:paraId="40581C79" w14:textId="77777777" w:rsidR="00F061E4" w:rsidRPr="00F27606" w:rsidRDefault="00F061E4" w:rsidP="00F061E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611CF19" w14:textId="77777777" w:rsidR="00963E6E" w:rsidRPr="004D2D54" w:rsidRDefault="00963E6E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สำหรับโปรแกรมสิทธิพิเศษที่กลุ่มบริษัทมีให้ลูกค้า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จำนวนเงินที่ปันส่วนให้กับคะแนนจะรับรู้เป็นหนี้สินที่เกิดจากสัญญา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ทั้งนี้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และจะได้รับการทบทวนการประมาณการดังกล่าว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ณ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วันสิ้นรอบระยะเวลารายงาน</w:t>
      </w:r>
    </w:p>
    <w:p w14:paraId="3F574BA3" w14:textId="77777777" w:rsidR="003372CC" w:rsidRPr="00F27606" w:rsidRDefault="003372CC" w:rsidP="00C8184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F3769B1" w14:textId="71DC2429" w:rsidR="00963E6E" w:rsidRPr="003372CC" w:rsidRDefault="00963E6E" w:rsidP="00963E6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-18" w:firstLine="540"/>
        <w:rPr>
          <w:rFonts w:asciiTheme="majorBidi" w:hAnsiTheme="majorBidi" w:cs="Angsana New"/>
          <w:iCs/>
          <w:sz w:val="30"/>
          <w:szCs w:val="30"/>
        </w:rPr>
      </w:pPr>
      <w:r w:rsidRPr="003372CC">
        <w:rPr>
          <w:rFonts w:asciiTheme="majorBidi" w:hAnsiTheme="majorBidi" w:cs="Angsana New"/>
          <w:iCs/>
          <w:sz w:val="30"/>
          <w:szCs w:val="30"/>
          <w:cs/>
          <w:lang w:bidi="th-TH"/>
        </w:rPr>
        <w:t>รายได้ค่านายหน้า</w:t>
      </w:r>
    </w:p>
    <w:p w14:paraId="0BDE9E3F" w14:textId="77777777" w:rsidR="00963E6E" w:rsidRPr="00F27606" w:rsidRDefault="00963E6E" w:rsidP="00963E6E">
      <w:pPr>
        <w:tabs>
          <w:tab w:val="left" w:pos="540"/>
        </w:tabs>
        <w:spacing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6697C93" w14:textId="77777777" w:rsidR="00963E6E" w:rsidRDefault="00963E6E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4D2D5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4D2D5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เมื่อภาระผูกพันในการจัดหาสินค้าหรือบริการที่กำหนดไว้เสร็จสิ้น</w:t>
      </w:r>
    </w:p>
    <w:p w14:paraId="015DCBE3" w14:textId="77777777" w:rsidR="00124453" w:rsidRPr="00F27606" w:rsidRDefault="00124453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84E5CF4" w14:textId="6E11EE45" w:rsidR="00124453" w:rsidRPr="00F27606" w:rsidRDefault="00124453" w:rsidP="00124453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-18" w:firstLine="540"/>
        <w:rPr>
          <w:rFonts w:asciiTheme="majorBidi" w:eastAsia="Calibri" w:hAnsiTheme="majorBidi" w:cstheme="majorBidi"/>
          <w:i/>
          <w:iCs/>
          <w:sz w:val="30"/>
          <w:szCs w:val="30"/>
          <w:lang w:val="en-US"/>
        </w:rPr>
      </w:pPr>
      <w:r w:rsidRPr="00F27606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val="en-US"/>
        </w:rPr>
        <w:lastRenderedPageBreak/>
        <w:t>ยอดคงเหลือของสัญญา</w:t>
      </w:r>
      <w:r w:rsidRPr="00F27606">
        <w:rPr>
          <w:rFonts w:asciiTheme="majorBidi" w:eastAsia="Calibri" w:hAnsiTheme="majorBidi" w:cstheme="majorBidi"/>
          <w:i/>
          <w:iCs/>
          <w:sz w:val="30"/>
          <w:szCs w:val="30"/>
          <w:cs/>
          <w:lang w:val="en-US"/>
        </w:rPr>
        <w:t xml:space="preserve"> </w:t>
      </w:r>
    </w:p>
    <w:p w14:paraId="47DCFB41" w14:textId="77777777" w:rsidR="00963E6E" w:rsidRPr="00F27606" w:rsidRDefault="00963E6E" w:rsidP="000308D5">
      <w:pPr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434EAC5" w14:textId="213078F0" w:rsidR="0024056B" w:rsidRPr="00F27606" w:rsidRDefault="0024056B" w:rsidP="000308D5">
      <w:pPr>
        <w:ind w:left="54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27606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หนี้สินที่เกิดจากสัญญา</w:t>
      </w:r>
      <w:r w:rsidRPr="00F27606">
        <w:rPr>
          <w:rFonts w:asciiTheme="majorBidi" w:hAnsiTheme="majorBidi" w:cstheme="majorBidi" w:hint="cs"/>
          <w:sz w:val="30"/>
          <w:szCs w:val="30"/>
          <w:cs/>
          <w:lang w:val="en-US"/>
        </w:rPr>
        <w:t>รวมถึง</w:t>
      </w:r>
      <w:r w:rsidRPr="00F27606">
        <w:rPr>
          <w:rFonts w:asciiTheme="majorBidi" w:hAnsiTheme="majorBidi" w:cstheme="majorBidi"/>
          <w:sz w:val="30"/>
          <w:szCs w:val="30"/>
          <w:cs/>
          <w:lang w:val="en-US"/>
        </w:rPr>
        <w:t>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</w:t>
      </w:r>
      <w:r w:rsidRPr="00F27606">
        <w:rPr>
          <w:rFonts w:asciiTheme="majorBidi" w:hAnsiTheme="majorBidi" w:cstheme="majorBidi" w:hint="cs"/>
          <w:sz w:val="30"/>
          <w:szCs w:val="30"/>
          <w:cs/>
          <w:lang w:val="en-US"/>
        </w:rPr>
        <w:t>รวมถึง</w:t>
      </w:r>
      <w:r w:rsidRPr="00F2760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23FBE2BA" w14:textId="77777777" w:rsidR="00963E6E" w:rsidRPr="00F27606" w:rsidRDefault="00963E6E" w:rsidP="00963E6E">
      <w:pPr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14:paraId="3D45FCEC" w14:textId="0C17DC71" w:rsidR="00564175" w:rsidRPr="00F27606" w:rsidRDefault="00564175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F2760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ภาษีเงินได้</w:t>
      </w:r>
    </w:p>
    <w:p w14:paraId="1991B44E" w14:textId="77777777" w:rsidR="00564175" w:rsidRPr="00F27606" w:rsidRDefault="00564175" w:rsidP="00564175">
      <w:pPr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054B2318" w14:textId="77777777" w:rsidR="00564175" w:rsidRPr="00F27606" w:rsidRDefault="00564175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7606">
        <w:rPr>
          <w:rFonts w:asciiTheme="majorBidi" w:hAnsiTheme="majorBidi" w:cstheme="majorBidi"/>
          <w:i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Pr="00F27606">
        <w:rPr>
          <w:rFonts w:asciiTheme="majorBidi" w:hAnsiTheme="majorBidi" w:cstheme="majorBidi" w:hint="cs"/>
          <w:i/>
          <w:sz w:val="30"/>
          <w:szCs w:val="30"/>
          <w:cs/>
        </w:rPr>
        <w:t>รายการที่เกี่ยวข้องในการรวมธุรกิจ หรือ</w:t>
      </w:r>
      <w:r w:rsidRPr="00F27606">
        <w:rPr>
          <w:rFonts w:asciiTheme="majorBidi" w:hAnsiTheme="majorBidi" w:cstheme="majorBidi"/>
          <w:i/>
          <w:sz w:val="30"/>
          <w:szCs w:val="30"/>
          <w:cs/>
        </w:rPr>
        <w:t>รายการที่รับรู้โดยตรงใน</w:t>
      </w:r>
      <w:r w:rsidRPr="00F27606">
        <w:rPr>
          <w:rFonts w:asciiTheme="majorBidi" w:hAnsiTheme="majorBidi" w:cstheme="majorBidi" w:hint="cs"/>
          <w:i/>
          <w:sz w:val="30"/>
          <w:szCs w:val="30"/>
          <w:cs/>
        </w:rPr>
        <w:t>ส่วนของผู้ถือหุ้นหรือ</w:t>
      </w:r>
      <w:r w:rsidRPr="00F27606">
        <w:rPr>
          <w:rFonts w:asciiTheme="majorBidi" w:hAnsiTheme="majorBidi" w:cstheme="majorBidi"/>
          <w:i/>
          <w:sz w:val="30"/>
          <w:szCs w:val="30"/>
          <w:cs/>
        </w:rPr>
        <w:t xml:space="preserve">กำไรขาดทุนเบ็ดเสร็จอื่น </w:t>
      </w:r>
    </w:p>
    <w:p w14:paraId="2E8E031F" w14:textId="77777777" w:rsidR="00564175" w:rsidRPr="00F27606" w:rsidRDefault="00564175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91A86F8" w14:textId="77777777" w:rsidR="00564175" w:rsidRPr="00F27606" w:rsidRDefault="00564175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7606">
        <w:rPr>
          <w:rFonts w:asciiTheme="majorBidi" w:hAnsiTheme="majorBidi" w:cstheme="majorBidi"/>
          <w:i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</w:t>
      </w:r>
      <w:r w:rsidRPr="00F27606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                       </w:t>
      </w:r>
      <w:r w:rsidRPr="00F27606">
        <w:rPr>
          <w:rFonts w:asciiTheme="majorBidi" w:hAnsiTheme="majorBidi" w:cstheme="majorBidi"/>
          <w:i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DD70A58" w14:textId="77777777" w:rsidR="007A20ED" w:rsidRPr="00F27606" w:rsidRDefault="007A20ED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85C0B60" w14:textId="5DDC4CF8" w:rsidR="00564175" w:rsidRDefault="00564175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7606">
        <w:rPr>
          <w:rFonts w:asciiTheme="majorBidi" w:hAnsiTheme="majorBidi" w:cstheme="majorBidi"/>
          <w:i/>
          <w:sz w:val="30"/>
          <w:szCs w:val="30"/>
          <w:cs/>
        </w:rPr>
        <w:t>ภาษีเงินได้รอการตัดบัญชี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8307B9">
        <w:rPr>
          <w:rFonts w:asciiTheme="majorBidi" w:hAnsiTheme="majorBidi" w:cstheme="majorBidi"/>
          <w:i/>
          <w:sz w:val="30"/>
          <w:szCs w:val="30"/>
        </w:rPr>
        <w:t xml:space="preserve">                    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ผลแตกต่างชั่วคราว สำหรับ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การรับรู้ค่าความนิยมในครั้งแรก</w:t>
      </w:r>
      <w:r w:rsidRPr="008020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Pr="00A31A05">
        <w:rPr>
          <w:rFonts w:asciiTheme="majorBidi" w:hAnsiTheme="majorBidi" w:cstheme="majorBidi"/>
          <w:i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</w:t>
      </w:r>
      <w:r w:rsidR="000B66C0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</w:t>
      </w:r>
      <w:r w:rsidRPr="00A31A05">
        <w:rPr>
          <w:rFonts w:asciiTheme="majorBidi" w:hAnsiTheme="majorBidi" w:cstheme="majorBidi"/>
          <w:i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</w:t>
      </w:r>
      <w:r w:rsidR="000B66C0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                </w:t>
      </w:r>
      <w:r w:rsidRPr="00A31A05">
        <w:rPr>
          <w:rFonts w:asciiTheme="majorBidi" w:hAnsiTheme="majorBidi" w:cstheme="majorBidi"/>
          <w:i/>
          <w:sz w:val="30"/>
          <w:szCs w:val="30"/>
          <w:cs/>
        </w:rPr>
        <w:t xml:space="preserve">เกิดรายการนั้น 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2B423C3B" w14:textId="77777777" w:rsidR="008307B9" w:rsidRDefault="008307B9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6C35F63" w14:textId="1EEF6E71" w:rsidR="00564175" w:rsidRDefault="00564175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307B9">
        <w:rPr>
          <w:rFonts w:asciiTheme="majorBidi" w:hAnsiTheme="majorBidi" w:cstheme="majorBidi"/>
          <w:i/>
          <w:sz w:val="30"/>
          <w:szCs w:val="30"/>
        </w:rPr>
        <w:t xml:space="preserve">                    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</w:t>
      </w:r>
      <w:r w:rsidR="000B66C0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          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 xml:space="preserve">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2A529AB6" w14:textId="77777777" w:rsidR="00CF64E6" w:rsidRPr="00F27606" w:rsidRDefault="00CF64E6" w:rsidP="00564175">
      <w:pPr>
        <w:ind w:left="518"/>
        <w:jc w:val="thaiDistribute"/>
        <w:rPr>
          <w:rFonts w:asciiTheme="majorBidi" w:hAnsiTheme="majorBidi" w:cstheme="majorBidi"/>
          <w:i/>
          <w:sz w:val="24"/>
          <w:szCs w:val="24"/>
          <w:cs/>
          <w:lang w:bidi="th-TH"/>
        </w:rPr>
      </w:pPr>
    </w:p>
    <w:p w14:paraId="202F380D" w14:textId="77777777" w:rsidR="00564175" w:rsidRDefault="00564175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79DA6F1" w14:textId="18A805EB" w:rsidR="00F27606" w:rsidRPr="00C56BB9" w:rsidRDefault="00C56BB9" w:rsidP="00C56BB9">
      <w:pPr>
        <w:jc w:val="thaiDistribute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/>
          <w:i/>
          <w:sz w:val="30"/>
          <w:szCs w:val="30"/>
        </w:rPr>
        <w:tab/>
      </w:r>
    </w:p>
    <w:p w14:paraId="7A0E86F6" w14:textId="0B0C06BA" w:rsidR="003045F0" w:rsidRPr="00747080" w:rsidRDefault="004B7EBA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74708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บุค</w:t>
      </w:r>
      <w:r w:rsidR="005E66EC" w:rsidRPr="0074708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คลหรือกิจการที่เกี่ยวข้องกัน</w:t>
      </w:r>
      <w:bookmarkEnd w:id="0"/>
    </w:p>
    <w:p w14:paraId="4FA9189A" w14:textId="77777777" w:rsidR="005E2E81" w:rsidRPr="00F27606" w:rsidRDefault="005E2E81" w:rsidP="008020B2">
      <w:pPr>
        <w:spacing w:line="240" w:lineRule="auto"/>
        <w:ind w:firstLine="562"/>
        <w:rPr>
          <w:rFonts w:asciiTheme="majorBidi" w:hAnsiTheme="majorBidi" w:cstheme="majorBidi"/>
          <w:bCs/>
          <w:sz w:val="24"/>
          <w:szCs w:val="24"/>
        </w:rPr>
      </w:pPr>
    </w:p>
    <w:p w14:paraId="55AF722D" w14:textId="01C7E8FE" w:rsidR="008020B2" w:rsidRPr="008020B2" w:rsidRDefault="008020B2" w:rsidP="008020B2">
      <w:pPr>
        <w:spacing w:line="240" w:lineRule="auto"/>
        <w:ind w:left="540" w:firstLine="2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47080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C64585" w:rsidRPr="00747080">
        <w:rPr>
          <w:rFonts w:asciiTheme="majorBidi" w:hAnsiTheme="majorBidi" w:cstheme="majorBidi"/>
          <w:bCs/>
          <w:sz w:val="30"/>
          <w:szCs w:val="30"/>
          <w:lang w:val="en-US"/>
        </w:rPr>
        <w:t>1</w:t>
      </w:r>
      <w:r w:rsidR="00B15EF0" w:rsidRPr="00747080">
        <w:rPr>
          <w:rFonts w:asciiTheme="majorBidi" w:hAnsiTheme="majorBidi" w:cstheme="majorBidi"/>
          <w:bCs/>
          <w:sz w:val="30"/>
          <w:szCs w:val="30"/>
          <w:lang w:val="en-US"/>
        </w:rPr>
        <w:t>1</w:t>
      </w:r>
      <w:r w:rsidRPr="0074708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747080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747080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C64585" w:rsidRPr="00747080">
        <w:rPr>
          <w:rFonts w:asciiTheme="majorBidi" w:hAnsiTheme="majorBidi" w:cstheme="majorBidi"/>
          <w:bCs/>
          <w:sz w:val="30"/>
          <w:szCs w:val="30"/>
          <w:lang w:val="en-US"/>
        </w:rPr>
        <w:t>1</w:t>
      </w:r>
      <w:r w:rsidR="00B15EF0" w:rsidRPr="00747080">
        <w:rPr>
          <w:rFonts w:asciiTheme="majorBidi" w:hAnsiTheme="majorBidi" w:cstheme="majorBidi"/>
          <w:bCs/>
          <w:sz w:val="30"/>
          <w:szCs w:val="30"/>
          <w:lang w:val="en-US"/>
        </w:rPr>
        <w:t>2</w:t>
      </w:r>
      <w:r w:rsidRPr="00747080">
        <w:rPr>
          <w:rFonts w:asciiTheme="majorBidi" w:hAnsiTheme="majorBidi" w:cstheme="majorBidi" w:hint="cs"/>
          <w:b/>
          <w:sz w:val="30"/>
          <w:szCs w:val="30"/>
          <w:cs/>
        </w:rPr>
        <w:t xml:space="preserve"> สำหรับ</w:t>
      </w:r>
      <w:r w:rsidRPr="00747080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="00621C58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ที่กลุ่มบริษัท</w:t>
      </w:r>
      <w:r w:rsidRPr="00747080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มีรายการระหว่างกันที่มีนัยสำคัญกับกลุ่มบริษัทในระหว่างปี</w:t>
      </w:r>
      <w:r w:rsidR="00ED3438" w:rsidRPr="00747080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 </w:t>
      </w:r>
      <w:r w:rsidRPr="00747080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  <w:r w:rsidRPr="008020B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3A1E86F2" w14:textId="77777777" w:rsidR="00EA159B" w:rsidRPr="00F27606" w:rsidRDefault="00EA159B" w:rsidP="00B42C0D">
      <w:pPr>
        <w:spacing w:line="240" w:lineRule="auto"/>
        <w:ind w:left="547" w:right="-11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50"/>
        <w:gridCol w:w="3780"/>
      </w:tblGrid>
      <w:tr w:rsidR="00FF323A" w:rsidRPr="008020B2" w14:paraId="1E6D84A9" w14:textId="77777777" w:rsidTr="00426F5A">
        <w:trPr>
          <w:tblHeader/>
        </w:trPr>
        <w:tc>
          <w:tcPr>
            <w:tcW w:w="4050" w:type="dxa"/>
          </w:tcPr>
          <w:p w14:paraId="1104F11E" w14:textId="77777777" w:rsidR="00FF323A" w:rsidRPr="008020B2" w:rsidRDefault="00FF323A" w:rsidP="00FF323A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51242592" w14:textId="59DC0322" w:rsidR="00FF323A" w:rsidRPr="008020B2" w:rsidRDefault="00FF323A" w:rsidP="00E46E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ประเทศที่จัดตั้ง/</w:t>
            </w: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80" w:type="dxa"/>
            <w:hideMark/>
          </w:tcPr>
          <w:p w14:paraId="72C22E0C" w14:textId="77777777" w:rsidR="00FF323A" w:rsidRPr="008020B2" w:rsidRDefault="00FF323A" w:rsidP="00FF323A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6EE0" w:rsidRPr="00EA159B" w14:paraId="3F0E5FB6" w14:textId="77777777" w:rsidTr="00426F5A">
        <w:tc>
          <w:tcPr>
            <w:tcW w:w="4050" w:type="dxa"/>
          </w:tcPr>
          <w:p w14:paraId="160F3EEB" w14:textId="1FA11EAA" w:rsidR="00D76EE0" w:rsidRPr="008020B2" w:rsidRDefault="00D76EE0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บริษัท ธรรม โฮลดิ้งส์ จำกัด</w:t>
            </w:r>
          </w:p>
        </w:tc>
        <w:tc>
          <w:tcPr>
            <w:tcW w:w="1350" w:type="dxa"/>
          </w:tcPr>
          <w:p w14:paraId="61ED7AD0" w14:textId="65CD5BB4" w:rsidR="00D76EE0" w:rsidRPr="008020B2" w:rsidRDefault="00D76EE0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E8D554D" w14:textId="7B4D1268" w:rsidR="00D76EE0" w:rsidRPr="00FC0E4C" w:rsidRDefault="00D76EE0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</w:t>
            </w:r>
            <w:r w:rsidR="001003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</w:t>
            </w:r>
            <w:r w:rsidR="001003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6A8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100352" w:rsidRPr="00FC0E4C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FC0E4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="00C64585" w:rsidRPr="00FC0E4C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0509F6" w:rsidRPr="008020B2" w14:paraId="7E7D1A06" w14:textId="77777777" w:rsidTr="00426F5A">
        <w:tc>
          <w:tcPr>
            <w:tcW w:w="4050" w:type="dxa"/>
          </w:tcPr>
          <w:p w14:paraId="37DF1CB1" w14:textId="08C98CFB" w:rsidR="000509F6" w:rsidRDefault="00583EC8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583EC8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Pr="00583EC8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583EC8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เอ็มจีซี</w:t>
            </w:r>
            <w:r w:rsidRPr="00583EC8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583EC8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อินเวสเมนต์</w:t>
            </w:r>
            <w:r w:rsidRPr="00583EC8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583EC8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โฮลดิ้งส์</w:t>
            </w:r>
            <w:r w:rsidRPr="00583EC8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583EC8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055C876C" w14:textId="72C3BCFF" w:rsidR="000509F6" w:rsidRPr="008020B2" w:rsidRDefault="00C541F5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3780" w:type="dxa"/>
          </w:tcPr>
          <w:p w14:paraId="49C3FAE6" w14:textId="4DF27F11" w:rsidR="000509F6" w:rsidRPr="00D76EE0" w:rsidRDefault="004268FA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</w:t>
            </w:r>
            <w:r w:rsidR="00CA772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ทางอ้อม</w:t>
            </w:r>
            <w:r w:rsidR="00B26A8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</w:t>
            </w: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100352" w:rsidRPr="00FC0E4C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</w:tr>
      <w:tr w:rsidR="00497F93" w:rsidRPr="008020B2" w14:paraId="5E27B4CB" w14:textId="77777777" w:rsidTr="00EA159B">
        <w:tc>
          <w:tcPr>
            <w:tcW w:w="4050" w:type="dxa"/>
            <w:hideMark/>
          </w:tcPr>
          <w:p w14:paraId="6A871C70" w14:textId="0446053D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นาย สัณหวุฒิ ธรรมชวนวิริยะ</w:t>
            </w:r>
          </w:p>
        </w:tc>
        <w:tc>
          <w:tcPr>
            <w:tcW w:w="1350" w:type="dxa"/>
            <w:hideMark/>
          </w:tcPr>
          <w:p w14:paraId="5C5AD4BF" w14:textId="776CE999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shd w:val="clear" w:color="auto" w:fill="auto"/>
            <w:hideMark/>
          </w:tcPr>
          <w:p w14:paraId="23A077FC" w14:textId="314322F3" w:rsidR="00497F93" w:rsidRPr="00EA159B" w:rsidRDefault="00AA4449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9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ถือหุ้น</w:t>
            </w:r>
            <w:r w:rsidR="00497F93"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บริษัทร้อยละ </w:t>
            </w:r>
            <w:r w:rsidR="00CA7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</w:t>
            </w:r>
            <w:r w:rsidR="00000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497F93"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</w:t>
            </w:r>
            <w:r w:rsidR="00B26A85" w:rsidRPr="00EA159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426F5A" w:rsidRPr="00EA15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</w:t>
            </w:r>
            <w:r w:rsidR="00497F93"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ประธานกรรมการของบริษัท</w:t>
            </w:r>
          </w:p>
        </w:tc>
      </w:tr>
      <w:tr w:rsidR="00497F93" w:rsidRPr="008020B2" w14:paraId="405C3053" w14:textId="77777777" w:rsidTr="00EA159B">
        <w:tc>
          <w:tcPr>
            <w:tcW w:w="4050" w:type="dxa"/>
          </w:tcPr>
          <w:p w14:paraId="344FBD11" w14:textId="3BA53F8B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นาง รัตนา ธรรมชวนวิริยะ</w:t>
            </w:r>
          </w:p>
        </w:tc>
        <w:tc>
          <w:tcPr>
            <w:tcW w:w="1350" w:type="dxa"/>
          </w:tcPr>
          <w:p w14:paraId="72150F89" w14:textId="3A0B22FF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shd w:val="clear" w:color="auto" w:fill="auto"/>
          </w:tcPr>
          <w:p w14:paraId="2D01FD39" w14:textId="5BB5C73B" w:rsidR="00497F93" w:rsidRPr="00EA159B" w:rsidRDefault="00497F93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ถือหุ้นบริษัทร้อยละ </w:t>
            </w:r>
            <w:r w:rsidR="00100352" w:rsidRPr="00EA159B">
              <w:rPr>
                <w:rFonts w:asciiTheme="majorBidi" w:hAnsiTheme="majorBidi" w:cstheme="majorBidi"/>
                <w:sz w:val="30"/>
                <w:szCs w:val="30"/>
              </w:rPr>
              <w:t>4.04</w:t>
            </w:r>
            <w:r w:rsidR="0037789F" w:rsidRPr="00EA15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>และเป็น</w:t>
            </w:r>
            <w:r w:rsidR="00426F5A" w:rsidRPr="00EA159B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497F93" w:rsidRPr="008020B2" w14:paraId="4D5AD816" w14:textId="77777777" w:rsidTr="00EA159B">
        <w:tc>
          <w:tcPr>
            <w:tcW w:w="4050" w:type="dxa"/>
          </w:tcPr>
          <w:p w14:paraId="2BB6B7F8" w14:textId="429D4325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นางสาว เจิดนภางค์ ธรรมชวนวิริยะ</w:t>
            </w:r>
          </w:p>
        </w:tc>
        <w:tc>
          <w:tcPr>
            <w:tcW w:w="1350" w:type="dxa"/>
          </w:tcPr>
          <w:p w14:paraId="1BBC7A71" w14:textId="1269D42C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shd w:val="clear" w:color="auto" w:fill="auto"/>
          </w:tcPr>
          <w:p w14:paraId="28B1F042" w14:textId="5E817812" w:rsidR="00497F93" w:rsidRPr="00EA159B" w:rsidRDefault="00497F93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ถือหุ้นบริษัทร้อยละ </w:t>
            </w:r>
            <w:r w:rsidR="00EA159B" w:rsidRPr="00EA1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00352" w:rsidRPr="00EA15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A159B" w:rsidRPr="00EA159B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</w:t>
            </w:r>
            <w:r w:rsidR="00426F5A" w:rsidRPr="00EA159B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497F93" w:rsidRPr="008020B2" w14:paraId="15AB9452" w14:textId="77777777" w:rsidTr="00EA159B">
        <w:tc>
          <w:tcPr>
            <w:tcW w:w="4050" w:type="dxa"/>
          </w:tcPr>
          <w:p w14:paraId="3120A21A" w14:textId="5063DD91" w:rsidR="00497F93" w:rsidRPr="00D66274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นางสาว ศุกลกานต์ ธรรมชวนวิริยะ</w:t>
            </w:r>
          </w:p>
        </w:tc>
        <w:tc>
          <w:tcPr>
            <w:tcW w:w="1350" w:type="dxa"/>
          </w:tcPr>
          <w:p w14:paraId="4BF79EAE" w14:textId="55F03EDD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shd w:val="clear" w:color="auto" w:fill="auto"/>
          </w:tcPr>
          <w:p w14:paraId="758F4DE1" w14:textId="265EE9F7" w:rsidR="00497F93" w:rsidRPr="00EA159B" w:rsidRDefault="00497F93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ถือหุ้นบริษัทร้อยละ </w:t>
            </w:r>
            <w:r w:rsidR="00100352" w:rsidRPr="00EA159B">
              <w:rPr>
                <w:rFonts w:asciiTheme="majorBidi" w:hAnsiTheme="majorBidi" w:cstheme="majorBidi"/>
                <w:sz w:val="30"/>
                <w:szCs w:val="30"/>
              </w:rPr>
              <w:t>3.32</w:t>
            </w: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</w:t>
            </w:r>
            <w:r w:rsidR="00426F5A" w:rsidRPr="00EA159B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D66274" w:rsidRPr="008020B2" w14:paraId="06AA0658" w14:textId="77777777" w:rsidTr="00426F5A">
        <w:tc>
          <w:tcPr>
            <w:tcW w:w="4050" w:type="dxa"/>
          </w:tcPr>
          <w:p w14:paraId="46E1E34B" w14:textId="543E92E8" w:rsidR="00D66274" w:rsidRPr="00D66274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 สบาย แมกซี่ อินชัวรันส์ โบรกเกอร์ จำกัด</w:t>
            </w:r>
          </w:p>
        </w:tc>
        <w:tc>
          <w:tcPr>
            <w:tcW w:w="1350" w:type="dxa"/>
          </w:tcPr>
          <w:p w14:paraId="62D9962D" w14:textId="7F96A26C" w:rsidR="00D66274" w:rsidRPr="008020B2" w:rsidRDefault="00D66274" w:rsidP="00D6627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3780" w:type="dxa"/>
          </w:tcPr>
          <w:p w14:paraId="506325B2" w14:textId="6CC397A8" w:rsidR="00D66274" w:rsidRPr="008020B2" w:rsidRDefault="00AF08F6" w:rsidP="00D66274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="00D662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 xml:space="preserve">ถือหุ้นร้อยละ </w:t>
            </w:r>
            <w:r w:rsidR="00D66274" w:rsidRPr="00C6458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</w:t>
            </w:r>
          </w:p>
        </w:tc>
      </w:tr>
      <w:tr w:rsidR="00D66274" w:rsidRPr="008020B2" w14:paraId="339BABB3" w14:textId="77777777" w:rsidTr="00426F5A">
        <w:tc>
          <w:tcPr>
            <w:tcW w:w="4050" w:type="dxa"/>
          </w:tcPr>
          <w:p w14:paraId="7265D0B3" w14:textId="25B5A33E" w:rsidR="00D66274" w:rsidRPr="00D66274" w:rsidRDefault="00D66274" w:rsidP="00D66274">
            <w:pPr>
              <w:spacing w:line="240" w:lineRule="auto"/>
              <w:ind w:left="228" w:hanging="22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D662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2000</w:t>
            </w:r>
            <w:r w:rsidRPr="00D66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พับลิชชิ่ง แอน</w:t>
            </w:r>
            <w:r w:rsidRPr="00D6627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ด์</w:t>
            </w: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มีเดีย จำกัด</w:t>
            </w:r>
          </w:p>
        </w:tc>
        <w:tc>
          <w:tcPr>
            <w:tcW w:w="1350" w:type="dxa"/>
          </w:tcPr>
          <w:p w14:paraId="470444BC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9CDB4BF" w14:textId="558E26C3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039B06B0" w14:textId="77777777" w:rsidTr="00426F5A">
        <w:tc>
          <w:tcPr>
            <w:tcW w:w="4050" w:type="dxa"/>
          </w:tcPr>
          <w:p w14:paraId="409A5C77" w14:textId="77777777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มิลเลนเนียม ออโต้ จำกัด</w:t>
            </w:r>
          </w:p>
        </w:tc>
        <w:tc>
          <w:tcPr>
            <w:tcW w:w="1350" w:type="dxa"/>
          </w:tcPr>
          <w:p w14:paraId="7CDA0A35" w14:textId="77777777" w:rsidR="00D66274" w:rsidRPr="00D66274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D66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3C6904F" w14:textId="694D155C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7DB509F2" w14:textId="77777777" w:rsidTr="00426F5A">
        <w:tc>
          <w:tcPr>
            <w:tcW w:w="4050" w:type="dxa"/>
          </w:tcPr>
          <w:p w14:paraId="0F14A522" w14:textId="77777777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พัฒนาการ ฮอนด้า ออโตโมบิล จำกัด</w:t>
            </w:r>
          </w:p>
        </w:tc>
        <w:tc>
          <w:tcPr>
            <w:tcW w:w="1350" w:type="dxa"/>
          </w:tcPr>
          <w:p w14:paraId="260FD255" w14:textId="77777777" w:rsidR="00D66274" w:rsidRPr="00D66274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D66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804DD92" w14:textId="4D395F89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587D872B" w14:textId="77777777" w:rsidTr="00426F5A">
        <w:tc>
          <w:tcPr>
            <w:tcW w:w="4050" w:type="dxa"/>
          </w:tcPr>
          <w:p w14:paraId="0123845E" w14:textId="77777777" w:rsidR="00D66274" w:rsidRPr="00D66274" w:rsidRDefault="00D66274" w:rsidP="00D66274">
            <w:pPr>
              <w:spacing w:line="240" w:lineRule="auto"/>
              <w:ind w:left="228" w:hanging="22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เฉวงเพนนินซูล่า จำกัด</w:t>
            </w:r>
          </w:p>
        </w:tc>
        <w:tc>
          <w:tcPr>
            <w:tcW w:w="1350" w:type="dxa"/>
          </w:tcPr>
          <w:p w14:paraId="4A99C198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7A4CDF3" w14:textId="77777777" w:rsidR="00D66274" w:rsidRPr="00081B51" w:rsidRDefault="00D66274" w:rsidP="00D66274">
            <w:pPr>
              <w:rPr>
                <w:rFonts w:asciiTheme="majorBidi" w:hAnsiTheme="majorBidi" w:cstheme="majorBidi"/>
                <w:lang w:val="en-US" w:bidi="th-TH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54750C83" w14:textId="77777777" w:rsidTr="00426F5A">
        <w:tc>
          <w:tcPr>
            <w:tcW w:w="4050" w:type="dxa"/>
          </w:tcPr>
          <w:p w14:paraId="62B756AF" w14:textId="77777777" w:rsidR="00D66274" w:rsidRPr="00D66274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ฟูซิโอ จำกัด</w:t>
            </w:r>
          </w:p>
        </w:tc>
        <w:tc>
          <w:tcPr>
            <w:tcW w:w="1350" w:type="dxa"/>
          </w:tcPr>
          <w:p w14:paraId="2E855E27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D79CB32" w14:textId="77777777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08D7B5DC" w14:textId="77777777" w:rsidTr="00426F5A">
        <w:tc>
          <w:tcPr>
            <w:tcW w:w="4050" w:type="dxa"/>
          </w:tcPr>
          <w:p w14:paraId="296DE524" w14:textId="77777777" w:rsidR="00D66274" w:rsidRPr="00D66274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วี.อาร์. แฟมิลี่ จำกัด</w:t>
            </w:r>
          </w:p>
        </w:tc>
        <w:tc>
          <w:tcPr>
            <w:tcW w:w="1350" w:type="dxa"/>
          </w:tcPr>
          <w:p w14:paraId="77FC70F7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A869A3C" w14:textId="77777777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59021C79" w14:textId="77777777" w:rsidTr="00426F5A">
        <w:tc>
          <w:tcPr>
            <w:tcW w:w="4050" w:type="dxa"/>
          </w:tcPr>
          <w:p w14:paraId="2E46A703" w14:textId="00D5CA5E" w:rsidR="00D66274" w:rsidRPr="00D66274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D662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วีทู</w:t>
            </w:r>
            <w:r w:rsidRPr="00D662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ดีไซน์</w:t>
            </w:r>
            <w:r w:rsidRPr="00D662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สตูดิโอ</w:t>
            </w:r>
            <w:r w:rsidRPr="00D662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6781F142" w14:textId="12083CCC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F1162A4" w14:textId="61110871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4B7322C5" w14:textId="77777777" w:rsidTr="00426F5A">
        <w:tc>
          <w:tcPr>
            <w:tcW w:w="4050" w:type="dxa"/>
          </w:tcPr>
          <w:p w14:paraId="7597B123" w14:textId="0EC95D13" w:rsidR="00D66274" w:rsidRPr="00D66274" w:rsidRDefault="00D66274" w:rsidP="00426F5A">
            <w:pPr>
              <w:spacing w:line="240" w:lineRule="auto"/>
              <w:ind w:left="228" w:right="-104" w:hanging="228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บริษัท เกย์ดอน มอเตอร์ เซลส์ แอนด์ เซอร์วิสเซส จำกัด</w:t>
            </w:r>
          </w:p>
        </w:tc>
        <w:tc>
          <w:tcPr>
            <w:tcW w:w="1350" w:type="dxa"/>
          </w:tcPr>
          <w:p w14:paraId="57738001" w14:textId="18C877F9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5027C9C" w14:textId="6EFC702F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ผู้ถือหุ้น</w:t>
            </w: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66274" w:rsidRPr="008020B2" w14:paraId="42E38457" w14:textId="77777777" w:rsidTr="00426F5A">
        <w:tc>
          <w:tcPr>
            <w:tcW w:w="4050" w:type="dxa"/>
          </w:tcPr>
          <w:p w14:paraId="10E4C79A" w14:textId="6F6AD883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เบลฟอร์ต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ออโตโมบิล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(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ประเทศไทย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)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33CA0DDA" w14:textId="0A73B62D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98232CB" w14:textId="142084E3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ผู้ถือหุ้น</w:t>
            </w: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66274" w:rsidRPr="008020B2" w14:paraId="20D8B7B0" w14:textId="77777777" w:rsidTr="00426F5A">
        <w:tc>
          <w:tcPr>
            <w:tcW w:w="4050" w:type="dxa"/>
          </w:tcPr>
          <w:p w14:paraId="69249F58" w14:textId="10C09604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ไลอ้อน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ออโตโมบิล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3D01D427" w14:textId="627BF065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A34A633" w14:textId="47C2396B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ผู้ถือหุ้น</w:t>
            </w: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66274" w:rsidRPr="008020B2" w14:paraId="2D890041" w14:textId="77777777" w:rsidTr="00426F5A">
        <w:tc>
          <w:tcPr>
            <w:tcW w:w="4050" w:type="dxa"/>
          </w:tcPr>
          <w:p w14:paraId="4557C5BD" w14:textId="21D04568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โมเดน่า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มอเตอร์เวอร์ค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5349C1B2" w14:textId="32231164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F98A1EE" w14:textId="065EFF93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ผู้ถือหุ้น</w:t>
            </w: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66274" w:rsidRPr="006666FA" w14:paraId="7A331057" w14:textId="77777777" w:rsidTr="00426F5A">
        <w:tc>
          <w:tcPr>
            <w:tcW w:w="4050" w:type="dxa"/>
          </w:tcPr>
          <w:p w14:paraId="210455FE" w14:textId="77777777" w:rsidR="00D66274" w:rsidRPr="002E1CD3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C4138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</w:tcPr>
          <w:p w14:paraId="3E63A6FF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00A678C" w14:textId="782C02C4" w:rsidR="00D66274" w:rsidRPr="008020B2" w:rsidRDefault="00D66274" w:rsidP="00D66274">
            <w:pPr>
              <w:tabs>
                <w:tab w:val="left" w:pos="4842"/>
              </w:tabs>
              <w:spacing w:line="240" w:lineRule="auto"/>
              <w:ind w:left="93" w:right="9" w:hanging="9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Pr="008020B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26F5A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8020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6F5A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498AA405" w14:textId="4ADCA599" w:rsidR="00637786" w:rsidRDefault="00637786">
      <w:pPr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0"/>
        <w:gridCol w:w="1034"/>
        <w:gridCol w:w="240"/>
        <w:gridCol w:w="1056"/>
        <w:gridCol w:w="271"/>
        <w:gridCol w:w="1026"/>
        <w:gridCol w:w="240"/>
        <w:gridCol w:w="1037"/>
      </w:tblGrid>
      <w:tr w:rsidR="00DE12BF" w:rsidRPr="00BA36B2" w14:paraId="0DE811E7" w14:textId="77777777" w:rsidTr="00BA36B2">
        <w:trPr>
          <w:tblHeader/>
        </w:trPr>
        <w:tc>
          <w:tcPr>
            <w:tcW w:w="2339" w:type="pct"/>
          </w:tcPr>
          <w:p w14:paraId="052421BA" w14:textId="19BCDDED" w:rsidR="00DE12BF" w:rsidRPr="00BA36B2" w:rsidRDefault="00DE12BF" w:rsidP="00BA36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br w:type="page"/>
            </w: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br w:type="page"/>
            </w:r>
            <w:r w:rsidR="008020B2"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4" w:type="pct"/>
            <w:gridSpan w:val="3"/>
          </w:tcPr>
          <w:p w14:paraId="562E8C60" w14:textId="77777777" w:rsidR="00DE12BF" w:rsidRPr="00BA36B2" w:rsidRDefault="00DE12BF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2CC145E" w14:textId="77777777" w:rsidR="00DE12BF" w:rsidRPr="00BA36B2" w:rsidRDefault="00DE12BF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7A363DA6" w14:textId="77777777" w:rsidR="00DE12BF" w:rsidRPr="00BA36B2" w:rsidRDefault="00DE12BF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D2A1E" w:rsidRPr="00BA36B2" w14:paraId="4B12C71A" w14:textId="77777777" w:rsidTr="00F36B37">
        <w:trPr>
          <w:trHeight w:val="308"/>
          <w:tblHeader/>
        </w:trPr>
        <w:tc>
          <w:tcPr>
            <w:tcW w:w="2339" w:type="pct"/>
          </w:tcPr>
          <w:p w14:paraId="1B03837E" w14:textId="31ED0754" w:rsidR="00BD2A1E" w:rsidRPr="00BA36B2" w:rsidRDefault="00BD2A1E" w:rsidP="00BD2A1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561" w:type="pct"/>
          </w:tcPr>
          <w:p w14:paraId="70D83191" w14:textId="5A7F86C6" w:rsidR="00BD2A1E" w:rsidRPr="00BA36B2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0" w:type="pct"/>
          </w:tcPr>
          <w:p w14:paraId="30F27BBE" w14:textId="77777777" w:rsidR="00BD2A1E" w:rsidRPr="00BA36B2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81E96F" w14:textId="77631E7E" w:rsidR="00BD2A1E" w:rsidRPr="00BA36B2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4FE5371E" w14:textId="77777777" w:rsidR="00BD2A1E" w:rsidRPr="00BA36B2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780540A" w14:textId="0B40ADA5" w:rsidR="00BD2A1E" w:rsidRPr="00BA36B2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0" w:type="pct"/>
          </w:tcPr>
          <w:p w14:paraId="0124CAD2" w14:textId="77777777" w:rsidR="00BD2A1E" w:rsidRPr="00BA36B2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B857CD4" w14:textId="2DDA4EC1" w:rsidR="00BD2A1E" w:rsidRPr="00BA36B2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BD2A1E" w:rsidRPr="00BA36B2" w14:paraId="2B44797C" w14:textId="77777777" w:rsidTr="00BA36B2">
        <w:trPr>
          <w:trHeight w:val="344"/>
          <w:tblHeader/>
        </w:trPr>
        <w:tc>
          <w:tcPr>
            <w:tcW w:w="2339" w:type="pct"/>
          </w:tcPr>
          <w:p w14:paraId="2A6D2004" w14:textId="77777777" w:rsidR="00BD2A1E" w:rsidRPr="00BA36B2" w:rsidRDefault="00BD2A1E" w:rsidP="00BD2A1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1" w:type="pct"/>
            <w:gridSpan w:val="7"/>
          </w:tcPr>
          <w:p w14:paraId="3771FEB0" w14:textId="77777777" w:rsidR="00BD2A1E" w:rsidRPr="00BA36B2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A1E" w:rsidRPr="00BA36B2" w14:paraId="53318910" w14:textId="77777777" w:rsidTr="00F36B37">
        <w:tc>
          <w:tcPr>
            <w:tcW w:w="2339" w:type="pct"/>
          </w:tcPr>
          <w:p w14:paraId="7CF551D3" w14:textId="77777777" w:rsidR="00BD2A1E" w:rsidRPr="00BA36B2" w:rsidRDefault="00BD2A1E" w:rsidP="00BD2A1E">
            <w:pPr>
              <w:tabs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1" w:type="pct"/>
          </w:tcPr>
          <w:p w14:paraId="6A510C4D" w14:textId="6F2DA61C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4251E188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45E609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696D9FC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43575E9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F92B8F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F08E477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7394" w:rsidRPr="00EC6C31" w14:paraId="76DE51C1" w14:textId="77777777" w:rsidTr="00F36B37">
        <w:tc>
          <w:tcPr>
            <w:tcW w:w="2339" w:type="pct"/>
          </w:tcPr>
          <w:p w14:paraId="36AC99B5" w14:textId="3D955FF9" w:rsidR="00937394" w:rsidRPr="00EC6C31" w:rsidRDefault="00F43587" w:rsidP="007D6D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6C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61" w:type="pct"/>
          </w:tcPr>
          <w:p w14:paraId="16917352" w14:textId="78ECBDD9" w:rsidR="00937394" w:rsidRPr="00EC6C31" w:rsidRDefault="00F4744E" w:rsidP="006721F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6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6501DDF7" w14:textId="77777777" w:rsidR="00937394" w:rsidRPr="00EC6C31" w:rsidRDefault="00937394" w:rsidP="009373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3AD2A05" w14:textId="4D9EC527" w:rsidR="00937394" w:rsidRPr="00EC6C31" w:rsidRDefault="00937394" w:rsidP="006721F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6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531BAC2" w14:textId="77777777" w:rsidR="00937394" w:rsidRPr="00EC6C31" w:rsidRDefault="00937394" w:rsidP="009373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FD6A67B" w14:textId="3B395E9E" w:rsidR="00937394" w:rsidRPr="00EC6C31" w:rsidRDefault="00937394" w:rsidP="009373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6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1,600</w:t>
            </w:r>
          </w:p>
        </w:tc>
        <w:tc>
          <w:tcPr>
            <w:tcW w:w="130" w:type="pct"/>
          </w:tcPr>
          <w:p w14:paraId="38BD75DB" w14:textId="77777777" w:rsidR="00937394" w:rsidRPr="00EC6C31" w:rsidRDefault="00937394" w:rsidP="009373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75F1CBD" w14:textId="7D4C259D" w:rsidR="00937394" w:rsidRPr="00EC6C31" w:rsidRDefault="00937394" w:rsidP="006721F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6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D2A1E" w:rsidRPr="00BA36B2" w14:paraId="6AA15AF5" w14:textId="77777777" w:rsidTr="00F36B37">
        <w:tc>
          <w:tcPr>
            <w:tcW w:w="2339" w:type="pct"/>
            <w:shd w:val="clear" w:color="auto" w:fill="auto"/>
          </w:tcPr>
          <w:p w14:paraId="22835B50" w14:textId="557CC851" w:rsidR="00BD2A1E" w:rsidRPr="00BA36B2" w:rsidRDefault="00BD2A1E" w:rsidP="00BD2A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  <w:shd w:val="clear" w:color="auto" w:fill="auto"/>
          </w:tcPr>
          <w:p w14:paraId="2452C430" w14:textId="2D3C2BF0" w:rsidR="00BD2A1E" w:rsidRPr="00BA36B2" w:rsidRDefault="00F4744E" w:rsidP="00BD2A1E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63D1ACA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1397772" w14:textId="547D0A08" w:rsidR="00BD2A1E" w:rsidRPr="00BA36B2" w:rsidRDefault="00BD2A1E" w:rsidP="006721F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4A835DE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4275D3D" w14:textId="7FD0BC12" w:rsidR="00BD2A1E" w:rsidRPr="001F30A0" w:rsidRDefault="00937394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226,743</w:t>
            </w:r>
          </w:p>
        </w:tc>
        <w:tc>
          <w:tcPr>
            <w:tcW w:w="130" w:type="pct"/>
            <w:shd w:val="clear" w:color="auto" w:fill="auto"/>
          </w:tcPr>
          <w:p w14:paraId="0530D3F7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  <w:shd w:val="clear" w:color="auto" w:fill="auto"/>
          </w:tcPr>
          <w:p w14:paraId="3D40664D" w14:textId="6C192F45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958</w:t>
            </w:r>
          </w:p>
        </w:tc>
      </w:tr>
      <w:tr w:rsidR="00BD2A1E" w:rsidRPr="00BA36B2" w14:paraId="0D3160BE" w14:textId="77777777" w:rsidTr="00F36B37">
        <w:tc>
          <w:tcPr>
            <w:tcW w:w="2339" w:type="pct"/>
            <w:shd w:val="clear" w:color="auto" w:fill="auto"/>
          </w:tcPr>
          <w:p w14:paraId="31236528" w14:textId="77777777" w:rsidR="00BD2A1E" w:rsidRPr="00BA36B2" w:rsidRDefault="00BD2A1E" w:rsidP="00BD2A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เงินปันผลรับ </w:t>
            </w:r>
          </w:p>
        </w:tc>
        <w:tc>
          <w:tcPr>
            <w:tcW w:w="561" w:type="pct"/>
            <w:shd w:val="clear" w:color="auto" w:fill="auto"/>
          </w:tcPr>
          <w:p w14:paraId="35EC8BC5" w14:textId="786E64A2" w:rsidR="00BD2A1E" w:rsidRPr="00BA36B2" w:rsidRDefault="00F4744E" w:rsidP="00BD2A1E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EBACF0B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FA5C7F6" w14:textId="0BBEA4FA" w:rsidR="00BD2A1E" w:rsidRPr="00631AE7" w:rsidRDefault="00BD2A1E" w:rsidP="006721F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5F528F2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69309A10" w14:textId="1381C450" w:rsidR="00BD2A1E" w:rsidRPr="00BA36B2" w:rsidRDefault="00533058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144,827</w:t>
            </w:r>
          </w:p>
        </w:tc>
        <w:tc>
          <w:tcPr>
            <w:tcW w:w="130" w:type="pct"/>
            <w:shd w:val="clear" w:color="auto" w:fill="auto"/>
          </w:tcPr>
          <w:p w14:paraId="089342F7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  <w:shd w:val="clear" w:color="auto" w:fill="auto"/>
          </w:tcPr>
          <w:p w14:paraId="147CA778" w14:textId="6D711ECD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D2A1E" w:rsidRPr="00BA36B2" w14:paraId="105FE92D" w14:textId="77777777" w:rsidTr="00F36B37">
        <w:tc>
          <w:tcPr>
            <w:tcW w:w="2339" w:type="pct"/>
            <w:shd w:val="clear" w:color="auto" w:fill="auto"/>
          </w:tcPr>
          <w:p w14:paraId="6A64D7BE" w14:textId="6F7E693A" w:rsidR="00BD2A1E" w:rsidRPr="00BA36B2" w:rsidRDefault="00BD2A1E" w:rsidP="00BD2A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61" w:type="pct"/>
            <w:shd w:val="clear" w:color="auto" w:fill="auto"/>
          </w:tcPr>
          <w:p w14:paraId="39B57C19" w14:textId="3E17A1DF" w:rsidR="00BD2A1E" w:rsidRPr="00BA36B2" w:rsidRDefault="00F4744E" w:rsidP="00BD2A1E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266B064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8898F9F" w14:textId="49B011DC" w:rsidR="00BD2A1E" w:rsidRPr="00631AE7" w:rsidRDefault="00BD2A1E" w:rsidP="006721F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0578F73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A26DA3D" w14:textId="6356CAAA" w:rsidR="00BD2A1E" w:rsidRPr="00BA36B2" w:rsidRDefault="00937394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30,303</w:t>
            </w:r>
          </w:p>
        </w:tc>
        <w:tc>
          <w:tcPr>
            <w:tcW w:w="130" w:type="pct"/>
            <w:shd w:val="clear" w:color="auto" w:fill="auto"/>
          </w:tcPr>
          <w:p w14:paraId="0F8F1720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  <w:shd w:val="clear" w:color="auto" w:fill="auto"/>
          </w:tcPr>
          <w:p w14:paraId="7F76EC9B" w14:textId="4697AF54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</w:tr>
      <w:tr w:rsidR="00BD2A1E" w:rsidRPr="00BA36B2" w14:paraId="6EB0F3C1" w14:textId="77777777" w:rsidTr="0037789F">
        <w:tc>
          <w:tcPr>
            <w:tcW w:w="2339" w:type="pct"/>
            <w:shd w:val="clear" w:color="auto" w:fill="auto"/>
          </w:tcPr>
          <w:p w14:paraId="50F14409" w14:textId="2887687D" w:rsidR="00BD2A1E" w:rsidRPr="0037789F" w:rsidRDefault="00BD2A1E" w:rsidP="00BD2A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61" w:type="pct"/>
            <w:shd w:val="clear" w:color="auto" w:fill="auto"/>
          </w:tcPr>
          <w:p w14:paraId="52CBF139" w14:textId="2BA9CE24" w:rsidR="00BD2A1E" w:rsidRPr="0037789F" w:rsidRDefault="00F4744E" w:rsidP="00BD2A1E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4F1FD62" w14:textId="77777777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92851A" w14:textId="389DCE2E" w:rsidR="00BD2A1E" w:rsidRPr="0037789F" w:rsidRDefault="00BD2A1E" w:rsidP="006721F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A08EA85" w14:textId="77777777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319D360" w14:textId="46D838BD" w:rsidR="00BD2A1E" w:rsidRPr="0037789F" w:rsidRDefault="00533058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8,415</w:t>
            </w:r>
          </w:p>
        </w:tc>
        <w:tc>
          <w:tcPr>
            <w:tcW w:w="130" w:type="pct"/>
            <w:shd w:val="clear" w:color="auto" w:fill="auto"/>
          </w:tcPr>
          <w:p w14:paraId="20CED94D" w14:textId="77777777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  <w:shd w:val="clear" w:color="auto" w:fill="auto"/>
          </w:tcPr>
          <w:p w14:paraId="3A732721" w14:textId="31A5C9DD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</w:tr>
      <w:tr w:rsidR="00BD2A1E" w:rsidRPr="00BA36B2" w14:paraId="7602B6CE" w14:textId="77777777" w:rsidTr="0037789F">
        <w:tc>
          <w:tcPr>
            <w:tcW w:w="2339" w:type="pct"/>
            <w:shd w:val="clear" w:color="auto" w:fill="auto"/>
          </w:tcPr>
          <w:p w14:paraId="7A6DCB0D" w14:textId="1F553822" w:rsidR="00BD2A1E" w:rsidRPr="0037789F" w:rsidRDefault="00BD2A1E" w:rsidP="00BD2A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ค่าบริการสำนักงาน</w:t>
            </w:r>
          </w:p>
        </w:tc>
        <w:tc>
          <w:tcPr>
            <w:tcW w:w="561" w:type="pct"/>
            <w:shd w:val="clear" w:color="auto" w:fill="auto"/>
          </w:tcPr>
          <w:p w14:paraId="6113990C" w14:textId="2C5604A9" w:rsidR="00BD2A1E" w:rsidRPr="0037789F" w:rsidRDefault="00F4744E" w:rsidP="006721F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7E34DC8" w14:textId="77777777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62BC520" w14:textId="5F50B5B1" w:rsidR="00BD2A1E" w:rsidRPr="00631AE7" w:rsidRDefault="00BD2A1E" w:rsidP="006721F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83643CE" w14:textId="77777777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4D3EDF6" w14:textId="623B0AA9" w:rsidR="00BD2A1E" w:rsidRPr="0037789F" w:rsidRDefault="00533058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8,920</w:t>
            </w:r>
          </w:p>
        </w:tc>
        <w:tc>
          <w:tcPr>
            <w:tcW w:w="130" w:type="pct"/>
            <w:shd w:val="clear" w:color="auto" w:fill="auto"/>
          </w:tcPr>
          <w:p w14:paraId="715CABB7" w14:textId="77777777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B3471E9" w14:textId="253E6523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</w:tr>
      <w:tr w:rsidR="00BD2A1E" w:rsidRPr="00BA36B2" w14:paraId="3403C28D" w14:textId="77777777" w:rsidTr="0037789F">
        <w:tc>
          <w:tcPr>
            <w:tcW w:w="2339" w:type="pct"/>
            <w:shd w:val="clear" w:color="auto" w:fill="auto"/>
          </w:tcPr>
          <w:p w14:paraId="0FD2E82C" w14:textId="77777777" w:rsidR="00BD2A1E" w:rsidRPr="00851572" w:rsidRDefault="00BD2A1E" w:rsidP="00BD2A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1" w:type="pct"/>
            <w:shd w:val="clear" w:color="auto" w:fill="auto"/>
          </w:tcPr>
          <w:p w14:paraId="292196E9" w14:textId="7AFD891A" w:rsidR="00BD2A1E" w:rsidRPr="0037789F" w:rsidRDefault="00F4744E" w:rsidP="00BD2A1E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8A72198" w14:textId="77777777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EC0797F" w14:textId="36B6F5B0" w:rsidR="00BD2A1E" w:rsidRPr="00631AE7" w:rsidRDefault="00BD2A1E" w:rsidP="006721F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01B63C" w14:textId="77777777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1B8DF02" w14:textId="742D8682" w:rsidR="00BD2A1E" w:rsidRPr="0037789F" w:rsidRDefault="00533058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2,405</w:t>
            </w:r>
          </w:p>
        </w:tc>
        <w:tc>
          <w:tcPr>
            <w:tcW w:w="130" w:type="pct"/>
            <w:shd w:val="clear" w:color="auto" w:fill="auto"/>
          </w:tcPr>
          <w:p w14:paraId="4C5026F1" w14:textId="77777777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9F2D5E0" w14:textId="4432FF0D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</w:tr>
      <w:tr w:rsidR="00BD2A1E" w:rsidRPr="00BA36B2" w14:paraId="52807C7E" w14:textId="77777777" w:rsidTr="0037789F">
        <w:tc>
          <w:tcPr>
            <w:tcW w:w="2339" w:type="pct"/>
            <w:shd w:val="clear" w:color="auto" w:fill="auto"/>
          </w:tcPr>
          <w:p w14:paraId="5D999DE4" w14:textId="3A02F730" w:rsidR="00BD2A1E" w:rsidRPr="0037789F" w:rsidRDefault="00BD2A1E" w:rsidP="00BD2A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61" w:type="pct"/>
            <w:shd w:val="clear" w:color="auto" w:fill="auto"/>
          </w:tcPr>
          <w:p w14:paraId="694B0A12" w14:textId="6B81B61C" w:rsidR="00BD2A1E" w:rsidRPr="0037789F" w:rsidRDefault="00F4744E" w:rsidP="00BD2A1E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ECE30FF" w14:textId="77777777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73AAC62" w14:textId="703F3E2D" w:rsidR="00BD2A1E" w:rsidRPr="00631AE7" w:rsidRDefault="00BD2A1E" w:rsidP="006721F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F40E49" w14:textId="77777777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DD4C277" w14:textId="68010E40" w:rsidR="00BD2A1E" w:rsidRPr="0037789F" w:rsidRDefault="00533058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2,480</w:t>
            </w:r>
          </w:p>
        </w:tc>
        <w:tc>
          <w:tcPr>
            <w:tcW w:w="130" w:type="pct"/>
            <w:shd w:val="clear" w:color="auto" w:fill="auto"/>
          </w:tcPr>
          <w:p w14:paraId="06350EB3" w14:textId="77777777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C8196BC" w14:textId="13FB25CA" w:rsidR="00BD2A1E" w:rsidRPr="0037789F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</w:t>
            </w:r>
          </w:p>
        </w:tc>
      </w:tr>
      <w:tr w:rsidR="001E3680" w:rsidRPr="00BA36B2" w14:paraId="258B6310" w14:textId="77777777" w:rsidTr="00F36B37">
        <w:trPr>
          <w:trHeight w:val="68"/>
        </w:trPr>
        <w:tc>
          <w:tcPr>
            <w:tcW w:w="2339" w:type="pct"/>
          </w:tcPr>
          <w:p w14:paraId="2BBBA4FA" w14:textId="77777777" w:rsidR="001E3680" w:rsidRPr="00905C41" w:rsidRDefault="001E3680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58B4DCF1" w14:textId="77777777" w:rsidR="001E3680" w:rsidRPr="00BA36B2" w:rsidRDefault="001E3680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D8CE663" w14:textId="77777777" w:rsidR="001E3680" w:rsidRPr="00BA36B2" w:rsidRDefault="001E3680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6F3FD5" w14:textId="77777777" w:rsidR="001E3680" w:rsidRPr="00BA36B2" w:rsidRDefault="001E3680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F07603" w14:textId="77777777" w:rsidR="001E3680" w:rsidRPr="00BA36B2" w:rsidRDefault="001E3680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6AEC54A9" w14:textId="77777777" w:rsidR="001E3680" w:rsidRPr="00BA36B2" w:rsidRDefault="001E3680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778D61A" w14:textId="77777777" w:rsidR="001E3680" w:rsidRPr="00BA36B2" w:rsidRDefault="001E3680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1BA5CEA" w14:textId="77777777" w:rsidR="001E3680" w:rsidRPr="00BA36B2" w:rsidRDefault="001E3680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2A1E" w:rsidRPr="00BA36B2" w14:paraId="1F171E45" w14:textId="77777777" w:rsidTr="00F36B37">
        <w:trPr>
          <w:trHeight w:val="68"/>
        </w:trPr>
        <w:tc>
          <w:tcPr>
            <w:tcW w:w="2339" w:type="pct"/>
          </w:tcPr>
          <w:p w14:paraId="5B862266" w14:textId="29D11190" w:rsidR="00BD2A1E" w:rsidRPr="00BA36B2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1" w:type="pct"/>
          </w:tcPr>
          <w:p w14:paraId="43E29578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8D0471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AF059D0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B25696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1B059B0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56D7A53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3FA9446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2A1E" w:rsidRPr="00BA36B2" w14:paraId="19ECFA47" w14:textId="77777777" w:rsidTr="00F36B37">
        <w:trPr>
          <w:trHeight w:val="68"/>
        </w:trPr>
        <w:tc>
          <w:tcPr>
            <w:tcW w:w="2339" w:type="pct"/>
          </w:tcPr>
          <w:p w14:paraId="54F0F290" w14:textId="549B79F5" w:rsidR="00BD2A1E" w:rsidRPr="00BA36B2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C4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905C4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61" w:type="pct"/>
          </w:tcPr>
          <w:p w14:paraId="3A9672AD" w14:textId="57F164F5" w:rsidR="00BD2A1E" w:rsidRPr="00BA36B2" w:rsidRDefault="00533058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167,683</w:t>
            </w:r>
          </w:p>
        </w:tc>
        <w:tc>
          <w:tcPr>
            <w:tcW w:w="130" w:type="pct"/>
          </w:tcPr>
          <w:p w14:paraId="38BA340F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6BFBCA" w14:textId="118F53B1" w:rsidR="00BD2A1E" w:rsidRPr="00631AE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147" w:type="pct"/>
          </w:tcPr>
          <w:p w14:paraId="7BA75423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D53C829" w14:textId="0B8C94E1" w:rsidR="00BD2A1E" w:rsidRPr="00BA36B2" w:rsidRDefault="00533058" w:rsidP="006721F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232BA10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F18EA9B" w14:textId="34D91E5C" w:rsidR="00BD2A1E" w:rsidRPr="00BA36B2" w:rsidRDefault="00BD2A1E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3058" w:rsidRPr="00BA36B2" w14:paraId="57EE7D8B" w14:textId="77777777" w:rsidTr="00F36B37">
        <w:trPr>
          <w:trHeight w:val="68"/>
        </w:trPr>
        <w:tc>
          <w:tcPr>
            <w:tcW w:w="2339" w:type="pct"/>
          </w:tcPr>
          <w:p w14:paraId="60771274" w14:textId="7E366A09" w:rsidR="00533058" w:rsidRPr="00905C41" w:rsidRDefault="00533058" w:rsidP="00533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61" w:type="pct"/>
          </w:tcPr>
          <w:p w14:paraId="530BE78C" w14:textId="088EE045" w:rsidR="00533058" w:rsidRPr="00BA36B2" w:rsidRDefault="00533058" w:rsidP="0053305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7,129</w:t>
            </w:r>
          </w:p>
        </w:tc>
        <w:tc>
          <w:tcPr>
            <w:tcW w:w="130" w:type="pct"/>
          </w:tcPr>
          <w:p w14:paraId="0ABEC5EC" w14:textId="77777777" w:rsidR="00533058" w:rsidRPr="00BA36B2" w:rsidRDefault="00533058" w:rsidP="0053305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3BB9CF7" w14:textId="6C3E7A6D" w:rsidR="00533058" w:rsidRDefault="00533058" w:rsidP="0053305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147" w:type="pct"/>
          </w:tcPr>
          <w:p w14:paraId="5F818C57" w14:textId="77777777" w:rsidR="00533058" w:rsidRPr="00BA36B2" w:rsidRDefault="00533058" w:rsidP="0053305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7F1D2EE" w14:textId="33EB8CC0" w:rsidR="00533058" w:rsidRPr="00BA36B2" w:rsidRDefault="00533058" w:rsidP="0053305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335A876" w14:textId="77777777" w:rsidR="00533058" w:rsidRPr="00BA36B2" w:rsidRDefault="00533058" w:rsidP="0053305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C8C92F5" w14:textId="6E8383FA" w:rsidR="00533058" w:rsidRDefault="00533058" w:rsidP="0053305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2A1E" w:rsidRPr="00BA36B2" w14:paraId="2E82DB84" w14:textId="77777777" w:rsidTr="00F36B37">
        <w:trPr>
          <w:trHeight w:val="68"/>
        </w:trPr>
        <w:tc>
          <w:tcPr>
            <w:tcW w:w="2339" w:type="pct"/>
          </w:tcPr>
          <w:p w14:paraId="75681B13" w14:textId="755ED0AA" w:rsidR="00BD2A1E" w:rsidRPr="00BA36B2" w:rsidRDefault="00BD2A1E" w:rsidP="00BD2A1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61" w:type="pct"/>
          </w:tcPr>
          <w:p w14:paraId="35E3AC00" w14:textId="577424C7" w:rsidR="00BD2A1E" w:rsidRPr="00BA36B2" w:rsidRDefault="00533058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  <w:tc>
          <w:tcPr>
            <w:tcW w:w="130" w:type="pct"/>
          </w:tcPr>
          <w:p w14:paraId="7A4A5ED4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224DB43" w14:textId="67D19AFF" w:rsidR="00BD2A1E" w:rsidRPr="00631AE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147" w:type="pct"/>
          </w:tcPr>
          <w:p w14:paraId="2AFC50B7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CB138E0" w14:textId="087D95BA" w:rsidR="00BD2A1E" w:rsidRPr="00BA36B2" w:rsidRDefault="00533058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5DFAC4A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0E14E3B" w14:textId="5B291737" w:rsidR="00BD2A1E" w:rsidRPr="00BA36B2" w:rsidRDefault="00BD2A1E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A5B" w:rsidRPr="00BA36B2" w14:paraId="33604467" w14:textId="77777777" w:rsidTr="00F36B37">
        <w:trPr>
          <w:trHeight w:val="68"/>
        </w:trPr>
        <w:tc>
          <w:tcPr>
            <w:tcW w:w="2339" w:type="pct"/>
          </w:tcPr>
          <w:p w14:paraId="2D9C2F76" w14:textId="2F0DD347" w:rsidR="00045A5B" w:rsidRPr="00BA36B2" w:rsidRDefault="00045A5B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</w:tcPr>
          <w:p w14:paraId="5BD58620" w14:textId="406F0E4E" w:rsidR="00045A5B" w:rsidRPr="00533058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33058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0" w:type="pct"/>
          </w:tcPr>
          <w:p w14:paraId="298765AC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A544E7A" w14:textId="7F84930F" w:rsidR="00045A5B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F5373BE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F8BF632" w14:textId="1C0AA6A7" w:rsidR="00045A5B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0" w:type="pct"/>
          </w:tcPr>
          <w:p w14:paraId="1770C285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BE32070" w14:textId="5FA8266A" w:rsidR="00045A5B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A5B" w:rsidRPr="00BA36B2" w14:paraId="2ECF7EE8" w14:textId="77777777" w:rsidTr="00F36B37">
        <w:trPr>
          <w:trHeight w:val="68"/>
        </w:trPr>
        <w:tc>
          <w:tcPr>
            <w:tcW w:w="2339" w:type="pct"/>
          </w:tcPr>
          <w:p w14:paraId="52D147A3" w14:textId="76DBB9D0" w:rsidR="00045A5B" w:rsidRPr="00BA36B2" w:rsidRDefault="00045A5B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1" w:type="pct"/>
          </w:tcPr>
          <w:p w14:paraId="41B61BA5" w14:textId="375FFC09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3,151</w:t>
            </w:r>
          </w:p>
        </w:tc>
        <w:tc>
          <w:tcPr>
            <w:tcW w:w="130" w:type="pct"/>
          </w:tcPr>
          <w:p w14:paraId="024F6435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C401DF" w14:textId="71D6D846" w:rsidR="00045A5B" w:rsidRPr="00631AE7" w:rsidRDefault="00045A5B" w:rsidP="00045A5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  <w:tc>
          <w:tcPr>
            <w:tcW w:w="147" w:type="pct"/>
          </w:tcPr>
          <w:p w14:paraId="0C889FD5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7068745C" w14:textId="7854C0C1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244E049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75D3BE4" w14:textId="68405D2F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A5B" w:rsidRPr="00BA36B2" w14:paraId="16FFE88F" w14:textId="77777777" w:rsidTr="00F36B37">
        <w:trPr>
          <w:trHeight w:val="68"/>
        </w:trPr>
        <w:tc>
          <w:tcPr>
            <w:tcW w:w="2339" w:type="pct"/>
          </w:tcPr>
          <w:p w14:paraId="69446564" w14:textId="1BDFFB27" w:rsidR="00045A5B" w:rsidRPr="00BA36B2" w:rsidRDefault="00045A5B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1" w:type="pct"/>
          </w:tcPr>
          <w:p w14:paraId="7FF2A8BB" w14:textId="2D038FBA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24,399</w:t>
            </w:r>
          </w:p>
        </w:tc>
        <w:tc>
          <w:tcPr>
            <w:tcW w:w="130" w:type="pct"/>
          </w:tcPr>
          <w:p w14:paraId="1B40145C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459BBCE" w14:textId="16E753A7" w:rsidR="00045A5B" w:rsidRPr="00631AE7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869206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29CAEE6" w14:textId="7CAD8CC9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FEE624E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73E2AE2" w14:textId="2AB8360C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3680" w:rsidRPr="00BA36B2" w14:paraId="73FD8389" w14:textId="77777777" w:rsidTr="00F36B37">
        <w:trPr>
          <w:trHeight w:val="68"/>
        </w:trPr>
        <w:tc>
          <w:tcPr>
            <w:tcW w:w="2339" w:type="pct"/>
          </w:tcPr>
          <w:p w14:paraId="1CFEECD3" w14:textId="77777777" w:rsidR="001E3680" w:rsidRPr="00BA36B2" w:rsidRDefault="001E3680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7AD009A1" w14:textId="77777777" w:rsidR="001E3680" w:rsidRPr="00BA36B2" w:rsidRDefault="001E3680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A0E616C" w14:textId="77777777" w:rsidR="001E3680" w:rsidRPr="00BA36B2" w:rsidRDefault="001E3680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4BC307F" w14:textId="77777777" w:rsidR="001E3680" w:rsidRPr="00BA36B2" w:rsidRDefault="001E3680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9D3DD2" w14:textId="77777777" w:rsidR="001E3680" w:rsidRPr="00BA36B2" w:rsidRDefault="001E3680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5597848" w14:textId="77777777" w:rsidR="001E3680" w:rsidRPr="00BA36B2" w:rsidRDefault="001E3680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4683793" w14:textId="77777777" w:rsidR="001E3680" w:rsidRPr="00BA36B2" w:rsidRDefault="001E3680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D28DEF1" w14:textId="77777777" w:rsidR="001E3680" w:rsidRPr="00BA36B2" w:rsidRDefault="001E3680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847" w:rsidRPr="00BA36B2" w14:paraId="379AC3DF" w14:textId="77777777" w:rsidTr="00F36B37">
        <w:trPr>
          <w:trHeight w:val="68"/>
        </w:trPr>
        <w:tc>
          <w:tcPr>
            <w:tcW w:w="2339" w:type="pct"/>
          </w:tcPr>
          <w:p w14:paraId="069F18FA" w14:textId="77777777" w:rsidR="00C81847" w:rsidRPr="00BA36B2" w:rsidRDefault="00C81847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208DF5A1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114EDEB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AF80E57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4ADB66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7CFBB73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756EF69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D2B77AB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847" w:rsidRPr="00BA36B2" w14:paraId="05C27F00" w14:textId="77777777" w:rsidTr="00F36B37">
        <w:trPr>
          <w:trHeight w:val="68"/>
        </w:trPr>
        <w:tc>
          <w:tcPr>
            <w:tcW w:w="2339" w:type="pct"/>
          </w:tcPr>
          <w:p w14:paraId="47591974" w14:textId="77777777" w:rsidR="00C81847" w:rsidRPr="00BA36B2" w:rsidRDefault="00C81847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40325002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5342089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BD1105F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6DD5DE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6B278D2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D1DB97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8E21EC0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847" w:rsidRPr="00BA36B2" w14:paraId="41871538" w14:textId="77777777" w:rsidTr="00F36B37">
        <w:trPr>
          <w:trHeight w:val="68"/>
        </w:trPr>
        <w:tc>
          <w:tcPr>
            <w:tcW w:w="2339" w:type="pct"/>
          </w:tcPr>
          <w:p w14:paraId="118ECEE9" w14:textId="77777777" w:rsidR="00C81847" w:rsidRPr="00BA36B2" w:rsidRDefault="00C81847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2EA4850E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8913DB4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6F91780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07861B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4B09659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5849451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A3AEC45" w14:textId="77777777" w:rsidR="00C81847" w:rsidRPr="00BA36B2" w:rsidRDefault="00C81847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A5B" w:rsidRPr="00BA36B2" w14:paraId="4EBD75D5" w14:textId="77777777" w:rsidTr="00F36B37">
        <w:trPr>
          <w:trHeight w:val="68"/>
        </w:trPr>
        <w:tc>
          <w:tcPr>
            <w:tcW w:w="2339" w:type="pct"/>
          </w:tcPr>
          <w:p w14:paraId="030A7A4F" w14:textId="77777777" w:rsidR="00045A5B" w:rsidRPr="00BA36B2" w:rsidRDefault="00045A5B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61" w:type="pct"/>
          </w:tcPr>
          <w:p w14:paraId="4402CE17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AA91456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37DF8C5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BD42A9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1B2FD81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B3E281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20541E2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A5B" w:rsidRPr="00BA36B2" w14:paraId="5DE5D963" w14:textId="77777777" w:rsidTr="00F36B37">
        <w:tc>
          <w:tcPr>
            <w:tcW w:w="2339" w:type="pct"/>
            <w:shd w:val="clear" w:color="auto" w:fill="auto"/>
          </w:tcPr>
          <w:p w14:paraId="4AC01F9B" w14:textId="44C1DA36" w:rsidR="00045A5B" w:rsidRPr="00BA36B2" w:rsidRDefault="00045A5B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61" w:type="pct"/>
            <w:shd w:val="clear" w:color="auto" w:fill="auto"/>
          </w:tcPr>
          <w:p w14:paraId="47895B1E" w14:textId="4BC2F8C1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1,823</w:t>
            </w:r>
          </w:p>
        </w:tc>
        <w:tc>
          <w:tcPr>
            <w:tcW w:w="130" w:type="pct"/>
            <w:shd w:val="clear" w:color="auto" w:fill="auto"/>
          </w:tcPr>
          <w:p w14:paraId="7B79779E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DEEF3E9" w14:textId="439A6AFB" w:rsidR="00045A5B" w:rsidRPr="00BA36B2" w:rsidRDefault="00045A5B" w:rsidP="00045A5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147" w:type="pct"/>
            <w:shd w:val="clear" w:color="auto" w:fill="auto"/>
          </w:tcPr>
          <w:p w14:paraId="53103A3D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0971518" w14:textId="11CDE35A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F1118E1" w14:textId="4DD30124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DF43D70" w14:textId="6EFB9C2C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A5B" w:rsidRPr="00BA36B2" w14:paraId="1A500A62" w14:textId="77777777" w:rsidTr="00F36B37">
        <w:tc>
          <w:tcPr>
            <w:tcW w:w="2339" w:type="pct"/>
            <w:shd w:val="clear" w:color="auto" w:fill="auto"/>
          </w:tcPr>
          <w:p w14:paraId="555E5A99" w14:textId="5BDD1225" w:rsidR="00045A5B" w:rsidRPr="00BA36B2" w:rsidRDefault="00045A5B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61" w:type="pct"/>
            <w:shd w:val="clear" w:color="auto" w:fill="auto"/>
          </w:tcPr>
          <w:p w14:paraId="1FC680D7" w14:textId="3A0DA092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61,426</w:t>
            </w:r>
          </w:p>
        </w:tc>
        <w:tc>
          <w:tcPr>
            <w:tcW w:w="130" w:type="pct"/>
            <w:shd w:val="clear" w:color="auto" w:fill="auto"/>
          </w:tcPr>
          <w:p w14:paraId="1D49891B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91D91D9" w14:textId="26F6310C" w:rsidR="00045A5B" w:rsidRPr="00BA36B2" w:rsidRDefault="00045A5B" w:rsidP="00045A5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  <w:tc>
          <w:tcPr>
            <w:tcW w:w="147" w:type="pct"/>
            <w:shd w:val="clear" w:color="auto" w:fill="auto"/>
          </w:tcPr>
          <w:p w14:paraId="6E70FEC8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FEB2D66" w14:textId="348C7129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6,870</w:t>
            </w:r>
          </w:p>
        </w:tc>
        <w:tc>
          <w:tcPr>
            <w:tcW w:w="130" w:type="pct"/>
            <w:shd w:val="clear" w:color="auto" w:fill="auto"/>
          </w:tcPr>
          <w:p w14:paraId="7C398DE0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704B2E6" w14:textId="2308BC5C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A5B" w:rsidRPr="00BA36B2" w14:paraId="72E2BCC1" w14:textId="77777777" w:rsidTr="00F36B37">
        <w:tc>
          <w:tcPr>
            <w:tcW w:w="2339" w:type="pct"/>
            <w:shd w:val="clear" w:color="auto" w:fill="auto"/>
          </w:tcPr>
          <w:p w14:paraId="49F764B8" w14:textId="485AC36F" w:rsidR="00045A5B" w:rsidRPr="00BA36B2" w:rsidRDefault="00045A5B" w:rsidP="0004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61" w:type="pct"/>
            <w:shd w:val="clear" w:color="auto" w:fill="auto"/>
          </w:tcPr>
          <w:p w14:paraId="32DFB8E4" w14:textId="38EC36FA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5,786</w:t>
            </w:r>
          </w:p>
        </w:tc>
        <w:tc>
          <w:tcPr>
            <w:tcW w:w="130" w:type="pct"/>
            <w:shd w:val="clear" w:color="auto" w:fill="auto"/>
          </w:tcPr>
          <w:p w14:paraId="4BC4D8B2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9BA04A5" w14:textId="2F0BE6EF" w:rsidR="00045A5B" w:rsidRPr="00BA36B2" w:rsidRDefault="00045A5B" w:rsidP="00045A5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147" w:type="pct"/>
            <w:shd w:val="clear" w:color="auto" w:fill="auto"/>
          </w:tcPr>
          <w:p w14:paraId="505121EE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38F8831" w14:textId="581B4F4D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468ACBF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EB7F945" w14:textId="4338F354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A5B" w:rsidRPr="00BA36B2" w14:paraId="6A7CDD16" w14:textId="77777777" w:rsidTr="00F36B37">
        <w:tc>
          <w:tcPr>
            <w:tcW w:w="2339" w:type="pct"/>
            <w:shd w:val="clear" w:color="auto" w:fill="auto"/>
          </w:tcPr>
          <w:p w14:paraId="5C43DC0F" w14:textId="6D6863C0" w:rsidR="00045A5B" w:rsidRPr="00BA36B2" w:rsidRDefault="00045A5B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  <w:shd w:val="clear" w:color="auto" w:fill="auto"/>
          </w:tcPr>
          <w:p w14:paraId="325E0BA9" w14:textId="6420EED3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30" w:type="pct"/>
            <w:shd w:val="clear" w:color="auto" w:fill="auto"/>
          </w:tcPr>
          <w:p w14:paraId="5CF20E8F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D257EAE" w14:textId="03619B0B" w:rsidR="00045A5B" w:rsidRPr="00BA36B2" w:rsidRDefault="00045A5B" w:rsidP="00045A5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147" w:type="pct"/>
            <w:shd w:val="clear" w:color="auto" w:fill="auto"/>
          </w:tcPr>
          <w:p w14:paraId="3279C748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4DEE87B" w14:textId="2945E9E3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30" w:type="pct"/>
            <w:shd w:val="clear" w:color="auto" w:fill="auto"/>
          </w:tcPr>
          <w:p w14:paraId="7689698F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0A3799B" w14:textId="5A43EDA9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</w:tr>
      <w:tr w:rsidR="00045A5B" w:rsidRPr="00BA36B2" w14:paraId="2564AC42" w14:textId="77777777" w:rsidTr="00F36B37">
        <w:tc>
          <w:tcPr>
            <w:tcW w:w="2339" w:type="pct"/>
            <w:shd w:val="clear" w:color="auto" w:fill="auto"/>
          </w:tcPr>
          <w:p w14:paraId="3D77E29E" w14:textId="5A8C6C78" w:rsidR="00045A5B" w:rsidRPr="00BA36B2" w:rsidRDefault="00045A5B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61" w:type="pct"/>
            <w:shd w:val="clear" w:color="auto" w:fill="auto"/>
          </w:tcPr>
          <w:p w14:paraId="3B3D9C85" w14:textId="7A2A7A29" w:rsidR="00045A5B" w:rsidRPr="00BA36B2" w:rsidRDefault="00045A5B" w:rsidP="00045A5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5AA5AFB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3711FA8" w14:textId="6DA56FBA" w:rsidR="00045A5B" w:rsidRPr="00631AE7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5D84D05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60F7C41" w14:textId="5C4BA805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21,075</w:t>
            </w:r>
          </w:p>
        </w:tc>
        <w:tc>
          <w:tcPr>
            <w:tcW w:w="130" w:type="pct"/>
            <w:shd w:val="clear" w:color="auto" w:fill="auto"/>
          </w:tcPr>
          <w:p w14:paraId="3B1E8F5F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E6F0D79" w14:textId="7C82AB5C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</w:tr>
      <w:tr w:rsidR="00045A5B" w:rsidRPr="00BA36B2" w14:paraId="5D3313E5" w14:textId="77777777" w:rsidTr="00243E58">
        <w:tc>
          <w:tcPr>
            <w:tcW w:w="2339" w:type="pct"/>
            <w:shd w:val="clear" w:color="auto" w:fill="auto"/>
          </w:tcPr>
          <w:p w14:paraId="2A27CF7E" w14:textId="77777777" w:rsidR="00045A5B" w:rsidRPr="00BA36B2" w:rsidRDefault="00045A5B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1" w:type="pct"/>
            <w:shd w:val="clear" w:color="auto" w:fill="auto"/>
          </w:tcPr>
          <w:p w14:paraId="544FDF67" w14:textId="11BDEA33" w:rsidR="00045A5B" w:rsidRPr="00B21991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30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21,842</w:t>
            </w:r>
          </w:p>
        </w:tc>
        <w:tc>
          <w:tcPr>
            <w:tcW w:w="130" w:type="pct"/>
            <w:shd w:val="clear" w:color="auto" w:fill="auto"/>
          </w:tcPr>
          <w:p w14:paraId="173A48F7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20DD757" w14:textId="158FE0B2" w:rsidR="00045A5B" w:rsidRPr="00243E58" w:rsidRDefault="00045A5B" w:rsidP="00045A5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  <w:tc>
          <w:tcPr>
            <w:tcW w:w="147" w:type="pct"/>
            <w:shd w:val="clear" w:color="auto" w:fill="auto"/>
          </w:tcPr>
          <w:p w14:paraId="580AF381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72C7FF8" w14:textId="70D591DD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130EA">
              <w:rPr>
                <w:rFonts w:asciiTheme="majorBidi" w:hAnsiTheme="majorBidi" w:cstheme="majorBidi"/>
                <w:sz w:val="30"/>
                <w:szCs w:val="30"/>
              </w:rPr>
              <w:t>8,418</w:t>
            </w:r>
          </w:p>
        </w:tc>
        <w:tc>
          <w:tcPr>
            <w:tcW w:w="130" w:type="pct"/>
            <w:shd w:val="clear" w:color="auto" w:fill="auto"/>
          </w:tcPr>
          <w:p w14:paraId="41361A58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39D8639" w14:textId="3D4816FA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A5B" w:rsidRPr="00BA36B2" w14:paraId="0E89F8B1" w14:textId="77777777" w:rsidTr="00243E58">
        <w:tc>
          <w:tcPr>
            <w:tcW w:w="2339" w:type="pct"/>
            <w:shd w:val="clear" w:color="auto" w:fill="auto"/>
          </w:tcPr>
          <w:p w14:paraId="19A09CB4" w14:textId="44DC4FC0" w:rsidR="00045A5B" w:rsidRPr="00BA36B2" w:rsidRDefault="00045A5B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561" w:type="pct"/>
            <w:shd w:val="clear" w:color="auto" w:fill="auto"/>
          </w:tcPr>
          <w:p w14:paraId="41A868AD" w14:textId="5DE52423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86,332</w:t>
            </w:r>
          </w:p>
        </w:tc>
        <w:tc>
          <w:tcPr>
            <w:tcW w:w="130" w:type="pct"/>
            <w:shd w:val="clear" w:color="auto" w:fill="auto"/>
          </w:tcPr>
          <w:p w14:paraId="74C49308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449801C" w14:textId="19191E2E" w:rsidR="00045A5B" w:rsidRPr="00243E58" w:rsidRDefault="00045A5B" w:rsidP="00045A5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  <w:tc>
          <w:tcPr>
            <w:tcW w:w="147" w:type="pct"/>
            <w:shd w:val="clear" w:color="auto" w:fill="auto"/>
          </w:tcPr>
          <w:p w14:paraId="02C482B9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47D7B0CC" w14:textId="15AB2524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8A667CA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62E88D84" w14:textId="32B1ABC0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A5B" w:rsidRPr="00243E58" w14:paraId="36E363A3" w14:textId="77777777" w:rsidTr="007D016F">
        <w:tc>
          <w:tcPr>
            <w:tcW w:w="2339" w:type="pct"/>
            <w:shd w:val="clear" w:color="auto" w:fill="auto"/>
          </w:tcPr>
          <w:p w14:paraId="5E165BD1" w14:textId="40E4C54D" w:rsidR="00045A5B" w:rsidRPr="00243E58" w:rsidRDefault="00045A5B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561" w:type="pct"/>
            <w:shd w:val="clear" w:color="auto" w:fill="auto"/>
          </w:tcPr>
          <w:p w14:paraId="1ACD3FA3" w14:textId="1BADD88B" w:rsidR="00045A5B" w:rsidRPr="00786560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19,582</w:t>
            </w:r>
          </w:p>
        </w:tc>
        <w:tc>
          <w:tcPr>
            <w:tcW w:w="130" w:type="pct"/>
            <w:shd w:val="clear" w:color="auto" w:fill="auto"/>
          </w:tcPr>
          <w:p w14:paraId="4F0F1A78" w14:textId="77777777" w:rsidR="00045A5B" w:rsidRPr="00243E58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17747A9" w14:textId="7EF3A2D3" w:rsidR="00045A5B" w:rsidRPr="00243E58" w:rsidRDefault="00045A5B" w:rsidP="00045A5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147" w:type="pct"/>
            <w:shd w:val="clear" w:color="auto" w:fill="auto"/>
          </w:tcPr>
          <w:p w14:paraId="2804DE9C" w14:textId="77777777" w:rsidR="00045A5B" w:rsidRPr="00243E58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DDCD3B2" w14:textId="61BC8069" w:rsidR="00045A5B" w:rsidRPr="00243E58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BB24960" w14:textId="77777777" w:rsidR="00045A5B" w:rsidRPr="00243E58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1B5CF6E" w14:textId="33B762BF" w:rsidR="00045A5B" w:rsidRPr="00243E58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786" w:rsidRPr="00243E58" w14:paraId="3DF10C5D" w14:textId="77777777" w:rsidTr="007D016F">
        <w:tc>
          <w:tcPr>
            <w:tcW w:w="2339" w:type="pct"/>
            <w:shd w:val="clear" w:color="auto" w:fill="auto"/>
          </w:tcPr>
          <w:p w14:paraId="486665CC" w14:textId="4ACDC259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ต้นทุนทางตรงจากการให้เช่าและบริการจาก</w:t>
            </w:r>
          </w:p>
          <w:p w14:paraId="4C72324B" w14:textId="60D79DCE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สัญญาเช่าดำเนินงาน</w:t>
            </w:r>
          </w:p>
        </w:tc>
        <w:tc>
          <w:tcPr>
            <w:tcW w:w="561" w:type="pct"/>
            <w:shd w:val="clear" w:color="auto" w:fill="auto"/>
          </w:tcPr>
          <w:p w14:paraId="0FA6A618" w14:textId="77777777" w:rsidR="00637786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4003C10" w14:textId="3C2BCA66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1,586</w:t>
            </w:r>
          </w:p>
        </w:tc>
        <w:tc>
          <w:tcPr>
            <w:tcW w:w="130" w:type="pct"/>
            <w:shd w:val="clear" w:color="auto" w:fill="auto"/>
          </w:tcPr>
          <w:p w14:paraId="280D2355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shd w:val="clear" w:color="auto" w:fill="auto"/>
          </w:tcPr>
          <w:p w14:paraId="44B8B11E" w14:textId="77777777" w:rsidR="00637786" w:rsidRPr="00786560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112E7A" w14:textId="7C6FA489" w:rsidR="00637786" w:rsidRPr="00243E58" w:rsidRDefault="00637786" w:rsidP="00637786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5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147" w:type="pct"/>
            <w:shd w:val="clear" w:color="auto" w:fill="auto"/>
          </w:tcPr>
          <w:p w14:paraId="7D30B371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A473146" w14:textId="77777777" w:rsidR="00637786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0EDEF" w14:textId="4ADDB951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194DBA4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D28560E" w14:textId="77777777" w:rsidR="00637786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BAF90C" w14:textId="6F7A496D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786" w:rsidRPr="00243E58" w14:paraId="658FED6F" w14:textId="77777777" w:rsidTr="007D016F">
        <w:tc>
          <w:tcPr>
            <w:tcW w:w="2339" w:type="pct"/>
            <w:shd w:val="clear" w:color="auto" w:fill="auto"/>
          </w:tcPr>
          <w:p w14:paraId="7E738E77" w14:textId="51630A17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ค่าบริการสำนักงาน</w:t>
            </w:r>
          </w:p>
        </w:tc>
        <w:tc>
          <w:tcPr>
            <w:tcW w:w="561" w:type="pct"/>
            <w:shd w:val="clear" w:color="auto" w:fill="auto"/>
          </w:tcPr>
          <w:p w14:paraId="322D7087" w14:textId="76E8D2E1" w:rsidR="00637786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130" w:type="pct"/>
            <w:shd w:val="clear" w:color="auto" w:fill="auto"/>
          </w:tcPr>
          <w:p w14:paraId="1442CA48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shd w:val="clear" w:color="auto" w:fill="auto"/>
          </w:tcPr>
          <w:p w14:paraId="6156DA76" w14:textId="1C7D7CEC" w:rsidR="00637786" w:rsidRPr="002574B0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57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C07C472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108329D" w14:textId="152E26E1" w:rsidR="00637786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28A8BC7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821037F" w14:textId="2696419C" w:rsidR="00637786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786" w:rsidRPr="00243E58" w14:paraId="44D93BE0" w14:textId="77777777" w:rsidTr="007D016F">
        <w:tc>
          <w:tcPr>
            <w:tcW w:w="2339" w:type="pct"/>
            <w:shd w:val="clear" w:color="auto" w:fill="auto"/>
          </w:tcPr>
          <w:p w14:paraId="52D2A8F8" w14:textId="5805F409" w:rsidR="00637786" w:rsidRPr="00243E58" w:rsidRDefault="00637786" w:rsidP="0063778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1" w:type="pct"/>
            <w:shd w:val="clear" w:color="auto" w:fill="auto"/>
          </w:tcPr>
          <w:p w14:paraId="76A903B0" w14:textId="15A2E36E" w:rsidR="00637786" w:rsidRPr="00FA4706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highlight w:val="magenta"/>
                <w:lang w:val="en-US"/>
              </w:rPr>
            </w:pPr>
            <w:r w:rsidRPr="00F47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130" w:type="pct"/>
            <w:shd w:val="clear" w:color="auto" w:fill="auto"/>
          </w:tcPr>
          <w:p w14:paraId="4CFF6FB9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shd w:val="clear" w:color="auto" w:fill="auto"/>
          </w:tcPr>
          <w:p w14:paraId="7E6DDE8D" w14:textId="6B76992A" w:rsidR="00637786" w:rsidRPr="00243E58" w:rsidRDefault="00637786" w:rsidP="00637786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  <w:tc>
          <w:tcPr>
            <w:tcW w:w="147" w:type="pct"/>
            <w:shd w:val="clear" w:color="auto" w:fill="auto"/>
          </w:tcPr>
          <w:p w14:paraId="57FFB8F6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0867AB62" w14:textId="371B2501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C26854D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CD4A561" w14:textId="10A83248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37786" w:rsidRPr="00243E58" w14:paraId="6E0E8565" w14:textId="77777777" w:rsidTr="00293DBA">
        <w:trPr>
          <w:trHeight w:val="155"/>
        </w:trPr>
        <w:tc>
          <w:tcPr>
            <w:tcW w:w="2339" w:type="pct"/>
            <w:shd w:val="clear" w:color="auto" w:fill="FFFFFF"/>
          </w:tcPr>
          <w:p w14:paraId="69ED0C5E" w14:textId="77777777" w:rsidR="00637786" w:rsidRPr="00715AC3" w:rsidRDefault="00637786" w:rsidP="0063778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46005D4C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707FCB6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8768C43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EFBE61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667797D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AAC799E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65C267A1" w14:textId="2826DE2C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786" w:rsidRPr="00243E58" w14:paraId="4E19010A" w14:textId="77777777" w:rsidTr="00293DBA">
        <w:tc>
          <w:tcPr>
            <w:tcW w:w="2339" w:type="pct"/>
            <w:shd w:val="clear" w:color="auto" w:fill="FFFFFF"/>
          </w:tcPr>
          <w:p w14:paraId="1D495F8F" w14:textId="77777777" w:rsidR="00637786" w:rsidRPr="00E30CA3" w:rsidRDefault="00637786" w:rsidP="006377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61" w:type="pct"/>
          </w:tcPr>
          <w:p w14:paraId="22E3A4BA" w14:textId="77777777" w:rsidR="00637786" w:rsidRPr="00786560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2333AC1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261C705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1CDA8B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9F8C429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78A458A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E9AA782" w14:textId="37ACA6BA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786" w:rsidRPr="00243E58" w14:paraId="5104B707" w14:textId="77777777" w:rsidTr="00293DBA">
        <w:tc>
          <w:tcPr>
            <w:tcW w:w="2339" w:type="pct"/>
            <w:shd w:val="clear" w:color="auto" w:fill="FFFFFF"/>
          </w:tcPr>
          <w:p w14:paraId="3049BC2B" w14:textId="77777777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1" w:type="pct"/>
          </w:tcPr>
          <w:p w14:paraId="17C487CE" w14:textId="77777777" w:rsidR="00637786" w:rsidRPr="00786560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699A9691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A8F235F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4CE688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71349BE9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A4E35CE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7572D28F" w14:textId="7584F6EC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786" w:rsidRPr="00243E58" w14:paraId="26D24C76" w14:textId="77777777" w:rsidTr="00293DBA">
        <w:tc>
          <w:tcPr>
            <w:tcW w:w="2339" w:type="pct"/>
            <w:shd w:val="clear" w:color="auto" w:fill="FFFFFF"/>
          </w:tcPr>
          <w:p w14:paraId="3CEE63C8" w14:textId="77777777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61" w:type="pct"/>
          </w:tcPr>
          <w:p w14:paraId="2076BA23" w14:textId="0BD2DA3A" w:rsidR="00637786" w:rsidRPr="00786560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118,149</w:t>
            </w:r>
          </w:p>
        </w:tc>
        <w:tc>
          <w:tcPr>
            <w:tcW w:w="130" w:type="pct"/>
          </w:tcPr>
          <w:p w14:paraId="05CF9953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839B902" w14:textId="63C90706" w:rsidR="00637786" w:rsidRPr="00631AE7" w:rsidRDefault="00637786" w:rsidP="00637786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Pr="007865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</w:p>
        </w:tc>
        <w:tc>
          <w:tcPr>
            <w:tcW w:w="147" w:type="pct"/>
          </w:tcPr>
          <w:p w14:paraId="297B2984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4F471BC" w14:textId="10CA6716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49,938</w:t>
            </w:r>
          </w:p>
        </w:tc>
        <w:tc>
          <w:tcPr>
            <w:tcW w:w="130" w:type="pct"/>
          </w:tcPr>
          <w:p w14:paraId="60BC2FC2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2E81060F" w14:textId="7E9F1EBC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</w:tr>
      <w:tr w:rsidR="00637786" w:rsidRPr="00243E58" w14:paraId="2C765FA9" w14:textId="77777777" w:rsidTr="00293DBA">
        <w:tc>
          <w:tcPr>
            <w:tcW w:w="2339" w:type="pct"/>
            <w:shd w:val="clear" w:color="auto" w:fill="FFFFFF"/>
          </w:tcPr>
          <w:p w14:paraId="6CCC0AA1" w14:textId="77777777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AC0B26E" w14:textId="6BA649C7" w:rsidR="00637786" w:rsidRPr="00786560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130" w:type="pct"/>
          </w:tcPr>
          <w:p w14:paraId="7D8A0E2F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44F1451" w14:textId="791747BF" w:rsidR="00637786" w:rsidRPr="00631AE7" w:rsidRDefault="00637786" w:rsidP="00637786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5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</w:p>
        </w:tc>
        <w:tc>
          <w:tcPr>
            <w:tcW w:w="147" w:type="pct"/>
          </w:tcPr>
          <w:p w14:paraId="58CB28FD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4F04948" w14:textId="4A871DAC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30" w:type="pct"/>
          </w:tcPr>
          <w:p w14:paraId="1137FAB1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2B99203C" w14:textId="5BC5A96A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</w:p>
        </w:tc>
      </w:tr>
      <w:tr w:rsidR="00637786" w:rsidRPr="00243E58" w14:paraId="1180EF23" w14:textId="77777777" w:rsidTr="00293DBA">
        <w:tc>
          <w:tcPr>
            <w:tcW w:w="2339" w:type="pct"/>
            <w:shd w:val="clear" w:color="auto" w:fill="FFFFFF"/>
          </w:tcPr>
          <w:p w14:paraId="5440A345" w14:textId="77777777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EC475D7" w14:textId="4BB9B744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118,995</w:t>
            </w:r>
          </w:p>
        </w:tc>
        <w:tc>
          <w:tcPr>
            <w:tcW w:w="130" w:type="pct"/>
          </w:tcPr>
          <w:p w14:paraId="61E9A8E6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C0159B1" w14:textId="636B4A91" w:rsidR="00637786" w:rsidRPr="00243E58" w:rsidRDefault="00637786" w:rsidP="00637786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</w:t>
            </w:r>
          </w:p>
        </w:tc>
        <w:tc>
          <w:tcPr>
            <w:tcW w:w="147" w:type="pct"/>
          </w:tcPr>
          <w:p w14:paraId="3ADAC8D9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7F5BC" w14:textId="1513A545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50,328</w:t>
            </w:r>
          </w:p>
        </w:tc>
        <w:tc>
          <w:tcPr>
            <w:tcW w:w="130" w:type="pct"/>
          </w:tcPr>
          <w:p w14:paraId="277B2363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94AA2" w14:textId="4EDB9D4D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</w:tr>
      <w:tr w:rsidR="00637786" w:rsidRPr="00243E58" w14:paraId="4FF94505" w14:textId="77777777" w:rsidTr="00F27606">
        <w:tc>
          <w:tcPr>
            <w:tcW w:w="2339" w:type="pct"/>
            <w:shd w:val="clear" w:color="auto" w:fill="FFFFFF"/>
          </w:tcPr>
          <w:p w14:paraId="1A62D3BB" w14:textId="06F17165" w:rsidR="00637786" w:rsidRPr="00715AC3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5C616162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EE1CC23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6124E5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D13849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29693338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DEB7FF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52458482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786" w:rsidRPr="00243E58" w14:paraId="6DF7CFAC" w14:textId="77777777" w:rsidTr="007D016F">
        <w:tc>
          <w:tcPr>
            <w:tcW w:w="2339" w:type="pct"/>
            <w:shd w:val="clear" w:color="auto" w:fill="FFFFFF"/>
          </w:tcPr>
          <w:p w14:paraId="28D9A9D5" w14:textId="77777777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61" w:type="pct"/>
          </w:tcPr>
          <w:p w14:paraId="41552220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A0B05FB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3F15EA7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C8F8DF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2005270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675AD8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514E73C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786" w:rsidRPr="00243E58" w14:paraId="118E1F1A" w14:textId="77777777" w:rsidTr="00293DBA">
        <w:tc>
          <w:tcPr>
            <w:tcW w:w="2339" w:type="pct"/>
            <w:shd w:val="clear" w:color="auto" w:fill="FFFFFF"/>
          </w:tcPr>
          <w:p w14:paraId="56E6E262" w14:textId="60AC77F8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61" w:type="pct"/>
          </w:tcPr>
          <w:p w14:paraId="7287AED4" w14:textId="6EFE06FC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10,336</w:t>
            </w:r>
          </w:p>
        </w:tc>
        <w:tc>
          <w:tcPr>
            <w:tcW w:w="130" w:type="pct"/>
          </w:tcPr>
          <w:p w14:paraId="5A4AE410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61C2D22" w14:textId="41686716" w:rsidR="00637786" w:rsidRPr="00243E58" w:rsidRDefault="00637786" w:rsidP="00637786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147" w:type="pct"/>
          </w:tcPr>
          <w:p w14:paraId="01FC1360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3E7FE8D2" w14:textId="668AE9F8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C139ACE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2726AB80" w14:textId="0436EA59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786" w:rsidRPr="00243E58" w14:paraId="506E55DD" w14:textId="77777777" w:rsidTr="00293DBA">
        <w:tc>
          <w:tcPr>
            <w:tcW w:w="2339" w:type="pct"/>
            <w:shd w:val="clear" w:color="auto" w:fill="FFFFFF"/>
          </w:tcPr>
          <w:p w14:paraId="144BD482" w14:textId="073448F5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61" w:type="pct"/>
          </w:tcPr>
          <w:p w14:paraId="3C242B36" w14:textId="27E8D541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19,772</w:t>
            </w:r>
          </w:p>
        </w:tc>
        <w:tc>
          <w:tcPr>
            <w:tcW w:w="130" w:type="pct"/>
          </w:tcPr>
          <w:p w14:paraId="529A81FF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C79E324" w14:textId="1F7D56AE" w:rsidR="00637786" w:rsidRPr="00243E58" w:rsidRDefault="00637786" w:rsidP="00637786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147" w:type="pct"/>
          </w:tcPr>
          <w:p w14:paraId="3B0B84D7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43F3FEC0" w14:textId="775DDA41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30" w:type="pct"/>
          </w:tcPr>
          <w:p w14:paraId="0280F301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27F72C61" w14:textId="3E7B3108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786" w:rsidRPr="00243E58" w14:paraId="521EF6E6" w14:textId="77777777" w:rsidTr="00F36B37">
        <w:tc>
          <w:tcPr>
            <w:tcW w:w="2339" w:type="pct"/>
            <w:shd w:val="clear" w:color="auto" w:fill="FFFFFF"/>
          </w:tcPr>
          <w:p w14:paraId="33E0DAD9" w14:textId="14ECE747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61" w:type="pct"/>
          </w:tcPr>
          <w:p w14:paraId="54388F52" w14:textId="753467C5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10,892</w:t>
            </w:r>
          </w:p>
        </w:tc>
        <w:tc>
          <w:tcPr>
            <w:tcW w:w="130" w:type="pct"/>
          </w:tcPr>
          <w:p w14:paraId="18DF2A7D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446DADE4" w14:textId="27DAAAD7" w:rsidR="00637786" w:rsidRPr="00243E58" w:rsidRDefault="00637786" w:rsidP="00637786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147" w:type="pct"/>
          </w:tcPr>
          <w:p w14:paraId="3EB4CB4F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38E87A7B" w14:textId="6F37DCE0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9AF7FEC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CCB6643" w14:textId="13576411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786" w:rsidRPr="00243E58" w14:paraId="698DAF3E" w14:textId="77777777" w:rsidTr="00F36B37">
        <w:tc>
          <w:tcPr>
            <w:tcW w:w="2339" w:type="pct"/>
            <w:shd w:val="clear" w:color="auto" w:fill="FFFFFF"/>
          </w:tcPr>
          <w:p w14:paraId="7456E0C7" w14:textId="5531C348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</w:tcPr>
          <w:p w14:paraId="43FA199F" w14:textId="115AABD2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10,222</w:t>
            </w:r>
          </w:p>
        </w:tc>
        <w:tc>
          <w:tcPr>
            <w:tcW w:w="130" w:type="pct"/>
          </w:tcPr>
          <w:p w14:paraId="6CB5AED1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0081C3" w14:textId="39DAAD03" w:rsidR="00637786" w:rsidRPr="00243E58" w:rsidRDefault="00637786" w:rsidP="00637786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</w:p>
        </w:tc>
        <w:tc>
          <w:tcPr>
            <w:tcW w:w="147" w:type="pct"/>
          </w:tcPr>
          <w:p w14:paraId="5B7ED6CD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2C0362D2" w14:textId="2453A5C2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10,222</w:t>
            </w:r>
          </w:p>
        </w:tc>
        <w:tc>
          <w:tcPr>
            <w:tcW w:w="130" w:type="pct"/>
          </w:tcPr>
          <w:p w14:paraId="18F2DECB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</w:tcPr>
          <w:p w14:paraId="3859D6AE" w14:textId="02F7054B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</w:p>
        </w:tc>
      </w:tr>
      <w:tr w:rsidR="00637786" w:rsidRPr="00243E58" w14:paraId="4651E70B" w14:textId="77777777" w:rsidTr="00F36B37">
        <w:tc>
          <w:tcPr>
            <w:tcW w:w="2339" w:type="pct"/>
            <w:shd w:val="clear" w:color="auto" w:fill="FFFFFF"/>
          </w:tcPr>
          <w:p w14:paraId="60B78FEA" w14:textId="14184DE5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1" w:type="pct"/>
          </w:tcPr>
          <w:p w14:paraId="7D18F166" w14:textId="7F8E4D23" w:rsidR="00637786" w:rsidRPr="00C4564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130" w:type="pct"/>
          </w:tcPr>
          <w:p w14:paraId="40F1DDC0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19D4E6CB" w14:textId="5798A593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56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7A6BDA2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72C5B90E" w14:textId="29F9D619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130" w:type="pct"/>
          </w:tcPr>
          <w:p w14:paraId="265939AF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806C21E" w14:textId="6DB72C89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786" w:rsidRPr="00243E58" w14:paraId="3FBEE7F3" w14:textId="77777777" w:rsidTr="00F36B37">
        <w:tc>
          <w:tcPr>
            <w:tcW w:w="2339" w:type="pct"/>
            <w:shd w:val="clear" w:color="auto" w:fill="FFFFFF"/>
          </w:tcPr>
          <w:p w14:paraId="4F196B49" w14:textId="037117BF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1" w:type="pct"/>
          </w:tcPr>
          <w:p w14:paraId="1D35A4A4" w14:textId="580C8840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14,513</w:t>
            </w:r>
          </w:p>
        </w:tc>
        <w:tc>
          <w:tcPr>
            <w:tcW w:w="130" w:type="pct"/>
          </w:tcPr>
          <w:p w14:paraId="2DF9E83E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74F62FF" w14:textId="397EB2ED" w:rsidR="00637786" w:rsidRPr="00243E58" w:rsidRDefault="00637786" w:rsidP="00637786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147" w:type="pct"/>
          </w:tcPr>
          <w:p w14:paraId="6B95AD9F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6832968F" w14:textId="5584A5DF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1,421</w:t>
            </w:r>
          </w:p>
        </w:tc>
        <w:tc>
          <w:tcPr>
            <w:tcW w:w="130" w:type="pct"/>
          </w:tcPr>
          <w:p w14:paraId="77C6D811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25C0880" w14:textId="2195BD3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</w:tr>
      <w:tr w:rsidR="00637786" w:rsidRPr="00243E58" w14:paraId="770F9510" w14:textId="77777777" w:rsidTr="00293DBA">
        <w:tc>
          <w:tcPr>
            <w:tcW w:w="2339" w:type="pct"/>
            <w:shd w:val="clear" w:color="auto" w:fill="FFFFFF"/>
          </w:tcPr>
          <w:p w14:paraId="25353F28" w14:textId="5DF58DFF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61" w:type="pct"/>
          </w:tcPr>
          <w:p w14:paraId="06C4AEB6" w14:textId="5030EEBE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3,430</w:t>
            </w:r>
          </w:p>
        </w:tc>
        <w:tc>
          <w:tcPr>
            <w:tcW w:w="130" w:type="pct"/>
          </w:tcPr>
          <w:p w14:paraId="426F330A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F05E5F1" w14:textId="255A7506" w:rsidR="00637786" w:rsidRPr="00631AE7" w:rsidRDefault="00637786" w:rsidP="00637786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</w:p>
        </w:tc>
        <w:tc>
          <w:tcPr>
            <w:tcW w:w="147" w:type="pct"/>
          </w:tcPr>
          <w:p w14:paraId="60532A30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718652E5" w14:textId="2C1D976B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92704C4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8EEAA7E" w14:textId="7B5DEEE3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786" w:rsidRPr="00243E58" w14:paraId="328FA9B3" w14:textId="77777777" w:rsidTr="00293DBA">
        <w:tc>
          <w:tcPr>
            <w:tcW w:w="2339" w:type="pct"/>
            <w:shd w:val="clear" w:color="auto" w:fill="FFFFFF"/>
          </w:tcPr>
          <w:p w14:paraId="5669CFBE" w14:textId="25A0A6DE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561" w:type="pct"/>
          </w:tcPr>
          <w:p w14:paraId="3453A1F6" w14:textId="06978EB8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3,848</w:t>
            </w:r>
          </w:p>
        </w:tc>
        <w:tc>
          <w:tcPr>
            <w:tcW w:w="130" w:type="pct"/>
          </w:tcPr>
          <w:p w14:paraId="07793077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F44ED64" w14:textId="60B11176" w:rsidR="00637786" w:rsidRPr="00243E58" w:rsidRDefault="00637786" w:rsidP="00637786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147" w:type="pct"/>
          </w:tcPr>
          <w:p w14:paraId="2253FCF5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0B1BFE80" w14:textId="0F9A4389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FF3084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7F524C0" w14:textId="3EB013A1" w:rsidR="00637786" w:rsidRPr="00243E58" w:rsidRDefault="00637786" w:rsidP="0063778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755C" w:rsidRPr="00243E58" w14:paraId="57E5C3EB" w14:textId="77777777" w:rsidTr="00293DBA">
        <w:tc>
          <w:tcPr>
            <w:tcW w:w="2339" w:type="pct"/>
            <w:shd w:val="clear" w:color="auto" w:fill="FFFFFF"/>
          </w:tcPr>
          <w:p w14:paraId="338F374F" w14:textId="4FE4083B" w:rsidR="006F755C" w:rsidRPr="006F755C" w:rsidRDefault="006F755C" w:rsidP="006F75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lastRenderedPageBreak/>
              <w:t>บุคคลหรือกิจการอื่นที่เกี่ยวข้องกัน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F75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6F75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ต่อ</w:t>
            </w:r>
            <w:r w:rsidRPr="006F75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61" w:type="pct"/>
          </w:tcPr>
          <w:p w14:paraId="1849A2D9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BF92DCE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15F22EA" w14:textId="77777777" w:rsidR="006F755C" w:rsidRPr="00243E58" w:rsidRDefault="006F755C" w:rsidP="006F755C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9CB0DC6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3DDC498F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6FED614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967A305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55C" w:rsidRPr="00243E58" w14:paraId="674A6647" w14:textId="77777777" w:rsidTr="00293DBA">
        <w:tc>
          <w:tcPr>
            <w:tcW w:w="2339" w:type="pct"/>
            <w:shd w:val="clear" w:color="auto" w:fill="FFFFFF"/>
          </w:tcPr>
          <w:p w14:paraId="35027FD3" w14:textId="3A8F832D" w:rsidR="006F755C" w:rsidRPr="00243E58" w:rsidRDefault="006F755C" w:rsidP="006F75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ต้นทุนทางตรงจากการให้เช่าและบริการ</w:t>
            </w:r>
          </w:p>
        </w:tc>
        <w:tc>
          <w:tcPr>
            <w:tcW w:w="561" w:type="pct"/>
          </w:tcPr>
          <w:p w14:paraId="3BEE951F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DBAD70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8998018" w14:textId="77777777" w:rsidR="006F755C" w:rsidRPr="00243E58" w:rsidRDefault="006F755C" w:rsidP="006F755C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3D413D3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5A097033" w14:textId="561C57A9" w:rsidR="006F755C" w:rsidRPr="00243E58" w:rsidRDefault="006F755C" w:rsidP="006F75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22399B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708CA6C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55C" w:rsidRPr="00243E58" w14:paraId="58EE2981" w14:textId="77777777" w:rsidTr="00293DBA">
        <w:tc>
          <w:tcPr>
            <w:tcW w:w="2339" w:type="pct"/>
            <w:shd w:val="clear" w:color="auto" w:fill="FFFFFF"/>
          </w:tcPr>
          <w:p w14:paraId="7FBE66EE" w14:textId="2EA8312C" w:rsidR="006F755C" w:rsidRPr="00243E58" w:rsidRDefault="006F755C" w:rsidP="006F75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จากสัญญาเช่าดำเนินงาน</w:t>
            </w:r>
          </w:p>
        </w:tc>
        <w:tc>
          <w:tcPr>
            <w:tcW w:w="561" w:type="pct"/>
          </w:tcPr>
          <w:p w14:paraId="467FACF9" w14:textId="5FC3229E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2,775</w:t>
            </w:r>
          </w:p>
        </w:tc>
        <w:tc>
          <w:tcPr>
            <w:tcW w:w="130" w:type="pct"/>
          </w:tcPr>
          <w:p w14:paraId="2B1BB7AE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626547" w14:textId="53A63409" w:rsidR="006F755C" w:rsidRPr="00243E58" w:rsidRDefault="006F755C" w:rsidP="006F755C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147" w:type="pct"/>
          </w:tcPr>
          <w:p w14:paraId="16D4312F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656F8A20" w14:textId="5A4E798F" w:rsidR="006F755C" w:rsidRPr="00243E58" w:rsidRDefault="006F755C" w:rsidP="006F75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312D45B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4695BAA" w14:textId="55636249" w:rsidR="006F755C" w:rsidRPr="00243E58" w:rsidRDefault="006F755C" w:rsidP="006F75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755C" w:rsidRPr="00243E58" w14:paraId="60995530" w14:textId="77777777" w:rsidTr="00293DBA">
        <w:tc>
          <w:tcPr>
            <w:tcW w:w="2339" w:type="pct"/>
            <w:shd w:val="clear" w:color="auto" w:fill="FFFFFF"/>
          </w:tcPr>
          <w:p w14:paraId="6162058D" w14:textId="270F0917" w:rsidR="006F755C" w:rsidRPr="00243E58" w:rsidRDefault="006F755C" w:rsidP="006F75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F7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ค่าบริการสำนักงาน</w:t>
            </w:r>
          </w:p>
        </w:tc>
        <w:tc>
          <w:tcPr>
            <w:tcW w:w="561" w:type="pct"/>
          </w:tcPr>
          <w:p w14:paraId="087BE3F8" w14:textId="7AE89929" w:rsidR="006F755C" w:rsidRPr="00BC5019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1,823</w:t>
            </w:r>
          </w:p>
        </w:tc>
        <w:tc>
          <w:tcPr>
            <w:tcW w:w="130" w:type="pct"/>
          </w:tcPr>
          <w:p w14:paraId="13E54A3B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E5D888E" w14:textId="3735CFC9" w:rsidR="006F755C" w:rsidRPr="00BC5019" w:rsidRDefault="006F755C" w:rsidP="006F755C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</w:p>
        </w:tc>
        <w:tc>
          <w:tcPr>
            <w:tcW w:w="147" w:type="pct"/>
          </w:tcPr>
          <w:p w14:paraId="454CA898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28ECB679" w14:textId="6BD80BED" w:rsidR="006F755C" w:rsidRPr="00243E58" w:rsidRDefault="006F755C" w:rsidP="006F75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C20FEF9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8E26715" w14:textId="0405C49F" w:rsidR="006F755C" w:rsidRPr="00243E58" w:rsidRDefault="006F755C" w:rsidP="006F75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755C" w:rsidRPr="00243E58" w14:paraId="0ADF63D5" w14:textId="77777777" w:rsidTr="00293DBA">
        <w:tc>
          <w:tcPr>
            <w:tcW w:w="2339" w:type="pct"/>
            <w:shd w:val="clear" w:color="auto" w:fill="FFFFFF"/>
          </w:tcPr>
          <w:p w14:paraId="70961844" w14:textId="6B4BAF02" w:rsidR="006F755C" w:rsidRPr="00243E58" w:rsidRDefault="006F755C" w:rsidP="006F75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1" w:type="pct"/>
          </w:tcPr>
          <w:p w14:paraId="492DE2C3" w14:textId="1B8090FC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10,602</w:t>
            </w:r>
          </w:p>
        </w:tc>
        <w:tc>
          <w:tcPr>
            <w:tcW w:w="130" w:type="pct"/>
          </w:tcPr>
          <w:p w14:paraId="006128A3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A60A7DE" w14:textId="5F058495" w:rsidR="006F755C" w:rsidRPr="00243E58" w:rsidRDefault="006F755C" w:rsidP="006F755C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147" w:type="pct"/>
          </w:tcPr>
          <w:p w14:paraId="5914C165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0C4C2E70" w14:textId="557B0768" w:rsidR="006F755C" w:rsidRPr="00243E58" w:rsidRDefault="006F755C" w:rsidP="006F75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19E43FF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FA36827" w14:textId="0B4671D3" w:rsidR="006F755C" w:rsidRPr="00243E58" w:rsidRDefault="006F755C" w:rsidP="006F75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755C" w:rsidRPr="00243E58" w14:paraId="02F040C2" w14:textId="77777777" w:rsidTr="00293DBA">
        <w:tc>
          <w:tcPr>
            <w:tcW w:w="2339" w:type="pct"/>
            <w:shd w:val="clear" w:color="auto" w:fill="FFFFFF"/>
          </w:tcPr>
          <w:p w14:paraId="79D3616D" w14:textId="477D53C1" w:rsidR="006F755C" w:rsidRPr="00243E58" w:rsidRDefault="006F755C" w:rsidP="006F75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1" w:type="pct"/>
          </w:tcPr>
          <w:p w14:paraId="3D4D82B1" w14:textId="1CCC519D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5,860</w:t>
            </w:r>
          </w:p>
        </w:tc>
        <w:tc>
          <w:tcPr>
            <w:tcW w:w="130" w:type="pct"/>
          </w:tcPr>
          <w:p w14:paraId="619B8FF3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27EE3A57" w14:textId="5D38AD2E" w:rsidR="006F755C" w:rsidRPr="00243E58" w:rsidRDefault="006F755C" w:rsidP="006F755C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147" w:type="pct"/>
          </w:tcPr>
          <w:p w14:paraId="7940E602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49C4C2BA" w14:textId="4BECC62A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30" w:type="pct"/>
          </w:tcPr>
          <w:p w14:paraId="1C6F37E8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1C08D0E" w14:textId="3A387978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</w:tr>
    </w:tbl>
    <w:p w14:paraId="7D7AE0E1" w14:textId="77777777" w:rsidR="00A63E7D" w:rsidRPr="00BA210A" w:rsidRDefault="00A63E7D" w:rsidP="00A15D4F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72"/>
        <w:gridCol w:w="1085"/>
        <w:gridCol w:w="272"/>
        <w:gridCol w:w="988"/>
        <w:gridCol w:w="264"/>
        <w:gridCol w:w="994"/>
      </w:tblGrid>
      <w:tr w:rsidR="00786560" w:rsidRPr="00243E58" w14:paraId="5DD77976" w14:textId="77777777" w:rsidTr="009C0258">
        <w:trPr>
          <w:tblHeader/>
        </w:trPr>
        <w:tc>
          <w:tcPr>
            <w:tcW w:w="2303" w:type="pct"/>
          </w:tcPr>
          <w:p w14:paraId="6918D29F" w14:textId="729EF3D9" w:rsidR="00F36B37" w:rsidRPr="00243E58" w:rsidRDefault="00F36B37" w:rsidP="00F36B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ยอดคงเหลือกับบุคคลหรือกิจการที่เกี่ยวข้องกัน</w:t>
            </w: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326" w:type="pct"/>
            <w:gridSpan w:val="3"/>
          </w:tcPr>
          <w:p w14:paraId="7854FA85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F1BBB92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  <w:gridSpan w:val="3"/>
          </w:tcPr>
          <w:p w14:paraId="15F7C89A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D2A1E" w:rsidRPr="00243E58" w14:paraId="17E0B055" w14:textId="77777777" w:rsidTr="009C0258">
        <w:trPr>
          <w:trHeight w:val="308"/>
          <w:tblHeader/>
        </w:trPr>
        <w:tc>
          <w:tcPr>
            <w:tcW w:w="2303" w:type="pct"/>
          </w:tcPr>
          <w:p w14:paraId="2E5B8294" w14:textId="66E06E97" w:rsidR="00BD2A1E" w:rsidRPr="00243E58" w:rsidRDefault="00BD2A1E" w:rsidP="00BD2A1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ณ วันที่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587" w:type="pct"/>
          </w:tcPr>
          <w:p w14:paraId="07AD3206" w14:textId="67936FD8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1A64C3E2" w14:textId="77777777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BB7551" w14:textId="310BFF06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00907175" w14:textId="77777777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05D3E7D" w14:textId="4C611782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543328F6" w14:textId="77777777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9B74BB8" w14:textId="10159FB3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BD2A1E" w:rsidRPr="00243E58" w14:paraId="5569BA97" w14:textId="77777777" w:rsidTr="009C0258">
        <w:trPr>
          <w:trHeight w:val="344"/>
          <w:tblHeader/>
        </w:trPr>
        <w:tc>
          <w:tcPr>
            <w:tcW w:w="2303" w:type="pct"/>
          </w:tcPr>
          <w:p w14:paraId="21D9623B" w14:textId="77777777" w:rsidR="00BD2A1E" w:rsidRPr="00243E58" w:rsidRDefault="00BD2A1E" w:rsidP="00BD2A1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2B9A3180" w14:textId="77777777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A1E" w:rsidRPr="00243E58" w14:paraId="3016CF37" w14:textId="77777777" w:rsidTr="009C0258">
        <w:tc>
          <w:tcPr>
            <w:tcW w:w="2303" w:type="pct"/>
          </w:tcPr>
          <w:p w14:paraId="335746D4" w14:textId="082A7127" w:rsidR="00BD2A1E" w:rsidRPr="00243E58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ลูกหนี้การค้าและลูกหนี้อื่น</w:t>
            </w:r>
          </w:p>
        </w:tc>
        <w:tc>
          <w:tcPr>
            <w:tcW w:w="587" w:type="pct"/>
          </w:tcPr>
          <w:p w14:paraId="36450450" w14:textId="3629F2D7" w:rsidR="00BD2A1E" w:rsidRPr="00160917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0C34DFA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932C4A" w14:textId="785A2AD4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C16DCC3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20026D" w14:textId="2F7360ED" w:rsidR="00BD2A1E" w:rsidRPr="00243E58" w:rsidRDefault="00BD2A1E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09E46A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58CA805" w14:textId="5727DDC3" w:rsidR="00BD2A1E" w:rsidRPr="00243E58" w:rsidRDefault="00BD2A1E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2A1E" w:rsidRPr="00243E58" w14:paraId="460EE4B0" w14:textId="77777777" w:rsidTr="009C0258">
        <w:tc>
          <w:tcPr>
            <w:tcW w:w="2303" w:type="pct"/>
          </w:tcPr>
          <w:p w14:paraId="54280A72" w14:textId="77777777" w:rsidR="00BD2A1E" w:rsidRPr="00243E58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1F259E38" w14:textId="13E5271E" w:rsidR="00BD2A1E" w:rsidRPr="00243E58" w:rsidRDefault="00A86CC1" w:rsidP="00D7510C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013385EA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A524FF" w14:textId="70F16386" w:rsidR="00BD2A1E" w:rsidRPr="00243E58" w:rsidRDefault="00BD2A1E" w:rsidP="00BD2A1E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4A890CF3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C2A21B" w14:textId="6B598DDE" w:rsidR="00BD2A1E" w:rsidRPr="00851572" w:rsidRDefault="00A86CC1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16,755</w:t>
            </w:r>
          </w:p>
        </w:tc>
        <w:tc>
          <w:tcPr>
            <w:tcW w:w="144" w:type="pct"/>
          </w:tcPr>
          <w:p w14:paraId="73D19D1A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B84F098" w14:textId="1B8F6D35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762</w:t>
            </w:r>
          </w:p>
        </w:tc>
      </w:tr>
      <w:tr w:rsidR="00BD2A1E" w:rsidRPr="00243E58" w14:paraId="7DC25F10" w14:textId="77777777" w:rsidTr="00293DBA">
        <w:tc>
          <w:tcPr>
            <w:tcW w:w="2303" w:type="pct"/>
          </w:tcPr>
          <w:p w14:paraId="29E2AE53" w14:textId="720E8635" w:rsidR="00BD2A1E" w:rsidRPr="00243E58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  <w:lang w:bidi="th-TH"/>
              </w:rPr>
              <w:t>การ</w:t>
            </w: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  <w:t>ร่วมค้า</w:t>
            </w:r>
          </w:p>
        </w:tc>
        <w:tc>
          <w:tcPr>
            <w:tcW w:w="587" w:type="pct"/>
          </w:tcPr>
          <w:p w14:paraId="78466C95" w14:textId="255A547A" w:rsidR="00BD2A1E" w:rsidRPr="00243E58" w:rsidRDefault="00A86CC1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598</w:t>
            </w:r>
          </w:p>
        </w:tc>
        <w:tc>
          <w:tcPr>
            <w:tcW w:w="148" w:type="pct"/>
          </w:tcPr>
          <w:p w14:paraId="40C08671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F26FB3" w14:textId="1DF423DB" w:rsidR="00BD2A1E" w:rsidRPr="007D016F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48" w:type="pct"/>
          </w:tcPr>
          <w:p w14:paraId="53B3E6EA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7AE8463" w14:textId="65A463C6" w:rsidR="00BD2A1E" w:rsidRPr="00243E58" w:rsidRDefault="00A86CC1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199A97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A4C576B" w14:textId="5EDC00A9" w:rsidR="00BD2A1E" w:rsidRPr="00243E58" w:rsidRDefault="00BD2A1E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2A1E" w:rsidRPr="00243E58" w14:paraId="005395A3" w14:textId="77777777" w:rsidTr="009C0258">
        <w:tc>
          <w:tcPr>
            <w:tcW w:w="2303" w:type="pct"/>
            <w:shd w:val="clear" w:color="auto" w:fill="auto"/>
          </w:tcPr>
          <w:p w14:paraId="44681C3D" w14:textId="6099AA14" w:rsidR="00BD2A1E" w:rsidRPr="00243E58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7" w:type="pct"/>
            <w:shd w:val="clear" w:color="auto" w:fill="auto"/>
          </w:tcPr>
          <w:p w14:paraId="69102401" w14:textId="04423CE5" w:rsidR="00BD2A1E" w:rsidRPr="00243E58" w:rsidRDefault="006130EA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30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33,153</w:t>
            </w:r>
          </w:p>
        </w:tc>
        <w:tc>
          <w:tcPr>
            <w:tcW w:w="148" w:type="pct"/>
            <w:shd w:val="clear" w:color="auto" w:fill="auto"/>
          </w:tcPr>
          <w:p w14:paraId="2B421E05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2866F9F" w14:textId="1EBBD5D6" w:rsidR="00BD2A1E" w:rsidRPr="00631AE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148" w:type="pct"/>
            <w:shd w:val="clear" w:color="auto" w:fill="auto"/>
          </w:tcPr>
          <w:p w14:paraId="1A74FD62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5294B2E" w14:textId="620F14B7" w:rsidR="00BD2A1E" w:rsidRPr="00243E58" w:rsidRDefault="006130EA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6130EA">
              <w:rPr>
                <w:rFonts w:asciiTheme="majorBidi" w:hAnsiTheme="majorBidi" w:cstheme="majorBidi"/>
                <w:sz w:val="30"/>
                <w:szCs w:val="30"/>
              </w:rPr>
              <w:t>11,586</w:t>
            </w:r>
          </w:p>
        </w:tc>
        <w:tc>
          <w:tcPr>
            <w:tcW w:w="144" w:type="pct"/>
            <w:shd w:val="clear" w:color="auto" w:fill="auto"/>
          </w:tcPr>
          <w:p w14:paraId="6C35EE7D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C0B15E3" w14:textId="0BFBEA5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  <w:tr w:rsidR="00BD2A1E" w:rsidRPr="0015775C" w14:paraId="72EC7ADD" w14:textId="77777777" w:rsidTr="009C0258">
        <w:tc>
          <w:tcPr>
            <w:tcW w:w="2303" w:type="pct"/>
            <w:shd w:val="clear" w:color="auto" w:fill="auto"/>
          </w:tcPr>
          <w:p w14:paraId="5F5D6E95" w14:textId="2FF61C32" w:rsidR="00BD2A1E" w:rsidRPr="00243E58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  <w:shd w:val="clear" w:color="auto" w:fill="auto"/>
          </w:tcPr>
          <w:p w14:paraId="1E68294B" w14:textId="1AB754A0" w:rsidR="00BD2A1E" w:rsidRPr="00243E58" w:rsidRDefault="00A86CC1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10,261</w:t>
            </w:r>
          </w:p>
        </w:tc>
        <w:tc>
          <w:tcPr>
            <w:tcW w:w="148" w:type="pct"/>
            <w:shd w:val="clear" w:color="auto" w:fill="auto"/>
          </w:tcPr>
          <w:p w14:paraId="1D04D773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DCA08E7" w14:textId="5B20A3AF" w:rsidR="00BD2A1E" w:rsidRPr="00631AE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2AC4739D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D9424E0" w14:textId="53973591" w:rsidR="00BD2A1E" w:rsidRPr="00243E58" w:rsidRDefault="00A86CC1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</w:t>
            </w:r>
            <w:r w:rsidR="00B62C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47579338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05B7B020" w14:textId="3FC7FD04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BD2A1E" w:rsidRPr="0015775C" w14:paraId="234846D5" w14:textId="77777777" w:rsidTr="009C0258">
        <w:tc>
          <w:tcPr>
            <w:tcW w:w="2303" w:type="pct"/>
            <w:shd w:val="clear" w:color="auto" w:fill="FFFFFF"/>
          </w:tcPr>
          <w:p w14:paraId="3B392B2F" w14:textId="054B76AD" w:rsidR="00BD2A1E" w:rsidRPr="00BA36B2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B3A7ED2" w14:textId="145A1E81" w:rsidR="00BD2A1E" w:rsidRPr="00D020E3" w:rsidRDefault="006130EA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44,012</w:t>
            </w:r>
          </w:p>
        </w:tc>
        <w:tc>
          <w:tcPr>
            <w:tcW w:w="148" w:type="pct"/>
          </w:tcPr>
          <w:p w14:paraId="2E20027A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D0BC10A" w14:textId="07DB0D64" w:rsidR="00BD2A1E" w:rsidRPr="00631AE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Pr="00D02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</w:tcPr>
          <w:p w14:paraId="66F95161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05B3F1A6" w14:textId="2C9A41A0" w:rsidR="00BD2A1E" w:rsidRPr="0091013C" w:rsidRDefault="006130EA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29,83</w:t>
            </w:r>
            <w:r w:rsidR="00B62C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4" w:type="pct"/>
          </w:tcPr>
          <w:p w14:paraId="634A26FF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2EC6FF98" w14:textId="6C42CAC0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Pr="00910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</w:p>
        </w:tc>
      </w:tr>
      <w:tr w:rsidR="00BD2A1E" w:rsidRPr="0015775C" w14:paraId="4E7CE576" w14:textId="77777777" w:rsidTr="00293DBA">
        <w:tc>
          <w:tcPr>
            <w:tcW w:w="2303" w:type="pct"/>
            <w:shd w:val="clear" w:color="auto" w:fill="FFFFFF"/>
          </w:tcPr>
          <w:p w14:paraId="26D22056" w14:textId="22C44ABD" w:rsidR="00BD2A1E" w:rsidRPr="00BA36B2" w:rsidRDefault="00BD2A1E" w:rsidP="00BD2A1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A36B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62F5D9B" w14:textId="7A213688" w:rsidR="00BD2A1E" w:rsidRPr="00D020E3" w:rsidRDefault="00A86CC1" w:rsidP="00BD2A1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(401)</w:t>
            </w:r>
          </w:p>
        </w:tc>
        <w:tc>
          <w:tcPr>
            <w:tcW w:w="148" w:type="pct"/>
          </w:tcPr>
          <w:p w14:paraId="4226DF65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8550898" w14:textId="24F8CD76" w:rsidR="00BD2A1E" w:rsidRPr="00BA36B2" w:rsidRDefault="00BD2A1E" w:rsidP="00BD2A1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20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  <w:r w:rsidRPr="00D020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137A66F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6EF8A36C" w14:textId="6EC82315" w:rsidR="00BD2A1E" w:rsidRPr="0091013C" w:rsidRDefault="00A86CC1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</w:t>
            </w:r>
            <w:r w:rsidR="00B62C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53A261CA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178E7075" w14:textId="2FAAAA5C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01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 w:rsidRPr="009101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D2A1E" w:rsidRPr="0015775C" w14:paraId="009118E1" w14:textId="77777777" w:rsidTr="009C0258">
        <w:tc>
          <w:tcPr>
            <w:tcW w:w="2303" w:type="pct"/>
            <w:shd w:val="clear" w:color="auto" w:fill="FFFFFF"/>
          </w:tcPr>
          <w:p w14:paraId="287BB91C" w14:textId="74A4AD0A" w:rsidR="00BD2A1E" w:rsidRPr="00BA36B2" w:rsidRDefault="00BD2A1E" w:rsidP="00BD2A1E">
            <w:pPr>
              <w:tabs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D792776" w14:textId="2E0EAF84" w:rsidR="00BD2A1E" w:rsidRPr="00D020E3" w:rsidRDefault="006130EA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43,611</w:t>
            </w:r>
          </w:p>
        </w:tc>
        <w:tc>
          <w:tcPr>
            <w:tcW w:w="148" w:type="pct"/>
          </w:tcPr>
          <w:p w14:paraId="1BEBADDD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B79C284" w14:textId="23A076C7" w:rsidR="00BD2A1E" w:rsidRPr="00BA36B2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Pr="00D02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8" w:type="pct"/>
          </w:tcPr>
          <w:p w14:paraId="49280384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F1BB652" w14:textId="385302BD" w:rsidR="00BD2A1E" w:rsidRPr="0091013C" w:rsidRDefault="006130EA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29,350</w:t>
            </w:r>
          </w:p>
        </w:tc>
        <w:tc>
          <w:tcPr>
            <w:tcW w:w="144" w:type="pct"/>
          </w:tcPr>
          <w:p w14:paraId="052E39B1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5967DCDE" w14:textId="260DDFD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910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</w:tr>
    </w:tbl>
    <w:p w14:paraId="42E21B67" w14:textId="22567DDB" w:rsidR="00963E6E" w:rsidRPr="00995575" w:rsidRDefault="00963E6E" w:rsidP="00205C66">
      <w:pPr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80"/>
        <w:gridCol w:w="274"/>
        <w:gridCol w:w="1081"/>
        <w:gridCol w:w="270"/>
        <w:gridCol w:w="990"/>
        <w:gridCol w:w="272"/>
        <w:gridCol w:w="986"/>
      </w:tblGrid>
      <w:tr w:rsidR="009C0258" w:rsidRPr="0015775C" w14:paraId="40A0D4A2" w14:textId="77777777" w:rsidTr="008817D0">
        <w:tc>
          <w:tcPr>
            <w:tcW w:w="2302" w:type="pct"/>
            <w:shd w:val="clear" w:color="auto" w:fill="auto"/>
          </w:tcPr>
          <w:p w14:paraId="6CA38DD6" w14:textId="43B82E5F" w:rsidR="00F36B37" w:rsidRPr="00BA36B2" w:rsidRDefault="00963E6E" w:rsidP="00F36B3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F36B37" w:rsidRPr="00392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8" w:type="pct"/>
            <w:shd w:val="clear" w:color="auto" w:fill="auto"/>
          </w:tcPr>
          <w:p w14:paraId="59852BB3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64EA4DAA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BB25238" w14:textId="58747E83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308F18E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927ABCE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1F6C1CC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2757F49" w14:textId="6D545CAE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2A1E" w:rsidRPr="0015775C" w14:paraId="3F540604" w14:textId="77777777" w:rsidTr="008817D0">
        <w:tc>
          <w:tcPr>
            <w:tcW w:w="2302" w:type="pct"/>
            <w:shd w:val="clear" w:color="auto" w:fill="auto"/>
          </w:tcPr>
          <w:p w14:paraId="750A1EC5" w14:textId="186C9A15" w:rsidR="00BD2A1E" w:rsidRPr="00BA36B2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14:paraId="204B5631" w14:textId="0BD7C5D6" w:rsidR="00BD2A1E" w:rsidRPr="00BA36B2" w:rsidRDefault="0018391A" w:rsidP="00D7510C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5365B90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1635AEA" w14:textId="683D59CE" w:rsidR="00BD2A1E" w:rsidRPr="00BA36B2" w:rsidRDefault="00BD2A1E" w:rsidP="00BD2A1E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BA36DF1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7BD9376" w14:textId="0CA1A138" w:rsidR="00BD2A1E" w:rsidRPr="00741BBC" w:rsidRDefault="0018391A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148" w:type="pct"/>
            <w:shd w:val="clear" w:color="auto" w:fill="auto"/>
          </w:tcPr>
          <w:p w14:paraId="7ECEF8B2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527B4E8" w14:textId="000586FC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  <w:r w:rsidRPr="00741B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BD2A1E" w:rsidRPr="0015775C" w14:paraId="1CD2941C" w14:textId="77777777" w:rsidTr="008817D0">
        <w:tc>
          <w:tcPr>
            <w:tcW w:w="2302" w:type="pct"/>
            <w:shd w:val="clear" w:color="auto" w:fill="FFFFFF"/>
          </w:tcPr>
          <w:p w14:paraId="75F1AADE" w14:textId="5CF2B3A0" w:rsidR="00BD2A1E" w:rsidRPr="00BA36B2" w:rsidRDefault="00BD2A1E" w:rsidP="00BD2A1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920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3350354" w14:textId="6FCD559E" w:rsidR="00BD2A1E" w:rsidRPr="00BA36B2" w:rsidRDefault="0018391A" w:rsidP="00BD2A1E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14:paraId="33CD90F2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03E6F2D" w14:textId="0B02404A" w:rsidR="00BD2A1E" w:rsidRPr="00BA36B2" w:rsidRDefault="00BD2A1E" w:rsidP="00BD2A1E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263BF454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65191268" w14:textId="19983E4E" w:rsidR="00BD2A1E" w:rsidRPr="002B6FAB" w:rsidRDefault="0018391A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148" w:type="pct"/>
          </w:tcPr>
          <w:p w14:paraId="0DE3FC19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E4AF62A" w14:textId="0DB598D2" w:rsidR="00BD2A1E" w:rsidRPr="00BA36B2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955</w:t>
            </w:r>
            <w:r w:rsidRPr="002B6F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2C7D8D44" w14:textId="7ED2A824" w:rsidR="00F175F6" w:rsidRPr="00BA210A" w:rsidRDefault="00F175F6" w:rsidP="007E1A2B">
      <w:pPr>
        <w:spacing w:line="240" w:lineRule="auto"/>
        <w:ind w:right="-45" w:firstLine="562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80"/>
        <w:gridCol w:w="274"/>
        <w:gridCol w:w="1081"/>
        <w:gridCol w:w="275"/>
        <w:gridCol w:w="984"/>
        <w:gridCol w:w="272"/>
        <w:gridCol w:w="988"/>
      </w:tblGrid>
      <w:tr w:rsidR="008817D0" w:rsidRPr="006666FA" w14:paraId="35BEB720" w14:textId="77777777" w:rsidTr="008817D0">
        <w:trPr>
          <w:trHeight w:val="410"/>
        </w:trPr>
        <w:tc>
          <w:tcPr>
            <w:tcW w:w="2302" w:type="pct"/>
            <w:shd w:val="clear" w:color="auto" w:fill="auto"/>
            <w:vAlign w:val="bottom"/>
          </w:tcPr>
          <w:p w14:paraId="42E95741" w14:textId="77777777" w:rsidR="008817D0" w:rsidRDefault="008817D0" w:rsidP="00D15862">
            <w:pPr>
              <w:spacing w:line="240" w:lineRule="atLeast"/>
              <w:ind w:left="156" w:hanging="1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(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</w:t>
            </w:r>
            <w:r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)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br/>
            </w:r>
            <w:r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</w:t>
            </w:r>
            <w:r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ะ</w:t>
            </w:r>
            <w:r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326" w:type="pct"/>
            <w:gridSpan w:val="3"/>
          </w:tcPr>
          <w:p w14:paraId="0CC526EB" w14:textId="77777777" w:rsidR="008817D0" w:rsidRDefault="008817D0" w:rsidP="00D15862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272B1BC" w14:textId="77777777" w:rsidR="008817D0" w:rsidRPr="006666FA" w:rsidRDefault="008817D0" w:rsidP="00D15862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50" w:type="pct"/>
          </w:tcPr>
          <w:p w14:paraId="05191ACB" w14:textId="77777777" w:rsidR="008817D0" w:rsidRPr="006666FA" w:rsidRDefault="008817D0" w:rsidP="00D15862">
            <w:pPr>
              <w:tabs>
                <w:tab w:val="left" w:pos="284"/>
                <w:tab w:val="decimal" w:pos="552"/>
              </w:tabs>
              <w:spacing w:line="240" w:lineRule="atLeast"/>
              <w:ind w:left="-126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1" w:type="pct"/>
            <w:gridSpan w:val="3"/>
          </w:tcPr>
          <w:p w14:paraId="2F2598A5" w14:textId="77777777" w:rsidR="008817D0" w:rsidRDefault="008817D0" w:rsidP="00D15862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05DB392" w14:textId="77777777" w:rsidR="008817D0" w:rsidRPr="006666FA" w:rsidRDefault="008817D0" w:rsidP="00D15862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817D0" w:rsidRPr="006666FA" w14:paraId="04CB493F" w14:textId="77777777" w:rsidTr="008817D0">
        <w:trPr>
          <w:trHeight w:val="421"/>
        </w:trPr>
        <w:tc>
          <w:tcPr>
            <w:tcW w:w="2302" w:type="pct"/>
            <w:vAlign w:val="bottom"/>
          </w:tcPr>
          <w:p w14:paraId="708428EE" w14:textId="77777777" w:rsidR="008817D0" w:rsidRPr="00511142" w:rsidRDefault="008817D0" w:rsidP="00D1586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645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111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8" w:type="pct"/>
          </w:tcPr>
          <w:p w14:paraId="1923184B" w14:textId="77777777" w:rsidR="008817D0" w:rsidRPr="006666FA" w:rsidRDefault="008817D0" w:rsidP="00D15862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</w:tcPr>
          <w:p w14:paraId="7267A306" w14:textId="77777777" w:rsidR="008817D0" w:rsidRPr="006666FA" w:rsidRDefault="008817D0" w:rsidP="00D15862">
            <w:pPr>
              <w:tabs>
                <w:tab w:val="left" w:pos="284"/>
                <w:tab w:val="decimal" w:pos="552"/>
              </w:tabs>
              <w:spacing w:line="240" w:lineRule="atLeast"/>
              <w:ind w:left="284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0CE61CB6" w14:textId="77777777" w:rsidR="008817D0" w:rsidRPr="006666FA" w:rsidRDefault="008817D0" w:rsidP="00D15862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0" w:type="pct"/>
          </w:tcPr>
          <w:p w14:paraId="72E82B96" w14:textId="77777777" w:rsidR="008817D0" w:rsidRPr="006666FA" w:rsidRDefault="008817D0" w:rsidP="00D15862">
            <w:pPr>
              <w:tabs>
                <w:tab w:val="left" w:pos="284"/>
                <w:tab w:val="decimal" w:pos="552"/>
              </w:tabs>
              <w:spacing w:line="240" w:lineRule="atLeast"/>
              <w:ind w:left="-126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</w:tcPr>
          <w:p w14:paraId="4FDCFF8B" w14:textId="77777777" w:rsidR="008817D0" w:rsidRPr="006666FA" w:rsidRDefault="008817D0" w:rsidP="00D15862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6C44609E" w14:textId="77777777" w:rsidR="008817D0" w:rsidRPr="006666FA" w:rsidRDefault="008817D0" w:rsidP="00D15862">
            <w:pPr>
              <w:tabs>
                <w:tab w:val="left" w:pos="284"/>
                <w:tab w:val="decimal" w:pos="552"/>
              </w:tabs>
              <w:spacing w:line="240" w:lineRule="atLeast"/>
              <w:ind w:left="284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</w:tcPr>
          <w:p w14:paraId="163B8789" w14:textId="77777777" w:rsidR="008817D0" w:rsidRPr="006666FA" w:rsidRDefault="008817D0" w:rsidP="00D15862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817D0" w:rsidRPr="006666FA" w14:paraId="1AE05AF2" w14:textId="77777777" w:rsidTr="008817D0">
        <w:trPr>
          <w:trHeight w:val="386"/>
        </w:trPr>
        <w:tc>
          <w:tcPr>
            <w:tcW w:w="2302" w:type="pct"/>
          </w:tcPr>
          <w:p w14:paraId="05C5AB64" w14:textId="77777777" w:rsidR="008817D0" w:rsidRPr="006666FA" w:rsidRDefault="008817D0" w:rsidP="00D15862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698" w:type="pct"/>
            <w:gridSpan w:val="7"/>
          </w:tcPr>
          <w:p w14:paraId="0B4CC2F8" w14:textId="77777777" w:rsidR="008817D0" w:rsidRPr="006666FA" w:rsidRDefault="008817D0" w:rsidP="00D15862">
            <w:pPr>
              <w:tabs>
                <w:tab w:val="decimal" w:pos="873"/>
              </w:tabs>
              <w:spacing w:line="240" w:lineRule="atLeast"/>
              <w:ind w:left="-108" w:right="-131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17D0" w:rsidRPr="006666FA" w14:paraId="4210B85C" w14:textId="77777777" w:rsidTr="008817D0">
        <w:trPr>
          <w:trHeight w:val="398"/>
        </w:trPr>
        <w:tc>
          <w:tcPr>
            <w:tcW w:w="2302" w:type="pct"/>
          </w:tcPr>
          <w:p w14:paraId="2C0DA7E5" w14:textId="77777777" w:rsidR="008817D0" w:rsidRPr="00511142" w:rsidRDefault="008817D0" w:rsidP="00D158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114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Pr="0051114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588" w:type="pct"/>
          </w:tcPr>
          <w:p w14:paraId="22EEB597" w14:textId="77777777" w:rsidR="008817D0" w:rsidRPr="00B05673" w:rsidRDefault="008817D0" w:rsidP="00D1586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49" w:type="pct"/>
          </w:tcPr>
          <w:p w14:paraId="3AB91A94" w14:textId="77777777" w:rsidR="008817D0" w:rsidRPr="006666FA" w:rsidRDefault="008817D0" w:rsidP="00D15862">
            <w:pPr>
              <w:tabs>
                <w:tab w:val="decimal" w:pos="871"/>
              </w:tabs>
              <w:spacing w:line="240" w:lineRule="atLeast"/>
              <w:ind w:left="284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6A3D667F" w14:textId="77777777" w:rsidR="008817D0" w:rsidRPr="00B05673" w:rsidRDefault="008817D0" w:rsidP="00D1586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509201F5" w14:textId="77777777" w:rsidR="008817D0" w:rsidRPr="00511142" w:rsidRDefault="008817D0" w:rsidP="00D15862">
            <w:pPr>
              <w:tabs>
                <w:tab w:val="decimal" w:pos="871"/>
              </w:tabs>
              <w:spacing w:line="240" w:lineRule="atLeast"/>
              <w:ind w:left="-126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</w:tcPr>
          <w:p w14:paraId="0C61FC75" w14:textId="77777777" w:rsidR="008817D0" w:rsidRPr="007C4D08" w:rsidRDefault="008817D0" w:rsidP="00D15862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48" w:type="pct"/>
          </w:tcPr>
          <w:p w14:paraId="261ECFED" w14:textId="77777777" w:rsidR="008817D0" w:rsidRPr="00511142" w:rsidRDefault="008817D0" w:rsidP="00D15862">
            <w:pPr>
              <w:tabs>
                <w:tab w:val="decimal" w:pos="871"/>
              </w:tabs>
              <w:spacing w:line="240" w:lineRule="atLeast"/>
              <w:ind w:left="284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</w:tcPr>
          <w:p w14:paraId="071B6C27" w14:textId="77777777" w:rsidR="008817D0" w:rsidRPr="00511142" w:rsidRDefault="008817D0" w:rsidP="00D15862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</w:tr>
    </w:tbl>
    <w:p w14:paraId="370406C5" w14:textId="77777777" w:rsidR="008817D0" w:rsidRDefault="008817D0" w:rsidP="007E1A2B">
      <w:pPr>
        <w:spacing w:line="240" w:lineRule="auto"/>
        <w:ind w:right="-45" w:firstLine="562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4"/>
        <w:gridCol w:w="272"/>
        <w:gridCol w:w="1087"/>
        <w:gridCol w:w="272"/>
        <w:gridCol w:w="988"/>
        <w:gridCol w:w="277"/>
        <w:gridCol w:w="983"/>
      </w:tblGrid>
      <w:tr w:rsidR="00544D3E" w:rsidRPr="00243E58" w14:paraId="570FD78D" w14:textId="77777777" w:rsidTr="00B97FE7">
        <w:trPr>
          <w:tblHeader/>
        </w:trPr>
        <w:tc>
          <w:tcPr>
            <w:tcW w:w="2303" w:type="pct"/>
          </w:tcPr>
          <w:p w14:paraId="19EADAAB" w14:textId="77777777" w:rsidR="00544D3E" w:rsidRPr="00243E58" w:rsidRDefault="00544D3E" w:rsidP="00293D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lastRenderedPageBreak/>
              <w:t>ยอดคงเหลือกับบุคคลหรือกิจการที่เกี่ยวข้องกัน</w:t>
            </w: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325" w:type="pct"/>
            <w:gridSpan w:val="3"/>
          </w:tcPr>
          <w:p w14:paraId="61D39A46" w14:textId="77777777" w:rsidR="00544D3E" w:rsidRPr="00243E58" w:rsidRDefault="00544D3E" w:rsidP="00293D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DD26C90" w14:textId="77777777" w:rsidR="00544D3E" w:rsidRPr="00243E58" w:rsidRDefault="00544D3E" w:rsidP="00293D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pct"/>
            <w:gridSpan w:val="3"/>
          </w:tcPr>
          <w:p w14:paraId="5C9B90D3" w14:textId="77777777" w:rsidR="00544D3E" w:rsidRPr="00243E58" w:rsidRDefault="00544D3E" w:rsidP="00293D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D2A1E" w:rsidRPr="00243E58" w14:paraId="09C1D8AB" w14:textId="77777777" w:rsidTr="00B97FE7">
        <w:trPr>
          <w:trHeight w:val="308"/>
          <w:tblHeader/>
        </w:trPr>
        <w:tc>
          <w:tcPr>
            <w:tcW w:w="2303" w:type="pct"/>
          </w:tcPr>
          <w:p w14:paraId="15CD2174" w14:textId="77777777" w:rsidR="00BD2A1E" w:rsidRPr="00243E58" w:rsidRDefault="00BD2A1E" w:rsidP="00BD2A1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ณ วันที่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585" w:type="pct"/>
          </w:tcPr>
          <w:p w14:paraId="798921D3" w14:textId="3F8B2DE9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1CE38ED2" w14:textId="77777777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EAC8CE" w14:textId="4AA3891F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2A2681B8" w14:textId="77777777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24B457D" w14:textId="706D1A88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1" w:type="pct"/>
          </w:tcPr>
          <w:p w14:paraId="3CB5977D" w14:textId="77777777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D817067" w14:textId="1EABE5B4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BD2A1E" w:rsidRPr="00243E58" w14:paraId="006C61D7" w14:textId="77777777" w:rsidTr="00A40101">
        <w:trPr>
          <w:trHeight w:val="344"/>
          <w:tblHeader/>
        </w:trPr>
        <w:tc>
          <w:tcPr>
            <w:tcW w:w="2303" w:type="pct"/>
          </w:tcPr>
          <w:p w14:paraId="6CA1C2E7" w14:textId="77777777" w:rsidR="00BD2A1E" w:rsidRPr="00243E58" w:rsidRDefault="00BD2A1E" w:rsidP="00BD2A1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14BF0D42" w14:textId="77777777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A1E" w:rsidRPr="006666FA" w14:paraId="52D74C02" w14:textId="77777777" w:rsidTr="00B97FE7">
        <w:tc>
          <w:tcPr>
            <w:tcW w:w="2303" w:type="pct"/>
            <w:shd w:val="clear" w:color="auto" w:fill="auto"/>
          </w:tcPr>
          <w:p w14:paraId="03E2D9F9" w14:textId="77777777" w:rsidR="00BD2A1E" w:rsidRPr="006666FA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และเจ้าหนี้อื่น</w:t>
            </w:r>
          </w:p>
        </w:tc>
        <w:tc>
          <w:tcPr>
            <w:tcW w:w="585" w:type="pct"/>
            <w:shd w:val="clear" w:color="auto" w:fill="auto"/>
          </w:tcPr>
          <w:p w14:paraId="30D0D81C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6FF7BEB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241C6BB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5071BE09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69451C3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73116E4B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7EC125E2" w14:textId="77777777" w:rsidR="00BD2A1E" w:rsidRPr="00A91823" w:rsidRDefault="00BD2A1E" w:rsidP="00BD2A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2A1E" w:rsidRPr="006666FA" w14:paraId="0452F26D" w14:textId="77777777" w:rsidTr="00B97FE7">
        <w:tc>
          <w:tcPr>
            <w:tcW w:w="2303" w:type="pct"/>
            <w:shd w:val="clear" w:color="auto" w:fill="auto"/>
          </w:tcPr>
          <w:p w14:paraId="288BBAC6" w14:textId="77777777" w:rsidR="00BD2A1E" w:rsidRPr="006666FA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138913CD" w14:textId="47588BEE" w:rsidR="00BD2A1E" w:rsidRPr="006666FA" w:rsidRDefault="0018391A" w:rsidP="00BD2A1E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CC95919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2" w:type="pct"/>
            <w:shd w:val="clear" w:color="auto" w:fill="auto"/>
          </w:tcPr>
          <w:p w14:paraId="236BBB59" w14:textId="5FDFFA7C" w:rsidR="00BD2A1E" w:rsidRPr="00856362" w:rsidRDefault="00BD2A1E" w:rsidP="00BD2A1E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6FEFFB3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FA462F9" w14:textId="5705F07B" w:rsidR="00BD2A1E" w:rsidRPr="006666FA" w:rsidRDefault="0018391A" w:rsidP="00BD2A1E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3,624</w:t>
            </w:r>
          </w:p>
        </w:tc>
        <w:tc>
          <w:tcPr>
            <w:tcW w:w="151" w:type="pct"/>
            <w:shd w:val="clear" w:color="auto" w:fill="auto"/>
          </w:tcPr>
          <w:p w14:paraId="5075C87E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5199620A" w14:textId="0EFDCCFF" w:rsidR="00BD2A1E" w:rsidRPr="006666FA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18391A" w:rsidRPr="006666FA" w14:paraId="1B136400" w14:textId="77777777" w:rsidTr="00B97FE7">
        <w:tc>
          <w:tcPr>
            <w:tcW w:w="2303" w:type="pct"/>
            <w:shd w:val="clear" w:color="auto" w:fill="auto"/>
          </w:tcPr>
          <w:p w14:paraId="2D63D725" w14:textId="399538F7" w:rsidR="0018391A" w:rsidRPr="006666FA" w:rsidRDefault="0018391A" w:rsidP="0018391A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  <w:lang w:bidi="th-TH"/>
              </w:rPr>
              <w:t>การ</w:t>
            </w: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  <w:t>ร่วมค้า</w:t>
            </w:r>
          </w:p>
        </w:tc>
        <w:tc>
          <w:tcPr>
            <w:tcW w:w="585" w:type="pct"/>
            <w:shd w:val="clear" w:color="auto" w:fill="auto"/>
          </w:tcPr>
          <w:p w14:paraId="6A4178EF" w14:textId="4C59642A" w:rsidR="0018391A" w:rsidRPr="0018391A" w:rsidRDefault="0018391A" w:rsidP="0018391A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39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2,984</w:t>
            </w:r>
          </w:p>
        </w:tc>
        <w:tc>
          <w:tcPr>
            <w:tcW w:w="148" w:type="pct"/>
            <w:shd w:val="clear" w:color="auto" w:fill="auto"/>
          </w:tcPr>
          <w:p w14:paraId="6CC96880" w14:textId="77777777" w:rsidR="0018391A" w:rsidRPr="006666FA" w:rsidRDefault="0018391A" w:rsidP="0018391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2" w:type="pct"/>
            <w:shd w:val="clear" w:color="auto" w:fill="auto"/>
          </w:tcPr>
          <w:p w14:paraId="05BAE420" w14:textId="64DDFCE0" w:rsidR="0018391A" w:rsidRDefault="0018391A" w:rsidP="0018391A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DCE4935" w14:textId="77777777" w:rsidR="0018391A" w:rsidRPr="006666FA" w:rsidRDefault="0018391A" w:rsidP="0018391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DDB6F31" w14:textId="333B0E5E" w:rsidR="0018391A" w:rsidRPr="006666FA" w:rsidRDefault="0018391A" w:rsidP="00B97FE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64564E0" w14:textId="77777777" w:rsidR="0018391A" w:rsidRPr="006666FA" w:rsidRDefault="0018391A" w:rsidP="0018391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2F3B9016" w14:textId="7BA302B0" w:rsidR="0018391A" w:rsidRPr="0018391A" w:rsidRDefault="0018391A" w:rsidP="00B97FE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9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D2A1E" w:rsidRPr="006666FA" w14:paraId="48DE4D0E" w14:textId="77777777" w:rsidTr="00B97FE7">
        <w:tc>
          <w:tcPr>
            <w:tcW w:w="2303" w:type="pct"/>
            <w:shd w:val="clear" w:color="auto" w:fill="auto"/>
          </w:tcPr>
          <w:p w14:paraId="7D2AFC70" w14:textId="77777777" w:rsidR="00BD2A1E" w:rsidRPr="00407998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5" w:type="pct"/>
            <w:shd w:val="clear" w:color="auto" w:fill="auto"/>
          </w:tcPr>
          <w:p w14:paraId="75234168" w14:textId="75DFE052" w:rsidR="00BD2A1E" w:rsidRPr="006666FA" w:rsidRDefault="0018391A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31,022</w:t>
            </w:r>
          </w:p>
        </w:tc>
        <w:tc>
          <w:tcPr>
            <w:tcW w:w="148" w:type="pct"/>
            <w:shd w:val="clear" w:color="auto" w:fill="auto"/>
          </w:tcPr>
          <w:p w14:paraId="64912233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ED9DC44" w14:textId="495DCA7F" w:rsidR="00BD2A1E" w:rsidRPr="00856362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48" w:type="pct"/>
            <w:shd w:val="clear" w:color="auto" w:fill="auto"/>
          </w:tcPr>
          <w:p w14:paraId="76E3D918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E0C56FF" w14:textId="7584A351" w:rsidR="00BD2A1E" w:rsidRPr="003241BC" w:rsidRDefault="0018391A" w:rsidP="00BD2A1E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1,298</w:t>
            </w:r>
          </w:p>
        </w:tc>
        <w:tc>
          <w:tcPr>
            <w:tcW w:w="151" w:type="pct"/>
            <w:shd w:val="clear" w:color="auto" w:fill="auto"/>
          </w:tcPr>
          <w:p w14:paraId="5A72300E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shd w:val="clear" w:color="auto" w:fill="auto"/>
          </w:tcPr>
          <w:p w14:paraId="69AA647F" w14:textId="636CC0DF" w:rsidR="00BD2A1E" w:rsidRPr="006666FA" w:rsidRDefault="00BD2A1E" w:rsidP="00BD2A1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</w:tr>
      <w:tr w:rsidR="00BD2A1E" w:rsidRPr="006666FA" w14:paraId="4E5B222C" w14:textId="77777777" w:rsidTr="00B97FE7">
        <w:tc>
          <w:tcPr>
            <w:tcW w:w="2303" w:type="pct"/>
            <w:shd w:val="clear" w:color="auto" w:fill="auto"/>
          </w:tcPr>
          <w:p w14:paraId="133EE1AA" w14:textId="77777777" w:rsidR="00BD2A1E" w:rsidRPr="006666FA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  <w:shd w:val="clear" w:color="auto" w:fill="auto"/>
          </w:tcPr>
          <w:p w14:paraId="6E63E67C" w14:textId="7B6F60D7" w:rsidR="00BD2A1E" w:rsidRPr="0018339D" w:rsidRDefault="0018391A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6130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48" w:type="pct"/>
            <w:shd w:val="clear" w:color="auto" w:fill="auto"/>
          </w:tcPr>
          <w:p w14:paraId="098E17F0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B391374" w14:textId="41CA0A48" w:rsidR="00BD2A1E" w:rsidRPr="006666FA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48" w:type="pct"/>
            <w:shd w:val="clear" w:color="auto" w:fill="auto"/>
          </w:tcPr>
          <w:p w14:paraId="47AC04A2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D3A9D3C" w14:textId="16FC1512" w:rsidR="00BD2A1E" w:rsidRPr="004C2217" w:rsidRDefault="0018391A" w:rsidP="00BD2A1E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3,696</w:t>
            </w:r>
          </w:p>
        </w:tc>
        <w:tc>
          <w:tcPr>
            <w:tcW w:w="151" w:type="pct"/>
            <w:shd w:val="clear" w:color="auto" w:fill="auto"/>
          </w:tcPr>
          <w:p w14:paraId="3CAECD3B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19042063" w14:textId="74480494" w:rsidR="00BD2A1E" w:rsidRPr="006666FA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BD2A1E" w:rsidRPr="006666FA" w14:paraId="76AFE631" w14:textId="77777777" w:rsidTr="00B97FE7">
        <w:trPr>
          <w:trHeight w:val="127"/>
        </w:trPr>
        <w:tc>
          <w:tcPr>
            <w:tcW w:w="2303" w:type="pct"/>
            <w:shd w:val="clear" w:color="auto" w:fill="FFFFFF"/>
          </w:tcPr>
          <w:p w14:paraId="193AD245" w14:textId="77777777" w:rsidR="00BD2A1E" w:rsidRPr="006666FA" w:rsidRDefault="00BD2A1E" w:rsidP="00BD2A1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0A16435" w14:textId="50C9B2D2" w:rsidR="00BD2A1E" w:rsidRPr="006666FA" w:rsidRDefault="0018391A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41,405</w:t>
            </w:r>
          </w:p>
        </w:tc>
        <w:tc>
          <w:tcPr>
            <w:tcW w:w="148" w:type="pct"/>
          </w:tcPr>
          <w:p w14:paraId="4A8DEF23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21C0029" w14:textId="3E2140BD" w:rsidR="00BD2A1E" w:rsidRPr="006666FA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</w:t>
            </w:r>
          </w:p>
        </w:tc>
        <w:tc>
          <w:tcPr>
            <w:tcW w:w="148" w:type="pct"/>
          </w:tcPr>
          <w:p w14:paraId="473F0028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56F5E183" w14:textId="46A348B9" w:rsidR="00BD2A1E" w:rsidRPr="006666FA" w:rsidRDefault="0018391A" w:rsidP="00BD2A1E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8,618</w:t>
            </w:r>
          </w:p>
        </w:tc>
        <w:tc>
          <w:tcPr>
            <w:tcW w:w="151" w:type="pct"/>
          </w:tcPr>
          <w:p w14:paraId="31D93668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509091F" w14:textId="21E7671F" w:rsidR="00BD2A1E" w:rsidRPr="006666FA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</w:p>
        </w:tc>
      </w:tr>
      <w:tr w:rsidR="00B97FE7" w:rsidRPr="006666FA" w14:paraId="1362D98B" w14:textId="77777777" w:rsidTr="00B97FE7">
        <w:trPr>
          <w:trHeight w:val="422"/>
        </w:trPr>
        <w:tc>
          <w:tcPr>
            <w:tcW w:w="2303" w:type="pct"/>
            <w:shd w:val="clear" w:color="auto" w:fill="FFFFFF"/>
          </w:tcPr>
          <w:p w14:paraId="784F2E46" w14:textId="1C4496F6" w:rsidR="00B97FE7" w:rsidRPr="007E1A2B" w:rsidRDefault="00B97FE7" w:rsidP="007E1A2B">
            <w:pPr>
              <w:spacing w:line="240" w:lineRule="auto"/>
              <w:ind w:right="2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5" w:type="pct"/>
          </w:tcPr>
          <w:p w14:paraId="10AF2EEA" w14:textId="77777777" w:rsidR="00B97FE7" w:rsidRPr="007E1A2B" w:rsidRDefault="00B97FE7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2BA787AC" w14:textId="77777777" w:rsidR="00B97FE7" w:rsidRPr="007E1A2B" w:rsidRDefault="00B97FE7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</w:tcPr>
          <w:p w14:paraId="550CA1F5" w14:textId="77777777" w:rsidR="00B97FE7" w:rsidRPr="007E1A2B" w:rsidRDefault="00B97FE7" w:rsidP="007E1A2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60AE10FD" w14:textId="77777777" w:rsidR="00B97FE7" w:rsidRPr="007E1A2B" w:rsidRDefault="00B97FE7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</w:tcPr>
          <w:p w14:paraId="10CEA3B6" w14:textId="77777777" w:rsidR="00B97FE7" w:rsidRPr="007E1A2B" w:rsidRDefault="00B97FE7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" w:type="pct"/>
          </w:tcPr>
          <w:p w14:paraId="626B42E0" w14:textId="77777777" w:rsidR="00B97FE7" w:rsidRPr="007E1A2B" w:rsidRDefault="00B97FE7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</w:tcPr>
          <w:p w14:paraId="47F16956" w14:textId="77777777" w:rsidR="00B97FE7" w:rsidRPr="007E1A2B" w:rsidRDefault="00B97FE7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97FE7" w:rsidRPr="006666FA" w14:paraId="7964DD8E" w14:textId="77777777" w:rsidTr="00B97FE7">
        <w:trPr>
          <w:trHeight w:val="422"/>
        </w:trPr>
        <w:tc>
          <w:tcPr>
            <w:tcW w:w="2303" w:type="pct"/>
            <w:shd w:val="clear" w:color="auto" w:fill="FFFFFF"/>
          </w:tcPr>
          <w:p w14:paraId="67D2D5C7" w14:textId="2D94766A" w:rsidR="00B97FE7" w:rsidRPr="00B97FE7" w:rsidRDefault="00B97FE7" w:rsidP="00B97FE7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B97FE7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585" w:type="pct"/>
          </w:tcPr>
          <w:p w14:paraId="1E6019A6" w14:textId="77777777" w:rsidR="00B97FE7" w:rsidRDefault="00B97FE7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7C4AD6D" w14:textId="77777777" w:rsidR="00B97FE7" w:rsidRPr="006666FA" w:rsidRDefault="00B97FE7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F3E0A4E" w14:textId="77777777" w:rsidR="00B97FE7" w:rsidRPr="00B30E1D" w:rsidRDefault="00B97FE7" w:rsidP="00BD2A1E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A1E5F21" w14:textId="77777777" w:rsidR="00B97FE7" w:rsidRPr="006666FA" w:rsidRDefault="00B97FE7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4A343427" w14:textId="77777777" w:rsidR="00B97FE7" w:rsidRDefault="00B97FE7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FC19ABA" w14:textId="77777777" w:rsidR="00B97FE7" w:rsidRPr="006666FA" w:rsidRDefault="00B97FE7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5159B440" w14:textId="77777777" w:rsidR="00B97FE7" w:rsidRPr="00B30E1D" w:rsidRDefault="00B97FE7" w:rsidP="00BD2A1E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1EB3" w:rsidRPr="006666FA" w14:paraId="672BEF01" w14:textId="77777777" w:rsidTr="00B97FE7">
        <w:trPr>
          <w:trHeight w:val="127"/>
        </w:trPr>
        <w:tc>
          <w:tcPr>
            <w:tcW w:w="2303" w:type="pct"/>
            <w:shd w:val="clear" w:color="auto" w:fill="FFFFFF"/>
          </w:tcPr>
          <w:p w14:paraId="4B5359A8" w14:textId="0373C10A" w:rsidR="00331EB3" w:rsidRPr="00F36B37" w:rsidRDefault="00331EB3" w:rsidP="00331EB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  <w:lang w:bidi="th-TH"/>
              </w:rPr>
              <w:t>การ</w:t>
            </w: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  <w:t>ร่วมค้า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57A36DDA" w14:textId="2D8C7FD3" w:rsidR="00331EB3" w:rsidRPr="00331EB3" w:rsidRDefault="00331EB3" w:rsidP="00331EB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EB3">
              <w:rPr>
                <w:rFonts w:asciiTheme="majorBidi" w:hAnsiTheme="majorBidi" w:cstheme="majorBidi"/>
                <w:sz w:val="30"/>
                <w:szCs w:val="30"/>
              </w:rPr>
              <w:t>588,026</w:t>
            </w:r>
          </w:p>
        </w:tc>
        <w:tc>
          <w:tcPr>
            <w:tcW w:w="148" w:type="pct"/>
            <w:vAlign w:val="bottom"/>
          </w:tcPr>
          <w:p w14:paraId="33BA2CA5" w14:textId="77777777" w:rsidR="00331EB3" w:rsidRPr="006666FA" w:rsidRDefault="00331EB3" w:rsidP="00331EB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084F97BA" w14:textId="72BAE347" w:rsidR="00331EB3" w:rsidRDefault="00331EB3" w:rsidP="00331EB3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707C6F9E" w14:textId="77777777" w:rsidR="00331EB3" w:rsidRPr="006666FA" w:rsidRDefault="00331EB3" w:rsidP="00331EB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70D2F150" w14:textId="06AE0293" w:rsidR="00331EB3" w:rsidRPr="00502BEE" w:rsidRDefault="00331EB3" w:rsidP="00331E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  <w:vAlign w:val="bottom"/>
          </w:tcPr>
          <w:p w14:paraId="67808013" w14:textId="77777777" w:rsidR="00331EB3" w:rsidRPr="006666FA" w:rsidRDefault="00331EB3" w:rsidP="00331EB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47BE360A" w14:textId="71E4CCFD" w:rsidR="00331EB3" w:rsidRDefault="00B97FE7" w:rsidP="00B97FE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D2A1E" w:rsidRPr="006666FA" w14:paraId="7E174FB5" w14:textId="77777777" w:rsidTr="00B97FE7">
        <w:trPr>
          <w:trHeight w:val="127"/>
        </w:trPr>
        <w:tc>
          <w:tcPr>
            <w:tcW w:w="2303" w:type="pct"/>
            <w:shd w:val="clear" w:color="auto" w:fill="FFFFFF"/>
          </w:tcPr>
          <w:p w14:paraId="41637F59" w14:textId="02FBA96D" w:rsidR="00BD2A1E" w:rsidRPr="00F36B37" w:rsidRDefault="00BD2A1E" w:rsidP="00BD2A1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1195C3D" w14:textId="36CC178E" w:rsidR="00BD2A1E" w:rsidRDefault="00331EB3" w:rsidP="00331EB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588,026</w:t>
            </w:r>
          </w:p>
        </w:tc>
        <w:tc>
          <w:tcPr>
            <w:tcW w:w="148" w:type="pct"/>
            <w:vAlign w:val="bottom"/>
          </w:tcPr>
          <w:p w14:paraId="64F46101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E3A6332" w14:textId="7BBF9522" w:rsidR="00BD2A1E" w:rsidRPr="00B30E1D" w:rsidRDefault="00BD2A1E" w:rsidP="00BD2A1E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14:paraId="70FC23FE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3FDB545" w14:textId="5CA5648B" w:rsidR="00BD2A1E" w:rsidRPr="00B97FE7" w:rsidRDefault="00331EB3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7FE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  <w:vAlign w:val="bottom"/>
          </w:tcPr>
          <w:p w14:paraId="071FE46C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6D8ABA3B" w14:textId="506DBC70" w:rsidR="00BD2A1E" w:rsidRPr="00B97FE7" w:rsidRDefault="00BD2A1E" w:rsidP="00B97FE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7FE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BD2A1E" w:rsidRPr="006666FA" w14:paraId="1744B173" w14:textId="77777777" w:rsidTr="00873AD0">
        <w:trPr>
          <w:trHeight w:val="53"/>
        </w:trPr>
        <w:tc>
          <w:tcPr>
            <w:tcW w:w="2303" w:type="pct"/>
            <w:shd w:val="clear" w:color="auto" w:fill="FFFFFF"/>
          </w:tcPr>
          <w:p w14:paraId="21E0E77F" w14:textId="77777777" w:rsidR="00BD2A1E" w:rsidRPr="007E1A2B" w:rsidRDefault="00BD2A1E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C1DBDD7" w14:textId="77777777" w:rsidR="00BD2A1E" w:rsidRPr="007E1A2B" w:rsidRDefault="00BD2A1E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2C08BE9E" w14:textId="77777777" w:rsidR="00BD2A1E" w:rsidRPr="007E1A2B" w:rsidRDefault="00BD2A1E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6685813F" w14:textId="77777777" w:rsidR="00BD2A1E" w:rsidRPr="007E1A2B" w:rsidRDefault="00BD2A1E" w:rsidP="007E1A2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2ABC4387" w14:textId="77777777" w:rsidR="00BD2A1E" w:rsidRPr="007E1A2B" w:rsidRDefault="00BD2A1E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13774C44" w14:textId="77777777" w:rsidR="00BD2A1E" w:rsidRPr="007E1A2B" w:rsidRDefault="00BD2A1E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62B58559" w14:textId="77777777" w:rsidR="00BD2A1E" w:rsidRPr="007E1A2B" w:rsidRDefault="00BD2A1E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68C98D75" w14:textId="77777777" w:rsidR="00BD2A1E" w:rsidRPr="007E1A2B" w:rsidRDefault="00BD2A1E" w:rsidP="007E1A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D2A1E" w:rsidRPr="00F36B37" w14:paraId="3BCAB4EB" w14:textId="77777777" w:rsidTr="00B97FE7">
        <w:tc>
          <w:tcPr>
            <w:tcW w:w="2303" w:type="pct"/>
          </w:tcPr>
          <w:p w14:paraId="7B72657A" w14:textId="03DFC614" w:rsidR="00BD2A1E" w:rsidRPr="00F36B37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585" w:type="pct"/>
          </w:tcPr>
          <w:p w14:paraId="6EABF147" w14:textId="77777777" w:rsidR="00BD2A1E" w:rsidRPr="00F36B37" w:rsidRDefault="00BD2A1E" w:rsidP="00BD2A1E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55429A7" w14:textId="77777777" w:rsidR="00BD2A1E" w:rsidRPr="00F36B37" w:rsidRDefault="00BD2A1E" w:rsidP="00BD2A1E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vAlign w:val="bottom"/>
          </w:tcPr>
          <w:p w14:paraId="18CEC50F" w14:textId="77777777" w:rsidR="00BD2A1E" w:rsidRPr="00F36B3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4F6A9EAC" w14:textId="77777777" w:rsidR="00BD2A1E" w:rsidRPr="00F36B37" w:rsidRDefault="00BD2A1E" w:rsidP="00BD2A1E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48561E9A" w14:textId="77777777" w:rsidR="00BD2A1E" w:rsidRPr="00F36B37" w:rsidRDefault="00BD2A1E" w:rsidP="00BD2A1E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Align w:val="bottom"/>
          </w:tcPr>
          <w:p w14:paraId="2AE0C5ED" w14:textId="77777777" w:rsidR="00BD2A1E" w:rsidRPr="00F36B37" w:rsidRDefault="00BD2A1E" w:rsidP="00BD2A1E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vAlign w:val="bottom"/>
          </w:tcPr>
          <w:p w14:paraId="0C15CF9F" w14:textId="77777777" w:rsidR="00BD2A1E" w:rsidRPr="00F36B37" w:rsidRDefault="00BD2A1E" w:rsidP="00BD2A1E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2A1E" w:rsidRPr="00F36B37" w14:paraId="02FB0CFE" w14:textId="77777777" w:rsidTr="00B97FE7">
        <w:tc>
          <w:tcPr>
            <w:tcW w:w="2303" w:type="pct"/>
          </w:tcPr>
          <w:p w14:paraId="6A8B7103" w14:textId="77777777" w:rsidR="00BD2A1E" w:rsidRPr="00F36B37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  <w:t>ส่วนที่หมุนเวียน</w:t>
            </w:r>
          </w:p>
        </w:tc>
        <w:tc>
          <w:tcPr>
            <w:tcW w:w="585" w:type="pct"/>
          </w:tcPr>
          <w:p w14:paraId="027B7189" w14:textId="77777777" w:rsidR="00BD2A1E" w:rsidRPr="00F36B37" w:rsidRDefault="00BD2A1E" w:rsidP="00BD2A1E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54BF4865" w14:textId="77777777" w:rsidR="00BD2A1E" w:rsidRPr="00F36B37" w:rsidRDefault="00BD2A1E" w:rsidP="00BD2A1E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vAlign w:val="bottom"/>
          </w:tcPr>
          <w:p w14:paraId="49492A4D" w14:textId="77777777" w:rsidR="00BD2A1E" w:rsidRPr="00F36B37" w:rsidRDefault="00BD2A1E" w:rsidP="00BD2A1E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6E8B420" w14:textId="77777777" w:rsidR="00BD2A1E" w:rsidRPr="00F36B37" w:rsidRDefault="00BD2A1E" w:rsidP="00BD2A1E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7852F588" w14:textId="77777777" w:rsidR="00BD2A1E" w:rsidRPr="00F36B37" w:rsidRDefault="00BD2A1E" w:rsidP="00BD2A1E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Align w:val="bottom"/>
          </w:tcPr>
          <w:p w14:paraId="21A24E4E" w14:textId="77777777" w:rsidR="00BD2A1E" w:rsidRPr="00F36B37" w:rsidRDefault="00BD2A1E" w:rsidP="00BD2A1E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vAlign w:val="bottom"/>
          </w:tcPr>
          <w:p w14:paraId="6AA2CF64" w14:textId="77777777" w:rsidR="00BD2A1E" w:rsidRPr="00F36B37" w:rsidRDefault="00BD2A1E" w:rsidP="00BD2A1E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2A1E" w:rsidRPr="00F36B37" w14:paraId="42002270" w14:textId="77777777" w:rsidTr="00B97FE7">
        <w:tc>
          <w:tcPr>
            <w:tcW w:w="2303" w:type="pct"/>
          </w:tcPr>
          <w:p w14:paraId="742E21B2" w14:textId="77777777" w:rsidR="00BD2A1E" w:rsidRPr="00F36B37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28CF9710" w14:textId="2DCD9ACE" w:rsidR="00BD2A1E" w:rsidRPr="00F36B37" w:rsidRDefault="00170F3D" w:rsidP="00BD2A1E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EE312DC" w14:textId="77777777" w:rsidR="00BD2A1E" w:rsidRPr="00F36B37" w:rsidRDefault="00BD2A1E" w:rsidP="00BD2A1E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shd w:val="clear" w:color="auto" w:fill="auto"/>
          </w:tcPr>
          <w:p w14:paraId="285757CB" w14:textId="677E26B8" w:rsidR="00BD2A1E" w:rsidRPr="00F36B37" w:rsidRDefault="00BD2A1E" w:rsidP="00356A6B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9CFC05E" w14:textId="77777777" w:rsidR="00BD2A1E" w:rsidRPr="00F36B37" w:rsidRDefault="00BD2A1E" w:rsidP="00BD2A1E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</w:tcPr>
          <w:p w14:paraId="7213A3C5" w14:textId="358A4063" w:rsidR="00BD2A1E" w:rsidRPr="00F36B37" w:rsidRDefault="00170F3D" w:rsidP="00BD2A1E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10,90</w:t>
            </w:r>
            <w:r w:rsidR="00356A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767EC3A9" w14:textId="77777777" w:rsidR="00BD2A1E" w:rsidRPr="00F36B37" w:rsidRDefault="00BD2A1E" w:rsidP="00BD2A1E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shd w:val="clear" w:color="auto" w:fill="auto"/>
          </w:tcPr>
          <w:p w14:paraId="78251769" w14:textId="2E127185" w:rsidR="00BD2A1E" w:rsidRPr="00F36B37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</w:tr>
      <w:tr w:rsidR="00BD2A1E" w:rsidRPr="00F36B37" w14:paraId="1E08AF4B" w14:textId="77777777" w:rsidTr="00B97FE7">
        <w:tc>
          <w:tcPr>
            <w:tcW w:w="2303" w:type="pct"/>
          </w:tcPr>
          <w:p w14:paraId="1A35EFF1" w14:textId="77777777" w:rsidR="00BD2A1E" w:rsidRPr="00F36B37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2AE72" w14:textId="6E041604" w:rsidR="00BD2A1E" w:rsidRPr="00F36B37" w:rsidRDefault="00170F3D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21,012</w:t>
            </w:r>
          </w:p>
        </w:tc>
        <w:tc>
          <w:tcPr>
            <w:tcW w:w="148" w:type="pct"/>
            <w:shd w:val="clear" w:color="auto" w:fill="auto"/>
          </w:tcPr>
          <w:p w14:paraId="732B003C" w14:textId="77777777" w:rsidR="00BD2A1E" w:rsidRPr="00F36B37" w:rsidRDefault="00BD2A1E" w:rsidP="00BD2A1E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5002C" w14:textId="3CD499BD" w:rsidR="00BD2A1E" w:rsidRPr="00F36B3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380</w:t>
            </w:r>
          </w:p>
        </w:tc>
        <w:tc>
          <w:tcPr>
            <w:tcW w:w="148" w:type="pct"/>
            <w:shd w:val="clear" w:color="auto" w:fill="auto"/>
          </w:tcPr>
          <w:p w14:paraId="61D473EB" w14:textId="77777777" w:rsidR="00BD2A1E" w:rsidRPr="00F36B37" w:rsidRDefault="00BD2A1E" w:rsidP="00BD2A1E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</w:tcPr>
          <w:p w14:paraId="2E6FF9B4" w14:textId="1E176232" w:rsidR="00BD2A1E" w:rsidRPr="00F36B37" w:rsidRDefault="00170F3D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8CB477C" w14:textId="77777777" w:rsidR="00BD2A1E" w:rsidRPr="00F36B37" w:rsidRDefault="00BD2A1E" w:rsidP="00BD2A1E">
            <w:pPr>
              <w:tabs>
                <w:tab w:val="decimal" w:pos="786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1266" w14:textId="6C317599" w:rsidR="00BD2A1E" w:rsidRPr="00F36B37" w:rsidRDefault="00BD2A1E" w:rsidP="00B97FE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D2A1E" w:rsidRPr="00F36B37" w14:paraId="17ABE830" w14:textId="77777777" w:rsidTr="00B97FE7">
        <w:tc>
          <w:tcPr>
            <w:tcW w:w="2303" w:type="pct"/>
          </w:tcPr>
          <w:p w14:paraId="4E399AB9" w14:textId="77777777" w:rsidR="00BD2A1E" w:rsidRPr="00F36B37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รวมส่วนที่หมุนเวียน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19A2E" w14:textId="5435210B" w:rsidR="00BD2A1E" w:rsidRPr="00F36B37" w:rsidRDefault="00170F3D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21,012</w:t>
            </w:r>
          </w:p>
        </w:tc>
        <w:tc>
          <w:tcPr>
            <w:tcW w:w="148" w:type="pct"/>
            <w:shd w:val="clear" w:color="auto" w:fill="auto"/>
          </w:tcPr>
          <w:p w14:paraId="59B48A8F" w14:textId="77777777" w:rsidR="00BD2A1E" w:rsidRPr="00F36B37" w:rsidRDefault="00BD2A1E" w:rsidP="00BD2A1E">
            <w:pPr>
              <w:tabs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48476" w14:textId="73FFA2DC" w:rsidR="00BD2A1E" w:rsidRPr="00F36B3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380</w:t>
            </w:r>
          </w:p>
        </w:tc>
        <w:tc>
          <w:tcPr>
            <w:tcW w:w="148" w:type="pct"/>
            <w:shd w:val="clear" w:color="auto" w:fill="auto"/>
          </w:tcPr>
          <w:p w14:paraId="3FCA8E04" w14:textId="77777777" w:rsidR="00BD2A1E" w:rsidRPr="00F36B37" w:rsidRDefault="00BD2A1E" w:rsidP="00BD2A1E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6FFB3" w14:textId="6B42A088" w:rsidR="00BD2A1E" w:rsidRPr="00F36B37" w:rsidRDefault="00170F3D" w:rsidP="00BD2A1E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10,90</w:t>
            </w:r>
            <w:r w:rsidR="00356A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7F7C6478" w14:textId="77777777" w:rsidR="00BD2A1E" w:rsidRPr="00F36B37" w:rsidRDefault="00BD2A1E" w:rsidP="00BD2A1E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745C1" w14:textId="0B8AFE91" w:rsidR="00BD2A1E" w:rsidRPr="00F36B37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</w:tr>
      <w:tr w:rsidR="00BD2A1E" w:rsidRPr="00F36B37" w14:paraId="7B67DA32" w14:textId="77777777" w:rsidTr="00B97FE7">
        <w:tc>
          <w:tcPr>
            <w:tcW w:w="2303" w:type="pct"/>
          </w:tcPr>
          <w:p w14:paraId="38F74291" w14:textId="77777777" w:rsidR="00BD2A1E" w:rsidRPr="007E1A2B" w:rsidRDefault="00BD2A1E" w:rsidP="007E1A2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00C1994F" w14:textId="77777777" w:rsidR="00BD2A1E" w:rsidRPr="007E1A2B" w:rsidRDefault="00BD2A1E" w:rsidP="007E1A2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E231D01" w14:textId="77777777" w:rsidR="00BD2A1E" w:rsidRPr="007E1A2B" w:rsidRDefault="00BD2A1E" w:rsidP="007E1A2B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2" w:type="pct"/>
            <w:shd w:val="clear" w:color="auto" w:fill="auto"/>
          </w:tcPr>
          <w:p w14:paraId="441C76C5" w14:textId="77777777" w:rsidR="00BD2A1E" w:rsidRPr="007E1A2B" w:rsidRDefault="00BD2A1E" w:rsidP="007E1A2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3054CE2" w14:textId="77777777" w:rsidR="00BD2A1E" w:rsidRPr="007E1A2B" w:rsidRDefault="00BD2A1E" w:rsidP="007E1A2B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D6325B6" w14:textId="77777777" w:rsidR="00BD2A1E" w:rsidRPr="007E1A2B" w:rsidRDefault="00BD2A1E" w:rsidP="007E1A2B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6FAA8604" w14:textId="77777777" w:rsidR="00BD2A1E" w:rsidRPr="007E1A2B" w:rsidRDefault="00BD2A1E" w:rsidP="007E1A2B">
            <w:pPr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5" w:type="pct"/>
            <w:shd w:val="clear" w:color="auto" w:fill="auto"/>
          </w:tcPr>
          <w:p w14:paraId="7BE42B8E" w14:textId="77777777" w:rsidR="00BD2A1E" w:rsidRPr="007E1A2B" w:rsidRDefault="00BD2A1E" w:rsidP="007E1A2B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D2A1E" w:rsidRPr="00F36B37" w14:paraId="783E5828" w14:textId="77777777" w:rsidTr="00B97FE7">
        <w:tc>
          <w:tcPr>
            <w:tcW w:w="2303" w:type="pct"/>
          </w:tcPr>
          <w:p w14:paraId="5A2ABADB" w14:textId="77777777" w:rsidR="00BD2A1E" w:rsidRPr="00F36B37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  <w:t>ส่วนที่ไม่หมุนเวียน</w:t>
            </w:r>
          </w:p>
        </w:tc>
        <w:tc>
          <w:tcPr>
            <w:tcW w:w="585" w:type="pct"/>
            <w:shd w:val="clear" w:color="auto" w:fill="auto"/>
          </w:tcPr>
          <w:p w14:paraId="344F45CA" w14:textId="77777777" w:rsidR="00BD2A1E" w:rsidRPr="00F36B3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035353E" w14:textId="77777777" w:rsidR="00BD2A1E" w:rsidRPr="00F36B37" w:rsidRDefault="00BD2A1E" w:rsidP="00BD2A1E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shd w:val="clear" w:color="auto" w:fill="auto"/>
          </w:tcPr>
          <w:p w14:paraId="744863B6" w14:textId="77777777" w:rsidR="00BD2A1E" w:rsidRPr="00F36B3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826354E" w14:textId="77777777" w:rsidR="00BD2A1E" w:rsidRPr="00F36B37" w:rsidRDefault="00BD2A1E" w:rsidP="00BD2A1E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CD7B24D" w14:textId="77777777" w:rsidR="00BD2A1E" w:rsidRPr="00F36B37" w:rsidRDefault="00BD2A1E" w:rsidP="00BD2A1E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49DFF9F5" w14:textId="77777777" w:rsidR="00BD2A1E" w:rsidRPr="00F36B37" w:rsidRDefault="00BD2A1E" w:rsidP="00BD2A1E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shd w:val="clear" w:color="auto" w:fill="auto"/>
          </w:tcPr>
          <w:p w14:paraId="3084F882" w14:textId="77777777" w:rsidR="00BD2A1E" w:rsidRPr="00F36B37" w:rsidRDefault="00BD2A1E" w:rsidP="00BD2A1E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2A1E" w:rsidRPr="00F36B37" w14:paraId="715A8242" w14:textId="77777777" w:rsidTr="00B97FE7">
        <w:tc>
          <w:tcPr>
            <w:tcW w:w="2303" w:type="pct"/>
          </w:tcPr>
          <w:p w14:paraId="0AC8FAEF" w14:textId="77777777" w:rsidR="00BD2A1E" w:rsidRPr="00F36B37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5B4F54CD" w14:textId="1DB7BC9C" w:rsidR="00BD2A1E" w:rsidRPr="00F36B37" w:rsidRDefault="00170F3D" w:rsidP="00BD2A1E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D751C3C" w14:textId="77777777" w:rsidR="00BD2A1E" w:rsidRPr="00F36B37" w:rsidRDefault="00BD2A1E" w:rsidP="00BD2A1E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shd w:val="clear" w:color="auto" w:fill="auto"/>
          </w:tcPr>
          <w:p w14:paraId="60C8E284" w14:textId="62D7258F" w:rsidR="00BD2A1E" w:rsidRPr="00F36B37" w:rsidRDefault="00BD2A1E" w:rsidP="00BD2A1E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5A6CF0D" w14:textId="77777777" w:rsidR="00BD2A1E" w:rsidRPr="00F36B37" w:rsidRDefault="00BD2A1E" w:rsidP="00BD2A1E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</w:tcPr>
          <w:p w14:paraId="3B61EB2F" w14:textId="1709DE82" w:rsidR="00BD2A1E" w:rsidRPr="00F36B37" w:rsidRDefault="00170F3D" w:rsidP="00BD2A1E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39,005</w:t>
            </w:r>
          </w:p>
        </w:tc>
        <w:tc>
          <w:tcPr>
            <w:tcW w:w="151" w:type="pct"/>
            <w:shd w:val="clear" w:color="auto" w:fill="auto"/>
          </w:tcPr>
          <w:p w14:paraId="36882C29" w14:textId="77777777" w:rsidR="00BD2A1E" w:rsidRPr="00F36B37" w:rsidRDefault="00BD2A1E" w:rsidP="00BD2A1E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shd w:val="clear" w:color="auto" w:fill="auto"/>
          </w:tcPr>
          <w:p w14:paraId="211302AE" w14:textId="0672F8E9" w:rsidR="00BD2A1E" w:rsidRPr="00F36B37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</w:tr>
      <w:tr w:rsidR="00BD2A1E" w:rsidRPr="00F36B37" w14:paraId="3B5F2906" w14:textId="77777777" w:rsidTr="00B97FE7">
        <w:tc>
          <w:tcPr>
            <w:tcW w:w="2303" w:type="pct"/>
          </w:tcPr>
          <w:p w14:paraId="38440EE5" w14:textId="77777777" w:rsidR="00BD2A1E" w:rsidRPr="00F36B37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C36D8" w14:textId="1F44C747" w:rsidR="00BD2A1E" w:rsidRPr="00F36B37" w:rsidRDefault="00170F3D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199,125</w:t>
            </w:r>
          </w:p>
        </w:tc>
        <w:tc>
          <w:tcPr>
            <w:tcW w:w="148" w:type="pct"/>
            <w:shd w:val="clear" w:color="auto" w:fill="auto"/>
          </w:tcPr>
          <w:p w14:paraId="57D0B32A" w14:textId="77777777" w:rsidR="00BD2A1E" w:rsidRPr="00F36B37" w:rsidRDefault="00BD2A1E" w:rsidP="00BD2A1E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64306" w14:textId="1A2F2601" w:rsidR="00BD2A1E" w:rsidRPr="00F36B3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022</w:t>
            </w:r>
          </w:p>
        </w:tc>
        <w:tc>
          <w:tcPr>
            <w:tcW w:w="148" w:type="pct"/>
            <w:shd w:val="clear" w:color="auto" w:fill="auto"/>
          </w:tcPr>
          <w:p w14:paraId="5FF6252E" w14:textId="77777777" w:rsidR="00BD2A1E" w:rsidRPr="00F36B37" w:rsidRDefault="00BD2A1E" w:rsidP="00BD2A1E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</w:tcPr>
          <w:p w14:paraId="00FD340D" w14:textId="70A9E0EA" w:rsidR="00BD2A1E" w:rsidRPr="00F36B37" w:rsidRDefault="00170F3D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CC27E23" w14:textId="77777777" w:rsidR="00BD2A1E" w:rsidRPr="00F36B37" w:rsidRDefault="00BD2A1E" w:rsidP="00BD2A1E">
            <w:pPr>
              <w:tabs>
                <w:tab w:val="decimal" w:pos="786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DCD06" w14:textId="04E6E3AE" w:rsidR="00BD2A1E" w:rsidRPr="00F36B37" w:rsidRDefault="00BD2A1E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D2A1E" w:rsidRPr="00F36B37" w14:paraId="0F8E35FD" w14:textId="77777777" w:rsidTr="00B97FE7">
        <w:tc>
          <w:tcPr>
            <w:tcW w:w="2303" w:type="pct"/>
          </w:tcPr>
          <w:p w14:paraId="4CB59219" w14:textId="77777777" w:rsidR="00BD2A1E" w:rsidRPr="00F36B37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  <w:r w:rsidRPr="00F36B3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  <w:t>ส่วนที่ไม่หมุนเวียน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2B32E" w14:textId="30A0F6F4" w:rsidR="00BD2A1E" w:rsidRPr="00F36B37" w:rsidRDefault="00170F3D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199,125</w:t>
            </w:r>
          </w:p>
        </w:tc>
        <w:tc>
          <w:tcPr>
            <w:tcW w:w="148" w:type="pct"/>
            <w:shd w:val="clear" w:color="auto" w:fill="auto"/>
          </w:tcPr>
          <w:p w14:paraId="1E90CD58" w14:textId="77777777" w:rsidR="00BD2A1E" w:rsidRPr="00F36B37" w:rsidRDefault="00BD2A1E" w:rsidP="00BD2A1E">
            <w:pPr>
              <w:tabs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27685" w14:textId="11D295BE" w:rsidR="00BD2A1E" w:rsidRPr="00F36B3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022</w:t>
            </w:r>
          </w:p>
        </w:tc>
        <w:tc>
          <w:tcPr>
            <w:tcW w:w="148" w:type="pct"/>
            <w:shd w:val="clear" w:color="auto" w:fill="auto"/>
          </w:tcPr>
          <w:p w14:paraId="2929A615" w14:textId="77777777" w:rsidR="00BD2A1E" w:rsidRPr="00F36B37" w:rsidRDefault="00BD2A1E" w:rsidP="00BD2A1E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3E55" w14:textId="7F963E5E" w:rsidR="00BD2A1E" w:rsidRPr="00F36B37" w:rsidRDefault="00170F3D" w:rsidP="00BD2A1E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39,005</w:t>
            </w:r>
          </w:p>
        </w:tc>
        <w:tc>
          <w:tcPr>
            <w:tcW w:w="151" w:type="pct"/>
            <w:shd w:val="clear" w:color="auto" w:fill="auto"/>
          </w:tcPr>
          <w:p w14:paraId="38C52064" w14:textId="77777777" w:rsidR="00BD2A1E" w:rsidRPr="00F36B37" w:rsidRDefault="00BD2A1E" w:rsidP="00BD2A1E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86A2D" w14:textId="66D94B17" w:rsidR="00BD2A1E" w:rsidRPr="00F36B37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</w:tr>
      <w:tr w:rsidR="00BD2A1E" w:rsidRPr="00F36B37" w14:paraId="45B2CE08" w14:textId="77777777" w:rsidTr="00B97FE7">
        <w:tc>
          <w:tcPr>
            <w:tcW w:w="2303" w:type="pct"/>
          </w:tcPr>
          <w:p w14:paraId="5DB9E547" w14:textId="77777777" w:rsidR="00BD2A1E" w:rsidRPr="007E1A2B" w:rsidRDefault="00BD2A1E" w:rsidP="007E1A2B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9DC1BD" w14:textId="77777777" w:rsidR="00BD2A1E" w:rsidRPr="007E1A2B" w:rsidRDefault="00BD2A1E" w:rsidP="007E1A2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221E4D8C" w14:textId="77777777" w:rsidR="00BD2A1E" w:rsidRPr="007E1A2B" w:rsidRDefault="00BD2A1E" w:rsidP="007E1A2B">
            <w:pPr>
              <w:tabs>
                <w:tab w:val="decimal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91BE2F" w14:textId="77777777" w:rsidR="00BD2A1E" w:rsidRPr="007E1A2B" w:rsidRDefault="00BD2A1E" w:rsidP="007E1A2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153A1879" w14:textId="77777777" w:rsidR="00BD2A1E" w:rsidRPr="007E1A2B" w:rsidRDefault="00BD2A1E" w:rsidP="007E1A2B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70C9961F" w14:textId="77777777" w:rsidR="00BD2A1E" w:rsidRPr="007E1A2B" w:rsidRDefault="00BD2A1E" w:rsidP="007E1A2B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0911E00" w14:textId="77777777" w:rsidR="00BD2A1E" w:rsidRPr="007E1A2B" w:rsidRDefault="00BD2A1E" w:rsidP="007E1A2B">
            <w:pPr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38877E" w14:textId="77777777" w:rsidR="00BD2A1E" w:rsidRPr="007E1A2B" w:rsidRDefault="00BD2A1E" w:rsidP="007E1A2B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D2A1E" w:rsidRPr="00F36B37" w14:paraId="6F1C5E6B" w14:textId="77777777" w:rsidTr="00B97FE7">
        <w:tc>
          <w:tcPr>
            <w:tcW w:w="2303" w:type="pct"/>
          </w:tcPr>
          <w:p w14:paraId="7796E55D" w14:textId="77777777" w:rsidR="00BD2A1E" w:rsidRPr="00F36B37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รวมหนี้สินตามสัญญาเช่า</w:t>
            </w:r>
          </w:p>
        </w:tc>
        <w:tc>
          <w:tcPr>
            <w:tcW w:w="58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EA2688" w14:textId="0CC107A1" w:rsidR="00BD2A1E" w:rsidRPr="00F36B37" w:rsidRDefault="00170F3D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220,137</w:t>
            </w:r>
          </w:p>
        </w:tc>
        <w:tc>
          <w:tcPr>
            <w:tcW w:w="148" w:type="pct"/>
            <w:shd w:val="clear" w:color="auto" w:fill="auto"/>
          </w:tcPr>
          <w:p w14:paraId="1BD51217" w14:textId="77777777" w:rsidR="00BD2A1E" w:rsidRPr="00F36B37" w:rsidRDefault="00BD2A1E" w:rsidP="00BD2A1E">
            <w:pPr>
              <w:tabs>
                <w:tab w:val="decimal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9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3B85F" w14:textId="3825AB77" w:rsidR="00BD2A1E" w:rsidRPr="00F36B37" w:rsidRDefault="00BD2A1E" w:rsidP="00BD2A1E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402</w:t>
            </w:r>
          </w:p>
        </w:tc>
        <w:tc>
          <w:tcPr>
            <w:tcW w:w="148" w:type="pct"/>
            <w:shd w:val="clear" w:color="auto" w:fill="auto"/>
          </w:tcPr>
          <w:p w14:paraId="6D65014E" w14:textId="77777777" w:rsidR="00BD2A1E" w:rsidRPr="00F36B37" w:rsidRDefault="00BD2A1E" w:rsidP="00BD2A1E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56F003A6" w14:textId="26CE32CF" w:rsidR="00BD2A1E" w:rsidRPr="00F36B37" w:rsidRDefault="00170F3D" w:rsidP="00BD2A1E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49,910</w:t>
            </w:r>
          </w:p>
        </w:tc>
        <w:tc>
          <w:tcPr>
            <w:tcW w:w="151" w:type="pct"/>
            <w:shd w:val="clear" w:color="auto" w:fill="auto"/>
          </w:tcPr>
          <w:p w14:paraId="50C8C9F3" w14:textId="77777777" w:rsidR="00BD2A1E" w:rsidRPr="00F36B37" w:rsidRDefault="00BD2A1E" w:rsidP="00BD2A1E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F85687" w14:textId="7DD2885E" w:rsidR="00BD2A1E" w:rsidRPr="00F36B37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7E83366B" w14:textId="77777777" w:rsidR="00633967" w:rsidRPr="004A6AD8" w:rsidRDefault="00633967" w:rsidP="00DD3E4D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Cs w:val="22"/>
          <w:cs/>
        </w:rPr>
      </w:pPr>
    </w:p>
    <w:p w14:paraId="78D2F827" w14:textId="77777777" w:rsidR="008141DA" w:rsidRDefault="008141DA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E0B6F3E" w14:textId="798B8750" w:rsidR="00DD3E4D" w:rsidRPr="006666FA" w:rsidRDefault="00187C02" w:rsidP="00DD3E4D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="00DD3E4D"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 </w:t>
      </w:r>
    </w:p>
    <w:p w14:paraId="1343137C" w14:textId="77777777" w:rsidR="00873AD0" w:rsidRPr="004A6AD8" w:rsidRDefault="00873AD0" w:rsidP="00CA28C0">
      <w:pPr>
        <w:spacing w:line="240" w:lineRule="auto"/>
        <w:ind w:firstLine="540"/>
        <w:rPr>
          <w:rFonts w:asciiTheme="majorBidi" w:hAnsiTheme="majorBidi" w:cstheme="majorBidi"/>
          <w:szCs w:val="22"/>
        </w:rPr>
      </w:pPr>
    </w:p>
    <w:p w14:paraId="03DAA86D" w14:textId="2DE708A3" w:rsidR="00407C47" w:rsidRPr="006666FA" w:rsidRDefault="00407C47" w:rsidP="00CA28C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342281" w:rsidRPr="006666F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เช่าพื้นที่และบริ</w:t>
      </w:r>
      <w:r w:rsidR="00D842A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ห</w:t>
      </w:r>
      <w:r w:rsidR="00342281" w:rsidRPr="006666F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าร</w:t>
      </w:r>
    </w:p>
    <w:p w14:paraId="767C0B3A" w14:textId="77777777" w:rsidR="00407C47" w:rsidRPr="004A6AD8" w:rsidRDefault="00407C47" w:rsidP="00A01F15">
      <w:pPr>
        <w:spacing w:line="240" w:lineRule="auto"/>
        <w:rPr>
          <w:rFonts w:asciiTheme="majorBidi" w:hAnsiTheme="majorBidi" w:cstheme="majorBidi"/>
          <w:szCs w:val="22"/>
          <w:lang w:val="en-US"/>
        </w:rPr>
      </w:pPr>
    </w:p>
    <w:p w14:paraId="0FC7A1AA" w14:textId="7C284AB0" w:rsidR="00F37205" w:rsidRPr="006666FA" w:rsidRDefault="004D468D" w:rsidP="00F37205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="00F37205" w:rsidRPr="006666FA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เช่าพื้นที่และบริ</w:t>
      </w:r>
      <w:r w:rsidR="00D842A0">
        <w:rPr>
          <w:rFonts w:asciiTheme="majorBidi" w:hAnsiTheme="majorBidi" w:cstheme="majorBidi" w:hint="cs"/>
          <w:sz w:val="30"/>
          <w:szCs w:val="30"/>
          <w:cs/>
          <w:lang w:bidi="th-TH"/>
        </w:rPr>
        <w:t>ห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าร</w:t>
      </w:r>
      <w:r w:rsidR="00F37205" w:rsidRPr="006666FA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342281" w:rsidRPr="006666FA">
        <w:rPr>
          <w:rFonts w:asciiTheme="majorBidi" w:hAnsiTheme="majorBidi" w:cstheme="majorBidi"/>
          <w:sz w:val="30"/>
          <w:szCs w:val="30"/>
          <w:cs/>
          <w:lang w:bidi="th-TH"/>
        </w:rPr>
        <w:t>แห่งหนึ่ง</w:t>
      </w:r>
      <w:r w:rsidR="00F37205" w:rsidRPr="006666FA">
        <w:rPr>
          <w:rFonts w:asciiTheme="majorBidi" w:hAnsiTheme="majorBidi" w:cstheme="majorBidi"/>
          <w:sz w:val="30"/>
          <w:szCs w:val="30"/>
          <w:cs/>
        </w:rPr>
        <w:t xml:space="preserve"> ทั้งนี้กลุ่มบริษัทต้องจ่ายค่าบริการเป็นรายเดือนตามอัตราที่ระบุไว้ในสัญญา</w:t>
      </w:r>
    </w:p>
    <w:p w14:paraId="7891B851" w14:textId="3E0E9C36" w:rsidR="00F37205" w:rsidRPr="004A6AD8" w:rsidRDefault="00F37205" w:rsidP="00A01F15">
      <w:pPr>
        <w:spacing w:line="240" w:lineRule="auto"/>
        <w:rPr>
          <w:rFonts w:asciiTheme="majorBidi" w:hAnsiTheme="majorBidi" w:cstheme="majorBidi"/>
          <w:szCs w:val="22"/>
        </w:rPr>
      </w:pPr>
    </w:p>
    <w:p w14:paraId="0958F929" w14:textId="3D998244" w:rsidR="00407C47" w:rsidRPr="006666FA" w:rsidRDefault="00407C47" w:rsidP="00E1173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สัญญาเงินกู้ยืม</w:t>
      </w:r>
    </w:p>
    <w:p w14:paraId="355B4594" w14:textId="77777777" w:rsidR="00DD3E4D" w:rsidRPr="004A6AD8" w:rsidRDefault="00DD3E4D" w:rsidP="00A01F15">
      <w:pPr>
        <w:spacing w:line="240" w:lineRule="auto"/>
        <w:rPr>
          <w:rFonts w:asciiTheme="majorBidi" w:hAnsiTheme="majorBidi" w:cstheme="majorBidi"/>
          <w:szCs w:val="22"/>
        </w:rPr>
      </w:pPr>
    </w:p>
    <w:p w14:paraId="0B184BB6" w14:textId="592061E0" w:rsidR="004D4203" w:rsidRDefault="004D4203" w:rsidP="004D420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ในปี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C6458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</w:t>
      </w:r>
      <w:r w:rsidR="008B3ADB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7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DD49F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ได้ทำ</w:t>
      </w:r>
      <w:r w:rsidRPr="006666FA">
        <w:rPr>
          <w:rFonts w:asciiTheme="majorBidi" w:hAnsiTheme="majorBidi" w:cstheme="majorBidi"/>
          <w:spacing w:val="-4"/>
          <w:sz w:val="30"/>
          <w:szCs w:val="30"/>
          <w:cs/>
        </w:rPr>
        <w:t>สัญญาเงิน</w:t>
      </w:r>
      <w:r w:rsidR="003E6FE5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ให้</w:t>
      </w:r>
      <w:r w:rsidRPr="006666FA">
        <w:rPr>
          <w:rFonts w:asciiTheme="majorBidi" w:hAnsiTheme="majorBidi" w:cstheme="majorBidi"/>
          <w:spacing w:val="-4"/>
          <w:sz w:val="30"/>
          <w:szCs w:val="30"/>
          <w:cs/>
        </w:rPr>
        <w:t>กู้ยืม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เงินระยะสั้นกับบริษัทย่อย</w:t>
      </w:r>
      <w:r w:rsidRPr="006666F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หลายแห่ง มีอัตราดอกเบี้ยร้อยละ </w:t>
      </w:r>
      <w:r w:rsidR="008B56DD">
        <w:rPr>
          <w:rFonts w:asciiTheme="majorBidi" w:hAnsiTheme="majorBidi" w:cstheme="majorBidi"/>
          <w:spacing w:val="-4"/>
          <w:sz w:val="30"/>
          <w:szCs w:val="30"/>
          <w:lang w:val="en-US"/>
        </w:rPr>
        <w:t>3.94</w:t>
      </w:r>
      <w: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6666FA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66F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64585">
        <w:rPr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8B3AD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8B3ADB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6666F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873A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B3ADB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ร้อยละ </w:t>
      </w:r>
      <w:r w:rsidR="008B3AD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3.94 </w:t>
      </w:r>
      <w:r w:rsidR="008B3AD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ถึงร้อยละ </w:t>
      </w:r>
      <w:r w:rsidR="008B3AD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4.02 </w:t>
      </w:r>
      <w:r w:rsidR="008B3AD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ต่อปี</w:t>
      </w: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 เงื่อนไขการจ่ายชำระคืนเงินกู้เมื่อทวงถาม</w:t>
      </w:r>
    </w:p>
    <w:p w14:paraId="23F96A36" w14:textId="77777777" w:rsidR="00873AD0" w:rsidRPr="004A6AD8" w:rsidRDefault="00873AD0" w:rsidP="004D4203">
      <w:pPr>
        <w:spacing w:line="240" w:lineRule="auto"/>
        <w:ind w:left="547"/>
        <w:jc w:val="thaiDistribute"/>
        <w:rPr>
          <w:rFonts w:asciiTheme="majorBidi" w:hAnsiTheme="majorBidi" w:cstheme="majorBidi"/>
          <w:szCs w:val="22"/>
        </w:rPr>
      </w:pPr>
    </w:p>
    <w:p w14:paraId="35CE4104" w14:textId="0EFF2670" w:rsidR="00CD386E" w:rsidRDefault="003A5F32" w:rsidP="00CD386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F120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ในปี</w:t>
      </w:r>
      <w:r w:rsidRPr="00AF120B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C64585" w:rsidRPr="00AF120B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</w:t>
      </w:r>
      <w:r w:rsidR="008B3ADB" w:rsidRPr="00AF120B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7</w:t>
      </w:r>
      <w:r w:rsidRPr="00AF120B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CD386E" w:rsidRPr="00AF120B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</w:t>
      </w:r>
      <w:r w:rsidR="00CD386E" w:rsidRPr="00AF120B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D32D5C" w:rsidRPr="00AF120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ได้ทำ</w:t>
      </w:r>
      <w:r w:rsidR="00CD386E" w:rsidRPr="00AF120B">
        <w:rPr>
          <w:rFonts w:asciiTheme="majorBidi" w:hAnsiTheme="majorBidi" w:cstheme="majorBidi"/>
          <w:spacing w:val="-4"/>
          <w:sz w:val="30"/>
          <w:szCs w:val="30"/>
          <w:cs/>
        </w:rPr>
        <w:t>สัญญาเงินกู้ยืม</w:t>
      </w:r>
      <w:r w:rsidR="00EC5681" w:rsidRPr="00AF120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ระยะสั้นกับ</w:t>
      </w:r>
      <w:r w:rsidR="00B34EC0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การร่วมค้า</w:t>
      </w:r>
      <w:r w:rsidR="00CD386E" w:rsidRPr="00AF12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34EC0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โดย</w:t>
      </w:r>
      <w:r w:rsidR="00CD386E" w:rsidRPr="00AF120B">
        <w:rPr>
          <w:rFonts w:asciiTheme="majorBidi" w:hAnsiTheme="majorBidi" w:cstheme="majorBidi"/>
          <w:spacing w:val="-4"/>
          <w:sz w:val="30"/>
          <w:szCs w:val="30"/>
          <w:cs/>
        </w:rPr>
        <w:t>มีอัตราดอกเบี้ย</w:t>
      </w:r>
      <w:r w:rsidR="00B4749A" w:rsidRPr="00AF120B">
        <w:rPr>
          <w:rFonts w:asciiTheme="majorBidi" w:hAnsiTheme="majorBidi" w:cstheme="majorBidi"/>
          <w:spacing w:val="-4"/>
          <w:sz w:val="30"/>
          <w:szCs w:val="30"/>
        </w:rPr>
        <w:t xml:space="preserve"> MLR </w:t>
      </w:r>
      <w:r w:rsidR="00B4749A" w:rsidRPr="00AF120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ลบร้อยละ </w:t>
      </w:r>
      <w:r w:rsidR="00B4749A" w:rsidRPr="00AF120B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1.</w:t>
      </w:r>
      <w:r w:rsidR="001242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8</w:t>
      </w:r>
      <w:r w:rsidR="00B4749A" w:rsidRPr="00AF120B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5</w:t>
      </w:r>
      <w:r w:rsidR="00261FB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261FBC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ต่อปี              </w:t>
      </w:r>
      <w:r w:rsidR="00B4749A" w:rsidRPr="00AF120B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B34EC0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และ </w:t>
      </w:r>
      <w:r w:rsidR="006E7DC0" w:rsidRPr="00AF120B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MLR </w:t>
      </w:r>
      <w:r w:rsidR="006E7DC0" w:rsidRPr="00AF120B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ลบ</w:t>
      </w:r>
      <w:r w:rsidR="00B4749A" w:rsidRPr="00AF120B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ร้อยละ </w:t>
      </w:r>
      <w:r w:rsidR="0091061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1.</w:t>
      </w:r>
      <w:r w:rsidR="001242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7</w:t>
      </w:r>
      <w:r w:rsidR="00B4749A" w:rsidRPr="00AF120B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5</w:t>
      </w:r>
      <w:r w:rsidR="008B3ADB" w:rsidRPr="00AF120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CD386E" w:rsidRPr="00AF120B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CD386E" w:rsidRPr="00AF12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72A9" w:rsidRPr="00AF120B">
        <w:rPr>
          <w:rFonts w:asciiTheme="majorBidi" w:hAnsiTheme="majorBidi" w:cstheme="majorBidi"/>
          <w:sz w:val="30"/>
          <w:szCs w:val="30"/>
          <w:cs/>
        </w:rPr>
        <w:t>เงื่อนไขการจ่ายชำระคืนเงินกู้</w:t>
      </w:r>
      <w:r w:rsidR="00AF120B" w:rsidRPr="00AF120B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เป็นตามที่ตกลงในการทำสัญญาของแต่ละสัญญา</w:t>
      </w:r>
    </w:p>
    <w:p w14:paraId="62394FD8" w14:textId="77777777" w:rsidR="008141DA" w:rsidRDefault="008141DA" w:rsidP="00CD386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118E95B6" w14:textId="2A485D04" w:rsidR="007F4A7E" w:rsidRDefault="00205896" w:rsidP="007F4A7E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77AC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DAB87D8" w14:textId="77777777" w:rsidR="00B53C3D" w:rsidRPr="00B53C3D" w:rsidRDefault="00B53C3D" w:rsidP="00B53C3D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10"/>
        <w:gridCol w:w="1172"/>
        <w:gridCol w:w="271"/>
        <w:gridCol w:w="1120"/>
        <w:gridCol w:w="243"/>
        <w:gridCol w:w="1064"/>
        <w:gridCol w:w="237"/>
        <w:gridCol w:w="1112"/>
      </w:tblGrid>
      <w:tr w:rsidR="0076681E" w:rsidRPr="006666FA" w14:paraId="7CE67563" w14:textId="77777777" w:rsidTr="007B68C6">
        <w:trPr>
          <w:tblHeader/>
        </w:trPr>
        <w:tc>
          <w:tcPr>
            <w:tcW w:w="1748" w:type="pct"/>
          </w:tcPr>
          <w:p w14:paraId="7F3C1102" w14:textId="77777777" w:rsidR="00B53C3D" w:rsidRPr="006666FA" w:rsidRDefault="00B53C3D" w:rsidP="00A670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3E6565D9" w14:textId="77777777" w:rsidR="00B53C3D" w:rsidRPr="006666FA" w:rsidRDefault="00B53C3D" w:rsidP="00A670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530113DE" w14:textId="77777777" w:rsidR="00B53C3D" w:rsidRPr="006666FA" w:rsidRDefault="00B53C3D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B6403E9" w14:textId="77777777" w:rsidR="00B53C3D" w:rsidRPr="006666FA" w:rsidRDefault="00B53C3D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76F700CB" w14:textId="77777777" w:rsidR="00B53C3D" w:rsidRPr="006666FA" w:rsidRDefault="00B53C3D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681E" w:rsidRPr="006666FA" w14:paraId="27B00BC2" w14:textId="77777777" w:rsidTr="007B68C6">
        <w:trPr>
          <w:trHeight w:val="308"/>
          <w:tblHeader/>
        </w:trPr>
        <w:tc>
          <w:tcPr>
            <w:tcW w:w="1748" w:type="pct"/>
          </w:tcPr>
          <w:p w14:paraId="30324ABB" w14:textId="77777777" w:rsidR="00B53C3D" w:rsidRPr="006666FA" w:rsidRDefault="00B53C3D" w:rsidP="00A670D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1469B3D7" w14:textId="77717345" w:rsidR="00B53C3D" w:rsidRPr="006666FA" w:rsidRDefault="00B53C3D" w:rsidP="00A670D6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</w:tcPr>
          <w:p w14:paraId="3624F2A8" w14:textId="77777777" w:rsidR="00B53C3D" w:rsidRPr="00125574" w:rsidRDefault="00B53C3D" w:rsidP="0076681E">
            <w:pPr>
              <w:pStyle w:val="BodyText"/>
              <w:spacing w:after="0" w:line="240" w:lineRule="auto"/>
              <w:ind w:left="-106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427DEFAC" w14:textId="77777777" w:rsidR="00B53C3D" w:rsidRPr="00125574" w:rsidRDefault="00B53C3D" w:rsidP="00A670D6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74606EC0" w14:textId="77777777" w:rsidR="00B53C3D" w:rsidRPr="00125574" w:rsidRDefault="00B53C3D" w:rsidP="0076681E">
            <w:pPr>
              <w:pStyle w:val="BodyText"/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1" w:type="pct"/>
          </w:tcPr>
          <w:p w14:paraId="3285B0B7" w14:textId="77777777" w:rsidR="00B53C3D" w:rsidRPr="00125574" w:rsidRDefault="00B53C3D" w:rsidP="00A670D6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DD924C9" w14:textId="77777777" w:rsidR="00B53C3D" w:rsidRPr="00125574" w:rsidRDefault="00B53C3D" w:rsidP="0076681E">
            <w:pPr>
              <w:pStyle w:val="BodyText"/>
              <w:spacing w:after="0" w:line="240" w:lineRule="auto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1E6517BA" w14:textId="77777777" w:rsidR="00B53C3D" w:rsidRPr="00125574" w:rsidRDefault="00B53C3D" w:rsidP="00A670D6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274BF2D8" w14:textId="77777777" w:rsidR="00B53C3D" w:rsidRPr="00125574" w:rsidRDefault="00B53C3D" w:rsidP="0076681E">
            <w:pPr>
              <w:pStyle w:val="BodyText"/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76681E" w:rsidRPr="006666FA" w14:paraId="7330E020" w14:textId="77777777" w:rsidTr="007B68C6">
        <w:trPr>
          <w:trHeight w:val="344"/>
          <w:tblHeader/>
        </w:trPr>
        <w:tc>
          <w:tcPr>
            <w:tcW w:w="1748" w:type="pct"/>
          </w:tcPr>
          <w:p w14:paraId="27BFC94D" w14:textId="77777777" w:rsidR="00B53C3D" w:rsidRPr="0077251E" w:rsidRDefault="00B53C3D" w:rsidP="00A670D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039A4ED1" w14:textId="77777777" w:rsidR="00B53C3D" w:rsidRPr="006666FA" w:rsidRDefault="00B53C3D" w:rsidP="00A670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15" w:type="pct"/>
            <w:gridSpan w:val="7"/>
          </w:tcPr>
          <w:p w14:paraId="51CE521C" w14:textId="77777777" w:rsidR="00B53C3D" w:rsidRPr="006666FA" w:rsidRDefault="00B53C3D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681E" w:rsidRPr="006666FA" w14:paraId="64EB070C" w14:textId="77777777" w:rsidTr="007B68C6">
        <w:trPr>
          <w:trHeight w:val="80"/>
        </w:trPr>
        <w:tc>
          <w:tcPr>
            <w:tcW w:w="1748" w:type="pct"/>
          </w:tcPr>
          <w:p w14:paraId="3513114E" w14:textId="00350787" w:rsidR="00B53C3D" w:rsidRPr="006666FA" w:rsidRDefault="00B53C3D" w:rsidP="00B53C3D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เงินสดในมือ</w:t>
            </w:r>
          </w:p>
        </w:tc>
        <w:tc>
          <w:tcPr>
            <w:tcW w:w="437" w:type="pct"/>
            <w:tcBorders>
              <w:left w:val="nil"/>
            </w:tcBorders>
          </w:tcPr>
          <w:p w14:paraId="378BA38B" w14:textId="77777777" w:rsidR="00B53C3D" w:rsidRPr="006666FA" w:rsidRDefault="00B53C3D" w:rsidP="00B53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030DECE8" w14:textId="61BFFA6B" w:rsidR="00B53C3D" w:rsidRPr="00875B69" w:rsidRDefault="00B53C3D" w:rsidP="0076681E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1,362</w:t>
            </w:r>
          </w:p>
        </w:tc>
        <w:tc>
          <w:tcPr>
            <w:tcW w:w="146" w:type="pct"/>
            <w:vAlign w:val="bottom"/>
          </w:tcPr>
          <w:p w14:paraId="484638DA" w14:textId="77777777" w:rsidR="00B53C3D" w:rsidRPr="006666FA" w:rsidRDefault="00B53C3D" w:rsidP="00B53C3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48FFE25B" w14:textId="448689E7" w:rsidR="00B53C3D" w:rsidRPr="006F768C" w:rsidRDefault="00B53C3D" w:rsidP="00B53C3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4E6B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31" w:type="pct"/>
            <w:vAlign w:val="bottom"/>
          </w:tcPr>
          <w:p w14:paraId="1B9BA1C4" w14:textId="77777777" w:rsidR="00B53C3D" w:rsidRPr="006666FA" w:rsidRDefault="00B53C3D" w:rsidP="00B53C3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3C99947A" w14:textId="5E79D46A" w:rsidR="00B53C3D" w:rsidRPr="006666FA" w:rsidRDefault="00B53C3D" w:rsidP="00E74F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28" w:type="pct"/>
            <w:vAlign w:val="bottom"/>
          </w:tcPr>
          <w:p w14:paraId="6AE1CF9B" w14:textId="77777777" w:rsidR="00B53C3D" w:rsidRPr="006666FA" w:rsidRDefault="00B53C3D" w:rsidP="00B53C3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73E64B7E" w14:textId="06B18493" w:rsidR="00B53C3D" w:rsidRPr="006666FA" w:rsidRDefault="00B53C3D" w:rsidP="00E74FA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76681E" w:rsidRPr="006666FA" w14:paraId="29B65DA1" w14:textId="77777777" w:rsidTr="007B68C6">
        <w:tc>
          <w:tcPr>
            <w:tcW w:w="1748" w:type="pct"/>
          </w:tcPr>
          <w:p w14:paraId="277A5551" w14:textId="67AD73E3" w:rsidR="00B53C3D" w:rsidRPr="006666FA" w:rsidRDefault="00B53C3D" w:rsidP="00B53C3D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เงินฝากธนาคารประเภทกระแสรายวัน</w:t>
            </w:r>
          </w:p>
        </w:tc>
        <w:tc>
          <w:tcPr>
            <w:tcW w:w="437" w:type="pct"/>
            <w:tcBorders>
              <w:left w:val="nil"/>
            </w:tcBorders>
          </w:tcPr>
          <w:p w14:paraId="5FB83437" w14:textId="56602277" w:rsidR="00B53C3D" w:rsidRPr="00562F2E" w:rsidRDefault="00B53C3D" w:rsidP="00B53C3D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07977E32" w14:textId="37061B03" w:rsidR="00B53C3D" w:rsidRPr="00E344AD" w:rsidRDefault="00B53C3D" w:rsidP="0076681E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120,634</w:t>
            </w:r>
          </w:p>
        </w:tc>
        <w:tc>
          <w:tcPr>
            <w:tcW w:w="146" w:type="pct"/>
            <w:vAlign w:val="bottom"/>
          </w:tcPr>
          <w:p w14:paraId="59D0EE1F" w14:textId="77777777" w:rsidR="00B53C3D" w:rsidRPr="007601A8" w:rsidRDefault="00B53C3D" w:rsidP="00B53C3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64288886" w14:textId="40020DEC" w:rsidR="00B53C3D" w:rsidRPr="006F768C" w:rsidRDefault="00B53C3D" w:rsidP="00B53C3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  <w:r w:rsidRPr="004E6B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31" w:type="pct"/>
            <w:vAlign w:val="bottom"/>
          </w:tcPr>
          <w:p w14:paraId="020A680E" w14:textId="77777777" w:rsidR="00B53C3D" w:rsidRPr="006666FA" w:rsidRDefault="00B53C3D" w:rsidP="00B53C3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046A76B9" w14:textId="1B5C7F18" w:rsidR="00B53C3D" w:rsidRPr="006666FA" w:rsidRDefault="00B53C3D" w:rsidP="00E74F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28" w:type="pct"/>
            <w:vAlign w:val="bottom"/>
          </w:tcPr>
          <w:p w14:paraId="03593AA7" w14:textId="77777777" w:rsidR="00B53C3D" w:rsidRPr="006666FA" w:rsidRDefault="00B53C3D" w:rsidP="00B53C3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57C7DEAC" w14:textId="62D2B583" w:rsidR="00B53C3D" w:rsidRPr="006666FA" w:rsidRDefault="00B53C3D" w:rsidP="00E74FA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</w:tr>
      <w:tr w:rsidR="0076681E" w:rsidRPr="006666FA" w14:paraId="32D00CCA" w14:textId="77777777" w:rsidTr="007B68C6">
        <w:tc>
          <w:tcPr>
            <w:tcW w:w="1748" w:type="pct"/>
          </w:tcPr>
          <w:p w14:paraId="5432A79A" w14:textId="7F8CBC75" w:rsidR="00B53C3D" w:rsidRPr="006666FA" w:rsidRDefault="00B53C3D" w:rsidP="00B53C3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เงินฝากธนาคารประเภทออมทรัพย์</w:t>
            </w:r>
          </w:p>
        </w:tc>
        <w:tc>
          <w:tcPr>
            <w:tcW w:w="437" w:type="pct"/>
            <w:tcBorders>
              <w:left w:val="nil"/>
            </w:tcBorders>
          </w:tcPr>
          <w:p w14:paraId="3654AF0A" w14:textId="41170792" w:rsidR="00B53C3D" w:rsidRPr="00562F2E" w:rsidRDefault="00B53C3D" w:rsidP="00B53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69CBE248" w14:textId="4EC089CE" w:rsidR="00B53C3D" w:rsidRPr="00E344AD" w:rsidRDefault="00B53C3D" w:rsidP="0076681E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1,183,128</w:t>
            </w:r>
          </w:p>
        </w:tc>
        <w:tc>
          <w:tcPr>
            <w:tcW w:w="146" w:type="pct"/>
            <w:vAlign w:val="bottom"/>
          </w:tcPr>
          <w:p w14:paraId="4DB4C137" w14:textId="77777777" w:rsidR="00B53C3D" w:rsidRPr="006666FA" w:rsidRDefault="00B53C3D" w:rsidP="00B53C3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2A654BC0" w14:textId="2BF9215F" w:rsidR="00B53C3D" w:rsidRPr="009C0B84" w:rsidRDefault="00B53C3D" w:rsidP="00B53C3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131" w:type="pct"/>
            <w:vAlign w:val="bottom"/>
          </w:tcPr>
          <w:p w14:paraId="0B17C664" w14:textId="77777777" w:rsidR="00B53C3D" w:rsidRPr="006666FA" w:rsidRDefault="00B53C3D" w:rsidP="00B53C3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2A22A24D" w14:textId="082543CD" w:rsidR="00B53C3D" w:rsidRPr="006666FA" w:rsidRDefault="00B53C3D" w:rsidP="00E74F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61,248</w:t>
            </w:r>
          </w:p>
        </w:tc>
        <w:tc>
          <w:tcPr>
            <w:tcW w:w="128" w:type="pct"/>
            <w:vAlign w:val="bottom"/>
          </w:tcPr>
          <w:p w14:paraId="0DB931C0" w14:textId="77777777" w:rsidR="00B53C3D" w:rsidRPr="006666FA" w:rsidRDefault="00B53C3D" w:rsidP="00B53C3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14B65B0F" w14:textId="4DFF7390" w:rsidR="00B53C3D" w:rsidRPr="006666FA" w:rsidRDefault="00B53C3D" w:rsidP="00E74FA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</w:tr>
      <w:tr w:rsidR="0076681E" w:rsidRPr="006666FA" w14:paraId="0655A727" w14:textId="77777777" w:rsidTr="007B68C6">
        <w:tc>
          <w:tcPr>
            <w:tcW w:w="1748" w:type="pct"/>
          </w:tcPr>
          <w:p w14:paraId="72878004" w14:textId="38C223EA" w:rsidR="00B53C3D" w:rsidRPr="006666FA" w:rsidRDefault="00B53C3D" w:rsidP="007B68C6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4" w:hanging="164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เงินฝากธนาคารประเภทฝากประจำที่ครบกำหนดภายใน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6C5A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5347031A" w14:textId="77777777" w:rsidR="00B53C3D" w:rsidRDefault="00B53C3D" w:rsidP="00B53C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664EDAC7" w14:textId="17990A66" w:rsidR="00B53C3D" w:rsidRPr="00E344AD" w:rsidRDefault="00B53C3D" w:rsidP="0076681E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46" w:type="pct"/>
            <w:vAlign w:val="bottom"/>
          </w:tcPr>
          <w:p w14:paraId="7A2BF86E" w14:textId="77777777" w:rsidR="00B53C3D" w:rsidRPr="006666FA" w:rsidRDefault="00B53C3D" w:rsidP="00B53C3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03E682A2" w14:textId="154178F4" w:rsidR="00B53C3D" w:rsidRDefault="00B53C3D" w:rsidP="00B53C3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131" w:type="pct"/>
            <w:vAlign w:val="bottom"/>
          </w:tcPr>
          <w:p w14:paraId="3D2E3F44" w14:textId="77777777" w:rsidR="00B53C3D" w:rsidRPr="006666FA" w:rsidRDefault="00B53C3D" w:rsidP="00B53C3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323DF94F" w14:textId="595EE475" w:rsidR="00B53C3D" w:rsidRDefault="00B53C3D" w:rsidP="00E74FA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0E920ADE" w14:textId="77777777" w:rsidR="00B53C3D" w:rsidRPr="006666FA" w:rsidRDefault="00B53C3D" w:rsidP="00B53C3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13B79ED9" w14:textId="50A0DBD1" w:rsidR="00B53C3D" w:rsidRDefault="00B53C3D" w:rsidP="00E74FA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6681E" w:rsidRPr="006666FA" w14:paraId="175A162E" w14:textId="77777777" w:rsidTr="007B68C6">
        <w:tc>
          <w:tcPr>
            <w:tcW w:w="1748" w:type="pct"/>
          </w:tcPr>
          <w:p w14:paraId="67ECE7ED" w14:textId="06909E87" w:rsidR="00B53C3D" w:rsidRPr="006666FA" w:rsidRDefault="00B53C3D" w:rsidP="00B53C3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437" w:type="pct"/>
            <w:tcBorders>
              <w:left w:val="nil"/>
            </w:tcBorders>
          </w:tcPr>
          <w:p w14:paraId="068A6411" w14:textId="77777777" w:rsidR="00B53C3D" w:rsidRPr="006666FA" w:rsidRDefault="00B53C3D" w:rsidP="00B53C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D820C" w14:textId="32A438DE" w:rsidR="00B53C3D" w:rsidRPr="0016255E" w:rsidRDefault="00B53C3D" w:rsidP="0076681E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1,305,291</w:t>
            </w:r>
          </w:p>
        </w:tc>
        <w:tc>
          <w:tcPr>
            <w:tcW w:w="146" w:type="pct"/>
            <w:vAlign w:val="bottom"/>
          </w:tcPr>
          <w:p w14:paraId="1AE2BDBC" w14:textId="77777777" w:rsidR="00B53C3D" w:rsidRPr="006666FA" w:rsidRDefault="00B53C3D" w:rsidP="00B53C3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591B1" w14:textId="19B0E133" w:rsidR="00B53C3D" w:rsidRPr="006666FA" w:rsidRDefault="00B53C3D" w:rsidP="00B53C3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131" w:type="pct"/>
            <w:vAlign w:val="bottom"/>
          </w:tcPr>
          <w:p w14:paraId="1002F637" w14:textId="77777777" w:rsidR="00B53C3D" w:rsidRPr="006666FA" w:rsidRDefault="00B53C3D" w:rsidP="00B53C3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C5752" w14:textId="198CA15F" w:rsidR="00B53C3D" w:rsidRPr="003C737F" w:rsidRDefault="00B53C3D" w:rsidP="00E74F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61,472</w:t>
            </w:r>
          </w:p>
        </w:tc>
        <w:tc>
          <w:tcPr>
            <w:tcW w:w="128" w:type="pct"/>
            <w:vAlign w:val="bottom"/>
          </w:tcPr>
          <w:p w14:paraId="5A9EDF98" w14:textId="77777777" w:rsidR="00B53C3D" w:rsidRPr="006666FA" w:rsidRDefault="00B53C3D" w:rsidP="00B53C3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4BF42" w14:textId="76A2C1B9" w:rsidR="00B53C3D" w:rsidRPr="006666FA" w:rsidRDefault="00B53C3D" w:rsidP="00E74FA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592</w:t>
            </w:r>
          </w:p>
        </w:tc>
      </w:tr>
    </w:tbl>
    <w:p w14:paraId="028747A2" w14:textId="77777777" w:rsidR="00B53C3D" w:rsidRPr="00B53C3D" w:rsidRDefault="00B53C3D" w:rsidP="006130EA">
      <w:pPr>
        <w:tabs>
          <w:tab w:val="left" w:pos="949"/>
        </w:tabs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E5059B" w14:textId="77777777" w:rsidR="0080155A" w:rsidRDefault="0080155A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 w:type="page"/>
      </w:r>
    </w:p>
    <w:p w14:paraId="20F0F928" w14:textId="49180783" w:rsidR="00492ACB" w:rsidRPr="00492ACB" w:rsidRDefault="00B750CE" w:rsidP="00492ACB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3739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ลูกหนี้การค้า</w:t>
      </w:r>
      <w:r w:rsidRPr="00937394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และลูกหนี้อื่</w:t>
      </w:r>
      <w:r w:rsidR="009C4D85" w:rsidRPr="00937394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น</w:t>
      </w:r>
    </w:p>
    <w:p w14:paraId="5D0ED7C4" w14:textId="77777777" w:rsidR="00D12DC5" w:rsidRPr="003E7C31" w:rsidRDefault="00D12DC5" w:rsidP="003958AA">
      <w:pPr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10"/>
        <w:gridCol w:w="1172"/>
        <w:gridCol w:w="271"/>
        <w:gridCol w:w="1120"/>
        <w:gridCol w:w="243"/>
        <w:gridCol w:w="1064"/>
        <w:gridCol w:w="237"/>
        <w:gridCol w:w="1112"/>
      </w:tblGrid>
      <w:tr w:rsidR="007B68C6" w:rsidRPr="006666FA" w14:paraId="676C412A" w14:textId="77777777" w:rsidTr="007B68C6">
        <w:trPr>
          <w:tblHeader/>
        </w:trPr>
        <w:tc>
          <w:tcPr>
            <w:tcW w:w="1748" w:type="pct"/>
          </w:tcPr>
          <w:p w14:paraId="0B2FB0C9" w14:textId="77777777" w:rsidR="007B68C6" w:rsidRPr="006666FA" w:rsidRDefault="007B68C6" w:rsidP="00A670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3F9DB815" w14:textId="77777777" w:rsidR="007B68C6" w:rsidRPr="006666FA" w:rsidRDefault="007B68C6" w:rsidP="00A670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20ABC5C9" w14:textId="77777777" w:rsidR="007B68C6" w:rsidRPr="006666FA" w:rsidRDefault="007B68C6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8CF86C9" w14:textId="77777777" w:rsidR="007B68C6" w:rsidRPr="006666FA" w:rsidRDefault="007B68C6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4C72B3E5" w14:textId="77777777" w:rsidR="007B68C6" w:rsidRPr="006666FA" w:rsidRDefault="007B68C6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B68C6" w:rsidRPr="006666FA" w14:paraId="56C5A35B" w14:textId="77777777" w:rsidTr="007B68C6">
        <w:trPr>
          <w:trHeight w:val="308"/>
          <w:tblHeader/>
        </w:trPr>
        <w:tc>
          <w:tcPr>
            <w:tcW w:w="1748" w:type="pct"/>
          </w:tcPr>
          <w:p w14:paraId="3F0CD474" w14:textId="77777777" w:rsidR="007B68C6" w:rsidRPr="006666FA" w:rsidRDefault="007B68C6" w:rsidP="00A670D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6A3F4B11" w14:textId="77777777" w:rsidR="007B68C6" w:rsidRPr="006666FA" w:rsidRDefault="007B68C6" w:rsidP="00A670D6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</w:tcPr>
          <w:p w14:paraId="192FBEB8" w14:textId="77777777" w:rsidR="007B68C6" w:rsidRPr="00125574" w:rsidRDefault="007B68C6" w:rsidP="00A670D6">
            <w:pPr>
              <w:pStyle w:val="BodyText"/>
              <w:spacing w:after="0" w:line="240" w:lineRule="auto"/>
              <w:ind w:left="-106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57B44FC4" w14:textId="77777777" w:rsidR="007B68C6" w:rsidRPr="00125574" w:rsidRDefault="007B68C6" w:rsidP="00A670D6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3B64F183" w14:textId="77777777" w:rsidR="007B68C6" w:rsidRPr="00125574" w:rsidRDefault="007B68C6" w:rsidP="00A670D6">
            <w:pPr>
              <w:pStyle w:val="BodyText"/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1" w:type="pct"/>
          </w:tcPr>
          <w:p w14:paraId="2A920A3B" w14:textId="77777777" w:rsidR="007B68C6" w:rsidRPr="00125574" w:rsidRDefault="007B68C6" w:rsidP="00A670D6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F9F3288" w14:textId="77777777" w:rsidR="007B68C6" w:rsidRPr="00125574" w:rsidRDefault="007B68C6" w:rsidP="00A670D6">
            <w:pPr>
              <w:pStyle w:val="BodyText"/>
              <w:spacing w:after="0" w:line="240" w:lineRule="auto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59624E9E" w14:textId="77777777" w:rsidR="007B68C6" w:rsidRPr="00125574" w:rsidRDefault="007B68C6" w:rsidP="00A670D6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2B6EDA9E" w14:textId="77777777" w:rsidR="007B68C6" w:rsidRPr="00125574" w:rsidRDefault="007B68C6" w:rsidP="00A670D6">
            <w:pPr>
              <w:pStyle w:val="BodyText"/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7B68C6" w:rsidRPr="006666FA" w14:paraId="73F54C9F" w14:textId="77777777" w:rsidTr="007B68C6">
        <w:trPr>
          <w:trHeight w:val="344"/>
          <w:tblHeader/>
        </w:trPr>
        <w:tc>
          <w:tcPr>
            <w:tcW w:w="1748" w:type="pct"/>
          </w:tcPr>
          <w:p w14:paraId="7718D098" w14:textId="77777777" w:rsidR="007B68C6" w:rsidRPr="0077251E" w:rsidRDefault="007B68C6" w:rsidP="00A670D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0E073EB3" w14:textId="37B41588" w:rsidR="007B68C6" w:rsidRPr="006666FA" w:rsidRDefault="007B68C6" w:rsidP="007B68C6">
            <w:pPr>
              <w:pStyle w:val="acctfourfigures"/>
              <w:tabs>
                <w:tab w:val="clear" w:pos="765"/>
              </w:tabs>
              <w:spacing w:line="240" w:lineRule="atLeast"/>
              <w:ind w:left="-12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815" w:type="pct"/>
            <w:gridSpan w:val="7"/>
          </w:tcPr>
          <w:p w14:paraId="46FD06A9" w14:textId="77777777" w:rsidR="007B68C6" w:rsidRPr="006666FA" w:rsidRDefault="007B68C6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68C6" w:rsidRPr="006666FA" w14:paraId="5C30C07A" w14:textId="77777777" w:rsidTr="007B68C6">
        <w:trPr>
          <w:trHeight w:val="80"/>
        </w:trPr>
        <w:tc>
          <w:tcPr>
            <w:tcW w:w="1748" w:type="pct"/>
          </w:tcPr>
          <w:p w14:paraId="2980890C" w14:textId="77777777" w:rsidR="007B68C6" w:rsidRPr="000E79E5" w:rsidRDefault="007B68C6" w:rsidP="007B68C6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  <w:p w14:paraId="248957B0" w14:textId="43164BA7" w:rsidR="007B68C6" w:rsidRPr="006666FA" w:rsidRDefault="007B68C6" w:rsidP="007B68C6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37" w:type="pct"/>
            <w:tcBorders>
              <w:left w:val="nil"/>
            </w:tcBorders>
          </w:tcPr>
          <w:p w14:paraId="0ABB1D9D" w14:textId="77777777" w:rsidR="007B68C6" w:rsidRDefault="007B68C6" w:rsidP="007B68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43F5D261" w14:textId="476BC981" w:rsidR="007B68C6" w:rsidRPr="006666FA" w:rsidRDefault="007B68C6" w:rsidP="007B68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2" w:type="pct"/>
            <w:vAlign w:val="bottom"/>
          </w:tcPr>
          <w:p w14:paraId="4894AC1A" w14:textId="4418BBB4" w:rsidR="007B68C6" w:rsidRPr="00875B69" w:rsidRDefault="007B68C6" w:rsidP="007B68C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11,914</w:t>
            </w:r>
          </w:p>
        </w:tc>
        <w:tc>
          <w:tcPr>
            <w:tcW w:w="146" w:type="pct"/>
            <w:vAlign w:val="bottom"/>
          </w:tcPr>
          <w:p w14:paraId="0A9B4B9F" w14:textId="77777777" w:rsidR="007B68C6" w:rsidRPr="006666FA" w:rsidRDefault="007B68C6" w:rsidP="007B68C6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02B0D501" w14:textId="03E5B486" w:rsidR="007B68C6" w:rsidRPr="006F768C" w:rsidRDefault="007B68C6" w:rsidP="007B68C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0C6C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131" w:type="pct"/>
            <w:vAlign w:val="bottom"/>
          </w:tcPr>
          <w:p w14:paraId="54E82A5B" w14:textId="77777777" w:rsidR="007B68C6" w:rsidRPr="006666FA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69ADB83B" w14:textId="1E4B1AC6" w:rsidR="007B68C6" w:rsidRPr="006666FA" w:rsidRDefault="007B68C6" w:rsidP="00E74F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5,171</w:t>
            </w:r>
          </w:p>
        </w:tc>
        <w:tc>
          <w:tcPr>
            <w:tcW w:w="128" w:type="pct"/>
            <w:vAlign w:val="bottom"/>
          </w:tcPr>
          <w:p w14:paraId="488191BD" w14:textId="77777777" w:rsidR="007B68C6" w:rsidRPr="006666FA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2DC0E57D" w14:textId="424EEA35" w:rsidR="007B68C6" w:rsidRPr="006666FA" w:rsidRDefault="007B68C6" w:rsidP="00E74FA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</w:tr>
      <w:tr w:rsidR="007B68C6" w:rsidRPr="006666FA" w14:paraId="2B026CFC" w14:textId="77777777" w:rsidTr="007B68C6">
        <w:tc>
          <w:tcPr>
            <w:tcW w:w="1748" w:type="pct"/>
          </w:tcPr>
          <w:p w14:paraId="555500E1" w14:textId="34C36166" w:rsidR="007B68C6" w:rsidRPr="006666FA" w:rsidRDefault="007B68C6" w:rsidP="007B68C6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37" w:type="pct"/>
            <w:tcBorders>
              <w:left w:val="nil"/>
            </w:tcBorders>
          </w:tcPr>
          <w:p w14:paraId="390F9B8B" w14:textId="77777777" w:rsidR="007B68C6" w:rsidRPr="00562F2E" w:rsidRDefault="007B68C6" w:rsidP="007B68C6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26CEFB3D" w14:textId="687BC9A5" w:rsidR="007B68C6" w:rsidRPr="00E344AD" w:rsidRDefault="007B68C6" w:rsidP="007B68C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748,501</w:t>
            </w:r>
          </w:p>
        </w:tc>
        <w:tc>
          <w:tcPr>
            <w:tcW w:w="146" w:type="pct"/>
            <w:vAlign w:val="bottom"/>
          </w:tcPr>
          <w:p w14:paraId="6D892188" w14:textId="77777777" w:rsidR="007B68C6" w:rsidRPr="007601A8" w:rsidRDefault="007B68C6" w:rsidP="007B68C6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0D85E75" w14:textId="6FF3A956" w:rsidR="007B68C6" w:rsidRPr="006F768C" w:rsidRDefault="007B68C6" w:rsidP="007B68C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969</w:t>
            </w:r>
            <w:r w:rsidRPr="000C6C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1" w:type="pct"/>
            <w:vAlign w:val="bottom"/>
          </w:tcPr>
          <w:p w14:paraId="47AC98AD" w14:textId="77777777" w:rsidR="007B68C6" w:rsidRPr="006666FA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436A0D73" w14:textId="71B445BF" w:rsidR="007B68C6" w:rsidRPr="006666FA" w:rsidRDefault="007B68C6" w:rsidP="00515D5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5692BE22" w14:textId="77777777" w:rsidR="007B68C6" w:rsidRPr="006666FA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694F185" w14:textId="2BE493D1" w:rsidR="007B68C6" w:rsidRPr="006666FA" w:rsidRDefault="007B68C6" w:rsidP="00515D5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68C6" w:rsidRPr="006666FA" w14:paraId="10F5C033" w14:textId="77777777" w:rsidTr="007B68C6">
        <w:tc>
          <w:tcPr>
            <w:tcW w:w="1748" w:type="pct"/>
          </w:tcPr>
          <w:p w14:paraId="171BC815" w14:textId="467C455E" w:rsidR="007B68C6" w:rsidRPr="006666FA" w:rsidRDefault="007B68C6" w:rsidP="007B68C6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37" w:type="pct"/>
            <w:tcBorders>
              <w:left w:val="nil"/>
            </w:tcBorders>
          </w:tcPr>
          <w:p w14:paraId="1FD77A83" w14:textId="77777777" w:rsidR="007B68C6" w:rsidRPr="00562F2E" w:rsidRDefault="007B68C6" w:rsidP="007B68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2883C5DD" w14:textId="7B079443" w:rsidR="007B68C6" w:rsidRPr="00E344AD" w:rsidRDefault="007B68C6" w:rsidP="007B68C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760,415</w:t>
            </w:r>
          </w:p>
        </w:tc>
        <w:tc>
          <w:tcPr>
            <w:tcW w:w="146" w:type="pct"/>
            <w:vAlign w:val="bottom"/>
          </w:tcPr>
          <w:p w14:paraId="624A73B1" w14:textId="77777777" w:rsidR="007B68C6" w:rsidRPr="006666FA" w:rsidRDefault="007B68C6" w:rsidP="007B68C6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5D454748" w14:textId="6CCFB849" w:rsidR="007B68C6" w:rsidRPr="009C0B84" w:rsidRDefault="007B68C6" w:rsidP="007B68C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1" w:type="pct"/>
            <w:vAlign w:val="bottom"/>
          </w:tcPr>
          <w:p w14:paraId="45CC8A45" w14:textId="77777777" w:rsidR="007B68C6" w:rsidRPr="006666FA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52E14F3C" w14:textId="77DDC2B9" w:rsidR="007B68C6" w:rsidRPr="00E74FAE" w:rsidRDefault="007B68C6" w:rsidP="00E74F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F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5,171</w:t>
            </w:r>
          </w:p>
        </w:tc>
        <w:tc>
          <w:tcPr>
            <w:tcW w:w="128" w:type="pct"/>
            <w:vAlign w:val="bottom"/>
          </w:tcPr>
          <w:p w14:paraId="28A9864B" w14:textId="77777777" w:rsidR="007B68C6" w:rsidRPr="00E74FAE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0A91A864" w14:textId="11843D4E" w:rsidR="007B68C6" w:rsidRPr="006666FA" w:rsidRDefault="007B68C6" w:rsidP="00E74FA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</w:tr>
      <w:tr w:rsidR="007B68C6" w:rsidRPr="006666FA" w14:paraId="187F91DA" w14:textId="77777777" w:rsidTr="007B68C6">
        <w:tc>
          <w:tcPr>
            <w:tcW w:w="1748" w:type="pct"/>
          </w:tcPr>
          <w:p w14:paraId="3EDB1D06" w14:textId="287E13A5" w:rsidR="007B68C6" w:rsidRPr="006666FA" w:rsidRDefault="007B68C6" w:rsidP="007B68C6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ind w:left="164" w:hanging="164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7" w:type="pct"/>
            <w:tcBorders>
              <w:left w:val="nil"/>
            </w:tcBorders>
          </w:tcPr>
          <w:p w14:paraId="76F5475E" w14:textId="77777777" w:rsidR="007B68C6" w:rsidRDefault="007B68C6" w:rsidP="007B68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3ABFD956" w14:textId="2C7F46BA" w:rsidR="007B68C6" w:rsidRPr="00E344AD" w:rsidRDefault="007B68C6" w:rsidP="007B68C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D017934" w14:textId="77777777" w:rsidR="007B68C6" w:rsidRPr="006666FA" w:rsidRDefault="007B68C6" w:rsidP="007B68C6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6C93AC3C" w14:textId="5EE2590E" w:rsidR="007B68C6" w:rsidRDefault="007B68C6" w:rsidP="007B68C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78436CCF" w14:textId="77777777" w:rsidR="007B68C6" w:rsidRPr="006666FA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4DB23A82" w14:textId="24B8C175" w:rsidR="007B68C6" w:rsidRDefault="007B68C6" w:rsidP="00E74F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14:paraId="497B6A10" w14:textId="77777777" w:rsidR="007B68C6" w:rsidRPr="006666FA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1EA0C3AD" w14:textId="3C79B8F1" w:rsidR="007B68C6" w:rsidRDefault="007B68C6" w:rsidP="007B68C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68C6" w:rsidRPr="006666FA" w14:paraId="1C2B7D38" w14:textId="77777777" w:rsidTr="007B68C6">
        <w:tc>
          <w:tcPr>
            <w:tcW w:w="1748" w:type="pct"/>
          </w:tcPr>
          <w:p w14:paraId="710B0F0A" w14:textId="6735ABF8" w:rsidR="007B68C6" w:rsidRPr="007B68C6" w:rsidRDefault="007B68C6" w:rsidP="007B68C6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37" w:type="pct"/>
            <w:tcBorders>
              <w:left w:val="nil"/>
            </w:tcBorders>
          </w:tcPr>
          <w:p w14:paraId="504CF156" w14:textId="5C86DCFB" w:rsidR="007B68C6" w:rsidRPr="006666FA" w:rsidRDefault="007B68C6" w:rsidP="007B68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2" w:type="pct"/>
            <w:vAlign w:val="bottom"/>
          </w:tcPr>
          <w:p w14:paraId="32D35014" w14:textId="275AEF0C" w:rsidR="007B68C6" w:rsidRPr="0016255E" w:rsidRDefault="007B68C6" w:rsidP="007B68C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(90)</w:t>
            </w:r>
          </w:p>
        </w:tc>
        <w:tc>
          <w:tcPr>
            <w:tcW w:w="146" w:type="pct"/>
            <w:vAlign w:val="bottom"/>
          </w:tcPr>
          <w:p w14:paraId="6FB3CEF4" w14:textId="77777777" w:rsidR="007B68C6" w:rsidRPr="006666FA" w:rsidRDefault="007B68C6" w:rsidP="007B68C6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60174F9D" w14:textId="66917227" w:rsidR="007B68C6" w:rsidRPr="006666FA" w:rsidRDefault="007B68C6" w:rsidP="007B68C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7956264E" w14:textId="77777777" w:rsidR="007B68C6" w:rsidRPr="006666FA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79086A3B" w14:textId="74D5375A" w:rsidR="007B68C6" w:rsidRPr="00E74FAE" w:rsidRDefault="007B68C6" w:rsidP="00E74F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128" w:type="pct"/>
            <w:vAlign w:val="bottom"/>
          </w:tcPr>
          <w:p w14:paraId="52E048DA" w14:textId="77777777" w:rsidR="007B68C6" w:rsidRPr="006666FA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0157B0EF" w14:textId="32B97B32" w:rsidR="007B68C6" w:rsidRPr="006666FA" w:rsidRDefault="007B68C6" w:rsidP="00E74FA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B68C6" w:rsidRPr="006666FA" w14:paraId="56088061" w14:textId="77777777" w:rsidTr="007B68C6">
        <w:tc>
          <w:tcPr>
            <w:tcW w:w="1748" w:type="pct"/>
          </w:tcPr>
          <w:p w14:paraId="6ABB838D" w14:textId="10B7FE9D" w:rsidR="007B68C6" w:rsidRPr="007B68C6" w:rsidRDefault="007B68C6" w:rsidP="007B68C6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37" w:type="pct"/>
            <w:tcBorders>
              <w:left w:val="nil"/>
            </w:tcBorders>
          </w:tcPr>
          <w:p w14:paraId="36B2B341" w14:textId="77777777" w:rsidR="007B68C6" w:rsidRPr="006666FA" w:rsidRDefault="007B68C6" w:rsidP="007B68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0093A832" w14:textId="7DAF9184" w:rsidR="007B68C6" w:rsidRPr="0016255E" w:rsidRDefault="007B68C6" w:rsidP="007B68C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(8,021)</w:t>
            </w:r>
          </w:p>
        </w:tc>
        <w:tc>
          <w:tcPr>
            <w:tcW w:w="146" w:type="pct"/>
            <w:vAlign w:val="bottom"/>
          </w:tcPr>
          <w:p w14:paraId="3BA84900" w14:textId="77777777" w:rsidR="007B68C6" w:rsidRPr="006666FA" w:rsidRDefault="007B68C6" w:rsidP="007B68C6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2055FBD" w14:textId="536E75E7" w:rsidR="007B68C6" w:rsidRPr="006666FA" w:rsidRDefault="007B68C6" w:rsidP="007B68C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6336B9B0" w14:textId="77777777" w:rsidR="007B68C6" w:rsidRPr="006666FA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457E8195" w14:textId="4FAE0FFC" w:rsidR="007B68C6" w:rsidRPr="00E74FAE" w:rsidRDefault="007B68C6" w:rsidP="00E74FA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213E1982" w14:textId="77777777" w:rsidR="007B68C6" w:rsidRPr="006666FA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666544AD" w14:textId="63A8140E" w:rsidR="007B68C6" w:rsidRPr="006666FA" w:rsidRDefault="007B68C6" w:rsidP="00E74FA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68C6" w:rsidRPr="006666FA" w14:paraId="7F1B669E" w14:textId="77777777" w:rsidTr="007B68C6">
        <w:tc>
          <w:tcPr>
            <w:tcW w:w="1748" w:type="pct"/>
          </w:tcPr>
          <w:p w14:paraId="1CCE0D26" w14:textId="4216514D" w:rsidR="007B68C6" w:rsidRPr="006666FA" w:rsidRDefault="007B68C6" w:rsidP="007B68C6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37" w:type="pct"/>
            <w:tcBorders>
              <w:left w:val="nil"/>
            </w:tcBorders>
          </w:tcPr>
          <w:p w14:paraId="27DB3F40" w14:textId="77777777" w:rsidR="007B68C6" w:rsidRPr="006666FA" w:rsidRDefault="007B68C6" w:rsidP="007B68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648ED" w14:textId="6D39C63F" w:rsidR="007B68C6" w:rsidRPr="0016255E" w:rsidRDefault="007B68C6" w:rsidP="007B68C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752,304</w:t>
            </w:r>
          </w:p>
        </w:tc>
        <w:tc>
          <w:tcPr>
            <w:tcW w:w="146" w:type="pct"/>
            <w:vAlign w:val="bottom"/>
          </w:tcPr>
          <w:p w14:paraId="6EF87B4B" w14:textId="77777777" w:rsidR="007B68C6" w:rsidRPr="006666FA" w:rsidRDefault="007B68C6" w:rsidP="007B68C6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EEC39" w14:textId="5C773F78" w:rsidR="007B68C6" w:rsidRPr="006666FA" w:rsidRDefault="007B68C6" w:rsidP="007B68C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1" w:type="pct"/>
            <w:vAlign w:val="bottom"/>
          </w:tcPr>
          <w:p w14:paraId="64D929D6" w14:textId="77777777" w:rsidR="007B68C6" w:rsidRPr="006666FA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6DC7E" w14:textId="65CABDAD" w:rsidR="007B68C6" w:rsidRPr="00E74FAE" w:rsidRDefault="007B68C6" w:rsidP="00E74F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F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5,156</w:t>
            </w:r>
          </w:p>
        </w:tc>
        <w:tc>
          <w:tcPr>
            <w:tcW w:w="128" w:type="pct"/>
            <w:vAlign w:val="bottom"/>
          </w:tcPr>
          <w:p w14:paraId="3FE5C13D" w14:textId="77777777" w:rsidR="007B68C6" w:rsidRPr="00E74FAE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3178D" w14:textId="2DDB82F2" w:rsidR="007B68C6" w:rsidRPr="006666FA" w:rsidRDefault="007B68C6" w:rsidP="00E74FA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307</w:t>
            </w:r>
          </w:p>
        </w:tc>
      </w:tr>
    </w:tbl>
    <w:p w14:paraId="7EAEF1A8" w14:textId="77777777" w:rsidR="007B68C6" w:rsidRDefault="007B68C6" w:rsidP="003958AA">
      <w:pPr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10"/>
        <w:gridCol w:w="1172"/>
        <w:gridCol w:w="271"/>
        <w:gridCol w:w="1120"/>
        <w:gridCol w:w="243"/>
        <w:gridCol w:w="1064"/>
        <w:gridCol w:w="237"/>
        <w:gridCol w:w="1112"/>
      </w:tblGrid>
      <w:tr w:rsidR="00515D53" w:rsidRPr="006666FA" w14:paraId="4B9A9FB8" w14:textId="77777777" w:rsidTr="00A670D6">
        <w:trPr>
          <w:trHeight w:val="80"/>
        </w:trPr>
        <w:tc>
          <w:tcPr>
            <w:tcW w:w="1748" w:type="pct"/>
          </w:tcPr>
          <w:p w14:paraId="7BF7CD44" w14:textId="77974373" w:rsidR="00515D53" w:rsidRPr="000E79E5" w:rsidRDefault="00515D53" w:rsidP="00515D53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ลูกหนี้อื่น </w:t>
            </w:r>
          </w:p>
          <w:p w14:paraId="6C8AAF73" w14:textId="77777777" w:rsidR="00515D53" w:rsidRPr="006666FA" w:rsidRDefault="00515D53" w:rsidP="00515D5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37" w:type="pct"/>
            <w:tcBorders>
              <w:left w:val="nil"/>
            </w:tcBorders>
          </w:tcPr>
          <w:p w14:paraId="1F79B176" w14:textId="77777777" w:rsidR="00515D53" w:rsidRDefault="00515D53" w:rsidP="00515D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1A99B7E3" w14:textId="77777777" w:rsidR="00515D53" w:rsidRPr="006666FA" w:rsidRDefault="00515D53" w:rsidP="00515D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2" w:type="pct"/>
            <w:vAlign w:val="bottom"/>
          </w:tcPr>
          <w:p w14:paraId="163045E6" w14:textId="73511DE9" w:rsidR="00515D53" w:rsidRPr="00875B69" w:rsidRDefault="00515D53" w:rsidP="00515D5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32,098</w:t>
            </w:r>
          </w:p>
        </w:tc>
        <w:tc>
          <w:tcPr>
            <w:tcW w:w="146" w:type="pct"/>
            <w:vAlign w:val="bottom"/>
          </w:tcPr>
          <w:p w14:paraId="54F65881" w14:textId="77777777" w:rsidR="00515D53" w:rsidRPr="006666FA" w:rsidRDefault="00515D53" w:rsidP="00515D5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09AE1F70" w14:textId="09F56BC2" w:rsidR="00515D53" w:rsidRPr="006F768C" w:rsidRDefault="00515D53" w:rsidP="00515D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3F1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31" w:type="pct"/>
            <w:vAlign w:val="bottom"/>
          </w:tcPr>
          <w:p w14:paraId="77F8C59B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1DC1B4CF" w14:textId="4FD553E9" w:rsidR="00515D53" w:rsidRPr="006666FA" w:rsidRDefault="00515D53" w:rsidP="00515D5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24,66</w:t>
            </w:r>
            <w:r w:rsidR="008E08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8" w:type="pct"/>
            <w:vAlign w:val="bottom"/>
          </w:tcPr>
          <w:p w14:paraId="2B423973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26A2B8DC" w14:textId="0448EAF0" w:rsidR="00515D53" w:rsidRPr="006666FA" w:rsidRDefault="00515D53" w:rsidP="00515D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</w:tr>
      <w:tr w:rsidR="00515D53" w:rsidRPr="006666FA" w14:paraId="2C71D879" w14:textId="77777777" w:rsidTr="00A670D6">
        <w:tc>
          <w:tcPr>
            <w:tcW w:w="1748" w:type="pct"/>
          </w:tcPr>
          <w:p w14:paraId="05EE40D8" w14:textId="77777777" w:rsidR="00515D53" w:rsidRPr="006666FA" w:rsidRDefault="00515D53" w:rsidP="00515D5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37" w:type="pct"/>
            <w:tcBorders>
              <w:left w:val="nil"/>
            </w:tcBorders>
          </w:tcPr>
          <w:p w14:paraId="203A60A2" w14:textId="77777777" w:rsidR="00515D53" w:rsidRPr="00562F2E" w:rsidRDefault="00515D53" w:rsidP="00515D53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7A99E93C" w14:textId="2432F92E" w:rsidR="00515D53" w:rsidRPr="00E344AD" w:rsidRDefault="00515D53" w:rsidP="00515D5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630,97</w:t>
            </w:r>
            <w:r w:rsidR="00897B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7D95A073" w14:textId="77777777" w:rsidR="00515D53" w:rsidRPr="007601A8" w:rsidRDefault="00515D53" w:rsidP="00515D5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0394D24" w14:textId="7A65A635" w:rsidR="00515D53" w:rsidRPr="006F768C" w:rsidRDefault="00515D53" w:rsidP="00515D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958,038</w:t>
            </w:r>
          </w:p>
        </w:tc>
        <w:tc>
          <w:tcPr>
            <w:tcW w:w="131" w:type="pct"/>
            <w:vAlign w:val="bottom"/>
          </w:tcPr>
          <w:p w14:paraId="61515789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8980D8C" w14:textId="2E760D4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5,34</w:t>
            </w:r>
            <w:r w:rsidR="008E08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8" w:type="pct"/>
            <w:vAlign w:val="bottom"/>
          </w:tcPr>
          <w:p w14:paraId="4C4C611E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9368AA6" w14:textId="0A4DDABE" w:rsidR="00515D53" w:rsidRPr="006666FA" w:rsidRDefault="00515D53" w:rsidP="00515D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</w:p>
        </w:tc>
      </w:tr>
      <w:tr w:rsidR="00515D53" w:rsidRPr="006666FA" w14:paraId="47F5D9F6" w14:textId="77777777" w:rsidTr="00A670D6">
        <w:tc>
          <w:tcPr>
            <w:tcW w:w="1748" w:type="pct"/>
          </w:tcPr>
          <w:p w14:paraId="268A6F74" w14:textId="77777777" w:rsidR="00515D53" w:rsidRPr="006666FA" w:rsidRDefault="00515D53" w:rsidP="00515D5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37" w:type="pct"/>
            <w:tcBorders>
              <w:left w:val="nil"/>
            </w:tcBorders>
          </w:tcPr>
          <w:p w14:paraId="27E27249" w14:textId="77777777" w:rsidR="00515D53" w:rsidRPr="00562F2E" w:rsidRDefault="00515D53" w:rsidP="00515D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35471663" w14:textId="6BAC8497" w:rsidR="00515D53" w:rsidRPr="00E344AD" w:rsidRDefault="00515D53" w:rsidP="00515D5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663,06</w:t>
            </w:r>
            <w:r w:rsidR="00897B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  <w:vAlign w:val="bottom"/>
          </w:tcPr>
          <w:p w14:paraId="0332B2D4" w14:textId="77777777" w:rsidR="00515D53" w:rsidRPr="006666FA" w:rsidRDefault="00515D53" w:rsidP="00515D5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4B0320D8" w14:textId="4ABDDC8B" w:rsidR="00515D53" w:rsidRPr="009C0B84" w:rsidRDefault="00515D53" w:rsidP="00515D5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969,611</w:t>
            </w:r>
          </w:p>
        </w:tc>
        <w:tc>
          <w:tcPr>
            <w:tcW w:w="131" w:type="pct"/>
            <w:vAlign w:val="bottom"/>
          </w:tcPr>
          <w:p w14:paraId="520FD04B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3B6A536" w14:textId="179DBA35" w:rsidR="00515D53" w:rsidRPr="00E74FAE" w:rsidRDefault="00515D53" w:rsidP="00515D5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30,0</w:t>
            </w:r>
            <w:r w:rsidR="00A366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28" w:type="pct"/>
            <w:vAlign w:val="bottom"/>
          </w:tcPr>
          <w:p w14:paraId="50ECEBE5" w14:textId="77777777" w:rsidR="00515D53" w:rsidRPr="00E74FAE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2C22A3E2" w14:textId="77F1E105" w:rsidR="00515D53" w:rsidRPr="006666FA" w:rsidRDefault="00515D53" w:rsidP="00515D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</w:tr>
      <w:tr w:rsidR="00515D53" w:rsidRPr="006666FA" w14:paraId="00D4D2A0" w14:textId="77777777" w:rsidTr="00A670D6">
        <w:tc>
          <w:tcPr>
            <w:tcW w:w="1748" w:type="pct"/>
          </w:tcPr>
          <w:p w14:paraId="3DB7896F" w14:textId="77777777" w:rsidR="00515D53" w:rsidRPr="006666FA" w:rsidRDefault="00515D53" w:rsidP="00515D5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ind w:left="164" w:hanging="164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7" w:type="pct"/>
            <w:tcBorders>
              <w:left w:val="nil"/>
            </w:tcBorders>
          </w:tcPr>
          <w:p w14:paraId="452043B6" w14:textId="77777777" w:rsidR="00515D53" w:rsidRDefault="00515D53" w:rsidP="00515D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01D27589" w14:textId="77777777" w:rsidR="00515D53" w:rsidRPr="00E344AD" w:rsidRDefault="00515D53" w:rsidP="00515D5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01F3C923" w14:textId="77777777" w:rsidR="00515D53" w:rsidRPr="006666FA" w:rsidRDefault="00515D53" w:rsidP="00515D5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0077F852" w14:textId="77777777" w:rsidR="00515D53" w:rsidRDefault="00515D53" w:rsidP="00515D5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157E1989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21A64E04" w14:textId="77777777" w:rsidR="00515D53" w:rsidRDefault="00515D53" w:rsidP="00515D5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14:paraId="040BABED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4ECF469D" w14:textId="77777777" w:rsidR="00515D53" w:rsidRDefault="00515D53" w:rsidP="00515D53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15D53" w:rsidRPr="006666FA" w14:paraId="43CFDA1A" w14:textId="77777777" w:rsidTr="00A670D6">
        <w:tc>
          <w:tcPr>
            <w:tcW w:w="1748" w:type="pct"/>
          </w:tcPr>
          <w:p w14:paraId="7FA0F294" w14:textId="77777777" w:rsidR="00515D53" w:rsidRPr="007B68C6" w:rsidRDefault="00515D53" w:rsidP="00515D5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37" w:type="pct"/>
            <w:tcBorders>
              <w:left w:val="nil"/>
            </w:tcBorders>
          </w:tcPr>
          <w:p w14:paraId="5C870948" w14:textId="77777777" w:rsidR="00515D53" w:rsidRPr="006666FA" w:rsidRDefault="00515D53" w:rsidP="00515D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2" w:type="pct"/>
            <w:vAlign w:val="bottom"/>
          </w:tcPr>
          <w:p w14:paraId="437BFBBA" w14:textId="15526A70" w:rsidR="00515D53" w:rsidRPr="0016255E" w:rsidRDefault="00515D53" w:rsidP="00515D5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(311)</w:t>
            </w:r>
          </w:p>
        </w:tc>
        <w:tc>
          <w:tcPr>
            <w:tcW w:w="146" w:type="pct"/>
            <w:vAlign w:val="bottom"/>
          </w:tcPr>
          <w:p w14:paraId="0674EFFB" w14:textId="77777777" w:rsidR="00515D53" w:rsidRPr="006666FA" w:rsidRDefault="00515D53" w:rsidP="00515D5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4F2728C1" w14:textId="15CA1AA4" w:rsidR="00515D53" w:rsidRPr="006666FA" w:rsidRDefault="00515D53" w:rsidP="00515D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2C535346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13AE7222" w14:textId="0FFE4F5C" w:rsidR="00515D53" w:rsidRPr="00E74FAE" w:rsidRDefault="00515D53" w:rsidP="00515D5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2063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  <w:vAlign w:val="bottom"/>
          </w:tcPr>
          <w:p w14:paraId="265D43B1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62FA9FC3" w14:textId="35ED4C4E" w:rsidR="00515D53" w:rsidRPr="006666FA" w:rsidRDefault="00515D53" w:rsidP="00515D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15D53" w:rsidRPr="006666FA" w14:paraId="457C73EF" w14:textId="77777777" w:rsidTr="00A670D6">
        <w:tc>
          <w:tcPr>
            <w:tcW w:w="1748" w:type="pct"/>
          </w:tcPr>
          <w:p w14:paraId="17EEDE41" w14:textId="77777777" w:rsidR="00515D53" w:rsidRPr="007B68C6" w:rsidRDefault="00515D53" w:rsidP="00515D5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37" w:type="pct"/>
            <w:tcBorders>
              <w:left w:val="nil"/>
            </w:tcBorders>
          </w:tcPr>
          <w:p w14:paraId="41D1300A" w14:textId="77777777" w:rsidR="00515D53" w:rsidRPr="006666FA" w:rsidRDefault="00515D53" w:rsidP="00515D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112CD3F7" w14:textId="6B950F78" w:rsidR="00515D53" w:rsidRPr="0016255E" w:rsidRDefault="00515D53" w:rsidP="00515D5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(9,523)</w:t>
            </w:r>
          </w:p>
        </w:tc>
        <w:tc>
          <w:tcPr>
            <w:tcW w:w="146" w:type="pct"/>
            <w:vAlign w:val="bottom"/>
          </w:tcPr>
          <w:p w14:paraId="7FCC6685" w14:textId="77777777" w:rsidR="00515D53" w:rsidRPr="006666FA" w:rsidRDefault="00515D53" w:rsidP="00515D5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5F85FA92" w14:textId="507F6534" w:rsidR="00515D53" w:rsidRPr="006666FA" w:rsidRDefault="00515D53" w:rsidP="00515D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31EA8F6D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E8D2104" w14:textId="425A6A69" w:rsidR="00515D53" w:rsidRPr="00E74FAE" w:rsidRDefault="00515D53" w:rsidP="00515D5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573856D1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7676AE4" w14:textId="21B114EA" w:rsidR="00515D53" w:rsidRPr="006666FA" w:rsidRDefault="00515D53" w:rsidP="00515D5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15D53" w:rsidRPr="006666FA" w14:paraId="711A4CB1" w14:textId="77777777" w:rsidTr="00515D53">
        <w:tc>
          <w:tcPr>
            <w:tcW w:w="1748" w:type="pct"/>
          </w:tcPr>
          <w:p w14:paraId="52788020" w14:textId="77777777" w:rsidR="00515D53" w:rsidRPr="006666FA" w:rsidRDefault="00515D53" w:rsidP="00515D5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37" w:type="pct"/>
            <w:tcBorders>
              <w:left w:val="nil"/>
            </w:tcBorders>
          </w:tcPr>
          <w:p w14:paraId="73D81F78" w14:textId="77777777" w:rsidR="00515D53" w:rsidRPr="006666FA" w:rsidRDefault="00515D53" w:rsidP="00515D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C2240" w14:textId="4CFD7E15" w:rsidR="00515D53" w:rsidRPr="0016255E" w:rsidRDefault="00515D53" w:rsidP="00515D5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3E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E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897B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  <w:vAlign w:val="bottom"/>
          </w:tcPr>
          <w:p w14:paraId="2EFABB35" w14:textId="77777777" w:rsidR="00515D53" w:rsidRPr="006666FA" w:rsidRDefault="00515D53" w:rsidP="00515D5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C9E71" w14:textId="30527838" w:rsidR="00515D53" w:rsidRPr="006666FA" w:rsidRDefault="00515D53" w:rsidP="00515D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961,008</w:t>
            </w:r>
          </w:p>
        </w:tc>
        <w:tc>
          <w:tcPr>
            <w:tcW w:w="131" w:type="pct"/>
            <w:vAlign w:val="bottom"/>
          </w:tcPr>
          <w:p w14:paraId="07874C1E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FC00F" w14:textId="66DABB35" w:rsidR="00515D53" w:rsidRPr="00E74FAE" w:rsidRDefault="00515D53" w:rsidP="00515D5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29,540</w:t>
            </w:r>
          </w:p>
        </w:tc>
        <w:tc>
          <w:tcPr>
            <w:tcW w:w="128" w:type="pct"/>
            <w:vAlign w:val="bottom"/>
          </w:tcPr>
          <w:p w14:paraId="7BF8033F" w14:textId="77777777" w:rsidR="00515D53" w:rsidRPr="00E74FAE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17534" w14:textId="704CC94D" w:rsidR="00515D53" w:rsidRPr="006666FA" w:rsidRDefault="00515D53" w:rsidP="00515D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971</w:t>
            </w:r>
          </w:p>
        </w:tc>
      </w:tr>
      <w:tr w:rsidR="00515D53" w:rsidRPr="006666FA" w14:paraId="2A07AAE4" w14:textId="77777777" w:rsidTr="00515D53">
        <w:tc>
          <w:tcPr>
            <w:tcW w:w="1748" w:type="pct"/>
          </w:tcPr>
          <w:p w14:paraId="24E0DBFC" w14:textId="32B06D8A" w:rsidR="00515D53" w:rsidRDefault="00515D53" w:rsidP="00515D5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รวมลูกหนี้การค้าและลูกค้าอื่น</w:t>
            </w:r>
          </w:p>
        </w:tc>
        <w:tc>
          <w:tcPr>
            <w:tcW w:w="437" w:type="pct"/>
            <w:tcBorders>
              <w:left w:val="nil"/>
            </w:tcBorders>
          </w:tcPr>
          <w:p w14:paraId="6164178E" w14:textId="77777777" w:rsidR="00515D53" w:rsidRPr="006666FA" w:rsidRDefault="00515D53" w:rsidP="00515D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88797" w14:textId="00A6DD28" w:rsidR="00515D53" w:rsidRPr="009C72F7" w:rsidRDefault="00515D53" w:rsidP="00515D5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2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1,405,53</w:t>
            </w:r>
            <w:r w:rsidR="00897BC7" w:rsidRPr="009C72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  <w:vAlign w:val="bottom"/>
          </w:tcPr>
          <w:p w14:paraId="0EA68001" w14:textId="77777777" w:rsidR="00515D53" w:rsidRPr="006666FA" w:rsidRDefault="00515D53" w:rsidP="00515D5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9592B" w14:textId="69345998" w:rsidR="00515D53" w:rsidRPr="006666FA" w:rsidRDefault="00515D53" w:rsidP="00515D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2517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961,669</w:t>
            </w:r>
          </w:p>
        </w:tc>
        <w:tc>
          <w:tcPr>
            <w:tcW w:w="131" w:type="pct"/>
            <w:vAlign w:val="bottom"/>
          </w:tcPr>
          <w:p w14:paraId="442E7FF1" w14:textId="77777777" w:rsidR="00515D53" w:rsidRPr="006666FA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F18AB" w14:textId="185E171B" w:rsidR="00515D53" w:rsidRPr="00E74FAE" w:rsidRDefault="00515D53" w:rsidP="00515D5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34,696</w:t>
            </w:r>
          </w:p>
        </w:tc>
        <w:tc>
          <w:tcPr>
            <w:tcW w:w="128" w:type="pct"/>
            <w:vAlign w:val="bottom"/>
          </w:tcPr>
          <w:p w14:paraId="5D9222F9" w14:textId="77777777" w:rsidR="00515D53" w:rsidRPr="00E74FAE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495E7" w14:textId="6CA91616" w:rsidR="00515D53" w:rsidRPr="006666FA" w:rsidRDefault="00515D53" w:rsidP="00515D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Pr="00467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278</w:t>
            </w:r>
          </w:p>
        </w:tc>
      </w:tr>
    </w:tbl>
    <w:p w14:paraId="3E3D222D" w14:textId="77777777" w:rsidR="007B68C6" w:rsidRPr="00853654" w:rsidRDefault="007B68C6" w:rsidP="003958AA">
      <w:pPr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439748" w14:textId="77777777" w:rsidR="00FE1840" w:rsidRDefault="00FE184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765908C" w14:textId="7DCCEA40" w:rsidR="009C4D85" w:rsidRDefault="00B826F9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13DF2DDB" w14:textId="77777777" w:rsidR="00483F9D" w:rsidRPr="006666FA" w:rsidRDefault="00483F9D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10"/>
        <w:gridCol w:w="1172"/>
        <w:gridCol w:w="271"/>
        <w:gridCol w:w="1120"/>
        <w:gridCol w:w="243"/>
        <w:gridCol w:w="1064"/>
        <w:gridCol w:w="237"/>
        <w:gridCol w:w="1112"/>
      </w:tblGrid>
      <w:tr w:rsidR="00483F9D" w:rsidRPr="006666FA" w14:paraId="5BDBE1AF" w14:textId="77777777" w:rsidTr="00A670D6">
        <w:trPr>
          <w:tblHeader/>
        </w:trPr>
        <w:tc>
          <w:tcPr>
            <w:tcW w:w="1748" w:type="pct"/>
          </w:tcPr>
          <w:p w14:paraId="4D48D620" w14:textId="77777777" w:rsidR="00483F9D" w:rsidRPr="006666FA" w:rsidRDefault="00483F9D" w:rsidP="00A670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7E4B5C58" w14:textId="77777777" w:rsidR="00483F9D" w:rsidRPr="006666FA" w:rsidRDefault="00483F9D" w:rsidP="00A670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2C228A31" w14:textId="77777777" w:rsidR="00483F9D" w:rsidRPr="006666FA" w:rsidRDefault="00483F9D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441C34C5" w14:textId="77777777" w:rsidR="00483F9D" w:rsidRPr="006666FA" w:rsidRDefault="00483F9D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09214189" w14:textId="77777777" w:rsidR="00483F9D" w:rsidRPr="006666FA" w:rsidRDefault="00483F9D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83F9D" w:rsidRPr="006666FA" w14:paraId="750CE8BA" w14:textId="77777777" w:rsidTr="00A670D6">
        <w:trPr>
          <w:trHeight w:val="308"/>
          <w:tblHeader/>
        </w:trPr>
        <w:tc>
          <w:tcPr>
            <w:tcW w:w="1748" w:type="pct"/>
          </w:tcPr>
          <w:p w14:paraId="1D6DEA44" w14:textId="77777777" w:rsidR="00483F9D" w:rsidRPr="006666FA" w:rsidRDefault="00483F9D" w:rsidP="00A670D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1CC0F791" w14:textId="77777777" w:rsidR="00483F9D" w:rsidRPr="006666FA" w:rsidRDefault="00483F9D" w:rsidP="00A670D6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</w:tcPr>
          <w:p w14:paraId="31E62661" w14:textId="77777777" w:rsidR="00483F9D" w:rsidRPr="00125574" w:rsidRDefault="00483F9D" w:rsidP="00A670D6">
            <w:pPr>
              <w:pStyle w:val="BodyText"/>
              <w:spacing w:after="0" w:line="240" w:lineRule="auto"/>
              <w:ind w:left="-106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655B339F" w14:textId="77777777" w:rsidR="00483F9D" w:rsidRPr="00125574" w:rsidRDefault="00483F9D" w:rsidP="00A670D6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76D8598A" w14:textId="77777777" w:rsidR="00483F9D" w:rsidRPr="00125574" w:rsidRDefault="00483F9D" w:rsidP="00A670D6">
            <w:pPr>
              <w:pStyle w:val="BodyText"/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1" w:type="pct"/>
          </w:tcPr>
          <w:p w14:paraId="64EFE9DC" w14:textId="77777777" w:rsidR="00483F9D" w:rsidRPr="00125574" w:rsidRDefault="00483F9D" w:rsidP="00A670D6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62EB77F5" w14:textId="77777777" w:rsidR="00483F9D" w:rsidRPr="00125574" w:rsidRDefault="00483F9D" w:rsidP="00A670D6">
            <w:pPr>
              <w:pStyle w:val="BodyText"/>
              <w:spacing w:after="0" w:line="240" w:lineRule="auto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7E65E670" w14:textId="77777777" w:rsidR="00483F9D" w:rsidRPr="00125574" w:rsidRDefault="00483F9D" w:rsidP="00A670D6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2646613B" w14:textId="77777777" w:rsidR="00483F9D" w:rsidRPr="00125574" w:rsidRDefault="00483F9D" w:rsidP="00A670D6">
            <w:pPr>
              <w:pStyle w:val="BodyText"/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483F9D" w:rsidRPr="006666FA" w14:paraId="7502BE8A" w14:textId="77777777" w:rsidTr="00483F9D">
        <w:trPr>
          <w:trHeight w:val="344"/>
          <w:tblHeader/>
        </w:trPr>
        <w:tc>
          <w:tcPr>
            <w:tcW w:w="1748" w:type="pct"/>
          </w:tcPr>
          <w:p w14:paraId="0B490EAD" w14:textId="77777777" w:rsidR="00483F9D" w:rsidRPr="0077251E" w:rsidRDefault="00483F9D" w:rsidP="00A670D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0CC4B3EE" w14:textId="77777777" w:rsidR="00483F9D" w:rsidRPr="006666FA" w:rsidRDefault="00483F9D" w:rsidP="00A670D6">
            <w:pPr>
              <w:pStyle w:val="acctfourfigures"/>
              <w:tabs>
                <w:tab w:val="clear" w:pos="765"/>
              </w:tabs>
              <w:spacing w:line="240" w:lineRule="atLeast"/>
              <w:ind w:left="-12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815" w:type="pct"/>
            <w:gridSpan w:val="7"/>
          </w:tcPr>
          <w:p w14:paraId="713763F6" w14:textId="77777777" w:rsidR="00483F9D" w:rsidRPr="006666FA" w:rsidRDefault="00483F9D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3F9D" w:rsidRPr="006666FA" w14:paraId="2A11012A" w14:textId="77777777" w:rsidTr="00701266">
        <w:trPr>
          <w:trHeight w:val="80"/>
        </w:trPr>
        <w:tc>
          <w:tcPr>
            <w:tcW w:w="1748" w:type="pct"/>
          </w:tcPr>
          <w:p w14:paraId="1A10819A" w14:textId="7D37F162" w:rsidR="00483F9D" w:rsidRPr="00483F9D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437" w:type="pct"/>
            <w:tcBorders>
              <w:left w:val="nil"/>
            </w:tcBorders>
          </w:tcPr>
          <w:p w14:paraId="2B45FB81" w14:textId="107AFF64" w:rsidR="00483F9D" w:rsidRPr="006666FA" w:rsidRDefault="00483F9D" w:rsidP="00483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</w:tcPr>
          <w:p w14:paraId="36CE493F" w14:textId="3262B9B4" w:rsidR="00483F9D" w:rsidRPr="00875B69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2DCD75F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0D3F170E" w14:textId="23348F1B" w:rsidR="00483F9D" w:rsidRPr="006F768C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486428C3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457C8EEA" w14:textId="3072124B" w:rsidR="00483F9D" w:rsidRPr="006666FA" w:rsidRDefault="00483F9D" w:rsidP="00483F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6838B30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0F7F84A9" w14:textId="73EEEFCA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3F9D" w:rsidRPr="006666FA" w14:paraId="75FD11F7" w14:textId="77777777" w:rsidTr="00701266">
        <w:tc>
          <w:tcPr>
            <w:tcW w:w="1748" w:type="pct"/>
          </w:tcPr>
          <w:p w14:paraId="696683D1" w14:textId="663435E9" w:rsidR="00483F9D" w:rsidRPr="00483F9D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7" w:type="pct"/>
            <w:tcBorders>
              <w:left w:val="nil"/>
            </w:tcBorders>
          </w:tcPr>
          <w:p w14:paraId="1CDBE7C8" w14:textId="77777777" w:rsidR="00483F9D" w:rsidRPr="00562F2E" w:rsidRDefault="00483F9D" w:rsidP="00483F9D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</w:tcPr>
          <w:p w14:paraId="3B57AAFD" w14:textId="7C05087A" w:rsidR="00483F9D" w:rsidRPr="00E344AD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7,284</w:t>
            </w:r>
          </w:p>
        </w:tc>
        <w:tc>
          <w:tcPr>
            <w:tcW w:w="146" w:type="pct"/>
          </w:tcPr>
          <w:p w14:paraId="2D4782C1" w14:textId="77777777" w:rsidR="00483F9D" w:rsidRPr="007601A8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04" w:type="pct"/>
          </w:tcPr>
          <w:p w14:paraId="2B6FED99" w14:textId="6823328B" w:rsidR="00483F9D" w:rsidRPr="006F768C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974</w:t>
            </w:r>
          </w:p>
        </w:tc>
        <w:tc>
          <w:tcPr>
            <w:tcW w:w="131" w:type="pct"/>
          </w:tcPr>
          <w:p w14:paraId="7FFAC4FE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5264503D" w14:textId="2956F303" w:rsidR="00483F9D" w:rsidRPr="006666FA" w:rsidRDefault="00483F9D" w:rsidP="00483F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3,729</w:t>
            </w:r>
          </w:p>
        </w:tc>
        <w:tc>
          <w:tcPr>
            <w:tcW w:w="128" w:type="pct"/>
          </w:tcPr>
          <w:p w14:paraId="6D6719AF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27515380" w14:textId="07B57EE1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984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972</w:t>
            </w:r>
          </w:p>
        </w:tc>
      </w:tr>
      <w:tr w:rsidR="00483F9D" w:rsidRPr="006666FA" w14:paraId="54930EB0" w14:textId="77777777" w:rsidTr="00701266">
        <w:tc>
          <w:tcPr>
            <w:tcW w:w="1748" w:type="pct"/>
          </w:tcPr>
          <w:p w14:paraId="08A720FA" w14:textId="58D12779" w:rsidR="00483F9D" w:rsidRPr="006666FA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37" w:type="pct"/>
            <w:tcBorders>
              <w:left w:val="nil"/>
            </w:tcBorders>
          </w:tcPr>
          <w:p w14:paraId="0EA8CE32" w14:textId="77777777" w:rsidR="00483F9D" w:rsidRPr="00562F2E" w:rsidRDefault="00483F9D" w:rsidP="00483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7CFB108E" w14:textId="6646A54F" w:rsidR="00483F9D" w:rsidRPr="00E344AD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6B700DC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75A8D9B3" w14:textId="698D2162" w:rsidR="00483F9D" w:rsidRPr="009C0B84" w:rsidRDefault="00483F9D" w:rsidP="00483F9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9B4A9CD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52E30E64" w14:textId="610DCD62" w:rsidR="00483F9D" w:rsidRPr="00E74FAE" w:rsidRDefault="00483F9D" w:rsidP="00483F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BABE1E6" w14:textId="77777777" w:rsidR="00483F9D" w:rsidRPr="00E74FAE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</w:tcPr>
          <w:p w14:paraId="3C063103" w14:textId="22D85A52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3F9D" w:rsidRPr="006666FA" w14:paraId="13DFA21E" w14:textId="77777777" w:rsidTr="00701266">
        <w:tc>
          <w:tcPr>
            <w:tcW w:w="1748" w:type="pct"/>
          </w:tcPr>
          <w:p w14:paraId="28A76489" w14:textId="6AE42D76" w:rsidR="00483F9D" w:rsidRPr="006666FA" w:rsidRDefault="00483F9D" w:rsidP="00853654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38C89324" w14:textId="77777777" w:rsidR="00483F9D" w:rsidRDefault="00483F9D" w:rsidP="00483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01C1AED6" w14:textId="4EB10645" w:rsidR="00483F9D" w:rsidRPr="00E344AD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3,424</w:t>
            </w:r>
          </w:p>
        </w:tc>
        <w:tc>
          <w:tcPr>
            <w:tcW w:w="146" w:type="pct"/>
          </w:tcPr>
          <w:p w14:paraId="7E5D0AA6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526E8A60" w14:textId="784A6F63" w:rsidR="00483F9D" w:rsidRDefault="00483F9D" w:rsidP="00483F9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31" w:type="pct"/>
          </w:tcPr>
          <w:p w14:paraId="75BF7065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4C47C5A2" w14:textId="5AA01F80" w:rsidR="00483F9D" w:rsidRDefault="00483F9D" w:rsidP="00483F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1,442</w:t>
            </w:r>
          </w:p>
        </w:tc>
        <w:tc>
          <w:tcPr>
            <w:tcW w:w="128" w:type="pct"/>
          </w:tcPr>
          <w:p w14:paraId="7875A3E7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541DBCC5" w14:textId="4BE55920" w:rsidR="00483F9D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84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</w:t>
            </w:r>
          </w:p>
        </w:tc>
      </w:tr>
      <w:tr w:rsidR="00483F9D" w:rsidRPr="006666FA" w14:paraId="68796D7B" w14:textId="77777777" w:rsidTr="00701266">
        <w:tc>
          <w:tcPr>
            <w:tcW w:w="1748" w:type="pct"/>
          </w:tcPr>
          <w:p w14:paraId="055B167E" w14:textId="3899027B" w:rsidR="00483F9D" w:rsidRPr="007B68C6" w:rsidRDefault="00483F9D" w:rsidP="00483F9D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127A9F17" w14:textId="1FF06012" w:rsidR="00483F9D" w:rsidRPr="006666FA" w:rsidRDefault="00483F9D" w:rsidP="00483F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0535FB7E" w14:textId="61010B10" w:rsidR="00483F9D" w:rsidRPr="0016255E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1,140</w:t>
            </w:r>
          </w:p>
        </w:tc>
        <w:tc>
          <w:tcPr>
            <w:tcW w:w="146" w:type="pct"/>
          </w:tcPr>
          <w:p w14:paraId="02FDC4DA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5C759BE3" w14:textId="0012519D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31" w:type="pct"/>
          </w:tcPr>
          <w:p w14:paraId="26EA3241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0196A97B" w14:textId="59D19D9E" w:rsidR="00483F9D" w:rsidRPr="00E74FAE" w:rsidRDefault="00483F9D" w:rsidP="00483F9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BF07A33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238CB7F1" w14:textId="5998AF55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</w:t>
            </w:r>
          </w:p>
        </w:tc>
      </w:tr>
      <w:tr w:rsidR="00483F9D" w:rsidRPr="006666FA" w14:paraId="69F34EEC" w14:textId="77777777" w:rsidTr="005164F8">
        <w:tc>
          <w:tcPr>
            <w:tcW w:w="1748" w:type="pct"/>
          </w:tcPr>
          <w:p w14:paraId="1569F079" w14:textId="518B3DCC" w:rsidR="00483F9D" w:rsidRPr="007B68C6" w:rsidRDefault="00483F9D" w:rsidP="00483F9D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1C3B1997" w14:textId="77777777" w:rsidR="00483F9D" w:rsidRPr="006666FA" w:rsidRDefault="00483F9D" w:rsidP="00483F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22518236" w14:textId="65CEA6DB" w:rsidR="00483F9D" w:rsidRPr="0016255E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46" w:type="pct"/>
          </w:tcPr>
          <w:p w14:paraId="2BFD089E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25405550" w14:textId="43E4010A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131" w:type="pct"/>
          </w:tcPr>
          <w:p w14:paraId="3015B594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4BE3CE99" w14:textId="1D08C28A" w:rsidR="00483F9D" w:rsidRPr="00E74FAE" w:rsidRDefault="00483F9D" w:rsidP="00483F9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D79A9A2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3F6D94D4" w14:textId="741BDCCE" w:rsidR="00483F9D" w:rsidRPr="006666FA" w:rsidRDefault="00483F9D" w:rsidP="00483F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4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3F9D" w:rsidRPr="006666FA" w14:paraId="5BFA3C07" w14:textId="77777777" w:rsidTr="005164F8">
        <w:tc>
          <w:tcPr>
            <w:tcW w:w="1748" w:type="pct"/>
          </w:tcPr>
          <w:p w14:paraId="36279FA2" w14:textId="6BF2BF46" w:rsidR="00483F9D" w:rsidRPr="006666FA" w:rsidRDefault="00483F9D" w:rsidP="00853654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มากกว่า</w:t>
            </w:r>
            <w:r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2923D2E9" w14:textId="77777777" w:rsidR="00483F9D" w:rsidRPr="006666FA" w:rsidRDefault="00483F9D" w:rsidP="00483F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E5EEBF1" w14:textId="5AA0C4C2" w:rsidR="00483F9D" w:rsidRPr="0016255E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</w:tcPr>
          <w:p w14:paraId="7A8E5856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1DFC8A3" w14:textId="64A928B5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31" w:type="pct"/>
          </w:tcPr>
          <w:p w14:paraId="4120F68C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89F30D4" w14:textId="488B869D" w:rsidR="00483F9D" w:rsidRPr="00483F9D" w:rsidRDefault="00483F9D" w:rsidP="00483F9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E20F1EE" w14:textId="77777777" w:rsidR="00483F9D" w:rsidRPr="00E74FAE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0EE2B26" w14:textId="2BB80D3A" w:rsidR="00483F9D" w:rsidRPr="006666FA" w:rsidRDefault="00483F9D" w:rsidP="00483F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4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3F9D" w:rsidRPr="006666FA" w14:paraId="27412B37" w14:textId="77777777" w:rsidTr="005164F8">
        <w:tc>
          <w:tcPr>
            <w:tcW w:w="1748" w:type="pct"/>
          </w:tcPr>
          <w:p w14:paraId="29DDAF9C" w14:textId="4EE03BE4" w:rsidR="00483F9D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  <w:tcBorders>
              <w:left w:val="nil"/>
            </w:tcBorders>
          </w:tcPr>
          <w:p w14:paraId="38A6D00F" w14:textId="5EC94A11" w:rsidR="00483F9D" w:rsidRPr="006666FA" w:rsidRDefault="00483F9D" w:rsidP="00483F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288A7DD" w14:textId="7675A183" w:rsidR="00483F9D" w:rsidRPr="0016255E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11,914</w:t>
            </w:r>
          </w:p>
        </w:tc>
        <w:tc>
          <w:tcPr>
            <w:tcW w:w="146" w:type="pct"/>
          </w:tcPr>
          <w:p w14:paraId="7F9CB002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9193E21" w14:textId="19C21175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Pr="005758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131" w:type="pct"/>
          </w:tcPr>
          <w:p w14:paraId="18714624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C9C97DD" w14:textId="45247A83" w:rsidR="00483F9D" w:rsidRPr="00E74FAE" w:rsidRDefault="00483F9D" w:rsidP="00483F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5,171</w:t>
            </w:r>
          </w:p>
        </w:tc>
        <w:tc>
          <w:tcPr>
            <w:tcW w:w="128" w:type="pct"/>
          </w:tcPr>
          <w:p w14:paraId="2E7AC963" w14:textId="77777777" w:rsidR="00483F9D" w:rsidRPr="00E74FAE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378C951C" w14:textId="237CD898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984B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</w:tr>
      <w:tr w:rsidR="00483F9D" w:rsidRPr="006666FA" w14:paraId="58A94067" w14:textId="77777777" w:rsidTr="005164F8">
        <w:tc>
          <w:tcPr>
            <w:tcW w:w="1748" w:type="pct"/>
          </w:tcPr>
          <w:p w14:paraId="55F3AF49" w14:textId="6696243D" w:rsidR="00483F9D" w:rsidRPr="00F2713C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0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483F9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83F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</w:t>
            </w:r>
            <w:r w:rsidRPr="00483F9D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28F91B71" w14:textId="77777777" w:rsidR="00483F9D" w:rsidRPr="002F7741" w:rsidRDefault="00483F9D" w:rsidP="00483F9D">
            <w:pPr>
              <w:tabs>
                <w:tab w:val="left" w:pos="374"/>
              </w:tabs>
              <w:ind w:left="-108" w:right="-108" w:hanging="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F77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00985EC9" w14:textId="20FA78AF" w:rsidR="00483F9D" w:rsidRDefault="00483F9D" w:rsidP="00483F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855CD1A" w14:textId="77777777" w:rsidR="00483F9D" w:rsidRDefault="00483F9D" w:rsidP="00483F9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07901A2" w14:textId="2EAA0F3A" w:rsidR="00483F9D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(90)</w:t>
            </w:r>
          </w:p>
        </w:tc>
        <w:tc>
          <w:tcPr>
            <w:tcW w:w="146" w:type="pct"/>
          </w:tcPr>
          <w:p w14:paraId="6D40A208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D16E110" w14:textId="77777777" w:rsidR="00483F9D" w:rsidRDefault="00483F9D" w:rsidP="00483F9D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94EDC9" w14:textId="01C4F71C" w:rsidR="00483F9D" w:rsidRPr="00C64585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</w:tcPr>
          <w:p w14:paraId="637332FA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C48ADE8" w14:textId="77777777" w:rsidR="00483F9D" w:rsidRDefault="00483F9D" w:rsidP="00483F9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5777D6E" w14:textId="0B449B17" w:rsidR="00483F9D" w:rsidRDefault="00483F9D" w:rsidP="00483F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128" w:type="pct"/>
          </w:tcPr>
          <w:p w14:paraId="6413D248" w14:textId="77777777" w:rsidR="00483F9D" w:rsidRPr="00E74FAE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1FE8ADC" w14:textId="77777777" w:rsidR="00483F9D" w:rsidRDefault="00483F9D" w:rsidP="00483F9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76EE85" w14:textId="7D21FB07" w:rsidR="00483F9D" w:rsidRPr="00C64585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83F9D" w:rsidRPr="006666FA" w14:paraId="4C64B725" w14:textId="77777777" w:rsidTr="00483F9D">
        <w:tc>
          <w:tcPr>
            <w:tcW w:w="1748" w:type="pct"/>
          </w:tcPr>
          <w:p w14:paraId="5DAE21ED" w14:textId="1BA824F8" w:rsidR="00483F9D" w:rsidRPr="00F2713C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35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 w:bidi="th-TH"/>
              </w:rPr>
              <w:t>สุทธิ</w:t>
            </w:r>
          </w:p>
        </w:tc>
        <w:tc>
          <w:tcPr>
            <w:tcW w:w="437" w:type="pct"/>
            <w:tcBorders>
              <w:left w:val="nil"/>
            </w:tcBorders>
          </w:tcPr>
          <w:p w14:paraId="7C586653" w14:textId="77777777" w:rsidR="00483F9D" w:rsidRDefault="00483F9D" w:rsidP="00483F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665A6733" w14:textId="1C9F0773" w:rsidR="00483F9D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11,824</w:t>
            </w:r>
          </w:p>
        </w:tc>
        <w:tc>
          <w:tcPr>
            <w:tcW w:w="146" w:type="pct"/>
          </w:tcPr>
          <w:p w14:paraId="353602D8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7417E0D9" w14:textId="1BED99F3" w:rsidR="00483F9D" w:rsidRPr="00C64585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131" w:type="pct"/>
          </w:tcPr>
          <w:p w14:paraId="5319D081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2060BF74" w14:textId="0537CA96" w:rsidR="00483F9D" w:rsidRDefault="00483F9D" w:rsidP="00483F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5,156</w:t>
            </w:r>
          </w:p>
        </w:tc>
        <w:tc>
          <w:tcPr>
            <w:tcW w:w="128" w:type="pct"/>
          </w:tcPr>
          <w:p w14:paraId="3A9D8FC5" w14:textId="77777777" w:rsidR="00483F9D" w:rsidRPr="00E74FAE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49A14F1C" w14:textId="48637EA9" w:rsidR="00483F9D" w:rsidRPr="00C64585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307</w:t>
            </w:r>
          </w:p>
        </w:tc>
      </w:tr>
    </w:tbl>
    <w:p w14:paraId="21553374" w14:textId="77777777" w:rsidR="00E23D7B" w:rsidRDefault="00E23D7B" w:rsidP="00032293">
      <w:pPr>
        <w:ind w:right="-43"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10"/>
        <w:gridCol w:w="1172"/>
        <w:gridCol w:w="271"/>
        <w:gridCol w:w="1120"/>
        <w:gridCol w:w="243"/>
        <w:gridCol w:w="1064"/>
        <w:gridCol w:w="237"/>
        <w:gridCol w:w="1112"/>
      </w:tblGrid>
      <w:tr w:rsidR="00483F9D" w:rsidRPr="006666FA" w14:paraId="56D69B98" w14:textId="77777777" w:rsidTr="00585A5E">
        <w:trPr>
          <w:trHeight w:val="80"/>
        </w:trPr>
        <w:tc>
          <w:tcPr>
            <w:tcW w:w="1748" w:type="pct"/>
            <w:vAlign w:val="bottom"/>
          </w:tcPr>
          <w:p w14:paraId="7A3EFB60" w14:textId="4784097E" w:rsidR="00483F9D" w:rsidRPr="00483F9D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37" w:type="pct"/>
            <w:tcBorders>
              <w:left w:val="nil"/>
            </w:tcBorders>
          </w:tcPr>
          <w:p w14:paraId="5D3E81F7" w14:textId="77777777" w:rsidR="00483F9D" w:rsidRPr="006666FA" w:rsidRDefault="00483F9D" w:rsidP="00483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</w:tcPr>
          <w:p w14:paraId="420CD6BE" w14:textId="77777777" w:rsidR="00483F9D" w:rsidRPr="00875B69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1971417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1BEA5A66" w14:textId="77777777" w:rsidR="00483F9D" w:rsidRPr="006F768C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089ABCB2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3345BC23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54F6724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223498CC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3F9D" w:rsidRPr="006666FA" w14:paraId="3C6623E8" w14:textId="77777777" w:rsidTr="00A670D6">
        <w:tc>
          <w:tcPr>
            <w:tcW w:w="1748" w:type="pct"/>
          </w:tcPr>
          <w:p w14:paraId="021BF160" w14:textId="04EE1677" w:rsidR="00483F9D" w:rsidRPr="00483F9D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7" w:type="pct"/>
            <w:tcBorders>
              <w:left w:val="nil"/>
            </w:tcBorders>
          </w:tcPr>
          <w:p w14:paraId="05078EE6" w14:textId="77777777" w:rsidR="00483F9D" w:rsidRPr="00562F2E" w:rsidRDefault="00483F9D" w:rsidP="00483F9D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</w:tcPr>
          <w:p w14:paraId="0E01C8AE" w14:textId="0EDE656F" w:rsidR="00483F9D" w:rsidRPr="00E344AD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664,408</w:t>
            </w:r>
          </w:p>
        </w:tc>
        <w:tc>
          <w:tcPr>
            <w:tcW w:w="146" w:type="pct"/>
          </w:tcPr>
          <w:p w14:paraId="757C6B61" w14:textId="77777777" w:rsidR="00483F9D" w:rsidRPr="007601A8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04" w:type="pct"/>
          </w:tcPr>
          <w:p w14:paraId="41305153" w14:textId="09E73DE5" w:rsidR="00483F9D" w:rsidRPr="006F768C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75ACC0BB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7F6AAF21" w14:textId="78761EC3" w:rsidR="00483F9D" w:rsidRPr="006666FA" w:rsidRDefault="00483F9D" w:rsidP="00483F9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ACD8617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799DF8FE" w14:textId="68BBDAF2" w:rsidR="00483F9D" w:rsidRPr="006666FA" w:rsidRDefault="00483F9D" w:rsidP="00483F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3F9D" w:rsidRPr="006666FA" w14:paraId="7BA28366" w14:textId="77777777" w:rsidTr="00A670D6">
        <w:tc>
          <w:tcPr>
            <w:tcW w:w="1748" w:type="pct"/>
          </w:tcPr>
          <w:p w14:paraId="357C4A08" w14:textId="5A62F264" w:rsidR="00483F9D" w:rsidRPr="006666FA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37" w:type="pct"/>
            <w:tcBorders>
              <w:left w:val="nil"/>
            </w:tcBorders>
          </w:tcPr>
          <w:p w14:paraId="7C30EB12" w14:textId="77777777" w:rsidR="00483F9D" w:rsidRPr="00562F2E" w:rsidRDefault="00483F9D" w:rsidP="00483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7BB70D64" w14:textId="77777777" w:rsidR="00483F9D" w:rsidRPr="00E344AD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889BF46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177BA358" w14:textId="77777777" w:rsidR="00483F9D" w:rsidRPr="009C0B84" w:rsidRDefault="00483F9D" w:rsidP="00483F9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7D36224F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20CF2B82" w14:textId="77777777" w:rsidR="00483F9D" w:rsidRPr="00483F9D" w:rsidRDefault="00483F9D" w:rsidP="00483F9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6C4E8FA" w14:textId="77777777" w:rsidR="00483F9D" w:rsidRPr="00E74FAE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</w:tcPr>
          <w:p w14:paraId="0B2A94FE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3F9D" w:rsidRPr="006666FA" w14:paraId="47AF8E8A" w14:textId="77777777" w:rsidTr="00A670D6">
        <w:tc>
          <w:tcPr>
            <w:tcW w:w="1748" w:type="pct"/>
          </w:tcPr>
          <w:p w14:paraId="2497E9ED" w14:textId="2C953205" w:rsidR="00483F9D" w:rsidRPr="006666FA" w:rsidRDefault="00483F9D" w:rsidP="00853654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72F5E4F6" w14:textId="77777777" w:rsidR="00483F9D" w:rsidRDefault="00483F9D" w:rsidP="00483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5E5DB697" w14:textId="6933F1B1" w:rsidR="00483F9D" w:rsidRPr="00E344AD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66,391</w:t>
            </w:r>
          </w:p>
        </w:tc>
        <w:tc>
          <w:tcPr>
            <w:tcW w:w="146" w:type="pct"/>
          </w:tcPr>
          <w:p w14:paraId="4C329732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4BDF38EC" w14:textId="1620E40A" w:rsidR="00483F9D" w:rsidRDefault="00483F9D" w:rsidP="00483F9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31" w:type="pct"/>
          </w:tcPr>
          <w:p w14:paraId="4D9794D1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4B350305" w14:textId="52DAE1D6" w:rsidR="00483F9D" w:rsidRDefault="00483F9D" w:rsidP="00483F9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BC1C2A3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6354CFAA" w14:textId="2DC945B6" w:rsidR="00483F9D" w:rsidRDefault="00483F9D" w:rsidP="00483F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3F9D" w:rsidRPr="006666FA" w14:paraId="68CBE571" w14:textId="77777777" w:rsidTr="00A670D6">
        <w:tc>
          <w:tcPr>
            <w:tcW w:w="1748" w:type="pct"/>
          </w:tcPr>
          <w:p w14:paraId="34FC1F8C" w14:textId="718B0D5D" w:rsidR="00483F9D" w:rsidRPr="007B68C6" w:rsidRDefault="00483F9D" w:rsidP="00483F9D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4753086A" w14:textId="77777777" w:rsidR="00483F9D" w:rsidRPr="006666FA" w:rsidRDefault="00483F9D" w:rsidP="00483F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57769A15" w14:textId="763E7804" w:rsidR="00483F9D" w:rsidRPr="0016255E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3,324</w:t>
            </w:r>
          </w:p>
        </w:tc>
        <w:tc>
          <w:tcPr>
            <w:tcW w:w="146" w:type="pct"/>
          </w:tcPr>
          <w:p w14:paraId="7C01EDB8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7109A0BB" w14:textId="6E96ACA0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131" w:type="pct"/>
          </w:tcPr>
          <w:p w14:paraId="19680D90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47DD08E1" w14:textId="56CB4A45" w:rsidR="00483F9D" w:rsidRPr="00E74FAE" w:rsidRDefault="00483F9D" w:rsidP="00483F9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5AA8917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7A59F9AA" w14:textId="54BEC2AB" w:rsidR="00483F9D" w:rsidRPr="006666FA" w:rsidRDefault="00483F9D" w:rsidP="00483F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3F9D" w:rsidRPr="006666FA" w14:paraId="4BD201CD" w14:textId="77777777" w:rsidTr="00C007E8">
        <w:tc>
          <w:tcPr>
            <w:tcW w:w="1748" w:type="pct"/>
          </w:tcPr>
          <w:p w14:paraId="712E1576" w14:textId="4C8945DF" w:rsidR="00483F9D" w:rsidRPr="007B68C6" w:rsidRDefault="00483F9D" w:rsidP="00483F9D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B4B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0FFA41E9" w14:textId="77777777" w:rsidR="00483F9D" w:rsidRPr="006666FA" w:rsidRDefault="00483F9D" w:rsidP="00483F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0EBF4CCF" w14:textId="470558C0" w:rsidR="00483F9D" w:rsidRPr="0016255E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4,283</w:t>
            </w:r>
          </w:p>
        </w:tc>
        <w:tc>
          <w:tcPr>
            <w:tcW w:w="146" w:type="pct"/>
          </w:tcPr>
          <w:p w14:paraId="5BF24769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78AA7968" w14:textId="04EF230E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131" w:type="pct"/>
          </w:tcPr>
          <w:p w14:paraId="3F008B0F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12E39718" w14:textId="2D0A89FA" w:rsidR="00483F9D" w:rsidRPr="00E74FAE" w:rsidRDefault="00483F9D" w:rsidP="00483F9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02822A0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5EC522B9" w14:textId="4B1A5B38" w:rsidR="00483F9D" w:rsidRPr="006666FA" w:rsidRDefault="00483F9D" w:rsidP="00483F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3F9D" w:rsidRPr="006666FA" w14:paraId="7E100ED3" w14:textId="77777777" w:rsidTr="00C007E8">
        <w:tc>
          <w:tcPr>
            <w:tcW w:w="1748" w:type="pct"/>
          </w:tcPr>
          <w:p w14:paraId="529BF335" w14:textId="6BABEC90" w:rsidR="00483F9D" w:rsidRPr="006666FA" w:rsidRDefault="00483F9D" w:rsidP="00853654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B4B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EB4B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B4B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43CE1B02" w14:textId="77777777" w:rsidR="00483F9D" w:rsidRPr="006666FA" w:rsidRDefault="00483F9D" w:rsidP="00483F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4EF0500" w14:textId="2034B3EB" w:rsidR="00483F9D" w:rsidRPr="0016255E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10,095</w:t>
            </w:r>
          </w:p>
        </w:tc>
        <w:tc>
          <w:tcPr>
            <w:tcW w:w="146" w:type="pct"/>
          </w:tcPr>
          <w:p w14:paraId="709FB2B4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9979E33" w14:textId="57827BDF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131" w:type="pct"/>
          </w:tcPr>
          <w:p w14:paraId="089CD948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4484EF7" w14:textId="2C12F8CE" w:rsidR="00483F9D" w:rsidRPr="00483F9D" w:rsidRDefault="00483F9D" w:rsidP="00483F9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50A08DC" w14:textId="77777777" w:rsidR="00483F9D" w:rsidRPr="00E74FAE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D02C36D" w14:textId="16D4A262" w:rsidR="00483F9D" w:rsidRPr="006666FA" w:rsidRDefault="00483F9D" w:rsidP="00483F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3F9D" w:rsidRPr="006666FA" w14:paraId="5D8FCED6" w14:textId="77777777" w:rsidTr="00C007E8">
        <w:tc>
          <w:tcPr>
            <w:tcW w:w="1748" w:type="pct"/>
          </w:tcPr>
          <w:p w14:paraId="4915B9E0" w14:textId="4BA3B58A" w:rsidR="00483F9D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  <w:tcBorders>
              <w:left w:val="nil"/>
            </w:tcBorders>
          </w:tcPr>
          <w:p w14:paraId="61889EB7" w14:textId="627855DC" w:rsidR="00483F9D" w:rsidRPr="006666FA" w:rsidRDefault="00483F9D" w:rsidP="00483F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13DB23D" w14:textId="5A3BD292" w:rsidR="00483F9D" w:rsidRPr="0016255E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748,501</w:t>
            </w:r>
          </w:p>
        </w:tc>
        <w:tc>
          <w:tcPr>
            <w:tcW w:w="146" w:type="pct"/>
          </w:tcPr>
          <w:p w14:paraId="46EBAD3E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5A62109E" w14:textId="5194C473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969</w:t>
            </w:r>
            <w:r w:rsidRPr="00C70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1" w:type="pct"/>
          </w:tcPr>
          <w:p w14:paraId="7F246937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2E571CC" w14:textId="0C2A9322" w:rsidR="00483F9D" w:rsidRPr="00483F9D" w:rsidRDefault="00483F9D" w:rsidP="00483F9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74B5AAE" w14:textId="77777777" w:rsidR="00483F9D" w:rsidRPr="00483F9D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10E28833" w14:textId="3D3E2640" w:rsidR="00483F9D" w:rsidRPr="00483F9D" w:rsidRDefault="00483F9D" w:rsidP="00483F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83F9D" w:rsidRPr="006666FA" w14:paraId="362F0C64" w14:textId="77777777" w:rsidTr="00C007E8">
        <w:tc>
          <w:tcPr>
            <w:tcW w:w="1748" w:type="pct"/>
            <w:vAlign w:val="bottom"/>
          </w:tcPr>
          <w:p w14:paraId="70FEDE6D" w14:textId="16956106" w:rsidR="00483F9D" w:rsidRPr="00F2713C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0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483F9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83F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</w:t>
            </w:r>
            <w:r w:rsidRPr="00483F9D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7" w:type="pct"/>
            <w:tcBorders>
              <w:left w:val="nil"/>
            </w:tcBorders>
          </w:tcPr>
          <w:p w14:paraId="51D5CBD7" w14:textId="7BB7ECE8" w:rsidR="00483F9D" w:rsidRDefault="00483F9D" w:rsidP="00483F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1AEF863" w14:textId="77777777" w:rsidR="00483F9D" w:rsidRDefault="00483F9D" w:rsidP="00483F9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807B2B" w14:textId="007B98FA" w:rsidR="00483F9D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(8,021)</w:t>
            </w:r>
          </w:p>
        </w:tc>
        <w:tc>
          <w:tcPr>
            <w:tcW w:w="146" w:type="pct"/>
          </w:tcPr>
          <w:p w14:paraId="4B01F105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850FDF3" w14:textId="77777777" w:rsidR="00483F9D" w:rsidRPr="00C701F5" w:rsidRDefault="00483F9D" w:rsidP="00483F9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D334D" w14:textId="562B4F65" w:rsidR="00483F9D" w:rsidRPr="00C64585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01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C701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  <w:r w:rsidRPr="00C701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095D65C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046AC37" w14:textId="77777777" w:rsidR="00483F9D" w:rsidRPr="00483F9D" w:rsidRDefault="00483F9D" w:rsidP="00483F9D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1FE8E09" w14:textId="224980CA" w:rsidR="00483F9D" w:rsidRPr="00483F9D" w:rsidRDefault="00483F9D" w:rsidP="00483F9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D9BCA4F" w14:textId="77777777" w:rsidR="00483F9D" w:rsidRPr="00E74FAE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D8C9688" w14:textId="77777777" w:rsidR="00483F9D" w:rsidRPr="00483F9D" w:rsidRDefault="00483F9D" w:rsidP="00483F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E9BE1C" w14:textId="65779B46" w:rsidR="00483F9D" w:rsidRPr="00483F9D" w:rsidRDefault="00483F9D" w:rsidP="00483F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3F9D" w:rsidRPr="006666FA" w14:paraId="1EC7739C" w14:textId="77777777" w:rsidTr="00585A5E">
        <w:tc>
          <w:tcPr>
            <w:tcW w:w="1748" w:type="pct"/>
            <w:vAlign w:val="bottom"/>
          </w:tcPr>
          <w:p w14:paraId="45FB3876" w14:textId="07940E14" w:rsidR="00483F9D" w:rsidRPr="00F2713C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437" w:type="pct"/>
            <w:tcBorders>
              <w:left w:val="nil"/>
            </w:tcBorders>
          </w:tcPr>
          <w:p w14:paraId="51B1E26E" w14:textId="77777777" w:rsidR="00483F9D" w:rsidRDefault="00483F9D" w:rsidP="00483F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30486E74" w14:textId="76AA6088" w:rsidR="00483F9D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740,480</w:t>
            </w:r>
          </w:p>
        </w:tc>
        <w:tc>
          <w:tcPr>
            <w:tcW w:w="146" w:type="pct"/>
          </w:tcPr>
          <w:p w14:paraId="65C21F78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633E3BCC" w14:textId="7C5611C3" w:rsidR="00483F9D" w:rsidRPr="00C64585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1" w:type="pct"/>
          </w:tcPr>
          <w:p w14:paraId="6588EEF4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143EB6B" w14:textId="15F03D3D" w:rsidR="00483F9D" w:rsidRPr="00483F9D" w:rsidRDefault="00483F9D" w:rsidP="00AF1FF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5AB4D7A" w14:textId="77777777" w:rsidR="00483F9D" w:rsidRPr="00483F9D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7C8007D" w14:textId="495F621F" w:rsidR="00483F9D" w:rsidRPr="00483F9D" w:rsidRDefault="00483F9D" w:rsidP="00483F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53654" w:rsidRPr="006666FA" w14:paraId="00B34768" w14:textId="77777777" w:rsidTr="00853654">
        <w:tc>
          <w:tcPr>
            <w:tcW w:w="1748" w:type="pct"/>
            <w:vAlign w:val="bottom"/>
          </w:tcPr>
          <w:p w14:paraId="41C38C9D" w14:textId="08BB238F" w:rsidR="00853654" w:rsidRPr="0005104E" w:rsidRDefault="00853654" w:rsidP="00853654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51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รวมลูกหนี้การค้า</w:t>
            </w:r>
          </w:p>
        </w:tc>
        <w:tc>
          <w:tcPr>
            <w:tcW w:w="437" w:type="pct"/>
            <w:tcBorders>
              <w:left w:val="nil"/>
            </w:tcBorders>
          </w:tcPr>
          <w:p w14:paraId="05F63277" w14:textId="77777777" w:rsidR="00853654" w:rsidRDefault="00853654" w:rsidP="008536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50FAA106" w14:textId="0E4FEA30" w:rsidR="00853654" w:rsidRDefault="00853654" w:rsidP="00853654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760,415</w:t>
            </w:r>
          </w:p>
        </w:tc>
        <w:tc>
          <w:tcPr>
            <w:tcW w:w="146" w:type="pct"/>
          </w:tcPr>
          <w:p w14:paraId="3A0039F3" w14:textId="77777777" w:rsidR="00853654" w:rsidRPr="006666FA" w:rsidRDefault="00853654" w:rsidP="00853654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5BBDFCB" w14:textId="2AD7E09F" w:rsidR="00853654" w:rsidRPr="00C64585" w:rsidRDefault="00853654" w:rsidP="0085365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1" w:type="pct"/>
          </w:tcPr>
          <w:p w14:paraId="03853149" w14:textId="77777777" w:rsidR="00853654" w:rsidRPr="006666FA" w:rsidRDefault="00853654" w:rsidP="008536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27C07C63" w14:textId="36D0FB8B" w:rsidR="00853654" w:rsidRPr="00483F9D" w:rsidRDefault="00853654" w:rsidP="0085365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36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5,171</w:t>
            </w:r>
          </w:p>
        </w:tc>
        <w:tc>
          <w:tcPr>
            <w:tcW w:w="128" w:type="pct"/>
          </w:tcPr>
          <w:p w14:paraId="1E70A4A7" w14:textId="77777777" w:rsidR="00853654" w:rsidRPr="00483F9D" w:rsidRDefault="00853654" w:rsidP="008536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62696778" w14:textId="0A4EDDCA" w:rsidR="00853654" w:rsidRPr="00483F9D" w:rsidRDefault="00853654" w:rsidP="0085365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8536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</w:tr>
      <w:tr w:rsidR="00853654" w:rsidRPr="006666FA" w14:paraId="756C7C23" w14:textId="77777777" w:rsidTr="00853654">
        <w:tc>
          <w:tcPr>
            <w:tcW w:w="1748" w:type="pct"/>
          </w:tcPr>
          <w:p w14:paraId="0300F9D8" w14:textId="4DC3708F" w:rsidR="00853654" w:rsidRPr="0005104E" w:rsidRDefault="00853654" w:rsidP="00853654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51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 xml:space="preserve"> - </w:t>
            </w:r>
            <w:r w:rsidRPr="00051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437" w:type="pct"/>
            <w:tcBorders>
              <w:left w:val="nil"/>
            </w:tcBorders>
          </w:tcPr>
          <w:p w14:paraId="577D7C87" w14:textId="77777777" w:rsidR="00853654" w:rsidRDefault="00853654" w:rsidP="008536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41F3592" w14:textId="5DC1EB80" w:rsidR="00853654" w:rsidRDefault="00853654" w:rsidP="00853654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752,304</w:t>
            </w:r>
          </w:p>
        </w:tc>
        <w:tc>
          <w:tcPr>
            <w:tcW w:w="146" w:type="pct"/>
          </w:tcPr>
          <w:p w14:paraId="3C56C315" w14:textId="77777777" w:rsidR="00853654" w:rsidRPr="006666FA" w:rsidRDefault="00853654" w:rsidP="00853654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786DA70" w14:textId="73746743" w:rsidR="00853654" w:rsidRPr="00C64585" w:rsidRDefault="00853654" w:rsidP="0085365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31" w:type="pct"/>
          </w:tcPr>
          <w:p w14:paraId="3B76E469" w14:textId="77777777" w:rsidR="00853654" w:rsidRPr="006666FA" w:rsidRDefault="00853654" w:rsidP="008536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B25754C" w14:textId="53AA6668" w:rsidR="00853654" w:rsidRPr="00483F9D" w:rsidRDefault="00853654" w:rsidP="0085365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36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5,156</w:t>
            </w:r>
          </w:p>
        </w:tc>
        <w:tc>
          <w:tcPr>
            <w:tcW w:w="128" w:type="pct"/>
          </w:tcPr>
          <w:p w14:paraId="4711C6B1" w14:textId="77777777" w:rsidR="00853654" w:rsidRPr="00483F9D" w:rsidRDefault="00853654" w:rsidP="008536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000453A" w14:textId="4B27815E" w:rsidR="00853654" w:rsidRPr="00483F9D" w:rsidRDefault="00853654" w:rsidP="0085365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8536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307</w:t>
            </w:r>
          </w:p>
        </w:tc>
      </w:tr>
    </w:tbl>
    <w:p w14:paraId="42680E5A" w14:textId="77777777" w:rsidR="00483F9D" w:rsidRDefault="00483F9D" w:rsidP="00032293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10"/>
        <w:gridCol w:w="1172"/>
        <w:gridCol w:w="271"/>
        <w:gridCol w:w="1120"/>
        <w:gridCol w:w="243"/>
        <w:gridCol w:w="1064"/>
        <w:gridCol w:w="237"/>
        <w:gridCol w:w="1112"/>
      </w:tblGrid>
      <w:tr w:rsidR="0038596D" w:rsidRPr="006666FA" w14:paraId="2E8D58CC" w14:textId="77777777" w:rsidTr="0038596D">
        <w:trPr>
          <w:tblHeader/>
        </w:trPr>
        <w:tc>
          <w:tcPr>
            <w:tcW w:w="2185" w:type="pct"/>
            <w:gridSpan w:val="2"/>
          </w:tcPr>
          <w:p w14:paraId="1397171A" w14:textId="2A7EBC40" w:rsidR="0038596D" w:rsidRPr="006666FA" w:rsidRDefault="0038596D" w:rsidP="00A670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lastRenderedPageBreak/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C3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2" w:type="pct"/>
            <w:gridSpan w:val="3"/>
          </w:tcPr>
          <w:p w14:paraId="265DF186" w14:textId="77777777" w:rsidR="0038596D" w:rsidRPr="006666FA" w:rsidRDefault="0038596D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D077A8B" w14:textId="77777777" w:rsidR="0038596D" w:rsidRPr="006666FA" w:rsidRDefault="0038596D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22F510AC" w14:textId="77777777" w:rsidR="0038596D" w:rsidRPr="006666FA" w:rsidRDefault="0038596D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8596D" w:rsidRPr="006666FA" w14:paraId="6DB66707" w14:textId="77777777" w:rsidTr="00A670D6">
        <w:trPr>
          <w:trHeight w:val="308"/>
          <w:tblHeader/>
        </w:trPr>
        <w:tc>
          <w:tcPr>
            <w:tcW w:w="1748" w:type="pct"/>
          </w:tcPr>
          <w:p w14:paraId="7F945A6E" w14:textId="77777777" w:rsidR="0038596D" w:rsidRPr="006666FA" w:rsidRDefault="0038596D" w:rsidP="00A670D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795E235F" w14:textId="77777777" w:rsidR="0038596D" w:rsidRPr="006666FA" w:rsidRDefault="0038596D" w:rsidP="00A670D6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</w:tcPr>
          <w:p w14:paraId="2B7FE5A1" w14:textId="77777777" w:rsidR="0038596D" w:rsidRPr="00125574" w:rsidRDefault="0038596D" w:rsidP="00A670D6">
            <w:pPr>
              <w:pStyle w:val="BodyText"/>
              <w:spacing w:after="0" w:line="240" w:lineRule="auto"/>
              <w:ind w:left="-106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64991D8A" w14:textId="77777777" w:rsidR="0038596D" w:rsidRPr="00125574" w:rsidRDefault="0038596D" w:rsidP="00A670D6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610F1EFB" w14:textId="77777777" w:rsidR="0038596D" w:rsidRPr="00125574" w:rsidRDefault="0038596D" w:rsidP="00A670D6">
            <w:pPr>
              <w:pStyle w:val="BodyText"/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1" w:type="pct"/>
          </w:tcPr>
          <w:p w14:paraId="1C2479F3" w14:textId="77777777" w:rsidR="0038596D" w:rsidRPr="00125574" w:rsidRDefault="0038596D" w:rsidP="00A670D6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E670EEF" w14:textId="77777777" w:rsidR="0038596D" w:rsidRPr="00125574" w:rsidRDefault="0038596D" w:rsidP="00A670D6">
            <w:pPr>
              <w:pStyle w:val="BodyText"/>
              <w:spacing w:after="0" w:line="240" w:lineRule="auto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12B4AE62" w14:textId="77777777" w:rsidR="0038596D" w:rsidRPr="00125574" w:rsidRDefault="0038596D" w:rsidP="00A670D6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3892AAFC" w14:textId="77777777" w:rsidR="0038596D" w:rsidRPr="00125574" w:rsidRDefault="0038596D" w:rsidP="00A670D6">
            <w:pPr>
              <w:pStyle w:val="BodyText"/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8596D" w:rsidRPr="006666FA" w14:paraId="1C8ED329" w14:textId="77777777" w:rsidTr="00A670D6">
        <w:trPr>
          <w:trHeight w:val="344"/>
          <w:tblHeader/>
        </w:trPr>
        <w:tc>
          <w:tcPr>
            <w:tcW w:w="1748" w:type="pct"/>
          </w:tcPr>
          <w:p w14:paraId="099B5D73" w14:textId="77777777" w:rsidR="0038596D" w:rsidRPr="0077251E" w:rsidRDefault="0038596D" w:rsidP="00A670D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285CB974" w14:textId="77777777" w:rsidR="0038596D" w:rsidRPr="006666FA" w:rsidRDefault="0038596D" w:rsidP="00A670D6">
            <w:pPr>
              <w:pStyle w:val="acctfourfigures"/>
              <w:tabs>
                <w:tab w:val="clear" w:pos="765"/>
              </w:tabs>
              <w:spacing w:line="240" w:lineRule="atLeast"/>
              <w:ind w:left="-12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15" w:type="pct"/>
            <w:gridSpan w:val="7"/>
          </w:tcPr>
          <w:p w14:paraId="08436538" w14:textId="77777777" w:rsidR="0038596D" w:rsidRPr="006666FA" w:rsidRDefault="0038596D" w:rsidP="00A670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596D" w:rsidRPr="006666FA" w14:paraId="5852801C" w14:textId="77777777" w:rsidTr="00A670D6">
        <w:tc>
          <w:tcPr>
            <w:tcW w:w="1748" w:type="pct"/>
          </w:tcPr>
          <w:p w14:paraId="25D4E4B7" w14:textId="350D5ED7" w:rsidR="0038596D" w:rsidRPr="00483F9D" w:rsidRDefault="0038596D" w:rsidP="0038596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7356F78D" w14:textId="77777777" w:rsidR="0038596D" w:rsidRPr="00562F2E" w:rsidRDefault="0038596D" w:rsidP="0038596D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</w:tcPr>
          <w:p w14:paraId="6A63C977" w14:textId="33A2C2D0" w:rsidR="0038596D" w:rsidRPr="00E344AD" w:rsidRDefault="0038596D" w:rsidP="0038596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E7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18,709</w:t>
            </w:r>
          </w:p>
        </w:tc>
        <w:tc>
          <w:tcPr>
            <w:tcW w:w="146" w:type="pct"/>
          </w:tcPr>
          <w:p w14:paraId="1134D424" w14:textId="77777777" w:rsidR="0038596D" w:rsidRPr="007601A8" w:rsidRDefault="0038596D" w:rsidP="0038596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04" w:type="pct"/>
          </w:tcPr>
          <w:p w14:paraId="32BB30DC" w14:textId="747208DF" w:rsidR="0038596D" w:rsidRPr="006F768C" w:rsidRDefault="0038596D" w:rsidP="003859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31" w:type="pct"/>
          </w:tcPr>
          <w:p w14:paraId="524E4236" w14:textId="77777777" w:rsidR="0038596D" w:rsidRPr="006666FA" w:rsidRDefault="0038596D" w:rsidP="0038596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1F4EE6BD" w14:textId="740D991B" w:rsidR="0038596D" w:rsidRPr="0038596D" w:rsidRDefault="0038596D" w:rsidP="0038596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9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28" w:type="pct"/>
          </w:tcPr>
          <w:p w14:paraId="30F6A153" w14:textId="77777777" w:rsidR="0038596D" w:rsidRPr="006666FA" w:rsidRDefault="0038596D" w:rsidP="0038596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0097BDA1" w14:textId="47D3DFF9" w:rsidR="0038596D" w:rsidRPr="006666FA" w:rsidRDefault="0038596D" w:rsidP="0038596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8596D" w:rsidRPr="006666FA" w14:paraId="24B0F28C" w14:textId="77777777" w:rsidTr="00A670D6">
        <w:tc>
          <w:tcPr>
            <w:tcW w:w="1748" w:type="pct"/>
          </w:tcPr>
          <w:p w14:paraId="70099BF8" w14:textId="525FD792" w:rsidR="0038596D" w:rsidRPr="006666FA" w:rsidRDefault="0038596D" w:rsidP="0038596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เพิ่มขึ้น</w:t>
            </w:r>
          </w:p>
        </w:tc>
        <w:tc>
          <w:tcPr>
            <w:tcW w:w="437" w:type="pct"/>
            <w:tcBorders>
              <w:left w:val="nil"/>
            </w:tcBorders>
          </w:tcPr>
          <w:p w14:paraId="3BB170AE" w14:textId="77777777" w:rsidR="0038596D" w:rsidRPr="00562F2E" w:rsidRDefault="0038596D" w:rsidP="003859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213C9928" w14:textId="26442355" w:rsidR="0038596D" w:rsidRPr="00E344AD" w:rsidRDefault="0038596D" w:rsidP="0038596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7,294</w:t>
            </w:r>
          </w:p>
        </w:tc>
        <w:tc>
          <w:tcPr>
            <w:tcW w:w="146" w:type="pct"/>
          </w:tcPr>
          <w:p w14:paraId="2CCC541F" w14:textId="77777777" w:rsidR="0038596D" w:rsidRPr="006666FA" w:rsidRDefault="0038596D" w:rsidP="0038596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35C3F2C4" w14:textId="1F0C3F7C" w:rsidR="0038596D" w:rsidRPr="009C0B84" w:rsidRDefault="0038596D" w:rsidP="0038596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31" w:type="pct"/>
          </w:tcPr>
          <w:p w14:paraId="39452A50" w14:textId="77777777" w:rsidR="0038596D" w:rsidRPr="006666FA" w:rsidRDefault="0038596D" w:rsidP="0038596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2D750220" w14:textId="67952DCC" w:rsidR="0038596D" w:rsidRPr="0038596D" w:rsidRDefault="0038596D" w:rsidP="0038596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9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221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8" w:type="pct"/>
          </w:tcPr>
          <w:p w14:paraId="7CDF4EE7" w14:textId="77777777" w:rsidR="0038596D" w:rsidRPr="00E74FAE" w:rsidRDefault="0038596D" w:rsidP="0038596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</w:tcPr>
          <w:p w14:paraId="1DE2E67C" w14:textId="07E3D31F" w:rsidR="0038596D" w:rsidRPr="006666FA" w:rsidRDefault="0038596D" w:rsidP="003859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</w:tr>
      <w:tr w:rsidR="0038596D" w:rsidRPr="006666FA" w14:paraId="298A0268" w14:textId="77777777" w:rsidTr="00A670D6">
        <w:tc>
          <w:tcPr>
            <w:tcW w:w="1748" w:type="pct"/>
          </w:tcPr>
          <w:p w14:paraId="3355B3FC" w14:textId="752C7860" w:rsidR="0038596D" w:rsidRPr="0038596D" w:rsidRDefault="0038596D" w:rsidP="0038596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37" w:type="pct"/>
            <w:tcBorders>
              <w:left w:val="nil"/>
            </w:tcBorders>
          </w:tcPr>
          <w:p w14:paraId="79E69D31" w14:textId="77777777" w:rsidR="0038596D" w:rsidRDefault="0038596D" w:rsidP="003859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1F29480E" w14:textId="5444F1CE" w:rsidR="0038596D" w:rsidRPr="00E344AD" w:rsidRDefault="0038596D" w:rsidP="0038596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(2,632)</w:t>
            </w:r>
          </w:p>
        </w:tc>
        <w:tc>
          <w:tcPr>
            <w:tcW w:w="146" w:type="pct"/>
          </w:tcPr>
          <w:p w14:paraId="0DBE0041" w14:textId="77777777" w:rsidR="0038596D" w:rsidRPr="006666FA" w:rsidRDefault="0038596D" w:rsidP="0038596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4D1C75CF" w14:textId="5A5D81DE" w:rsidR="0038596D" w:rsidRDefault="0038596D" w:rsidP="0038596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57E068E1" w14:textId="77777777" w:rsidR="0038596D" w:rsidRPr="006666FA" w:rsidRDefault="0038596D" w:rsidP="0038596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5724620B" w14:textId="0E63376E" w:rsidR="0038596D" w:rsidRPr="0038596D" w:rsidRDefault="0038596D" w:rsidP="0038596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9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(38)</w:t>
            </w:r>
          </w:p>
        </w:tc>
        <w:tc>
          <w:tcPr>
            <w:tcW w:w="128" w:type="pct"/>
          </w:tcPr>
          <w:p w14:paraId="29D225D3" w14:textId="77777777" w:rsidR="0038596D" w:rsidRPr="006666FA" w:rsidRDefault="0038596D" w:rsidP="0038596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7E01E3B8" w14:textId="5EE51457" w:rsidR="0038596D" w:rsidRDefault="0038596D" w:rsidP="0038596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8596D" w:rsidRPr="006666FA" w14:paraId="0F1DA96C" w14:textId="77777777" w:rsidTr="0038596D">
        <w:tc>
          <w:tcPr>
            <w:tcW w:w="1748" w:type="pct"/>
          </w:tcPr>
          <w:p w14:paraId="2E8B0D4C" w14:textId="5EDB5B2B" w:rsidR="0038596D" w:rsidRPr="007B68C6" w:rsidRDefault="0038596D" w:rsidP="0038596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8596D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ตัดบัญชี</w:t>
            </w:r>
          </w:p>
        </w:tc>
        <w:tc>
          <w:tcPr>
            <w:tcW w:w="437" w:type="pct"/>
            <w:tcBorders>
              <w:left w:val="nil"/>
            </w:tcBorders>
          </w:tcPr>
          <w:p w14:paraId="2789FB52" w14:textId="77777777" w:rsidR="0038596D" w:rsidRPr="006666FA" w:rsidRDefault="0038596D" w:rsidP="00385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37B430A" w14:textId="5ABAFC5C" w:rsidR="0038596D" w:rsidRPr="0016255E" w:rsidRDefault="0038596D" w:rsidP="0038596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(5,426)</w:t>
            </w:r>
          </w:p>
        </w:tc>
        <w:tc>
          <w:tcPr>
            <w:tcW w:w="146" w:type="pct"/>
          </w:tcPr>
          <w:p w14:paraId="5AC7D70F" w14:textId="77777777" w:rsidR="0038596D" w:rsidRPr="006666FA" w:rsidRDefault="0038596D" w:rsidP="0038596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F92412D" w14:textId="347BB2E4" w:rsidR="0038596D" w:rsidRPr="006666FA" w:rsidRDefault="0038596D" w:rsidP="00AF1FF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559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68DB364F" w14:textId="77777777" w:rsidR="0038596D" w:rsidRPr="006666FA" w:rsidRDefault="0038596D" w:rsidP="0038596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CBF622C" w14:textId="4C9219D3" w:rsidR="0038596D" w:rsidRPr="0038596D" w:rsidRDefault="0038596D" w:rsidP="00AF1FF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9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525F3ED" w14:textId="77777777" w:rsidR="0038596D" w:rsidRPr="006666FA" w:rsidRDefault="0038596D" w:rsidP="0038596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C0B7894" w14:textId="387B12D7" w:rsidR="0038596D" w:rsidRPr="006666FA" w:rsidRDefault="0038596D" w:rsidP="0038596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8596D" w:rsidRPr="006666FA" w14:paraId="2C6F6104" w14:textId="77777777" w:rsidTr="0038596D">
        <w:tc>
          <w:tcPr>
            <w:tcW w:w="1748" w:type="pct"/>
          </w:tcPr>
          <w:p w14:paraId="7FF95E2F" w14:textId="23DC624D" w:rsidR="0038596D" w:rsidRPr="0038596D" w:rsidRDefault="0038596D" w:rsidP="0038596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85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38596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 xml:space="preserve">31 </w:t>
            </w:r>
            <w:r w:rsidRPr="003859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  <w:r w:rsidRPr="00385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1C9F3BFE" w14:textId="77777777" w:rsidR="0038596D" w:rsidRPr="006666FA" w:rsidRDefault="0038596D" w:rsidP="00385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3CD5020" w14:textId="4C637735" w:rsidR="0038596D" w:rsidRPr="0016255E" w:rsidRDefault="0038596D" w:rsidP="0038596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17,945</w:t>
            </w:r>
          </w:p>
        </w:tc>
        <w:tc>
          <w:tcPr>
            <w:tcW w:w="146" w:type="pct"/>
          </w:tcPr>
          <w:p w14:paraId="16878EBB" w14:textId="77777777" w:rsidR="0038596D" w:rsidRPr="006666FA" w:rsidRDefault="0038596D" w:rsidP="0038596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97B4AC3" w14:textId="3C543A21" w:rsidR="0038596D" w:rsidRPr="006666FA" w:rsidRDefault="0038596D" w:rsidP="003859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31" w:type="pct"/>
          </w:tcPr>
          <w:p w14:paraId="39F008D6" w14:textId="77777777" w:rsidR="0038596D" w:rsidRPr="006666FA" w:rsidRDefault="0038596D" w:rsidP="0038596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88FC618" w14:textId="0BF85C1F" w:rsidR="0038596D" w:rsidRPr="0038596D" w:rsidRDefault="0038596D" w:rsidP="0038596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59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2210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4EAF6414" w14:textId="77777777" w:rsidR="0038596D" w:rsidRPr="006666FA" w:rsidRDefault="0038596D" w:rsidP="0038596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399F398B" w14:textId="1DF16155" w:rsidR="0038596D" w:rsidRPr="006666FA" w:rsidRDefault="0038596D" w:rsidP="003859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</w:tr>
    </w:tbl>
    <w:p w14:paraId="0EE54A4E" w14:textId="77777777" w:rsidR="00573537" w:rsidRDefault="00573537" w:rsidP="000C385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66F67C13" w14:textId="5301C5C8" w:rsidR="003B79D6" w:rsidRPr="00AC3C7F" w:rsidRDefault="000C3853" w:rsidP="00AC3C7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0C3853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ข้อมูลเกี่ยวกับความเสี่ยงด้านเครดิตเปิด</w:t>
      </w:r>
      <w:r w:rsidR="006D4E3C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</w:t>
      </w:r>
      <w:r w:rsidRPr="000C3853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ผยใน</w:t>
      </w:r>
      <w:r w:rsidRPr="0061462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หมายเหตุข้อ </w:t>
      </w:r>
      <w:r w:rsidR="007240B9">
        <w:rPr>
          <w:rFonts w:asciiTheme="majorBidi" w:eastAsia="MS Mincho" w:hAnsiTheme="majorBidi" w:cstheme="majorBidi"/>
          <w:sz w:val="30"/>
          <w:szCs w:val="30"/>
          <w:lang w:val="en-US" w:bidi="th-TH"/>
        </w:rPr>
        <w:t>30</w:t>
      </w:r>
      <w:r w:rsidRPr="00614622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(</w:t>
      </w:r>
      <w:r w:rsidRPr="00614622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ข.</w:t>
      </w:r>
      <w:r w:rsidR="00C64585" w:rsidRPr="00614622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="006D4E3C" w:rsidRPr="00614622">
        <w:rPr>
          <w:rFonts w:asciiTheme="majorBidi" w:eastAsia="MS Mincho" w:hAnsiTheme="majorBidi" w:cstheme="majorBidi"/>
          <w:sz w:val="30"/>
          <w:szCs w:val="30"/>
          <w:lang w:val="en-US" w:bidi="th-TH"/>
        </w:rPr>
        <w:t>.</w:t>
      </w:r>
      <w:r w:rsidR="00C64585" w:rsidRPr="00614622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Pr="00614622">
        <w:rPr>
          <w:rFonts w:asciiTheme="majorBidi" w:eastAsia="MS Mincho" w:hAnsiTheme="majorBidi" w:cstheme="majorBidi"/>
          <w:sz w:val="30"/>
          <w:szCs w:val="30"/>
          <w:lang w:val="en-US" w:bidi="th-TH"/>
        </w:rPr>
        <w:t>)</w:t>
      </w:r>
    </w:p>
    <w:p w14:paraId="2B979B0F" w14:textId="77777777" w:rsidR="00AF1FF4" w:rsidRPr="00A0070E" w:rsidRDefault="00AF1FF4">
      <w:pPr>
        <w:spacing w:line="240" w:lineRule="auto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4D634092" w14:textId="134EEE9A" w:rsidR="00F37205" w:rsidRPr="00277AC2" w:rsidRDefault="00F37205" w:rsidP="00E311E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77AC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ลูกหนี้ตามสัญญาเช่า</w:t>
      </w:r>
      <w:r w:rsidR="00301AEA" w:rsidRPr="00277AC2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การเงิน</w:t>
      </w:r>
    </w:p>
    <w:p w14:paraId="73B10298" w14:textId="77777777" w:rsidR="00F37205" w:rsidRPr="00B66637" w:rsidRDefault="00F37205" w:rsidP="0038388F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878"/>
        <w:gridCol w:w="899"/>
        <w:gridCol w:w="180"/>
        <w:gridCol w:w="957"/>
        <w:gridCol w:w="142"/>
        <w:gridCol w:w="952"/>
        <w:gridCol w:w="143"/>
        <w:gridCol w:w="968"/>
        <w:gridCol w:w="6"/>
        <w:gridCol w:w="165"/>
        <w:gridCol w:w="925"/>
        <w:gridCol w:w="9"/>
        <w:gridCol w:w="146"/>
        <w:gridCol w:w="990"/>
      </w:tblGrid>
      <w:tr w:rsidR="00801C94" w:rsidRPr="006666FA" w14:paraId="03CC0EC1" w14:textId="77777777" w:rsidTr="00D9398F">
        <w:tc>
          <w:tcPr>
            <w:tcW w:w="2878" w:type="dxa"/>
            <w:shd w:val="clear" w:color="auto" w:fill="auto"/>
          </w:tcPr>
          <w:p w14:paraId="68BD6E16" w14:textId="77777777" w:rsidR="00801C94" w:rsidRPr="006666FA" w:rsidRDefault="00801C94" w:rsidP="005F2D37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82" w:type="dxa"/>
            <w:gridSpan w:val="13"/>
            <w:shd w:val="clear" w:color="auto" w:fill="auto"/>
          </w:tcPr>
          <w:p w14:paraId="46353F59" w14:textId="77777777" w:rsidR="00801C94" w:rsidRPr="006666FA" w:rsidRDefault="00801C94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2D37" w:rsidRPr="006666FA" w14:paraId="78FB798D" w14:textId="77777777" w:rsidTr="00D9398F">
        <w:tc>
          <w:tcPr>
            <w:tcW w:w="2878" w:type="dxa"/>
            <w:shd w:val="clear" w:color="auto" w:fill="auto"/>
          </w:tcPr>
          <w:p w14:paraId="465EB849" w14:textId="77777777" w:rsidR="005F2D37" w:rsidRPr="006666FA" w:rsidRDefault="005F2D37" w:rsidP="005F2D37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36" w:type="dxa"/>
            <w:gridSpan w:val="3"/>
            <w:shd w:val="clear" w:color="auto" w:fill="auto"/>
            <w:hideMark/>
          </w:tcPr>
          <w:p w14:paraId="3AD0AEDF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ที่ถึงกำหนดชำระ</w:t>
            </w:r>
          </w:p>
        </w:tc>
        <w:tc>
          <w:tcPr>
            <w:tcW w:w="142" w:type="dxa"/>
            <w:shd w:val="clear" w:color="auto" w:fill="auto"/>
          </w:tcPr>
          <w:p w14:paraId="72D17F7E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3" w:type="dxa"/>
            <w:gridSpan w:val="3"/>
            <w:shd w:val="clear" w:color="auto" w:fill="auto"/>
            <w:hideMark/>
          </w:tcPr>
          <w:p w14:paraId="6A1506D9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ที่ถึงกำหนดชำระ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3B49942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70" w:type="dxa"/>
            <w:gridSpan w:val="4"/>
            <w:shd w:val="clear" w:color="auto" w:fill="auto"/>
          </w:tcPr>
          <w:p w14:paraId="02685E6F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5F2D37" w:rsidRPr="006666FA" w14:paraId="6156DE02" w14:textId="77777777" w:rsidTr="00D9398F">
        <w:tc>
          <w:tcPr>
            <w:tcW w:w="2878" w:type="dxa"/>
            <w:shd w:val="clear" w:color="auto" w:fill="auto"/>
          </w:tcPr>
          <w:p w14:paraId="6272FD06" w14:textId="77777777" w:rsidR="005F2D37" w:rsidRPr="006666FA" w:rsidRDefault="005F2D37" w:rsidP="005F2D37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36" w:type="dxa"/>
            <w:gridSpan w:val="3"/>
            <w:shd w:val="clear" w:color="auto" w:fill="auto"/>
            <w:hideMark/>
          </w:tcPr>
          <w:p w14:paraId="7061C830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ภายในหนึ่งปี</w:t>
            </w:r>
          </w:p>
        </w:tc>
        <w:tc>
          <w:tcPr>
            <w:tcW w:w="142" w:type="dxa"/>
            <w:shd w:val="clear" w:color="auto" w:fill="auto"/>
          </w:tcPr>
          <w:p w14:paraId="7249C0B0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  <w:gridSpan w:val="3"/>
            <w:shd w:val="clear" w:color="auto" w:fill="auto"/>
            <w:hideMark/>
          </w:tcPr>
          <w:p w14:paraId="12720578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เกินหนึ่งปีแต่ไม่เกินห้าปี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3B4884DE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70" w:type="dxa"/>
            <w:gridSpan w:val="4"/>
            <w:shd w:val="clear" w:color="auto" w:fill="auto"/>
            <w:hideMark/>
          </w:tcPr>
          <w:p w14:paraId="681DFBEF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75B69" w:rsidRPr="006666FA" w14:paraId="4170CE23" w14:textId="77777777" w:rsidTr="00D9398F">
        <w:tc>
          <w:tcPr>
            <w:tcW w:w="2878" w:type="dxa"/>
            <w:shd w:val="clear" w:color="auto" w:fill="auto"/>
          </w:tcPr>
          <w:p w14:paraId="5C8FD8ED" w14:textId="77777777" w:rsidR="00875B69" w:rsidRPr="006666FA" w:rsidRDefault="00875B69" w:rsidP="00875B69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  <w:hideMark/>
          </w:tcPr>
          <w:p w14:paraId="1581F303" w14:textId="63956DDA" w:rsidR="00875B69" w:rsidRPr="006666FA" w:rsidRDefault="00875B69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55477AF" w14:textId="77777777" w:rsidR="00875B69" w:rsidRPr="006666FA" w:rsidRDefault="00875B69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14:paraId="048033E5" w14:textId="14CA26C9" w:rsidR="00875B69" w:rsidRPr="006666FA" w:rsidRDefault="00875B69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455377F6" w14:textId="77777777" w:rsidR="00875B69" w:rsidRPr="006666FA" w:rsidRDefault="00875B69" w:rsidP="00875B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hideMark/>
          </w:tcPr>
          <w:p w14:paraId="2E2DF2CF" w14:textId="43DE1BFA" w:rsidR="00875B69" w:rsidRPr="006666FA" w:rsidRDefault="00875B69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dxa"/>
            <w:shd w:val="clear" w:color="auto" w:fill="auto"/>
          </w:tcPr>
          <w:p w14:paraId="33C8ABE4" w14:textId="77777777" w:rsidR="00875B69" w:rsidRPr="006666FA" w:rsidRDefault="00875B69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hideMark/>
          </w:tcPr>
          <w:p w14:paraId="3477289D" w14:textId="5EAD7066" w:rsidR="00875B69" w:rsidRPr="006666FA" w:rsidRDefault="00875B69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65" w:type="dxa"/>
            <w:shd w:val="clear" w:color="auto" w:fill="auto"/>
          </w:tcPr>
          <w:p w14:paraId="5A5DE042" w14:textId="77777777" w:rsidR="00875B69" w:rsidRPr="006666FA" w:rsidRDefault="00875B69" w:rsidP="00875B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hideMark/>
          </w:tcPr>
          <w:p w14:paraId="5E7119EB" w14:textId="64DB03CB" w:rsidR="00875B69" w:rsidRPr="006666FA" w:rsidRDefault="00875B69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5" w:type="dxa"/>
            <w:gridSpan w:val="2"/>
            <w:shd w:val="clear" w:color="auto" w:fill="auto"/>
          </w:tcPr>
          <w:p w14:paraId="33FC3353" w14:textId="77777777" w:rsidR="00875B69" w:rsidRPr="006666FA" w:rsidRDefault="00875B69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6D49C0A8" w14:textId="09955AFF" w:rsidR="00875B69" w:rsidRPr="006666FA" w:rsidRDefault="00875B69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75B69" w:rsidRPr="006666FA" w14:paraId="5676B99F" w14:textId="77777777" w:rsidTr="00D9398F">
        <w:tc>
          <w:tcPr>
            <w:tcW w:w="2878" w:type="dxa"/>
            <w:shd w:val="clear" w:color="auto" w:fill="auto"/>
          </w:tcPr>
          <w:p w14:paraId="1FA0FE24" w14:textId="77777777" w:rsidR="00875B69" w:rsidRPr="006666FA" w:rsidRDefault="00875B69" w:rsidP="00875B69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82" w:type="dxa"/>
            <w:gridSpan w:val="13"/>
            <w:shd w:val="clear" w:color="auto" w:fill="auto"/>
            <w:hideMark/>
          </w:tcPr>
          <w:p w14:paraId="7E42745B" w14:textId="77777777" w:rsidR="00875B69" w:rsidRPr="006666FA" w:rsidRDefault="00875B69" w:rsidP="00875B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75B69" w:rsidRPr="006666FA" w14:paraId="62D61927" w14:textId="77777777" w:rsidTr="006D4E3C">
        <w:tc>
          <w:tcPr>
            <w:tcW w:w="2878" w:type="dxa"/>
            <w:shd w:val="clear" w:color="auto" w:fill="auto"/>
            <w:hideMark/>
          </w:tcPr>
          <w:p w14:paraId="23BBFEA0" w14:textId="77777777" w:rsidR="00875B69" w:rsidRPr="006666FA" w:rsidRDefault="00875B69" w:rsidP="00875B69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cs/>
                <w:lang w:val="th-TH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ลูกหนี้ตามสัญญาเ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th-TH" w:bidi="th-TH"/>
              </w:rPr>
              <w:t>ช่าการเงิน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E240F3F" w14:textId="3308B5AD" w:rsidR="00875B69" w:rsidRPr="006666FA" w:rsidRDefault="00E82277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5,707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69DCE5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04C2485" w14:textId="32479263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Pr="0071028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21C84D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F0DFE7A" w14:textId="66501ED2" w:rsidR="00875B69" w:rsidRPr="006666FA" w:rsidRDefault="00E50062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15,898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6E85342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14:paraId="69CEC2A5" w14:textId="77A3591C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3C0E3292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07B6E3D5" w14:textId="2CD242F1" w:rsidR="00875B69" w:rsidRPr="006666FA" w:rsidRDefault="00B649F0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21,6</w:t>
            </w:r>
            <w:r w:rsidR="008F108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E4F1F39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6D9411" w14:textId="17B91165" w:rsidR="00875B69" w:rsidRPr="006666FA" w:rsidRDefault="00875B69" w:rsidP="00875B69">
            <w:pPr>
              <w:tabs>
                <w:tab w:val="decimal" w:pos="750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27</w:t>
            </w: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</w:tr>
      <w:tr w:rsidR="00875B69" w:rsidRPr="006666FA" w14:paraId="188F0C86" w14:textId="77777777" w:rsidTr="006D4E3C">
        <w:tc>
          <w:tcPr>
            <w:tcW w:w="2878" w:type="dxa"/>
            <w:shd w:val="clear" w:color="auto" w:fill="auto"/>
            <w:hideMark/>
          </w:tcPr>
          <w:p w14:paraId="4A8FEA39" w14:textId="7DC41055" w:rsidR="00875B69" w:rsidRPr="006666FA" w:rsidRDefault="00875B69" w:rsidP="00875B69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ดอกเบี้ยที่ยังไม่ถือเป็นรายได้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96C9E" w14:textId="44BC9E60" w:rsidR="00875B69" w:rsidRPr="006666FA" w:rsidRDefault="00E82277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(1,197)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68B00F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6EDF0" w14:textId="4FB9DF4D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501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52FCC3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78E45" w14:textId="126A24EF" w:rsidR="00875B69" w:rsidRPr="006666FA" w:rsidRDefault="00E50062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(749)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BD9C735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C0370" w14:textId="6CC1FF5C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946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3DCA898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C9EF2" w14:textId="7BFCC51E" w:rsidR="00875B69" w:rsidRPr="006666FA" w:rsidRDefault="00B649F0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(1,946)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7AA6794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48569" w14:textId="073115E6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447</w:t>
            </w: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75B69" w:rsidRPr="006666FA" w14:paraId="11C13D63" w14:textId="77777777" w:rsidTr="006D4E3C">
        <w:tc>
          <w:tcPr>
            <w:tcW w:w="2878" w:type="dxa"/>
            <w:shd w:val="clear" w:color="auto" w:fill="auto"/>
            <w:hideMark/>
          </w:tcPr>
          <w:p w14:paraId="42E0426D" w14:textId="0EFB4987" w:rsidR="00875B69" w:rsidRPr="00423C7B" w:rsidRDefault="00875B69" w:rsidP="00875B69">
            <w:pPr>
              <w:tabs>
                <w:tab w:val="left" w:pos="720"/>
                <w:tab w:val="left" w:pos="1080"/>
              </w:tabs>
              <w:spacing w:line="240" w:lineRule="auto"/>
              <w:ind w:left="369" w:right="-468" w:hanging="36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รวมลูกหนี้ตามสัญญาเช่า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12FF5" w14:textId="6468CC13" w:rsidR="00875B69" w:rsidRPr="006666FA" w:rsidRDefault="00E82277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79941C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3C24D" w14:textId="445B9619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B1CC6E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643D" w14:textId="1F606BE4" w:rsidR="00875B69" w:rsidRPr="006666FA" w:rsidRDefault="00E50062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15,149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69E4E8E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8619E" w14:textId="4C07EAC5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7805E7E6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E6C5A" w14:textId="3B687142" w:rsidR="00875B69" w:rsidRPr="006666FA" w:rsidRDefault="00B649F0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19,659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9AF6DAB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F2312" w14:textId="0A8B8A56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Pr="00DA5D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</w:tr>
      <w:tr w:rsidR="00875B69" w:rsidRPr="006666FA" w14:paraId="7945A18D" w14:textId="77777777" w:rsidTr="006D4E3C">
        <w:trPr>
          <w:trHeight w:val="352"/>
        </w:trPr>
        <w:tc>
          <w:tcPr>
            <w:tcW w:w="2878" w:type="dxa"/>
            <w:shd w:val="clear" w:color="auto" w:fill="auto"/>
            <w:vAlign w:val="bottom"/>
            <w:hideMark/>
          </w:tcPr>
          <w:p w14:paraId="3D5CBC42" w14:textId="6ADB5B14" w:rsidR="00875B69" w:rsidRPr="006666FA" w:rsidRDefault="00875B69" w:rsidP="00875B69">
            <w:pPr>
              <w:spacing w:line="240" w:lineRule="auto"/>
              <w:ind w:left="216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EF9C8" w14:textId="5E317671" w:rsidR="00875B69" w:rsidRPr="0008071A" w:rsidRDefault="00E50062" w:rsidP="00875B69">
            <w:pPr>
              <w:tabs>
                <w:tab w:val="decimal" w:pos="486"/>
              </w:tabs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B14446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50A60" w14:textId="1A7F6CA2" w:rsidR="00875B69" w:rsidRPr="00276C3D" w:rsidRDefault="00875B69" w:rsidP="00875B69">
            <w:pPr>
              <w:pStyle w:val="ListParagraph"/>
              <w:tabs>
                <w:tab w:val="decimal" w:pos="486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BBA94B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A605D" w14:textId="5117BA15" w:rsidR="00875B69" w:rsidRPr="006666FA" w:rsidRDefault="00E50062" w:rsidP="00875B69">
            <w:pPr>
              <w:pStyle w:val="ListParagraph"/>
              <w:tabs>
                <w:tab w:val="decimal" w:pos="462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72F9984" w14:textId="77777777" w:rsidR="00875B69" w:rsidRPr="006666FA" w:rsidRDefault="00875B69" w:rsidP="00875B69">
            <w:pPr>
              <w:pStyle w:val="ListParagraph"/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12C9A" w14:textId="6637260F" w:rsidR="00875B69" w:rsidRPr="006D4E3C" w:rsidRDefault="00875B69" w:rsidP="00875B69">
            <w:pPr>
              <w:tabs>
                <w:tab w:val="decimal" w:pos="450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6BB8ED01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93022" w14:textId="30CDB6D0" w:rsidR="00875B69" w:rsidRPr="006666FA" w:rsidRDefault="00B649F0" w:rsidP="00875B69">
            <w:pPr>
              <w:tabs>
                <w:tab w:val="decimal" w:pos="480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E684A10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E2D1E" w14:textId="051A6623" w:rsidR="00875B69" w:rsidRPr="006666FA" w:rsidRDefault="00875B69" w:rsidP="00875B69">
            <w:pPr>
              <w:tabs>
                <w:tab w:val="decimal" w:pos="480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75B69" w:rsidRPr="006666FA" w14:paraId="5EF67140" w14:textId="77777777" w:rsidTr="006D4E3C">
        <w:trPr>
          <w:trHeight w:val="352"/>
        </w:trPr>
        <w:tc>
          <w:tcPr>
            <w:tcW w:w="2878" w:type="dxa"/>
            <w:shd w:val="clear" w:color="auto" w:fill="auto"/>
            <w:hideMark/>
          </w:tcPr>
          <w:p w14:paraId="49697BF9" w14:textId="77777777" w:rsidR="00875B69" w:rsidRDefault="00875B69" w:rsidP="00875B69">
            <w:pPr>
              <w:tabs>
                <w:tab w:val="left" w:pos="720"/>
                <w:tab w:val="left" w:pos="1080"/>
              </w:tabs>
              <w:spacing w:line="240" w:lineRule="auto"/>
              <w:ind w:left="171" w:hanging="171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รวมลูกหนี้ตามสัญญาเช่า</w:t>
            </w:r>
          </w:p>
          <w:p w14:paraId="7F538D43" w14:textId="147436DD" w:rsidR="00875B69" w:rsidRPr="006666FA" w:rsidRDefault="00875B69" w:rsidP="00875B69">
            <w:pPr>
              <w:tabs>
                <w:tab w:val="left" w:pos="720"/>
                <w:tab w:val="left" w:pos="1080"/>
              </w:tabs>
              <w:spacing w:line="240" w:lineRule="auto"/>
              <w:ind w:left="396" w:hanging="17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</w:t>
            </w: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5F4B09" w14:textId="0360670A" w:rsidR="00875B69" w:rsidRPr="006666FA" w:rsidRDefault="00E50062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E7050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4E37B" w14:textId="6B65EF6C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7D148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348AB4" w14:textId="35FD9E39" w:rsidR="00875B69" w:rsidRPr="006666FA" w:rsidRDefault="00E50062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15,149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EB9E32C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9DF78C" w14:textId="03EC0249" w:rsidR="00875B69" w:rsidRPr="00EC5681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02E9CE3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4580F0" w14:textId="1EECA74F" w:rsidR="00875B69" w:rsidRPr="006666FA" w:rsidRDefault="00B649F0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19,659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070542D" w14:textId="77777777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CB5C7" w14:textId="34D92A89" w:rsidR="00875B69" w:rsidRPr="006666FA" w:rsidRDefault="00875B69" w:rsidP="00875B6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Pr="00DA5D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</w:tr>
    </w:tbl>
    <w:p w14:paraId="2F639BE9" w14:textId="77777777" w:rsidR="0038388F" w:rsidRPr="006666FA" w:rsidRDefault="0038388F" w:rsidP="0038388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p w14:paraId="463165B7" w14:textId="4D3E729E" w:rsidR="00A36F17" w:rsidRDefault="002027E9" w:rsidP="00A36F1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ลูกหนี้ตามสัญญาเช่าการเงิน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ณ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วันที่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>
        <w:rPr>
          <w:rFonts w:asciiTheme="majorBidi" w:eastAsia="MS Mincho" w:hAnsiTheme="majorBidi" w:cstheme="majorBidi"/>
          <w:sz w:val="30"/>
          <w:szCs w:val="30"/>
          <w:cs/>
          <w:lang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 w:rsidR="00875B69">
        <w:rPr>
          <w:rFonts w:asciiTheme="majorBidi" w:eastAsia="MS Mincho" w:hAnsiTheme="majorBidi" w:cstheme="majorBidi"/>
          <w:sz w:val="30"/>
          <w:szCs w:val="30"/>
          <w:lang w:val="en-US" w:bidi="th-TH"/>
        </w:rPr>
        <w:t>7</w:t>
      </w:r>
      <w:r>
        <w:rPr>
          <w:rFonts w:asciiTheme="majorBidi" w:eastAsia="MS Mincho" w:hAnsiTheme="majorBidi" w:cstheme="majorBidi"/>
          <w:sz w:val="30"/>
          <w:szCs w:val="30"/>
          <w:cs/>
          <w:lang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 w:rsidR="00875B69">
        <w:rPr>
          <w:rFonts w:asciiTheme="majorBidi" w:eastAsia="MS Mincho" w:hAnsiTheme="majorBidi" w:cstheme="majorBidi"/>
          <w:sz w:val="30"/>
          <w:szCs w:val="30"/>
          <w:lang w:val="en-US" w:bidi="th-TH"/>
        </w:rPr>
        <w:t>6</w:t>
      </w:r>
      <w:r w:rsidR="0034188F">
        <w:rPr>
          <w:rFonts w:asciiTheme="majorBidi" w:hAnsiTheme="majorBidi" w:cstheme="majorBidi"/>
          <w:sz w:val="30"/>
          <w:szCs w:val="30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เป็นลูกหนี้ที่อยู่ในกำหนดระยะเวลาการชำระหน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ี้</w:t>
      </w:r>
    </w:p>
    <w:p w14:paraId="54D02EC3" w14:textId="77777777" w:rsidR="00A36F17" w:rsidRPr="00A36F17" w:rsidRDefault="00A36F17" w:rsidP="00A36F1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="Angsana New"/>
          <w:sz w:val="24"/>
          <w:szCs w:val="24"/>
          <w:lang w:val="en-US" w:bidi="th-TH"/>
        </w:rPr>
      </w:pPr>
    </w:p>
    <w:p w14:paraId="56E3B216" w14:textId="482778EF" w:rsidR="00AC3C7F" w:rsidRDefault="002027E9" w:rsidP="00963E6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โดยปกติระยะเวลาในการให้สินเชื่อแก่ลูกค้าของ</w:t>
      </w:r>
      <w:r w:rsidR="00C007E8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กลุ่ม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บริษัทคือ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30</w:t>
      </w:r>
      <w:r>
        <w:rPr>
          <w:rFonts w:asciiTheme="majorBidi" w:eastAsia="MS Mincho" w:hAnsiTheme="majorBidi" w:cstheme="majorBidi"/>
          <w:sz w:val="30"/>
          <w:szCs w:val="30"/>
          <w:cs/>
          <w:lang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วัน</w:t>
      </w:r>
      <w:r w:rsidR="00EA40A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</w:p>
    <w:p w14:paraId="3B587355" w14:textId="77777777" w:rsidR="006130EA" w:rsidRDefault="006130EA" w:rsidP="00963E6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0812507" w14:textId="77777777" w:rsidR="00521922" w:rsidRDefault="00521922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 w:type="page"/>
      </w:r>
    </w:p>
    <w:p w14:paraId="08DDDC9F" w14:textId="6988646A" w:rsidR="0038388F" w:rsidRPr="002711B5" w:rsidRDefault="0038388F" w:rsidP="00DF4681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711B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สินค้าคงเหลือ</w:t>
      </w:r>
    </w:p>
    <w:p w14:paraId="2B93C2D6" w14:textId="77777777" w:rsidR="0008269B" w:rsidRPr="00186750" w:rsidRDefault="0008269B" w:rsidP="0008269B">
      <w:pPr>
        <w:pStyle w:val="BodyText"/>
        <w:spacing w:after="0"/>
        <w:rPr>
          <w:rFonts w:asciiTheme="majorBidi" w:hAnsiTheme="majorBidi" w:cstheme="majorBidi"/>
          <w:szCs w:val="22"/>
          <w:lang w:bidi="th-TH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76"/>
        <w:gridCol w:w="247"/>
        <w:gridCol w:w="1116"/>
        <w:gridCol w:w="254"/>
        <w:gridCol w:w="1047"/>
        <w:gridCol w:w="238"/>
        <w:gridCol w:w="1073"/>
      </w:tblGrid>
      <w:tr w:rsidR="00DF4681" w:rsidRPr="006666FA" w14:paraId="063D2A07" w14:textId="77777777" w:rsidTr="00521922">
        <w:trPr>
          <w:tblHeader/>
        </w:trPr>
        <w:tc>
          <w:tcPr>
            <w:tcW w:w="2280" w:type="pct"/>
          </w:tcPr>
          <w:p w14:paraId="42658538" w14:textId="77777777" w:rsidR="00DF4681" w:rsidRPr="00064DDE" w:rsidRDefault="00DF4681" w:rsidP="00D32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64D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64DD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13" w:type="pct"/>
            <w:gridSpan w:val="3"/>
          </w:tcPr>
          <w:p w14:paraId="6B165686" w14:textId="77777777" w:rsidR="00DF4681" w:rsidRPr="00064DDE" w:rsidRDefault="00DF4681" w:rsidP="00D32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53025474" w14:textId="77777777" w:rsidR="00DF4681" w:rsidRPr="00064DDE" w:rsidRDefault="00DF4681" w:rsidP="00D32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B6ED70F" w14:textId="77777777" w:rsidR="00DF4681" w:rsidRPr="00064DDE" w:rsidRDefault="00DF4681" w:rsidP="00D32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F4681" w:rsidRPr="006666FA" w14:paraId="7BD55958" w14:textId="77777777" w:rsidTr="00521922">
        <w:trPr>
          <w:trHeight w:val="308"/>
          <w:tblHeader/>
        </w:trPr>
        <w:tc>
          <w:tcPr>
            <w:tcW w:w="2280" w:type="pct"/>
          </w:tcPr>
          <w:p w14:paraId="7381FE45" w14:textId="77777777" w:rsidR="00DF4681" w:rsidRPr="00064DDE" w:rsidRDefault="00DF4681" w:rsidP="00875B6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3602545" w14:textId="0CDC52FB" w:rsidR="00DF4681" w:rsidRPr="00286A57" w:rsidRDefault="00DF4681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3" w:type="pct"/>
          </w:tcPr>
          <w:p w14:paraId="6A82838F" w14:textId="77777777" w:rsidR="00DF4681" w:rsidRPr="00286A57" w:rsidRDefault="00DF4681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2BFDE755" w14:textId="65EA3F03" w:rsidR="00DF4681" w:rsidRPr="00286A57" w:rsidRDefault="00DF4681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7" w:type="pct"/>
          </w:tcPr>
          <w:p w14:paraId="46A06E50" w14:textId="77777777" w:rsidR="00DF4681" w:rsidRPr="00286A57" w:rsidRDefault="00DF4681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4" w:type="pct"/>
          </w:tcPr>
          <w:p w14:paraId="13B4C304" w14:textId="48D3417A" w:rsidR="00DF4681" w:rsidRPr="00286A57" w:rsidRDefault="00DF4681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18AA1CAA" w14:textId="77777777" w:rsidR="00DF4681" w:rsidRPr="00286A57" w:rsidRDefault="00DF4681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511A5FAD" w14:textId="3AD01C78" w:rsidR="00DF4681" w:rsidRPr="00286A57" w:rsidRDefault="00DF4681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F4681" w:rsidRPr="006666FA" w14:paraId="6FB1858B" w14:textId="77777777" w:rsidTr="00521922">
        <w:trPr>
          <w:trHeight w:val="344"/>
          <w:tblHeader/>
        </w:trPr>
        <w:tc>
          <w:tcPr>
            <w:tcW w:w="2280" w:type="pct"/>
          </w:tcPr>
          <w:p w14:paraId="42D17B95" w14:textId="77777777" w:rsidR="00DF4681" w:rsidRPr="00064DDE" w:rsidRDefault="00DF4681" w:rsidP="00875B6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0" w:type="pct"/>
            <w:gridSpan w:val="7"/>
          </w:tcPr>
          <w:p w14:paraId="1049864A" w14:textId="77777777" w:rsidR="00DF4681" w:rsidRPr="00064DDE" w:rsidRDefault="00DF4681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4681" w:rsidRPr="006666FA" w14:paraId="458493D5" w14:textId="77777777" w:rsidTr="00521922">
        <w:tc>
          <w:tcPr>
            <w:tcW w:w="2280" w:type="pct"/>
          </w:tcPr>
          <w:p w14:paraId="085D1C56" w14:textId="77777777" w:rsidR="00DF4681" w:rsidRPr="00064DDE" w:rsidRDefault="00DF4681" w:rsidP="00875B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ยานพาหนะ</w:t>
            </w:r>
          </w:p>
        </w:tc>
        <w:tc>
          <w:tcPr>
            <w:tcW w:w="579" w:type="pct"/>
          </w:tcPr>
          <w:p w14:paraId="72FD58D3" w14:textId="06C239C9" w:rsidR="00DF4681" w:rsidRPr="00E957EB" w:rsidRDefault="00DF4681" w:rsidP="000B5F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57E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1,766,656</w:t>
            </w:r>
          </w:p>
        </w:tc>
        <w:tc>
          <w:tcPr>
            <w:tcW w:w="133" w:type="pct"/>
          </w:tcPr>
          <w:p w14:paraId="7C457AAE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08051EF" w14:textId="564EF9D1" w:rsidR="00DF4681" w:rsidRPr="002711B5" w:rsidRDefault="00DF4681" w:rsidP="002711B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11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  <w:r w:rsidRPr="002711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137" w:type="pct"/>
          </w:tcPr>
          <w:p w14:paraId="25D406E2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218C366" w14:textId="3D94E813" w:rsidR="00DF4681" w:rsidRPr="00064DDE" w:rsidRDefault="00DF4681" w:rsidP="002711B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B0CFBD8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265480" w14:textId="15AA7E7E" w:rsidR="00DF4681" w:rsidRPr="00064DDE" w:rsidRDefault="00DF4681" w:rsidP="00875B69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4681" w:rsidRPr="006666FA" w14:paraId="05EE3423" w14:textId="77777777" w:rsidTr="00521922">
        <w:tc>
          <w:tcPr>
            <w:tcW w:w="2280" w:type="pct"/>
          </w:tcPr>
          <w:p w14:paraId="0A282A59" w14:textId="77777777" w:rsidR="00DF4681" w:rsidRPr="00064DDE" w:rsidRDefault="00DF4681" w:rsidP="00875B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อะไหล่และอุปกรณ์</w:t>
            </w:r>
          </w:p>
        </w:tc>
        <w:tc>
          <w:tcPr>
            <w:tcW w:w="579" w:type="pct"/>
          </w:tcPr>
          <w:p w14:paraId="48EC4593" w14:textId="462C3BC9" w:rsidR="00DF4681" w:rsidRPr="00E957EB" w:rsidRDefault="00DF4681" w:rsidP="000B5F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57E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339,96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33" w:type="pct"/>
          </w:tcPr>
          <w:p w14:paraId="2B3603A0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235E831" w14:textId="63DB34F0" w:rsidR="00DF4681" w:rsidRPr="00805DF1" w:rsidRDefault="00DF4681" w:rsidP="002711B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Pr="002711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</w:p>
        </w:tc>
        <w:tc>
          <w:tcPr>
            <w:tcW w:w="137" w:type="pct"/>
          </w:tcPr>
          <w:p w14:paraId="79197C2F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1BE15DA" w14:textId="1497E9A9" w:rsidR="00DF4681" w:rsidRPr="00064DDE" w:rsidRDefault="00DF4681" w:rsidP="002711B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45932EC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0362B2" w14:textId="48C37446" w:rsidR="00DF4681" w:rsidRPr="00064DDE" w:rsidRDefault="00DF4681" w:rsidP="00875B69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4681" w:rsidRPr="006666FA" w14:paraId="4FAD0602" w14:textId="77777777" w:rsidTr="00521922">
        <w:tc>
          <w:tcPr>
            <w:tcW w:w="2280" w:type="pct"/>
          </w:tcPr>
          <w:p w14:paraId="55400480" w14:textId="21BEF06C" w:rsidR="00DF4681" w:rsidRPr="00064DDE" w:rsidRDefault="00DF4681" w:rsidP="00875B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สินค้าระหว่างทาง</w:t>
            </w:r>
          </w:p>
        </w:tc>
        <w:tc>
          <w:tcPr>
            <w:tcW w:w="579" w:type="pct"/>
          </w:tcPr>
          <w:p w14:paraId="649CCD5B" w14:textId="11061A87" w:rsidR="00DF4681" w:rsidRPr="003372E3" w:rsidRDefault="00DF4681" w:rsidP="002711B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1,262</w:t>
            </w:r>
          </w:p>
        </w:tc>
        <w:tc>
          <w:tcPr>
            <w:tcW w:w="133" w:type="pct"/>
          </w:tcPr>
          <w:p w14:paraId="6E7EF752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7E2E7C6" w14:textId="47D32B3A" w:rsidR="00DF4681" w:rsidRPr="00805DF1" w:rsidRDefault="00DF4681" w:rsidP="002711B5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2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76E24874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2028CD0" w14:textId="22EBBA2F" w:rsidR="00DF4681" w:rsidRPr="00064DDE" w:rsidRDefault="00DF4681" w:rsidP="002711B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6E0FF60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0B1CA5C" w14:textId="0D508CBB" w:rsidR="00DF4681" w:rsidRPr="00064DDE" w:rsidRDefault="00DF4681" w:rsidP="00875B69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4681" w:rsidRPr="006666FA" w14:paraId="3AC3C80D" w14:textId="77777777" w:rsidTr="00521922">
        <w:tc>
          <w:tcPr>
            <w:tcW w:w="2280" w:type="pct"/>
          </w:tcPr>
          <w:p w14:paraId="32CB4DDD" w14:textId="77777777" w:rsidR="00DF4681" w:rsidRPr="00064DDE" w:rsidRDefault="00DF4681" w:rsidP="00875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7A605F9" w14:textId="41961F7C" w:rsidR="00DF4681" w:rsidRPr="000B5F35" w:rsidRDefault="00DF4681" w:rsidP="000B5F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5F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2,107,885</w:t>
            </w:r>
          </w:p>
        </w:tc>
        <w:tc>
          <w:tcPr>
            <w:tcW w:w="133" w:type="pct"/>
          </w:tcPr>
          <w:p w14:paraId="773FFA65" w14:textId="77777777" w:rsidR="00DF4681" w:rsidRPr="0050410D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C75E5D5" w14:textId="03EB2E41" w:rsidR="00DF4681" w:rsidRPr="0050410D" w:rsidRDefault="00DF4681" w:rsidP="002711B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4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2,015,044</w:t>
            </w:r>
          </w:p>
        </w:tc>
        <w:tc>
          <w:tcPr>
            <w:tcW w:w="137" w:type="pct"/>
          </w:tcPr>
          <w:p w14:paraId="01FF0103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2ED68178" w14:textId="485262FB" w:rsidR="00DF4681" w:rsidRPr="00064DDE" w:rsidRDefault="00DF4681" w:rsidP="002711B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631A6F8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DF68C9" w14:textId="6498A792" w:rsidR="00DF4681" w:rsidRPr="00064DDE" w:rsidRDefault="00DF4681" w:rsidP="00875B69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F4681" w:rsidRPr="002D3DD5" w14:paraId="7DCA0AD0" w14:textId="77777777" w:rsidTr="00521922">
        <w:tc>
          <w:tcPr>
            <w:tcW w:w="2280" w:type="pct"/>
          </w:tcPr>
          <w:p w14:paraId="03DE7D2F" w14:textId="77777777" w:rsidR="00DF4681" w:rsidRPr="00064DDE" w:rsidRDefault="00DF4681" w:rsidP="00875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064DDE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ค่าเผื่อการลดมูลค่า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C9DF35C" w14:textId="508702F0" w:rsidR="00DF4681" w:rsidRPr="00576783" w:rsidRDefault="00DF4681" w:rsidP="002711B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(37,453)</w:t>
            </w:r>
          </w:p>
        </w:tc>
        <w:tc>
          <w:tcPr>
            <w:tcW w:w="133" w:type="pct"/>
          </w:tcPr>
          <w:p w14:paraId="028E09BC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E1827C6" w14:textId="4C0DC0E0" w:rsidR="00DF4681" w:rsidRPr="00125574" w:rsidRDefault="00DF4681" w:rsidP="00875B6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1FBA8C6F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2AA3CF7" w14:textId="1BAC2315" w:rsidR="00DF4681" w:rsidRPr="00064DDE" w:rsidRDefault="00DF4681" w:rsidP="002711B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7F1A3DF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C28A18A" w14:textId="4F618B31" w:rsidR="00DF4681" w:rsidRPr="00064DDE" w:rsidRDefault="00DF4681" w:rsidP="00875B69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4681" w:rsidRPr="006666FA" w14:paraId="11DE4EC2" w14:textId="77777777" w:rsidTr="00521922">
        <w:tc>
          <w:tcPr>
            <w:tcW w:w="2280" w:type="pct"/>
          </w:tcPr>
          <w:p w14:paraId="4B0DCC0B" w14:textId="77777777" w:rsidR="00DF4681" w:rsidRPr="00064DDE" w:rsidRDefault="00DF4681" w:rsidP="00875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57D4C47" w14:textId="79AE111E" w:rsidR="00DF4681" w:rsidRPr="0050410D" w:rsidRDefault="00DF4681" w:rsidP="000B5F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41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2,070,432</w:t>
            </w:r>
          </w:p>
        </w:tc>
        <w:tc>
          <w:tcPr>
            <w:tcW w:w="133" w:type="pct"/>
          </w:tcPr>
          <w:p w14:paraId="12E42BEB" w14:textId="77777777" w:rsidR="00DF4681" w:rsidRPr="0050410D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6758DF8" w14:textId="7B4BBB10" w:rsidR="00DF4681" w:rsidRPr="00064DDE" w:rsidRDefault="00DF4681" w:rsidP="002711B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137" w:type="pct"/>
          </w:tcPr>
          <w:p w14:paraId="76D43463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5EABD3D" w14:textId="35CAA5AF" w:rsidR="00DF4681" w:rsidRPr="00064DDE" w:rsidRDefault="00DF4681" w:rsidP="002711B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96AAFFD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CEE6D26" w14:textId="6C25BA01" w:rsidR="00DF4681" w:rsidRPr="00064DDE" w:rsidRDefault="00DF4681" w:rsidP="00875B69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F4681" w:rsidRPr="006666FA" w14:paraId="73D777FA" w14:textId="77777777" w:rsidTr="00521922">
        <w:tc>
          <w:tcPr>
            <w:tcW w:w="2280" w:type="pct"/>
          </w:tcPr>
          <w:p w14:paraId="2ED926B5" w14:textId="77777777" w:rsidR="00DF4681" w:rsidRPr="0077251E" w:rsidRDefault="00DF4681" w:rsidP="00875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573AF148" w14:textId="77777777" w:rsidR="00DF4681" w:rsidRPr="0077251E" w:rsidRDefault="00DF4681" w:rsidP="00875B69">
            <w:pPr>
              <w:pStyle w:val="acctfourfigures"/>
              <w:tabs>
                <w:tab w:val="clear" w:pos="765"/>
                <w:tab w:val="decimal" w:pos="864"/>
                <w:tab w:val="decimal" w:pos="9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3" w:type="pct"/>
          </w:tcPr>
          <w:p w14:paraId="0B474B99" w14:textId="77777777" w:rsidR="00DF4681" w:rsidRPr="0077251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492BEA66" w14:textId="77777777" w:rsidR="00DF4681" w:rsidRPr="0077251E" w:rsidRDefault="00DF4681" w:rsidP="00875B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34" w:right="-1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7" w:type="pct"/>
          </w:tcPr>
          <w:p w14:paraId="34CC1F46" w14:textId="77777777" w:rsidR="00DF4681" w:rsidRPr="0077251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15D8A091" w14:textId="77777777" w:rsidR="00DF4681" w:rsidRPr="0077251E" w:rsidRDefault="00DF4681" w:rsidP="002711B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" w:type="pct"/>
          </w:tcPr>
          <w:p w14:paraId="32948FE0" w14:textId="77777777" w:rsidR="00DF4681" w:rsidRPr="0077251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08605CDE" w14:textId="77777777" w:rsidR="00DF4681" w:rsidRPr="0077251E" w:rsidRDefault="00DF4681" w:rsidP="00875B69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F4681" w:rsidRPr="006666FA" w14:paraId="3533E24E" w14:textId="77777777" w:rsidTr="00521922">
        <w:tc>
          <w:tcPr>
            <w:tcW w:w="2280" w:type="pct"/>
          </w:tcPr>
          <w:p w14:paraId="6D5A6B82" w14:textId="15CD342F" w:rsidR="00DF4681" w:rsidRPr="00064DDE" w:rsidRDefault="00DF4681" w:rsidP="00875B69">
            <w:pPr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A57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579" w:type="pct"/>
          </w:tcPr>
          <w:p w14:paraId="369CA893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64"/>
                <w:tab w:val="decimal" w:pos="9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3" w:type="pct"/>
          </w:tcPr>
          <w:p w14:paraId="32FBEDAA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5D95992" w14:textId="5FE14065" w:rsidR="00DF4681" w:rsidRPr="00064DDE" w:rsidRDefault="00DF4681" w:rsidP="00875B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7E4DDC19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C01B5C7" w14:textId="72D1720D" w:rsidR="00DF4681" w:rsidRPr="00064DDE" w:rsidRDefault="00DF4681" w:rsidP="002711B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8A74F29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594B6C2" w14:textId="7581B0FA" w:rsidR="00DF4681" w:rsidRPr="00064DDE" w:rsidRDefault="00DF4681" w:rsidP="00875B69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4681" w:rsidRPr="006666FA" w14:paraId="1F2902B0" w14:textId="77777777" w:rsidTr="00521922">
        <w:tc>
          <w:tcPr>
            <w:tcW w:w="2280" w:type="pct"/>
          </w:tcPr>
          <w:p w14:paraId="227D9C29" w14:textId="350F0F23" w:rsidR="00DF4681" w:rsidRPr="00064DDE" w:rsidRDefault="00DF4681" w:rsidP="00875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79" w:type="pct"/>
          </w:tcPr>
          <w:p w14:paraId="73D46AE7" w14:textId="4409E958" w:rsidR="00DF4681" w:rsidRPr="00576783" w:rsidRDefault="00DF4681" w:rsidP="00875B6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16,</w:t>
            </w:r>
            <w:r w:rsidR="00EF0C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334,17</w:t>
            </w:r>
            <w:r w:rsidR="00821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3" w:type="pct"/>
          </w:tcPr>
          <w:p w14:paraId="371612C9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4DB6E07" w14:textId="7708F848" w:rsidR="00DF4681" w:rsidRPr="002A3917" w:rsidRDefault="00DF4681" w:rsidP="00875B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137" w:type="pct"/>
          </w:tcPr>
          <w:p w14:paraId="5118E78C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377BA01" w14:textId="4D8E3AE8" w:rsidR="00DF4681" w:rsidRPr="00064DDE" w:rsidRDefault="00DF4681" w:rsidP="002711B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279187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9" w:type="pct"/>
          </w:tcPr>
          <w:p w14:paraId="0006C7BB" w14:textId="26319853" w:rsidR="00DF4681" w:rsidRPr="00064DDE" w:rsidRDefault="00DF4681" w:rsidP="00875B69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4681" w:rsidRPr="006666FA" w14:paraId="140CFC57" w14:textId="77777777" w:rsidTr="00521922">
        <w:tc>
          <w:tcPr>
            <w:tcW w:w="2280" w:type="pct"/>
          </w:tcPr>
          <w:p w14:paraId="0358E4CC" w14:textId="4EE1ACFC" w:rsidR="00DF4681" w:rsidRPr="00064DDE" w:rsidRDefault="00DF4681" w:rsidP="00875B69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79" w:type="pct"/>
          </w:tcPr>
          <w:p w14:paraId="42274D73" w14:textId="39F92FDE" w:rsidR="00DF4681" w:rsidRPr="00576783" w:rsidRDefault="00D279BC" w:rsidP="002711B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33" w:type="pct"/>
          </w:tcPr>
          <w:p w14:paraId="78D31608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5012844" w14:textId="68F031FD" w:rsidR="00DF4681" w:rsidRPr="002A3917" w:rsidRDefault="00DF4681" w:rsidP="002711B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137" w:type="pct"/>
          </w:tcPr>
          <w:p w14:paraId="2872A02E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077D8A1" w14:textId="614CAE8F" w:rsidR="00DF4681" w:rsidRPr="00064DDE" w:rsidRDefault="00DF4681" w:rsidP="002711B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0BE831D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7B8B538" w14:textId="65C08816" w:rsidR="00DF4681" w:rsidRPr="00064DDE" w:rsidRDefault="00DF4681" w:rsidP="00875B69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4681" w:rsidRPr="006666FA" w14:paraId="334EA991" w14:textId="77777777" w:rsidTr="00521922">
        <w:tc>
          <w:tcPr>
            <w:tcW w:w="2280" w:type="pct"/>
            <w:shd w:val="clear" w:color="auto" w:fill="FFFFFF"/>
          </w:tcPr>
          <w:p w14:paraId="6A84C071" w14:textId="04A250F5" w:rsidR="00DF4681" w:rsidRPr="002875AF" w:rsidRDefault="00DF4681" w:rsidP="00875B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979AD26" w14:textId="240B4DF6" w:rsidR="00DF4681" w:rsidRPr="00576783" w:rsidRDefault="00DF4681" w:rsidP="00875B6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16,3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133" w:type="pct"/>
          </w:tcPr>
          <w:p w14:paraId="5BF46518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9D735D7" w14:textId="52187054" w:rsidR="00DF4681" w:rsidRPr="004A042A" w:rsidRDefault="00DF4681" w:rsidP="00875B6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137" w:type="pct"/>
          </w:tcPr>
          <w:p w14:paraId="60395710" w14:textId="77777777" w:rsidR="00DF4681" w:rsidRPr="004A042A" w:rsidRDefault="00DF4681" w:rsidP="00875B6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12CDF87A" w14:textId="55D19BD6" w:rsidR="00DF4681" w:rsidRPr="004A042A" w:rsidRDefault="00DF4681" w:rsidP="002711B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2C216DF" w14:textId="77777777" w:rsidR="00DF4681" w:rsidRPr="00064DDE" w:rsidRDefault="00DF4681" w:rsidP="00875B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AF4257A" w14:textId="3DC95C86" w:rsidR="00DF4681" w:rsidRPr="00064DDE" w:rsidRDefault="00DF4681" w:rsidP="00875B69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32F6C09" w14:textId="77777777" w:rsidR="009C0B84" w:rsidRPr="00186750" w:rsidRDefault="009C0B84" w:rsidP="006F768C">
      <w:pPr>
        <w:pStyle w:val="BodyText"/>
        <w:spacing w:after="0"/>
        <w:rPr>
          <w:rFonts w:asciiTheme="majorBidi" w:hAnsiTheme="majorBidi" w:cstheme="majorBidi"/>
          <w:bCs/>
          <w:szCs w:val="22"/>
          <w:lang w:bidi="th-TH"/>
        </w:rPr>
      </w:pPr>
    </w:p>
    <w:p w14:paraId="08FD90CB" w14:textId="1E0C66DF" w:rsidR="0038388F" w:rsidRPr="00277AC2" w:rsidRDefault="0038388F" w:rsidP="0038388F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77AC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ยานพาหนะรอการขาย</w:t>
      </w:r>
      <w:r w:rsidR="000317B8" w:rsidRPr="00277AC2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สำหรับสินทรัพย์ให้เช่า</w:t>
      </w:r>
    </w:p>
    <w:p w14:paraId="32C3B041" w14:textId="77777777" w:rsidR="00A07A61" w:rsidRPr="00186750" w:rsidRDefault="00A07A61" w:rsidP="00A07A61">
      <w:pPr>
        <w:pStyle w:val="BodyText"/>
        <w:spacing w:after="0"/>
        <w:rPr>
          <w:rFonts w:ascii="Angsana New" w:hAnsi="Angsana New" w:cs="Angsana New"/>
          <w:szCs w:val="22"/>
          <w:lang w:bidi="th-TH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811"/>
        <w:gridCol w:w="1088"/>
        <w:gridCol w:w="236"/>
        <w:gridCol w:w="1106"/>
        <w:gridCol w:w="241"/>
        <w:gridCol w:w="1050"/>
        <w:gridCol w:w="236"/>
        <w:gridCol w:w="1091"/>
      </w:tblGrid>
      <w:tr w:rsidR="00801C94" w:rsidRPr="006666FA" w14:paraId="533BDFD9" w14:textId="77777777" w:rsidTr="00A0070E">
        <w:trPr>
          <w:tblHeader/>
        </w:trPr>
        <w:tc>
          <w:tcPr>
            <w:tcW w:w="1843" w:type="pct"/>
          </w:tcPr>
          <w:p w14:paraId="02A8645C" w14:textId="77777777" w:rsidR="00801C94" w:rsidRPr="006666FA" w:rsidRDefault="00801C94" w:rsidP="005C4A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111EE222" w14:textId="77777777" w:rsidR="00801C94" w:rsidRPr="006666FA" w:rsidRDefault="00801C94" w:rsidP="005C4A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68D5FB7B" w14:textId="77777777" w:rsidR="00801C94" w:rsidRPr="006666FA" w:rsidRDefault="00801C94" w:rsidP="005C4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41D9950" w14:textId="77777777" w:rsidR="00801C94" w:rsidRPr="006666FA" w:rsidRDefault="00801C94" w:rsidP="005C4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2E8F8707" w14:textId="77777777" w:rsidR="00801C94" w:rsidRPr="006666FA" w:rsidRDefault="00801C94" w:rsidP="005C4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B31D0" w:rsidRPr="006666FA" w14:paraId="4E29AA3F" w14:textId="77777777" w:rsidTr="00A0070E">
        <w:trPr>
          <w:trHeight w:val="308"/>
          <w:tblHeader/>
        </w:trPr>
        <w:tc>
          <w:tcPr>
            <w:tcW w:w="1843" w:type="pct"/>
          </w:tcPr>
          <w:p w14:paraId="3B076C89" w14:textId="77777777" w:rsidR="001B31D0" w:rsidRPr="006666FA" w:rsidRDefault="001B31D0" w:rsidP="001B31D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26DBA268" w14:textId="4CE87D7A" w:rsidR="001B31D0" w:rsidRPr="006666FA" w:rsidRDefault="001B31D0" w:rsidP="001B31D0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586" w:type="pct"/>
          </w:tcPr>
          <w:p w14:paraId="52F23311" w14:textId="08D997C7" w:rsidR="001B31D0" w:rsidRPr="00125574" w:rsidRDefault="001B31D0" w:rsidP="00A0070E">
            <w:pPr>
              <w:pStyle w:val="BodyText"/>
              <w:spacing w:after="0" w:line="240" w:lineRule="auto"/>
              <w:ind w:left="-10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7" w:type="pct"/>
          </w:tcPr>
          <w:p w14:paraId="309DF15D" w14:textId="77777777" w:rsidR="001B31D0" w:rsidRPr="00125574" w:rsidRDefault="001B31D0" w:rsidP="001B31D0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36413CA0" w14:textId="09F51402" w:rsidR="001B31D0" w:rsidRPr="00125574" w:rsidRDefault="001B31D0" w:rsidP="00A0070E">
            <w:pPr>
              <w:pStyle w:val="BodyText"/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0" w:type="pct"/>
          </w:tcPr>
          <w:p w14:paraId="7FBF96AB" w14:textId="77777777" w:rsidR="001B31D0" w:rsidRPr="00125574" w:rsidRDefault="001B31D0" w:rsidP="001B31D0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6" w:type="pct"/>
          </w:tcPr>
          <w:p w14:paraId="74042870" w14:textId="0BBBDC85" w:rsidR="001B31D0" w:rsidRPr="00125574" w:rsidRDefault="001B31D0" w:rsidP="00A0070E">
            <w:pPr>
              <w:pStyle w:val="BodyText"/>
              <w:spacing w:after="0" w:line="240" w:lineRule="auto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7" w:type="pct"/>
          </w:tcPr>
          <w:p w14:paraId="5E903683" w14:textId="77777777" w:rsidR="001B31D0" w:rsidRPr="00125574" w:rsidRDefault="001B31D0" w:rsidP="001B31D0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14:paraId="5D883A19" w14:textId="5BC8C00B" w:rsidR="001B31D0" w:rsidRPr="00125574" w:rsidRDefault="001B31D0" w:rsidP="00A0070E">
            <w:pPr>
              <w:pStyle w:val="BodyText"/>
              <w:spacing w:after="0" w:line="240" w:lineRule="auto"/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B31D0" w:rsidRPr="006666FA" w14:paraId="6BF63B0C" w14:textId="77777777" w:rsidTr="00A0070E">
        <w:trPr>
          <w:trHeight w:val="344"/>
          <w:tblHeader/>
        </w:trPr>
        <w:tc>
          <w:tcPr>
            <w:tcW w:w="1843" w:type="pct"/>
          </w:tcPr>
          <w:p w14:paraId="2F751292" w14:textId="77777777" w:rsidR="001B31D0" w:rsidRPr="0077251E" w:rsidRDefault="001B31D0" w:rsidP="001B31D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39564328" w14:textId="32CF5A21" w:rsidR="001B31D0" w:rsidRPr="006666FA" w:rsidRDefault="001B31D0" w:rsidP="001B31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0" w:type="pct"/>
            <w:gridSpan w:val="7"/>
          </w:tcPr>
          <w:p w14:paraId="3D5B2063" w14:textId="77777777" w:rsidR="001B31D0" w:rsidRPr="006666FA" w:rsidRDefault="001B31D0" w:rsidP="001B31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1D0" w:rsidRPr="006666FA" w14:paraId="47D477B4" w14:textId="77777777" w:rsidTr="00A0070E">
        <w:trPr>
          <w:trHeight w:val="80"/>
        </w:trPr>
        <w:tc>
          <w:tcPr>
            <w:tcW w:w="1843" w:type="pct"/>
          </w:tcPr>
          <w:p w14:paraId="60442754" w14:textId="784C772A" w:rsidR="001B31D0" w:rsidRPr="006666FA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437" w:type="pct"/>
            <w:tcBorders>
              <w:left w:val="nil"/>
            </w:tcBorders>
          </w:tcPr>
          <w:p w14:paraId="31A5B7FA" w14:textId="77777777" w:rsidR="001B31D0" w:rsidRPr="006666FA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6" w:type="pct"/>
          </w:tcPr>
          <w:p w14:paraId="3D8FD254" w14:textId="634B689F" w:rsidR="001B31D0" w:rsidRPr="00875B69" w:rsidRDefault="001B31D0" w:rsidP="001B31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75B6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81,</w:t>
            </w:r>
            <w:r w:rsidR="0031149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127" w:type="pct"/>
          </w:tcPr>
          <w:p w14:paraId="5184B88E" w14:textId="77777777" w:rsidR="001B31D0" w:rsidRPr="006666FA" w:rsidRDefault="001B31D0" w:rsidP="001B31D0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6BA909D5" w14:textId="629C9E4F" w:rsidR="001B31D0" w:rsidRPr="006F768C" w:rsidRDefault="001B31D0" w:rsidP="001B31D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30" w:type="pct"/>
          </w:tcPr>
          <w:p w14:paraId="4EEB1FF2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2D357296" w14:textId="39257677" w:rsidR="001B31D0" w:rsidRPr="00186750" w:rsidRDefault="006B69A7" w:rsidP="001B31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67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679BF01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37A17363" w14:textId="140F41A6" w:rsidR="001B31D0" w:rsidRPr="006666FA" w:rsidRDefault="001B31D0" w:rsidP="001B31D0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B31D0" w:rsidRPr="006666FA" w14:paraId="58F26833" w14:textId="77777777" w:rsidTr="00A0070E">
        <w:tc>
          <w:tcPr>
            <w:tcW w:w="1843" w:type="pct"/>
          </w:tcPr>
          <w:p w14:paraId="3D010CF5" w14:textId="52D65558" w:rsidR="001B31D0" w:rsidRPr="006666FA" w:rsidRDefault="001B31D0" w:rsidP="001B31D0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โอนจากสินทรัพย์ให้เช่าตามสัญญาเช่า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br/>
              <w:t xml:space="preserve">   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ดำเนินงาน</w:t>
            </w:r>
          </w:p>
        </w:tc>
        <w:tc>
          <w:tcPr>
            <w:tcW w:w="437" w:type="pct"/>
            <w:tcBorders>
              <w:left w:val="nil"/>
            </w:tcBorders>
          </w:tcPr>
          <w:p w14:paraId="168C3EF5" w14:textId="77777777" w:rsidR="001B31D0" w:rsidRPr="00562F2E" w:rsidRDefault="001B31D0" w:rsidP="001B31D0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6C5AE14D" w14:textId="4351F019" w:rsidR="001B31D0" w:rsidRPr="00562F2E" w:rsidRDefault="001B31D0" w:rsidP="001B31D0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0617B2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586" w:type="pct"/>
          </w:tcPr>
          <w:p w14:paraId="012D79A8" w14:textId="77777777" w:rsidR="007D569A" w:rsidRDefault="007D569A" w:rsidP="001B31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7582400E" w14:textId="5AE404EA" w:rsidR="001B31D0" w:rsidRPr="00E344AD" w:rsidRDefault="006130EA" w:rsidP="001B31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8,54</w:t>
            </w:r>
            <w:r w:rsidR="00120ED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7" w:type="pct"/>
          </w:tcPr>
          <w:p w14:paraId="20E0474F" w14:textId="77777777" w:rsidR="001B31D0" w:rsidRPr="007601A8" w:rsidRDefault="001B31D0" w:rsidP="001B31D0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6" w:type="pct"/>
          </w:tcPr>
          <w:p w14:paraId="0DAC343D" w14:textId="77777777" w:rsidR="001B31D0" w:rsidRPr="00E344AD" w:rsidRDefault="001B31D0" w:rsidP="001B31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71C5CAB" w14:textId="225CBD23" w:rsidR="001B31D0" w:rsidRPr="006F768C" w:rsidRDefault="001B31D0" w:rsidP="001B31D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344A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30" w:type="pct"/>
          </w:tcPr>
          <w:p w14:paraId="761BE415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0047C57F" w14:textId="77777777" w:rsidR="001B31D0" w:rsidRDefault="001B31D0" w:rsidP="001B31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0A0346" w14:textId="5C703F46" w:rsidR="003C737F" w:rsidRPr="006666FA" w:rsidRDefault="003C737F" w:rsidP="001B31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462C61D5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2F81328A" w14:textId="77777777" w:rsidR="001B31D0" w:rsidRDefault="001B31D0" w:rsidP="001B31D0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B1F435" w14:textId="0A7C9EA5" w:rsidR="001B31D0" w:rsidRPr="006666FA" w:rsidRDefault="001B31D0" w:rsidP="001B31D0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B31D0" w:rsidRPr="006666FA" w14:paraId="35FF53EA" w14:textId="77777777" w:rsidTr="00A0070E">
        <w:tc>
          <w:tcPr>
            <w:tcW w:w="1843" w:type="pct"/>
          </w:tcPr>
          <w:p w14:paraId="66944949" w14:textId="63720199" w:rsidR="001B31D0" w:rsidRPr="006666FA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ไป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437" w:type="pct"/>
            <w:tcBorders>
              <w:left w:val="nil"/>
            </w:tcBorders>
          </w:tcPr>
          <w:p w14:paraId="61CC70C6" w14:textId="4F52C2A8" w:rsidR="001B31D0" w:rsidRPr="00562F2E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0617B2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86" w:type="pct"/>
          </w:tcPr>
          <w:p w14:paraId="7B0F5469" w14:textId="16936401" w:rsidR="001B31D0" w:rsidRPr="00E344AD" w:rsidRDefault="007D569A" w:rsidP="001B31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(1,759)</w:t>
            </w:r>
          </w:p>
        </w:tc>
        <w:tc>
          <w:tcPr>
            <w:tcW w:w="127" w:type="pct"/>
          </w:tcPr>
          <w:p w14:paraId="16264359" w14:textId="77777777" w:rsidR="001B31D0" w:rsidRPr="006666FA" w:rsidRDefault="001B31D0" w:rsidP="001B31D0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54F262E8" w14:textId="12487CAC" w:rsidR="001B31D0" w:rsidRPr="009C0B84" w:rsidRDefault="001B31D0" w:rsidP="009C0B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344A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30" w:type="pct"/>
          </w:tcPr>
          <w:p w14:paraId="71C9333F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4EBFF757" w14:textId="29C1B50F" w:rsidR="001B31D0" w:rsidRPr="006666FA" w:rsidRDefault="003C737F" w:rsidP="001B31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5809D65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22230EE6" w14:textId="69DED07E" w:rsidR="001B31D0" w:rsidRPr="006666FA" w:rsidRDefault="001B31D0" w:rsidP="001B31D0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B31D0" w:rsidRPr="006666FA" w14:paraId="3EE30D36" w14:textId="77777777" w:rsidTr="00A0070E">
        <w:tc>
          <w:tcPr>
            <w:tcW w:w="1843" w:type="pct"/>
          </w:tcPr>
          <w:p w14:paraId="0DCCB2C6" w14:textId="69E52B74" w:rsidR="001B31D0" w:rsidRPr="006666FA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ปรับสภาพยานพาหนะรอขาย</w:t>
            </w:r>
          </w:p>
        </w:tc>
        <w:tc>
          <w:tcPr>
            <w:tcW w:w="437" w:type="pct"/>
            <w:tcBorders>
              <w:left w:val="nil"/>
            </w:tcBorders>
          </w:tcPr>
          <w:p w14:paraId="00F3054A" w14:textId="77777777" w:rsidR="001B31D0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14:paraId="061E9392" w14:textId="76828819" w:rsidR="001B31D0" w:rsidRPr="00E344AD" w:rsidRDefault="00307177" w:rsidP="0030717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5,674</w:t>
            </w:r>
          </w:p>
        </w:tc>
        <w:tc>
          <w:tcPr>
            <w:tcW w:w="127" w:type="pct"/>
          </w:tcPr>
          <w:p w14:paraId="5E0FF78B" w14:textId="77777777" w:rsidR="001B31D0" w:rsidRPr="006666FA" w:rsidRDefault="001B31D0" w:rsidP="001B31D0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25987AFA" w14:textId="0FF8E728" w:rsidR="001B31D0" w:rsidRDefault="001B31D0" w:rsidP="009C0B8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10,045</w:t>
            </w:r>
          </w:p>
        </w:tc>
        <w:tc>
          <w:tcPr>
            <w:tcW w:w="130" w:type="pct"/>
          </w:tcPr>
          <w:p w14:paraId="65B29D7D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1050A7FE" w14:textId="59384BBA" w:rsidR="001B31D0" w:rsidRDefault="003C737F" w:rsidP="001B31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1497E1D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7B77D2E8" w14:textId="5D1FC877" w:rsidR="001B31D0" w:rsidRDefault="001B31D0" w:rsidP="001B31D0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B31D0" w:rsidRPr="006666FA" w14:paraId="30BA4AF4" w14:textId="77777777" w:rsidTr="00A0070E">
        <w:tc>
          <w:tcPr>
            <w:tcW w:w="1843" w:type="pct"/>
          </w:tcPr>
          <w:p w14:paraId="52EAF297" w14:textId="285F729E" w:rsidR="001B31D0" w:rsidRPr="006666FA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437" w:type="pct"/>
            <w:tcBorders>
              <w:left w:val="nil"/>
            </w:tcBorders>
          </w:tcPr>
          <w:p w14:paraId="1A696DFD" w14:textId="3E024692" w:rsidR="001B31D0" w:rsidRPr="00562F2E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0617B2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586" w:type="pct"/>
          </w:tcPr>
          <w:p w14:paraId="59AD424C" w14:textId="7E0CDDAE" w:rsidR="001B31D0" w:rsidRPr="00D04804" w:rsidRDefault="00100380" w:rsidP="001B31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215,397</w:t>
            </w:r>
          </w:p>
        </w:tc>
        <w:tc>
          <w:tcPr>
            <w:tcW w:w="127" w:type="pct"/>
          </w:tcPr>
          <w:p w14:paraId="66D55112" w14:textId="77777777" w:rsidR="001B31D0" w:rsidRPr="006666FA" w:rsidRDefault="001B31D0" w:rsidP="001B31D0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20941C39" w14:textId="5CA3E541" w:rsidR="001B31D0" w:rsidRPr="006F768C" w:rsidRDefault="001B31D0" w:rsidP="001B31D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259</w:t>
            </w:r>
            <w:r w:rsidRPr="00D6362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130" w:type="pct"/>
          </w:tcPr>
          <w:p w14:paraId="6D0B73C5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6B654E31" w14:textId="18B885BF" w:rsidR="001B31D0" w:rsidRPr="006666FA" w:rsidRDefault="003C737F" w:rsidP="001B31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87590EF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4145E04A" w14:textId="23F16697" w:rsidR="001B31D0" w:rsidRPr="006666FA" w:rsidRDefault="001B31D0" w:rsidP="001B31D0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B31D0" w:rsidRPr="006666FA" w14:paraId="385B2CAB" w14:textId="77777777" w:rsidTr="00A0070E">
        <w:tc>
          <w:tcPr>
            <w:tcW w:w="1843" w:type="pct"/>
          </w:tcPr>
          <w:p w14:paraId="1F4300FE" w14:textId="79189FC0" w:rsidR="001B31D0" w:rsidRPr="006666FA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437" w:type="pct"/>
            <w:tcBorders>
              <w:left w:val="nil"/>
            </w:tcBorders>
          </w:tcPr>
          <w:p w14:paraId="6889C09A" w14:textId="77777777" w:rsidR="001B31D0" w:rsidRPr="006666FA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14:paraId="07AEB3DB" w14:textId="035E2902" w:rsidR="001B31D0" w:rsidRPr="00B27B89" w:rsidRDefault="007D569A" w:rsidP="001B31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(2</w:t>
            </w:r>
            <w:r w:rsidR="003071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3071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</w:tcPr>
          <w:p w14:paraId="54369F37" w14:textId="77777777" w:rsidR="001B31D0" w:rsidRPr="006666FA" w:rsidRDefault="001B31D0" w:rsidP="001B31D0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4E86E5D5" w14:textId="670C3E53" w:rsidR="001B31D0" w:rsidRPr="009C0B84" w:rsidRDefault="001B31D0" w:rsidP="009C0B8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53,211)</w:t>
            </w:r>
          </w:p>
        </w:tc>
        <w:tc>
          <w:tcPr>
            <w:tcW w:w="130" w:type="pct"/>
          </w:tcPr>
          <w:p w14:paraId="282C08F4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3C6033AF" w14:textId="5FBE0AFD" w:rsidR="001B31D0" w:rsidRPr="006666FA" w:rsidRDefault="003C737F" w:rsidP="001B31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1AB9F82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40131D63" w14:textId="039A2B46" w:rsidR="001B31D0" w:rsidRPr="006666FA" w:rsidRDefault="001B31D0" w:rsidP="001B31D0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B31D0" w:rsidRPr="006666FA" w14:paraId="3ECACE56" w14:textId="77777777" w:rsidTr="00A0070E">
        <w:tc>
          <w:tcPr>
            <w:tcW w:w="1843" w:type="pct"/>
          </w:tcPr>
          <w:p w14:paraId="1CCD5D76" w14:textId="203E952B" w:rsidR="001B31D0" w:rsidRPr="006666FA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437" w:type="pct"/>
            <w:tcBorders>
              <w:left w:val="nil"/>
            </w:tcBorders>
          </w:tcPr>
          <w:p w14:paraId="0D873A55" w14:textId="77777777" w:rsidR="001B31D0" w:rsidRPr="006666FA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7D586C7" w14:textId="46343461" w:rsidR="001B31D0" w:rsidRPr="0016255E" w:rsidRDefault="00E16118" w:rsidP="001B31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56,914</w:t>
            </w:r>
          </w:p>
        </w:tc>
        <w:tc>
          <w:tcPr>
            <w:tcW w:w="127" w:type="pct"/>
          </w:tcPr>
          <w:p w14:paraId="75A04719" w14:textId="77777777" w:rsidR="001B31D0" w:rsidRPr="006666FA" w:rsidRDefault="001B31D0" w:rsidP="001B31D0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20D47CE0" w14:textId="6B753418" w:rsidR="001B31D0" w:rsidRPr="006666FA" w:rsidRDefault="001B31D0" w:rsidP="001B31D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Pr="0016255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130" w:type="pct"/>
          </w:tcPr>
          <w:p w14:paraId="12C75B58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0507FAC4" w14:textId="79EFB132" w:rsidR="001B31D0" w:rsidRPr="003C737F" w:rsidRDefault="003C737F" w:rsidP="001B31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7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E2BE2BC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4A5FC40" w14:textId="64DCCDB1" w:rsidR="001B31D0" w:rsidRPr="006666FA" w:rsidRDefault="001B31D0" w:rsidP="001B31D0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B31D0" w:rsidRPr="006666FA" w14:paraId="78ED4AA3" w14:textId="77777777" w:rsidTr="00A0070E">
        <w:tc>
          <w:tcPr>
            <w:tcW w:w="1843" w:type="pct"/>
          </w:tcPr>
          <w:p w14:paraId="055A7DBB" w14:textId="7D66716C" w:rsidR="001B31D0" w:rsidRPr="006666FA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ค่าเผื่อการลดมูลค่า</w:t>
            </w:r>
          </w:p>
        </w:tc>
        <w:tc>
          <w:tcPr>
            <w:tcW w:w="437" w:type="pct"/>
            <w:tcBorders>
              <w:left w:val="nil"/>
            </w:tcBorders>
          </w:tcPr>
          <w:p w14:paraId="7B962328" w14:textId="77777777" w:rsidR="001B31D0" w:rsidRPr="006666FA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9CFA686" w14:textId="1D0F2E40" w:rsidR="001B31D0" w:rsidRPr="0016255E" w:rsidRDefault="00E16118" w:rsidP="001B31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(1,610)</w:t>
            </w:r>
          </w:p>
        </w:tc>
        <w:tc>
          <w:tcPr>
            <w:tcW w:w="127" w:type="pct"/>
          </w:tcPr>
          <w:p w14:paraId="3E343939" w14:textId="77777777" w:rsidR="001B31D0" w:rsidRPr="006666FA" w:rsidRDefault="001B31D0" w:rsidP="001B31D0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48411AD" w14:textId="177C4F24" w:rsidR="001B31D0" w:rsidRPr="00C41EB7" w:rsidRDefault="001B31D0" w:rsidP="009C0B8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6255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111</w:t>
            </w:r>
            <w:r w:rsidRPr="0016255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0" w:type="pct"/>
          </w:tcPr>
          <w:p w14:paraId="09A70F1D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8FB8959" w14:textId="7B6DCFEF" w:rsidR="001B31D0" w:rsidRPr="003C737F" w:rsidRDefault="003C737F" w:rsidP="001B31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3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4D115EB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4429224" w14:textId="6B59F5A9" w:rsidR="001B31D0" w:rsidRPr="006666FA" w:rsidRDefault="001B31D0" w:rsidP="001B31D0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B31D0" w:rsidRPr="006666FA" w14:paraId="6B285FC2" w14:textId="77777777" w:rsidTr="00A0070E">
        <w:tc>
          <w:tcPr>
            <w:tcW w:w="1843" w:type="pct"/>
          </w:tcPr>
          <w:p w14:paraId="42554E12" w14:textId="26DBA3A5" w:rsidR="001B31D0" w:rsidRPr="006666FA" w:rsidRDefault="001B31D0" w:rsidP="001B31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437" w:type="pct"/>
            <w:tcBorders>
              <w:left w:val="nil"/>
            </w:tcBorders>
          </w:tcPr>
          <w:p w14:paraId="5DA0CFF2" w14:textId="77777777" w:rsidR="001B31D0" w:rsidRPr="006666FA" w:rsidRDefault="001B31D0" w:rsidP="001B31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D5654B9" w14:textId="6704446B" w:rsidR="001B31D0" w:rsidRPr="0016255E" w:rsidRDefault="003C737F" w:rsidP="001B31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55,304</w:t>
            </w:r>
          </w:p>
        </w:tc>
        <w:tc>
          <w:tcPr>
            <w:tcW w:w="127" w:type="pct"/>
          </w:tcPr>
          <w:p w14:paraId="73FD26EE" w14:textId="77777777" w:rsidR="001B31D0" w:rsidRPr="006666FA" w:rsidRDefault="001B31D0" w:rsidP="001B31D0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1CB5DB0" w14:textId="4B0ED748" w:rsidR="001B31D0" w:rsidRPr="006666FA" w:rsidRDefault="001B31D0" w:rsidP="001B31D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Pr="0016255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130" w:type="pct"/>
          </w:tcPr>
          <w:p w14:paraId="01D61211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C7FC396" w14:textId="3ECEFEEF" w:rsidR="001B31D0" w:rsidRPr="003C737F" w:rsidRDefault="003C737F" w:rsidP="001B31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7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C7F07D2" w14:textId="77777777" w:rsidR="001B31D0" w:rsidRPr="006666FA" w:rsidRDefault="001B31D0" w:rsidP="001B31D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05BC1D8" w14:textId="4FC1829F" w:rsidR="001B31D0" w:rsidRPr="006666FA" w:rsidRDefault="001B31D0" w:rsidP="001B31D0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B31D0" w:rsidRPr="006666FA" w14:paraId="5AB39B94" w14:textId="77777777" w:rsidTr="00A0070E">
        <w:tc>
          <w:tcPr>
            <w:tcW w:w="1843" w:type="pct"/>
          </w:tcPr>
          <w:p w14:paraId="2D2F100C" w14:textId="77777777" w:rsidR="001B31D0" w:rsidRPr="005E4D72" w:rsidRDefault="001B31D0" w:rsidP="005E4D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2"/>
                <w:szCs w:val="2"/>
                <w:cs/>
                <w:lang w:val="en-US" w:bidi="th-TH"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01876E69" w14:textId="77777777" w:rsidR="001B31D0" w:rsidRPr="005E4D72" w:rsidRDefault="001B31D0" w:rsidP="005E4D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3A361A6" w14:textId="77777777" w:rsidR="001B31D0" w:rsidRPr="005E4D72" w:rsidRDefault="001B31D0" w:rsidP="005E4D7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34"/>
              <w:rPr>
                <w:rFonts w:asciiTheme="majorBidi" w:eastAsia="MS Mincho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27" w:type="pct"/>
          </w:tcPr>
          <w:p w14:paraId="6DE5FD49" w14:textId="77777777" w:rsidR="001B31D0" w:rsidRPr="005E4D72" w:rsidRDefault="001B31D0" w:rsidP="005E4D72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2B32D8F9" w14:textId="77777777" w:rsidR="001B31D0" w:rsidRPr="005E4D72" w:rsidRDefault="001B31D0" w:rsidP="005E4D7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6"/>
              <w:jc w:val="center"/>
              <w:rPr>
                <w:rFonts w:asciiTheme="majorBidi" w:eastAsia="MS Mincho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30" w:type="pct"/>
          </w:tcPr>
          <w:p w14:paraId="58BAA13F" w14:textId="77777777" w:rsidR="001B31D0" w:rsidRPr="005E4D72" w:rsidRDefault="001B31D0" w:rsidP="005E4D7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0AC8D118" w14:textId="77777777" w:rsidR="001B31D0" w:rsidRPr="005E4D72" w:rsidRDefault="001B31D0" w:rsidP="005E4D7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27" w:type="pct"/>
          </w:tcPr>
          <w:p w14:paraId="550A4C13" w14:textId="77777777" w:rsidR="001B31D0" w:rsidRPr="005E4D72" w:rsidRDefault="001B31D0" w:rsidP="005E4D7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7156440" w14:textId="77777777" w:rsidR="001B31D0" w:rsidRPr="005E4D72" w:rsidRDefault="001B31D0" w:rsidP="005E4D7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11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</w:tr>
    </w:tbl>
    <w:p w14:paraId="483294BB" w14:textId="77777777" w:rsidR="00976E9A" w:rsidRPr="00976E9A" w:rsidRDefault="00976E9A" w:rsidP="00976E9A">
      <w:pPr>
        <w:spacing w:line="240" w:lineRule="auto"/>
        <w:rPr>
          <w:sz w:val="2"/>
          <w:szCs w:val="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1087"/>
        <w:gridCol w:w="236"/>
        <w:gridCol w:w="1106"/>
        <w:gridCol w:w="241"/>
        <w:gridCol w:w="1050"/>
        <w:gridCol w:w="236"/>
        <w:gridCol w:w="1093"/>
      </w:tblGrid>
      <w:tr w:rsidR="0008511E" w:rsidRPr="006666FA" w14:paraId="345560A5" w14:textId="77777777" w:rsidTr="00BC0891">
        <w:tc>
          <w:tcPr>
            <w:tcW w:w="1891" w:type="pct"/>
          </w:tcPr>
          <w:p w14:paraId="32C9D485" w14:textId="77777777" w:rsidR="0008511E" w:rsidRPr="006666FA" w:rsidRDefault="0008511E" w:rsidP="0008511E">
            <w:pPr>
              <w:spacing w:line="240" w:lineRule="auto"/>
              <w:ind w:left="156" w:hanging="15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8" w:type="pct"/>
            <w:tcBorders>
              <w:left w:val="nil"/>
            </w:tcBorders>
          </w:tcPr>
          <w:p w14:paraId="03EACC76" w14:textId="77777777" w:rsidR="0008511E" w:rsidRPr="00C74A7F" w:rsidRDefault="0008511E" w:rsidP="000851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9" w:type="pct"/>
            <w:gridSpan w:val="3"/>
          </w:tcPr>
          <w:p w14:paraId="0B6BB932" w14:textId="26CFA480" w:rsidR="0008511E" w:rsidRPr="00941C6D" w:rsidRDefault="0008511E" w:rsidP="000851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EAC70D5" w14:textId="77777777" w:rsidR="0008511E" w:rsidRPr="00C74A7F" w:rsidRDefault="0008511E" w:rsidP="0008511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pct"/>
            <w:gridSpan w:val="3"/>
          </w:tcPr>
          <w:p w14:paraId="4971F874" w14:textId="0886BFC3" w:rsidR="0008511E" w:rsidRPr="00C74A7F" w:rsidRDefault="0008511E" w:rsidP="000851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511E" w:rsidRPr="006666FA" w14:paraId="00BA3821" w14:textId="77777777" w:rsidTr="00BC0891">
        <w:tc>
          <w:tcPr>
            <w:tcW w:w="1891" w:type="pct"/>
          </w:tcPr>
          <w:p w14:paraId="4A696000" w14:textId="77777777" w:rsidR="0008511E" w:rsidRPr="006666FA" w:rsidRDefault="0008511E" w:rsidP="0008511E">
            <w:pPr>
              <w:spacing w:line="240" w:lineRule="auto"/>
              <w:ind w:left="156" w:hanging="15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8" w:type="pct"/>
            <w:tcBorders>
              <w:left w:val="nil"/>
            </w:tcBorders>
          </w:tcPr>
          <w:p w14:paraId="4794B378" w14:textId="77777777" w:rsidR="0008511E" w:rsidRPr="00C74A7F" w:rsidRDefault="0008511E" w:rsidP="000851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</w:tcPr>
          <w:p w14:paraId="2EB5E9C5" w14:textId="57536F6C" w:rsidR="0008511E" w:rsidRPr="0008511E" w:rsidRDefault="0008511E" w:rsidP="0008511E">
            <w:pPr>
              <w:pStyle w:val="BodyText"/>
              <w:spacing w:after="0" w:line="240" w:lineRule="auto"/>
              <w:ind w:left="-10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7" w:type="pct"/>
          </w:tcPr>
          <w:p w14:paraId="13D608FB" w14:textId="77777777" w:rsidR="0008511E" w:rsidRPr="0008511E" w:rsidRDefault="0008511E" w:rsidP="0008511E">
            <w:pPr>
              <w:pStyle w:val="BodyText"/>
              <w:spacing w:after="0" w:line="240" w:lineRule="auto"/>
              <w:ind w:left="-106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15233391" w14:textId="36E67912" w:rsidR="0008511E" w:rsidRPr="0008511E" w:rsidRDefault="0008511E" w:rsidP="0008511E">
            <w:pPr>
              <w:pStyle w:val="BodyText"/>
              <w:spacing w:after="0" w:line="240" w:lineRule="auto"/>
              <w:ind w:left="-10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0" w:type="pct"/>
          </w:tcPr>
          <w:p w14:paraId="027E05DD" w14:textId="77777777" w:rsidR="0008511E" w:rsidRPr="0008511E" w:rsidRDefault="0008511E" w:rsidP="0008511E">
            <w:pPr>
              <w:pStyle w:val="BodyText"/>
              <w:spacing w:after="0" w:line="240" w:lineRule="auto"/>
              <w:ind w:left="-10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6" w:type="pct"/>
          </w:tcPr>
          <w:p w14:paraId="37B3AE00" w14:textId="42BF8486" w:rsidR="0008511E" w:rsidRPr="0008511E" w:rsidRDefault="0008511E" w:rsidP="0008511E">
            <w:pPr>
              <w:pStyle w:val="BodyText"/>
              <w:spacing w:after="0" w:line="240" w:lineRule="auto"/>
              <w:ind w:left="-10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7" w:type="pct"/>
          </w:tcPr>
          <w:p w14:paraId="0327111F" w14:textId="77777777" w:rsidR="0008511E" w:rsidRPr="0008511E" w:rsidRDefault="0008511E" w:rsidP="0008511E">
            <w:pPr>
              <w:pStyle w:val="BodyText"/>
              <w:spacing w:after="0" w:line="240" w:lineRule="auto"/>
              <w:ind w:left="-10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14:paraId="0CC87196" w14:textId="484BF27A" w:rsidR="0008511E" w:rsidRPr="0008511E" w:rsidRDefault="0008511E" w:rsidP="0008511E">
            <w:pPr>
              <w:pStyle w:val="BodyText"/>
              <w:spacing w:after="0" w:line="240" w:lineRule="auto"/>
              <w:ind w:left="-10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A5D37" w:rsidRPr="006666FA" w14:paraId="72C19861" w14:textId="77777777" w:rsidTr="00BC0891">
        <w:tc>
          <w:tcPr>
            <w:tcW w:w="1891" w:type="pct"/>
          </w:tcPr>
          <w:p w14:paraId="0307E9AD" w14:textId="77777777" w:rsidR="008A5D37" w:rsidRPr="006666FA" w:rsidRDefault="008A5D37" w:rsidP="008A5D37">
            <w:pPr>
              <w:spacing w:line="240" w:lineRule="auto"/>
              <w:ind w:left="156" w:hanging="15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8" w:type="pct"/>
            <w:tcBorders>
              <w:left w:val="nil"/>
            </w:tcBorders>
          </w:tcPr>
          <w:p w14:paraId="619C560F" w14:textId="77777777" w:rsidR="008A5D37" w:rsidRPr="00C74A7F" w:rsidRDefault="008A5D37" w:rsidP="008A5D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21" w:type="pct"/>
            <w:gridSpan w:val="7"/>
          </w:tcPr>
          <w:p w14:paraId="7F1C10E8" w14:textId="2C44B311" w:rsidR="008A5D37" w:rsidRPr="00C74A7F" w:rsidRDefault="008A5D37" w:rsidP="008A5D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5D37" w:rsidRPr="006666FA" w14:paraId="53D11950" w14:textId="77777777" w:rsidTr="00BC0891">
        <w:tc>
          <w:tcPr>
            <w:tcW w:w="1891" w:type="pct"/>
          </w:tcPr>
          <w:p w14:paraId="2E937108" w14:textId="6199E536" w:rsidR="008A5D37" w:rsidRPr="00C74A7F" w:rsidRDefault="008A5D37" w:rsidP="008A5D37">
            <w:pPr>
              <w:spacing w:line="240" w:lineRule="auto"/>
              <w:ind w:left="156" w:hanging="15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ต้นทุนของยานพาหนะรอการขายที่บันทึกรวมในบัญชีต้นทุนขาย</w:t>
            </w:r>
          </w:p>
        </w:tc>
        <w:tc>
          <w:tcPr>
            <w:tcW w:w="388" w:type="pct"/>
            <w:tcBorders>
              <w:left w:val="nil"/>
            </w:tcBorders>
          </w:tcPr>
          <w:p w14:paraId="696413E6" w14:textId="16A30DB5" w:rsidR="008A5D37" w:rsidRPr="00C74A7F" w:rsidRDefault="008A5D37" w:rsidP="008A5D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</w:tcPr>
          <w:p w14:paraId="3F5C5025" w14:textId="77777777" w:rsidR="008A5D37" w:rsidRPr="00D04804" w:rsidRDefault="008A5D37" w:rsidP="008A5D3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" w:type="pct"/>
          </w:tcPr>
          <w:p w14:paraId="537B835E" w14:textId="77777777" w:rsidR="008A5D37" w:rsidRPr="00C74A7F" w:rsidRDefault="008A5D37" w:rsidP="008A5D3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</w:tcPr>
          <w:p w14:paraId="446B8484" w14:textId="77777777" w:rsidR="008A5D37" w:rsidRPr="00941C6D" w:rsidRDefault="008A5D37" w:rsidP="008A5D3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0" w:type="pct"/>
          </w:tcPr>
          <w:p w14:paraId="6BC78DD9" w14:textId="77777777" w:rsidR="008A5D37" w:rsidRPr="00C74A7F" w:rsidRDefault="008A5D37" w:rsidP="008A5D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" w:type="pct"/>
          </w:tcPr>
          <w:p w14:paraId="6199AC20" w14:textId="77777777" w:rsidR="008A5D37" w:rsidRPr="00C74A7F" w:rsidRDefault="008A5D37" w:rsidP="008A5D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</w:tcPr>
          <w:p w14:paraId="5F6D2FD9" w14:textId="77777777" w:rsidR="008A5D37" w:rsidRPr="00C74A7F" w:rsidRDefault="008A5D37" w:rsidP="008A5D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</w:tcPr>
          <w:p w14:paraId="7AD18B12" w14:textId="77777777" w:rsidR="008A5D37" w:rsidRPr="00C74A7F" w:rsidRDefault="008A5D37" w:rsidP="008A5D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A5D37" w:rsidRPr="006666FA" w14:paraId="61519098" w14:textId="77777777" w:rsidTr="00BC0891">
        <w:tc>
          <w:tcPr>
            <w:tcW w:w="1891" w:type="pct"/>
          </w:tcPr>
          <w:p w14:paraId="17C501EF" w14:textId="2E8050BE" w:rsidR="008A5D37" w:rsidRPr="002027E9" w:rsidRDefault="008A5D37" w:rsidP="008A5D3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7D177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ต้นทุนขาย</w:t>
            </w:r>
          </w:p>
        </w:tc>
        <w:tc>
          <w:tcPr>
            <w:tcW w:w="388" w:type="pct"/>
            <w:tcBorders>
              <w:left w:val="nil"/>
            </w:tcBorders>
          </w:tcPr>
          <w:p w14:paraId="7BE7E891" w14:textId="77777777" w:rsidR="008A5D37" w:rsidRPr="006666FA" w:rsidRDefault="008A5D37" w:rsidP="008A5D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14:paraId="0AD1EC1A" w14:textId="6A5EC961" w:rsidR="008A5D37" w:rsidRPr="00125574" w:rsidRDefault="008A5D37" w:rsidP="008A5D3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252,08</w:t>
            </w:r>
            <w:r w:rsidR="009571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7" w:type="pct"/>
          </w:tcPr>
          <w:p w14:paraId="325B6ACD" w14:textId="77777777" w:rsidR="008A5D37" w:rsidRPr="006666FA" w:rsidRDefault="008A5D37" w:rsidP="008A5D3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</w:tcPr>
          <w:p w14:paraId="781D0DA4" w14:textId="5E203720" w:rsidR="008A5D37" w:rsidRPr="009C0B84" w:rsidRDefault="008A5D37" w:rsidP="008A5D3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9C0B8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253,353</w:t>
            </w:r>
          </w:p>
        </w:tc>
        <w:tc>
          <w:tcPr>
            <w:tcW w:w="130" w:type="pct"/>
          </w:tcPr>
          <w:p w14:paraId="0DA13E3F" w14:textId="77777777" w:rsidR="008A5D37" w:rsidRPr="006666FA" w:rsidRDefault="008A5D37" w:rsidP="008A5D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7DDDBF7D" w14:textId="43D65555" w:rsidR="008A5D37" w:rsidRPr="006666FA" w:rsidRDefault="008A5D37" w:rsidP="008A5D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F081EFD" w14:textId="77777777" w:rsidR="008A5D37" w:rsidRPr="006666FA" w:rsidRDefault="008A5D37" w:rsidP="008A5D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35999E10" w14:textId="257672DC" w:rsidR="008A5D37" w:rsidRPr="006666FA" w:rsidRDefault="008A5D37" w:rsidP="008A5D37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5D37" w:rsidRPr="006666FA" w14:paraId="1756B9B3" w14:textId="77777777" w:rsidTr="00BC0891">
        <w:tc>
          <w:tcPr>
            <w:tcW w:w="1891" w:type="pct"/>
          </w:tcPr>
          <w:p w14:paraId="7D72D11E" w14:textId="698308B4" w:rsidR="008A5D37" w:rsidRPr="007D177E" w:rsidRDefault="008A5D37" w:rsidP="008A5D37">
            <w:pPr>
              <w:spacing w:line="240" w:lineRule="auto"/>
              <w:ind w:left="246" w:hanging="24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388" w:type="pct"/>
            <w:tcBorders>
              <w:left w:val="nil"/>
            </w:tcBorders>
          </w:tcPr>
          <w:p w14:paraId="38CD5B9E" w14:textId="77777777" w:rsidR="008A5D37" w:rsidRPr="006666FA" w:rsidRDefault="008A5D37" w:rsidP="008A5D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769292A" w14:textId="77777777" w:rsidR="008A5D37" w:rsidRDefault="008A5D37" w:rsidP="008A5D3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9408FA5" w14:textId="5F04AF71" w:rsidR="008A5D37" w:rsidRDefault="008A5D37" w:rsidP="008A5D3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1,499</w:t>
            </w:r>
          </w:p>
        </w:tc>
        <w:tc>
          <w:tcPr>
            <w:tcW w:w="127" w:type="pct"/>
          </w:tcPr>
          <w:p w14:paraId="7CD37F36" w14:textId="77777777" w:rsidR="008A5D37" w:rsidRPr="006666FA" w:rsidRDefault="008A5D37" w:rsidP="008A5D3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ABA6692" w14:textId="77777777" w:rsidR="008A5D37" w:rsidRPr="009C0B84" w:rsidRDefault="008A5D37" w:rsidP="008A5D3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8C42564" w14:textId="6BFDCDF9" w:rsidR="008A5D37" w:rsidRPr="009C0B84" w:rsidRDefault="008A5D37" w:rsidP="008A5D3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9C0B8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30" w:type="pct"/>
          </w:tcPr>
          <w:p w14:paraId="77DB4105" w14:textId="77777777" w:rsidR="008A5D37" w:rsidRPr="006666FA" w:rsidRDefault="008A5D37" w:rsidP="008A5D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B73D780" w14:textId="77777777" w:rsidR="008A5D37" w:rsidRDefault="008A5D37" w:rsidP="008A5D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15A58E6" w14:textId="161F0991" w:rsidR="008A5D37" w:rsidRDefault="008A5D37" w:rsidP="008A5D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2114199" w14:textId="77777777" w:rsidR="008A5D37" w:rsidRPr="006666FA" w:rsidRDefault="008A5D37" w:rsidP="008A5D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36B2ABE" w14:textId="77777777" w:rsidR="008A5D37" w:rsidRDefault="008A5D37" w:rsidP="008A5D37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0E86D1" w14:textId="1BB0A9B4" w:rsidR="008A5D37" w:rsidRDefault="008A5D37" w:rsidP="008A5D37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5D37" w:rsidRPr="006666FA" w14:paraId="21E49063" w14:textId="77777777" w:rsidTr="00BC0891">
        <w:tc>
          <w:tcPr>
            <w:tcW w:w="1891" w:type="pct"/>
            <w:shd w:val="clear" w:color="auto" w:fill="FFFFFF"/>
          </w:tcPr>
          <w:p w14:paraId="0F68501D" w14:textId="69E09C9F" w:rsidR="008A5D37" w:rsidRPr="002027E9" w:rsidRDefault="008A5D37" w:rsidP="008A5D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7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388" w:type="pct"/>
            <w:tcBorders>
              <w:left w:val="nil"/>
            </w:tcBorders>
            <w:shd w:val="clear" w:color="auto" w:fill="FFFFFF"/>
          </w:tcPr>
          <w:p w14:paraId="2FD630C4" w14:textId="77777777" w:rsidR="008A5D37" w:rsidRPr="006666FA" w:rsidRDefault="008A5D37" w:rsidP="008A5D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719ACF0" w14:textId="3EC4A917" w:rsidR="008A5D37" w:rsidRPr="00FC3A62" w:rsidRDefault="008A5D37" w:rsidP="008A5D3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253,58</w:t>
            </w:r>
            <w:r w:rsidR="0095716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7" w:type="pct"/>
          </w:tcPr>
          <w:p w14:paraId="3F0C55F2" w14:textId="77777777" w:rsidR="008A5D37" w:rsidRPr="006666FA" w:rsidRDefault="008A5D37" w:rsidP="008A5D37">
            <w:pPr>
              <w:tabs>
                <w:tab w:val="decimal" w:pos="800"/>
              </w:tabs>
              <w:spacing w:line="240" w:lineRule="auto"/>
              <w:ind w:left="-108" w:right="-10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749E7D3" w14:textId="0CF88341" w:rsidR="008A5D37" w:rsidRPr="00B27B89" w:rsidRDefault="008A5D37" w:rsidP="008A5D3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253</w:t>
            </w:r>
            <w:r w:rsidRPr="00FC3A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30" w:type="pct"/>
          </w:tcPr>
          <w:p w14:paraId="494F6B5C" w14:textId="77777777" w:rsidR="008A5D37" w:rsidRPr="006666FA" w:rsidRDefault="008A5D37" w:rsidP="008A5D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6D67CDF" w14:textId="3FBEBEC4" w:rsidR="008A5D37" w:rsidRPr="00E85930" w:rsidRDefault="008A5D37" w:rsidP="008A5D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59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6D811F52" w14:textId="77777777" w:rsidR="008A5D37" w:rsidRPr="006666FA" w:rsidRDefault="008A5D37" w:rsidP="008A5D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D9B825B" w14:textId="1D1C35DB" w:rsidR="008A5D37" w:rsidRDefault="008A5D37" w:rsidP="008A5D37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ABBF34E" w14:textId="77777777" w:rsidR="009C0B84" w:rsidRPr="00AB2CE0" w:rsidRDefault="009C0B84" w:rsidP="009C0B84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p w14:paraId="575EFDF7" w14:textId="1D504035" w:rsidR="00673959" w:rsidRPr="00277AC2" w:rsidRDefault="0086710D" w:rsidP="003A0E1B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77AC2">
        <w:rPr>
          <w:rFonts w:asciiTheme="majorBidi" w:hAnsiTheme="majorBidi" w:cstheme="majorBidi"/>
          <w:b w:val="0"/>
          <w:bCs/>
          <w:sz w:val="30"/>
          <w:szCs w:val="30"/>
          <w:cs/>
        </w:rPr>
        <w:t>เงินลงทุนในบริษัทร่วม</w:t>
      </w:r>
      <w:r w:rsidR="00C7764F" w:rsidRPr="00277AC2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และการร่วมค้า</w:t>
      </w:r>
    </w:p>
    <w:p w14:paraId="7241E30A" w14:textId="77777777" w:rsidR="00390DF2" w:rsidRPr="00982B32" w:rsidRDefault="00390DF2" w:rsidP="00390DF2">
      <w:pPr>
        <w:pStyle w:val="BodyText"/>
        <w:spacing w:after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93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080"/>
        <w:gridCol w:w="255"/>
        <w:gridCol w:w="1097"/>
        <w:gridCol w:w="268"/>
        <w:gridCol w:w="1028"/>
        <w:gridCol w:w="244"/>
        <w:gridCol w:w="1086"/>
      </w:tblGrid>
      <w:tr w:rsidR="00720A8A" w:rsidRPr="006666FA" w14:paraId="2CADBA0D" w14:textId="77777777" w:rsidTr="00125574">
        <w:trPr>
          <w:tblHeader/>
        </w:trPr>
        <w:tc>
          <w:tcPr>
            <w:tcW w:w="2303" w:type="pct"/>
          </w:tcPr>
          <w:p w14:paraId="64AFEF91" w14:textId="77777777" w:rsidR="00720A8A" w:rsidRPr="006666FA" w:rsidRDefault="00720A8A" w:rsidP="0086710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7" w:type="pct"/>
            <w:gridSpan w:val="3"/>
          </w:tcPr>
          <w:p w14:paraId="5D78ADE4" w14:textId="77777777" w:rsidR="00720A8A" w:rsidRPr="006666FA" w:rsidRDefault="00720A8A" w:rsidP="0086710D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3" w:type="pct"/>
          </w:tcPr>
          <w:p w14:paraId="79B3F305" w14:textId="77777777" w:rsidR="00720A8A" w:rsidRPr="006666FA" w:rsidRDefault="00720A8A" w:rsidP="0086710D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pct"/>
            <w:gridSpan w:val="3"/>
          </w:tcPr>
          <w:p w14:paraId="077EF5F0" w14:textId="77777777" w:rsidR="00720A8A" w:rsidRPr="006666FA" w:rsidRDefault="00720A8A" w:rsidP="0086710D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B31D0" w:rsidRPr="006666FA" w14:paraId="2A3F07E1" w14:textId="77777777" w:rsidTr="00125574">
        <w:trPr>
          <w:tblHeader/>
        </w:trPr>
        <w:tc>
          <w:tcPr>
            <w:tcW w:w="2303" w:type="pct"/>
          </w:tcPr>
          <w:p w14:paraId="1FC7519A" w14:textId="77777777" w:rsidR="001B31D0" w:rsidRPr="006666FA" w:rsidRDefault="001B31D0" w:rsidP="001B31D0">
            <w:pPr>
              <w:spacing w:line="24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2D106156" w14:textId="6DD6FD85" w:rsidR="001B31D0" w:rsidRPr="006666FA" w:rsidRDefault="001B31D0" w:rsidP="001B31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6" w:type="pct"/>
          </w:tcPr>
          <w:p w14:paraId="6872E76C" w14:textId="77777777" w:rsidR="001B31D0" w:rsidRPr="006666FA" w:rsidRDefault="001B31D0" w:rsidP="001B31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250981" w14:textId="11B36A11" w:rsidR="001B31D0" w:rsidRPr="006666FA" w:rsidRDefault="001B31D0" w:rsidP="001B31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</w:tcPr>
          <w:p w14:paraId="76EA6995" w14:textId="77777777" w:rsidR="001B31D0" w:rsidRPr="006666FA" w:rsidRDefault="001B31D0" w:rsidP="001B31D0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</w:tcPr>
          <w:p w14:paraId="19E18386" w14:textId="27CD4B71" w:rsidR="001B31D0" w:rsidRPr="006666FA" w:rsidRDefault="001B31D0" w:rsidP="001B31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0" w:type="pct"/>
          </w:tcPr>
          <w:p w14:paraId="7B7F7209" w14:textId="77777777" w:rsidR="001B31D0" w:rsidRPr="006666FA" w:rsidRDefault="001B31D0" w:rsidP="001B31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346B29C" w14:textId="218DFD8F" w:rsidR="001B31D0" w:rsidRPr="006666FA" w:rsidRDefault="001B31D0" w:rsidP="001B31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B31D0" w:rsidRPr="006666FA" w14:paraId="39FB121F" w14:textId="77777777" w:rsidTr="00125574">
        <w:trPr>
          <w:tblHeader/>
        </w:trPr>
        <w:tc>
          <w:tcPr>
            <w:tcW w:w="2303" w:type="pct"/>
          </w:tcPr>
          <w:p w14:paraId="4F1E0A38" w14:textId="77777777" w:rsidR="001B31D0" w:rsidRPr="006666FA" w:rsidRDefault="001B31D0" w:rsidP="001B31D0">
            <w:pPr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7" w:type="pct"/>
            <w:gridSpan w:val="7"/>
          </w:tcPr>
          <w:p w14:paraId="3E0AA8D0" w14:textId="77777777" w:rsidR="001B31D0" w:rsidRPr="006666FA" w:rsidRDefault="001B31D0" w:rsidP="001B31D0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B31D0" w:rsidRPr="006666FA" w14:paraId="72A14041" w14:textId="77777777" w:rsidTr="00125574">
        <w:tc>
          <w:tcPr>
            <w:tcW w:w="2303" w:type="pct"/>
          </w:tcPr>
          <w:p w14:paraId="561DD892" w14:textId="4DF74184" w:rsidR="001B31D0" w:rsidRPr="00F75DC7" w:rsidRDefault="001B31D0" w:rsidP="001B31D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บริษัทร่วม</w:t>
            </w:r>
          </w:p>
        </w:tc>
        <w:tc>
          <w:tcPr>
            <w:tcW w:w="576" w:type="pct"/>
          </w:tcPr>
          <w:p w14:paraId="3975A49F" w14:textId="77777777" w:rsidR="001B31D0" w:rsidRPr="006666FA" w:rsidRDefault="001B31D0" w:rsidP="001B31D0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71394233" w14:textId="77777777" w:rsidR="001B31D0" w:rsidRPr="006666FA" w:rsidRDefault="001B31D0" w:rsidP="001B31D0">
            <w:pPr>
              <w:tabs>
                <w:tab w:val="decimal" w:pos="873"/>
              </w:tabs>
              <w:spacing w:line="240" w:lineRule="atLeast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3CAD8195" w14:textId="77777777" w:rsidR="001B31D0" w:rsidRPr="004F2C79" w:rsidRDefault="001B31D0" w:rsidP="001B31D0">
            <w:pPr>
              <w:tabs>
                <w:tab w:val="decimal" w:pos="9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67511010" w14:textId="77777777" w:rsidR="001B31D0" w:rsidRPr="006666FA" w:rsidRDefault="001B31D0" w:rsidP="001B31D0">
            <w:pPr>
              <w:tabs>
                <w:tab w:val="decimal" w:pos="873"/>
              </w:tabs>
              <w:spacing w:line="240" w:lineRule="atLeast"/>
              <w:ind w:left="-126" w:right="-2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2BE214F9" w14:textId="77777777" w:rsidR="001B31D0" w:rsidRPr="00B40D48" w:rsidRDefault="001B31D0" w:rsidP="001B31D0">
            <w:pPr>
              <w:tabs>
                <w:tab w:val="decimal" w:pos="962"/>
              </w:tabs>
              <w:spacing w:line="240" w:lineRule="atLeast"/>
              <w:ind w:left="-108" w:right="-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1B4B6229" w14:textId="77777777" w:rsidR="001B31D0" w:rsidRPr="00B40D48" w:rsidRDefault="001B31D0" w:rsidP="001B31D0">
            <w:pPr>
              <w:tabs>
                <w:tab w:val="decimal" w:pos="873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3601803C" w14:textId="77777777" w:rsidR="001B31D0" w:rsidRPr="00B40D48" w:rsidRDefault="001B31D0" w:rsidP="001B31D0">
            <w:pPr>
              <w:tabs>
                <w:tab w:val="decimal" w:pos="962"/>
              </w:tabs>
              <w:spacing w:line="240" w:lineRule="atLeast"/>
              <w:ind w:left="-108" w:right="-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B31D0" w:rsidRPr="006666FA" w14:paraId="0810BB3B" w14:textId="77777777" w:rsidTr="00125574">
        <w:tc>
          <w:tcPr>
            <w:tcW w:w="2303" w:type="pct"/>
          </w:tcPr>
          <w:p w14:paraId="6FF311F1" w14:textId="6B1037C1" w:rsidR="001B31D0" w:rsidRPr="006666FA" w:rsidRDefault="001B31D0" w:rsidP="001B31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576" w:type="pct"/>
          </w:tcPr>
          <w:p w14:paraId="22A3B109" w14:textId="271A803B" w:rsidR="001B31D0" w:rsidRPr="00875B69" w:rsidRDefault="001B31D0" w:rsidP="001B31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B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Pr="00875B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75B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136" w:type="pct"/>
          </w:tcPr>
          <w:p w14:paraId="7CCB7876" w14:textId="77777777" w:rsidR="001B31D0" w:rsidRPr="006666FA" w:rsidRDefault="001B31D0" w:rsidP="001B31D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24D95109" w14:textId="6D285457" w:rsidR="001B31D0" w:rsidRPr="00125574" w:rsidRDefault="001B31D0" w:rsidP="001B31D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43" w:type="pct"/>
          </w:tcPr>
          <w:p w14:paraId="40069E03" w14:textId="77777777" w:rsidR="001B31D0" w:rsidRPr="006666FA" w:rsidRDefault="001B31D0" w:rsidP="001B31D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58E8A777" w14:textId="0119EDAF" w:rsidR="001B31D0" w:rsidRPr="00875B69" w:rsidRDefault="001B31D0" w:rsidP="001B31D0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5B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75B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75B69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30" w:type="pct"/>
          </w:tcPr>
          <w:p w14:paraId="706D59EB" w14:textId="77777777" w:rsidR="001B31D0" w:rsidRPr="00B40D48" w:rsidRDefault="001B31D0" w:rsidP="001B31D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2E1F7679" w14:textId="147ADF1C" w:rsidR="001B31D0" w:rsidRPr="00B40D48" w:rsidRDefault="001B31D0" w:rsidP="001B31D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40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212</w:t>
            </w:r>
          </w:p>
        </w:tc>
      </w:tr>
      <w:tr w:rsidR="00DB6D20" w:rsidRPr="006666FA" w14:paraId="50E61825" w14:textId="77777777" w:rsidTr="00125574">
        <w:tc>
          <w:tcPr>
            <w:tcW w:w="2303" w:type="pct"/>
          </w:tcPr>
          <w:p w14:paraId="23429043" w14:textId="5EF1C6CF" w:rsidR="00DB6D20" w:rsidRPr="006666FA" w:rsidRDefault="00DB6D20" w:rsidP="00DB6D2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ซื้อเงิน</w:t>
            </w:r>
            <w:r w:rsidRPr="00DB6D2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ลงทุนในบริษัท</w:t>
            </w:r>
            <w:r w:rsidRPr="00DB6D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B6D2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นีโอ</w:t>
            </w:r>
            <w:r w:rsidRPr="00DB6D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B6D2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โมบิลิตี้</w:t>
            </w:r>
            <w:r w:rsidRPr="00DB6D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B6D2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เอเชีย</w:t>
            </w:r>
            <w:r w:rsidRPr="00DB6D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B6D2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576" w:type="pct"/>
          </w:tcPr>
          <w:p w14:paraId="4BA52365" w14:textId="730BB5A2" w:rsidR="00DB6D20" w:rsidRPr="00875B69" w:rsidRDefault="00BB0DFE" w:rsidP="00DB6D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36" w:type="pct"/>
          </w:tcPr>
          <w:p w14:paraId="194BB75B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08C5D37C" w14:textId="4FFF4441" w:rsidR="00DB6D20" w:rsidRPr="00C64585" w:rsidRDefault="00DB6D20" w:rsidP="00DB6D20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0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84F0315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7A35F798" w14:textId="3312DD1D" w:rsidR="00DB6D20" w:rsidRPr="00875B69" w:rsidRDefault="0001452B" w:rsidP="006130E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0368808D" w14:textId="77777777" w:rsidR="00DB6D20" w:rsidRPr="00B40D48" w:rsidRDefault="00DB6D20" w:rsidP="00DB6D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5B185E4A" w14:textId="1CEE682A" w:rsidR="00DB6D20" w:rsidRPr="00C64585" w:rsidRDefault="00DB6D20" w:rsidP="004D1F8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0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6D20" w:rsidRPr="006666FA" w14:paraId="0977248C" w14:textId="77777777" w:rsidTr="00125574">
        <w:tc>
          <w:tcPr>
            <w:tcW w:w="2303" w:type="pct"/>
          </w:tcPr>
          <w:p w14:paraId="395B1FB2" w14:textId="1F9A2D83" w:rsidR="00DB6D20" w:rsidRPr="006666FA" w:rsidRDefault="00DB6D20" w:rsidP="00DB6D2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76" w:type="pct"/>
          </w:tcPr>
          <w:p w14:paraId="0DF88F6E" w14:textId="21F06194" w:rsidR="00DB6D20" w:rsidRPr="00A62F32" w:rsidRDefault="00A62F32" w:rsidP="00DB6D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2F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85,567</w:t>
            </w:r>
          </w:p>
        </w:tc>
        <w:tc>
          <w:tcPr>
            <w:tcW w:w="136" w:type="pct"/>
          </w:tcPr>
          <w:p w14:paraId="13A32CDB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75FC8261" w14:textId="739A3E80" w:rsidR="00DB6D20" w:rsidRPr="00125574" w:rsidRDefault="00DB6D20" w:rsidP="00DB6D2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143" w:type="pct"/>
          </w:tcPr>
          <w:p w14:paraId="7322C59C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1803F3FA" w14:textId="75B97EAB" w:rsidR="00DB6D20" w:rsidRPr="00CB0B20" w:rsidRDefault="0001452B" w:rsidP="006130E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6AB36C80" w14:textId="77777777" w:rsidR="00DB6D20" w:rsidRPr="00B40D48" w:rsidRDefault="00DB6D20" w:rsidP="00DB6D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00564A90" w14:textId="3C90D5DE" w:rsidR="00DB6D20" w:rsidRPr="00E76995" w:rsidRDefault="00DB6D20" w:rsidP="00DB6D2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0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6D20" w:rsidRPr="006666FA" w14:paraId="5CECCF6B" w14:textId="77777777" w:rsidTr="00125574">
        <w:tc>
          <w:tcPr>
            <w:tcW w:w="2303" w:type="pct"/>
            <w:shd w:val="clear" w:color="auto" w:fill="auto"/>
          </w:tcPr>
          <w:p w14:paraId="56D666A7" w14:textId="114A7EC3" w:rsidR="00DB6D20" w:rsidRPr="00F75DC7" w:rsidRDefault="00DB6D20" w:rsidP="00DB6D20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694C51D" w14:textId="234B949C" w:rsidR="00DB6D20" w:rsidRPr="00125574" w:rsidRDefault="00250DCF" w:rsidP="00DB6D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(21,075)</w:t>
            </w:r>
          </w:p>
        </w:tc>
        <w:tc>
          <w:tcPr>
            <w:tcW w:w="136" w:type="pct"/>
          </w:tcPr>
          <w:p w14:paraId="345AAE05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391F069" w14:textId="14332710" w:rsidR="00DB6D20" w:rsidRPr="00125574" w:rsidRDefault="00DB6D20" w:rsidP="00DB6D2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143" w:type="pct"/>
          </w:tcPr>
          <w:p w14:paraId="20C0C2B0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DF9ABE9" w14:textId="683D5DDB" w:rsidR="00DB6D20" w:rsidRPr="00B40D48" w:rsidRDefault="0001452B" w:rsidP="006130E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0E44D88C" w14:textId="77777777" w:rsidR="00DB6D20" w:rsidRPr="00B40D48" w:rsidRDefault="00DB6D20" w:rsidP="00DB6D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7395133" w14:textId="10C504E9" w:rsidR="00DB6D20" w:rsidRPr="00E76995" w:rsidRDefault="00DB6D20" w:rsidP="00DB6D2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6D20" w:rsidRPr="006666FA" w14:paraId="671679A0" w14:textId="77777777" w:rsidTr="00125574">
        <w:tc>
          <w:tcPr>
            <w:tcW w:w="2303" w:type="pct"/>
          </w:tcPr>
          <w:p w14:paraId="5B64605D" w14:textId="53236DC6" w:rsidR="00DB6D20" w:rsidRPr="006666FA" w:rsidRDefault="00DB6D20" w:rsidP="00DB6D2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FADCA0C" w14:textId="2E56D4D8" w:rsidR="00DB6D20" w:rsidRPr="00A62206" w:rsidRDefault="00A62F32" w:rsidP="00DB6D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309,241</w:t>
            </w:r>
          </w:p>
        </w:tc>
        <w:tc>
          <w:tcPr>
            <w:tcW w:w="136" w:type="pct"/>
          </w:tcPr>
          <w:p w14:paraId="692CFAB6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D9AF579" w14:textId="66165E5D" w:rsidR="00DB6D20" w:rsidRPr="006666FA" w:rsidRDefault="00DB6D20" w:rsidP="00DB6D2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3" w:type="pct"/>
          </w:tcPr>
          <w:p w14:paraId="3CC82F99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6D6D82C" w14:textId="2CE0CA28" w:rsidR="00DB6D20" w:rsidRPr="0001452B" w:rsidRDefault="0001452B" w:rsidP="00DB6D20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45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2,212</w:t>
            </w:r>
          </w:p>
        </w:tc>
        <w:tc>
          <w:tcPr>
            <w:tcW w:w="130" w:type="pct"/>
          </w:tcPr>
          <w:p w14:paraId="5B2FF6C9" w14:textId="77777777" w:rsidR="00DB6D20" w:rsidRPr="00B40D48" w:rsidRDefault="00DB6D20" w:rsidP="00DB6D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5A1B5EF3" w14:textId="6FF6A02F" w:rsidR="00DB6D20" w:rsidRPr="00B40D48" w:rsidRDefault="00DB6D20" w:rsidP="00DB6D2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B40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</w:tr>
      <w:tr w:rsidR="00DB6D20" w:rsidRPr="006666FA" w14:paraId="5E621F45" w14:textId="77777777" w:rsidTr="00125574">
        <w:tc>
          <w:tcPr>
            <w:tcW w:w="2303" w:type="pct"/>
          </w:tcPr>
          <w:p w14:paraId="5016C0FA" w14:textId="5A6A9FB8" w:rsidR="00DB6D20" w:rsidRDefault="00DB6D20" w:rsidP="00DB6D2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CB74601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3E05491D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BD2B294" w14:textId="77777777" w:rsidR="00DB6D20" w:rsidRPr="004F2C79" w:rsidRDefault="00DB6D20" w:rsidP="00DB6D20">
            <w:pPr>
              <w:tabs>
                <w:tab w:val="decimal" w:pos="842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0D19B7D4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2EADEE66" w14:textId="77777777" w:rsidR="00DB6D20" w:rsidRPr="00B40D48" w:rsidRDefault="00DB6D20" w:rsidP="00DB6D20">
            <w:pPr>
              <w:tabs>
                <w:tab w:val="decimal" w:pos="708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619F833D" w14:textId="77777777" w:rsidR="00DB6D20" w:rsidRPr="00B40D48" w:rsidRDefault="00DB6D20" w:rsidP="00DB6D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F7AA03D" w14:textId="77777777" w:rsidR="00DB6D20" w:rsidRPr="00B40D48" w:rsidRDefault="00DB6D20" w:rsidP="00DB6D20">
            <w:pPr>
              <w:tabs>
                <w:tab w:val="decimal" w:pos="786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6D20" w:rsidRPr="006666FA" w14:paraId="747644FA" w14:textId="77777777" w:rsidTr="00125574">
        <w:tc>
          <w:tcPr>
            <w:tcW w:w="2303" w:type="pct"/>
          </w:tcPr>
          <w:p w14:paraId="47306AC0" w14:textId="209893F4" w:rsidR="00DB6D20" w:rsidRPr="00F75DC7" w:rsidRDefault="00DB6D20" w:rsidP="00DB6D2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  <w:tc>
          <w:tcPr>
            <w:tcW w:w="576" w:type="pct"/>
          </w:tcPr>
          <w:p w14:paraId="6C25EE6D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0638CE93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4C59A45C" w14:textId="77777777" w:rsidR="00DB6D20" w:rsidRPr="004F2C79" w:rsidRDefault="00DB6D20" w:rsidP="00DB6D20">
            <w:pPr>
              <w:tabs>
                <w:tab w:val="decimal" w:pos="842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260337CA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647FF61B" w14:textId="77777777" w:rsidR="00DB6D20" w:rsidRPr="00B40D48" w:rsidRDefault="00DB6D20" w:rsidP="00DB6D20">
            <w:pPr>
              <w:tabs>
                <w:tab w:val="decimal" w:pos="708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1C114CB7" w14:textId="77777777" w:rsidR="00DB6D20" w:rsidRPr="00B40D48" w:rsidRDefault="00DB6D20" w:rsidP="00DB6D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5EB8D954" w14:textId="77777777" w:rsidR="00DB6D20" w:rsidRPr="00B40D48" w:rsidRDefault="00DB6D20" w:rsidP="00DB6D20">
            <w:pPr>
              <w:tabs>
                <w:tab w:val="decimal" w:pos="786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6D20" w:rsidRPr="006666FA" w14:paraId="26B298DC" w14:textId="77777777" w:rsidTr="00125574">
        <w:tc>
          <w:tcPr>
            <w:tcW w:w="2303" w:type="pct"/>
          </w:tcPr>
          <w:p w14:paraId="5D6C7DC2" w14:textId="7C8C577B" w:rsidR="00DB6D20" w:rsidRPr="00F75DC7" w:rsidRDefault="00DB6D20" w:rsidP="00DB6D2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576" w:type="pct"/>
          </w:tcPr>
          <w:p w14:paraId="744D9CB1" w14:textId="22976FEA" w:rsidR="00DB6D20" w:rsidRPr="00875B69" w:rsidRDefault="00DB6D20" w:rsidP="00DB6D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B6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770,064</w:t>
            </w:r>
          </w:p>
        </w:tc>
        <w:tc>
          <w:tcPr>
            <w:tcW w:w="136" w:type="pct"/>
          </w:tcPr>
          <w:p w14:paraId="6081386C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585E6678" w14:textId="2CB8E4E8" w:rsidR="00DB6D20" w:rsidRPr="000A6FD2" w:rsidRDefault="00DB6D20" w:rsidP="00DB6D2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143" w:type="pct"/>
          </w:tcPr>
          <w:p w14:paraId="388DDE43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359493EC" w14:textId="0F70E85C" w:rsidR="00DB6D20" w:rsidRPr="00875B69" w:rsidRDefault="00DB6D20" w:rsidP="00DB6D20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</w:pPr>
            <w:r w:rsidRPr="00875B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875,000</w:t>
            </w:r>
          </w:p>
        </w:tc>
        <w:tc>
          <w:tcPr>
            <w:tcW w:w="130" w:type="pct"/>
          </w:tcPr>
          <w:p w14:paraId="1FFB8793" w14:textId="77777777" w:rsidR="00DB6D20" w:rsidRPr="00C37944" w:rsidRDefault="00DB6D20" w:rsidP="00DB6D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</w:tcPr>
          <w:p w14:paraId="0F8CC6C8" w14:textId="2C5008D7" w:rsidR="00DB6D20" w:rsidRPr="00B40D48" w:rsidRDefault="00DB6D20" w:rsidP="00DB6D2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375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DB6D20" w:rsidRPr="006666FA" w14:paraId="3C06D9DF" w14:textId="77777777" w:rsidTr="00125574">
        <w:tc>
          <w:tcPr>
            <w:tcW w:w="2303" w:type="pct"/>
          </w:tcPr>
          <w:p w14:paraId="2C9EFE39" w14:textId="071F7E73" w:rsidR="00DB6D20" w:rsidRPr="006666FA" w:rsidRDefault="00DB6D20" w:rsidP="00DB6D2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ซื้อเงินลงทุนในบริษัท อัลฟ่า เอกซ์ จำกัด</w:t>
            </w:r>
          </w:p>
        </w:tc>
        <w:tc>
          <w:tcPr>
            <w:tcW w:w="576" w:type="pct"/>
          </w:tcPr>
          <w:p w14:paraId="28B9852F" w14:textId="50DD2382" w:rsidR="00DB6D20" w:rsidRPr="00125574" w:rsidRDefault="00607647" w:rsidP="006130E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70372D12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0FC8F2F2" w14:textId="46A71D0E" w:rsidR="00DB6D20" w:rsidRPr="000A6FD2" w:rsidRDefault="00DB6D20" w:rsidP="00DB6D2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2B1CD481" w14:textId="77777777" w:rsidR="00DB6D20" w:rsidRPr="006666FA" w:rsidRDefault="00DB6D20" w:rsidP="00DB6D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0C11213F" w14:textId="4682F84D" w:rsidR="00DB6D20" w:rsidRPr="00125574" w:rsidRDefault="006130EA" w:rsidP="006130E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08353333" w14:textId="77777777" w:rsidR="00DB6D20" w:rsidRPr="00B40D48" w:rsidRDefault="00DB6D20" w:rsidP="00DB6D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7BF9DFAD" w14:textId="7F036210" w:rsidR="00DB6D20" w:rsidRPr="00B40D48" w:rsidRDefault="00DB6D20" w:rsidP="00DB6D2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500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607647" w:rsidRPr="006666FA" w14:paraId="1939EA5F" w14:textId="77777777" w:rsidTr="00125574">
        <w:tc>
          <w:tcPr>
            <w:tcW w:w="2303" w:type="pct"/>
          </w:tcPr>
          <w:p w14:paraId="2F4F0EDF" w14:textId="262C475E" w:rsidR="00607647" w:rsidRPr="00C5495A" w:rsidRDefault="00607647" w:rsidP="00120ED1">
            <w:pPr>
              <w:spacing w:line="240" w:lineRule="atLeast"/>
              <w:ind w:left="156" w:hanging="156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ส่วนแบ่ง</w:t>
            </w:r>
            <w:r w:rsidR="00120ED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กำไร </w:t>
            </w:r>
            <w:r w:rsidR="00120ED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ขาดทุน</w:t>
            </w:r>
            <w:r w:rsidR="00120ED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) 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ของ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การร่วมค้า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่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ใช้</w:t>
            </w:r>
            <w:r w:rsidR="00120ED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               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576" w:type="pct"/>
          </w:tcPr>
          <w:p w14:paraId="0B91A743" w14:textId="77777777" w:rsidR="00120ED1" w:rsidRDefault="00120ED1" w:rsidP="00607647">
            <w:pPr>
              <w:tabs>
                <w:tab w:val="decimal" w:pos="627"/>
              </w:tabs>
              <w:spacing w:line="240" w:lineRule="atLeast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FA60A0" w14:textId="4B68B918" w:rsidR="00607647" w:rsidRPr="001A7E4E" w:rsidRDefault="00607647" w:rsidP="00607647">
            <w:pPr>
              <w:tabs>
                <w:tab w:val="decimal" w:pos="627"/>
              </w:tabs>
              <w:spacing w:line="240" w:lineRule="atLeast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4,150</w:t>
            </w:r>
          </w:p>
        </w:tc>
        <w:tc>
          <w:tcPr>
            <w:tcW w:w="136" w:type="pct"/>
          </w:tcPr>
          <w:p w14:paraId="4E5984E9" w14:textId="77777777" w:rsidR="00607647" w:rsidRPr="006666FA" w:rsidRDefault="00607647" w:rsidP="00607647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103DABCA" w14:textId="77777777" w:rsidR="00120ED1" w:rsidRDefault="00120ED1" w:rsidP="00607647">
            <w:pPr>
              <w:tabs>
                <w:tab w:val="decimal" w:pos="627"/>
              </w:tabs>
              <w:spacing w:line="240" w:lineRule="atLeast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4CAD9E" w14:textId="0BBA96F3" w:rsidR="00607647" w:rsidRPr="00607647" w:rsidRDefault="00607647" w:rsidP="00607647">
            <w:pPr>
              <w:tabs>
                <w:tab w:val="decimal" w:pos="627"/>
              </w:tabs>
              <w:spacing w:line="240" w:lineRule="atLeast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(39,126)</w:t>
            </w:r>
          </w:p>
        </w:tc>
        <w:tc>
          <w:tcPr>
            <w:tcW w:w="143" w:type="pct"/>
          </w:tcPr>
          <w:p w14:paraId="27AD7179" w14:textId="77777777" w:rsidR="00607647" w:rsidRPr="0023613D" w:rsidRDefault="00607647" w:rsidP="00607647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8" w:type="pct"/>
          </w:tcPr>
          <w:p w14:paraId="3B0CD903" w14:textId="77777777" w:rsidR="00120ED1" w:rsidRDefault="00120ED1" w:rsidP="00607647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E6F816" w14:textId="28F4311C" w:rsidR="00607647" w:rsidRPr="000A6FD2" w:rsidRDefault="00607647" w:rsidP="00607647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0EC848A0" w14:textId="61FDD452" w:rsidR="00607647" w:rsidRPr="0023613D" w:rsidRDefault="00607647" w:rsidP="00607647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</w:tcPr>
          <w:p w14:paraId="275F273B" w14:textId="77777777" w:rsidR="00120ED1" w:rsidRDefault="00120ED1" w:rsidP="0060764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96D36E" w14:textId="76EE19C2" w:rsidR="00607647" w:rsidRPr="00125574" w:rsidRDefault="00607647" w:rsidP="0060764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07647" w:rsidRPr="006666FA" w14:paraId="5FBC9BDB" w14:textId="77777777" w:rsidTr="00125574">
        <w:tc>
          <w:tcPr>
            <w:tcW w:w="2303" w:type="pct"/>
          </w:tcPr>
          <w:p w14:paraId="0AB4730D" w14:textId="3A6E4356" w:rsidR="00607647" w:rsidRPr="00F75DC7" w:rsidRDefault="00607647" w:rsidP="00607647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00063A3F" w14:textId="0DE08C80" w:rsidR="00607647" w:rsidRPr="00125574" w:rsidRDefault="00482F5E" w:rsidP="0060764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774,214</w:t>
            </w:r>
          </w:p>
        </w:tc>
        <w:tc>
          <w:tcPr>
            <w:tcW w:w="136" w:type="pct"/>
          </w:tcPr>
          <w:p w14:paraId="09F53804" w14:textId="77777777" w:rsidR="00607647" w:rsidRPr="006666FA" w:rsidRDefault="00607647" w:rsidP="00607647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FB1B84B" w14:textId="32B89FDB" w:rsidR="00607647" w:rsidRPr="007F3E44" w:rsidRDefault="00607647" w:rsidP="0060764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064</w:t>
            </w:r>
          </w:p>
        </w:tc>
        <w:tc>
          <w:tcPr>
            <w:tcW w:w="143" w:type="pct"/>
          </w:tcPr>
          <w:p w14:paraId="2FF7C859" w14:textId="77777777" w:rsidR="00607647" w:rsidRPr="006666FA" w:rsidRDefault="00607647" w:rsidP="00607647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6D21E33" w14:textId="06B56C8F" w:rsidR="00607647" w:rsidRPr="001F2228" w:rsidRDefault="00482F5E" w:rsidP="00607647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875,000</w:t>
            </w:r>
          </w:p>
        </w:tc>
        <w:tc>
          <w:tcPr>
            <w:tcW w:w="130" w:type="pct"/>
          </w:tcPr>
          <w:p w14:paraId="25DD67E4" w14:textId="77777777" w:rsidR="00607647" w:rsidRPr="00B40D48" w:rsidRDefault="00607647" w:rsidP="00607647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46665AF7" w14:textId="3219581D" w:rsidR="00607647" w:rsidRPr="00535A94" w:rsidRDefault="00607647" w:rsidP="0060764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607647" w:rsidRPr="006666FA" w14:paraId="6171B910" w14:textId="77777777" w:rsidTr="00125574">
        <w:tc>
          <w:tcPr>
            <w:tcW w:w="2303" w:type="pct"/>
          </w:tcPr>
          <w:p w14:paraId="18582A6B" w14:textId="2EB837E1" w:rsidR="00607647" w:rsidRPr="006666FA" w:rsidRDefault="00607647" w:rsidP="0060764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500CD0B" w14:textId="5F8035F9" w:rsidR="00607647" w:rsidRPr="007F3E44" w:rsidRDefault="00482F5E" w:rsidP="0060764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62F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,083,455</w:t>
            </w:r>
          </w:p>
        </w:tc>
        <w:tc>
          <w:tcPr>
            <w:tcW w:w="136" w:type="pct"/>
          </w:tcPr>
          <w:p w14:paraId="3AC71A1B" w14:textId="77777777" w:rsidR="00607647" w:rsidRPr="006666FA" w:rsidRDefault="00607647" w:rsidP="00607647">
            <w:pPr>
              <w:tabs>
                <w:tab w:val="decimal" w:pos="842"/>
              </w:tabs>
              <w:spacing w:line="240" w:lineRule="atLeast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3414213" w14:textId="24F91A0A" w:rsidR="00607647" w:rsidRPr="006666FA" w:rsidRDefault="00607647" w:rsidP="0060764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3" w:type="pct"/>
          </w:tcPr>
          <w:p w14:paraId="79907238" w14:textId="77777777" w:rsidR="00607647" w:rsidRPr="006666FA" w:rsidRDefault="00607647" w:rsidP="00607647">
            <w:pPr>
              <w:tabs>
                <w:tab w:val="decimal" w:pos="842"/>
              </w:tabs>
              <w:spacing w:line="240" w:lineRule="atLeast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57ACBB4" w14:textId="3D38AC0A" w:rsidR="00607647" w:rsidRPr="00C74F78" w:rsidRDefault="00482F5E" w:rsidP="00607647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877,212</w:t>
            </w:r>
          </w:p>
        </w:tc>
        <w:tc>
          <w:tcPr>
            <w:tcW w:w="130" w:type="pct"/>
          </w:tcPr>
          <w:p w14:paraId="42E57E73" w14:textId="77777777" w:rsidR="00607647" w:rsidRPr="00B40D48" w:rsidRDefault="00607647" w:rsidP="00607647">
            <w:pPr>
              <w:tabs>
                <w:tab w:val="decimal" w:pos="842"/>
              </w:tabs>
              <w:spacing w:line="240" w:lineRule="atLeast"/>
              <w:ind w:left="-108" w:right="-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30D53F" w14:textId="77F0B49F" w:rsidR="00607647" w:rsidRPr="00B40D48" w:rsidRDefault="00607647" w:rsidP="0060764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</w:tr>
    </w:tbl>
    <w:p w14:paraId="622CB61D" w14:textId="77777777" w:rsidR="00C17C7D" w:rsidRDefault="00C17C7D" w:rsidP="00DB6D20">
      <w:pPr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5F2565B6" w14:textId="77777777" w:rsidR="00C17C7D" w:rsidRDefault="00C17C7D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br w:type="page"/>
      </w:r>
    </w:p>
    <w:p w14:paraId="3E6206C4" w14:textId="68534FB3" w:rsidR="00DB6D20" w:rsidRPr="00DB6D20" w:rsidRDefault="00DB6D20" w:rsidP="00DB6D20">
      <w:pPr>
        <w:spacing w:line="240" w:lineRule="auto"/>
        <w:ind w:firstLine="518"/>
        <w:rPr>
          <w:rFonts w:ascii="Angsana New" w:hAnsi="Angsana New"/>
          <w:i/>
          <w:iCs/>
          <w:sz w:val="30"/>
          <w:szCs w:val="30"/>
          <w:lang w:val="en-US"/>
        </w:rPr>
      </w:pPr>
      <w:r w:rsidRPr="00DB6D2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lastRenderedPageBreak/>
        <w:t>บริษัท</w:t>
      </w:r>
      <w:r w:rsidRPr="00DB6D2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นีโอ</w:t>
      </w:r>
      <w:r w:rsidRPr="00DB6D2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โมบิลิตี้</w:t>
      </w:r>
      <w:r w:rsidRPr="00DB6D2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เอเชีย</w:t>
      </w:r>
      <w:r w:rsidRPr="00DB6D2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51AA555C" w14:textId="77777777" w:rsidR="00DB6D20" w:rsidRPr="00DB6D20" w:rsidRDefault="00DB6D20" w:rsidP="00DB6D20">
      <w:pPr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E998131" w14:textId="76668191" w:rsidR="00DB6D20" w:rsidRPr="00DB6D20" w:rsidRDefault="00DB6D20" w:rsidP="00DB6D20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ในเดือนมีนาคม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B1FED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บริษัทย่อยแห่งหนึ่ง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เอ็มจีซี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เอเชีย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กรีนเทค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ได้ลงทุนในบริษัท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นีโอ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โมบิลิตี้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เอเชีย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บริษัทร่วมแห่งใหม่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ซึ่งเป็นนิติบุคคลที่จัดตั้งขึ้นในประเทศไทย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มีทุนจดทะเบียน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B1FED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                  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โดยมีหุ้นสามัญจำนวน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B1FED">
        <w:rPr>
          <w:rFonts w:ascii="Angsana New" w:hAnsi="Angsana New" w:cs="Angsana New"/>
          <w:sz w:val="30"/>
          <w:szCs w:val="30"/>
          <w:lang w:val="en-US" w:bidi="th-TH"/>
        </w:rPr>
        <w:t>300,000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มูลค่าที่ตราไว้หุ้นละ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B1FED">
        <w:rPr>
          <w:rFonts w:ascii="Angsana New" w:hAnsi="Angsana New" w:cs="Angsana New"/>
          <w:sz w:val="30"/>
          <w:szCs w:val="30"/>
          <w:lang w:val="en-US" w:bidi="th-TH"/>
        </w:rPr>
        <w:t>100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กลุ่มบริษัทได้ลงทุนในบริษัทร่วมดังกล่าวจำนวน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B1FED">
        <w:rPr>
          <w:rFonts w:ascii="Angsana New" w:hAnsi="Angsana New" w:cs="Angsana New"/>
          <w:sz w:val="30"/>
          <w:szCs w:val="30"/>
          <w:lang w:val="en-US" w:bidi="th-TH"/>
        </w:rPr>
        <w:t>149,998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เป็นจำนวนเงินรวม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B1FED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คิดเป็นส่วนได้เสียร้อยละ</w:t>
      </w:r>
      <w:r w:rsidR="006B1FED">
        <w:rPr>
          <w:rFonts w:ascii="Angsana New" w:hAnsi="Angsana New" w:cs="Angsana New"/>
          <w:sz w:val="30"/>
          <w:szCs w:val="30"/>
          <w:lang w:val="en-US" w:bidi="th-TH"/>
        </w:rPr>
        <w:t xml:space="preserve"> 49.99</w:t>
      </w:r>
    </w:p>
    <w:p w14:paraId="31FDF551" w14:textId="77777777" w:rsidR="00DB6D20" w:rsidRPr="00DB6D20" w:rsidRDefault="00DB6D20" w:rsidP="00DB6D20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6B8E6F6" w14:textId="5BD49379" w:rsidR="00DB6D20" w:rsidRPr="00DB6D20" w:rsidRDefault="00DB6D20" w:rsidP="00DB6D20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ในเดือนเมษายน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B1FED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กลุ่มบริษัทได้ชำระค่าหุ้นเพิ่มทุนของบริษัท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นีโอ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โมบิลิตี้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เอเชีย</w:t>
      </w:r>
      <w:r w:rsidRPr="00DB6D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3B131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จำกัด</w:t>
      </w:r>
      <w:r w:rsidRPr="003B131A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3B131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จำนวน</w:t>
      </w:r>
      <w:r w:rsidRPr="003B131A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6B1FED" w:rsidRPr="003B131A">
        <w:rPr>
          <w:rFonts w:ascii="Angsana New" w:hAnsi="Angsana New" w:cs="Angsana New"/>
          <w:spacing w:val="-2"/>
          <w:sz w:val="30"/>
          <w:szCs w:val="30"/>
          <w:lang w:val="en-US" w:bidi="th-TH"/>
        </w:rPr>
        <w:t>1.35</w:t>
      </w:r>
      <w:r w:rsidRPr="003B131A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3B131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ล้านหุ้น</w:t>
      </w:r>
      <w:r w:rsidRPr="003B131A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3B131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มูลค่าหุ้นละ</w:t>
      </w:r>
      <w:r w:rsidRPr="003B131A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6B1FED" w:rsidRPr="003B131A">
        <w:rPr>
          <w:rFonts w:ascii="Angsana New" w:hAnsi="Angsana New" w:cs="Angsana New"/>
          <w:spacing w:val="-2"/>
          <w:sz w:val="30"/>
          <w:szCs w:val="30"/>
          <w:lang w:val="en-US" w:bidi="th-TH"/>
        </w:rPr>
        <w:t>71</w:t>
      </w:r>
      <w:r w:rsidRPr="003B131A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3B131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บาท</w:t>
      </w:r>
      <w:r w:rsidRPr="003B131A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3B131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เป็นจำนวนเงินรวม</w:t>
      </w:r>
      <w:r w:rsidRPr="003B131A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6B1FED" w:rsidRPr="003B131A">
        <w:rPr>
          <w:rFonts w:ascii="Angsana New" w:hAnsi="Angsana New" w:cs="Angsana New"/>
          <w:spacing w:val="-2"/>
          <w:sz w:val="30"/>
          <w:szCs w:val="30"/>
          <w:lang w:val="en-US" w:bidi="th-TH"/>
        </w:rPr>
        <w:t>95.85</w:t>
      </w:r>
      <w:r w:rsidRPr="003B131A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3B131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3B131A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345708" w:rsidRPr="003B131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โดยส่วนได้เสียในงบการเงินรวม</w:t>
      </w:r>
      <w:r w:rsidR="00345708"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ยังคงเป็นร้อยละ</w:t>
      </w:r>
      <w:r w:rsidR="00345708"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345708" w:rsidRPr="00C64585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="00345708" w:rsidRPr="00982B3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345708" w:rsidRPr="00C64585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="00345708"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45708"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2E815099" w14:textId="77777777" w:rsidR="00DB6D20" w:rsidRPr="00DB6D20" w:rsidRDefault="00DB6D20" w:rsidP="00DB6D20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E202F7D" w14:textId="4A72EB74" w:rsidR="00DB6D20" w:rsidRDefault="00DB6D20" w:rsidP="00147937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DB6D20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 w:rsidR="00CC6FB6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="00147937" w:rsidRPr="00147937">
        <w:rPr>
          <w:rFonts w:ascii="Angsana New" w:hAnsi="Angsana New" w:cs="Angsana New" w:hint="cs"/>
          <w:sz w:val="30"/>
          <w:szCs w:val="30"/>
          <w:cs/>
          <w:lang w:val="en-US" w:bidi="th-TH"/>
        </w:rPr>
        <w:t>ดือนสิงหาคม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96DF0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47937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กลุ่มบริษัทได้ชำระค่าหุ้นเพิ่มทุนส่วนที่เหลือของบริษัท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47937">
        <w:rPr>
          <w:rFonts w:ascii="Angsana New" w:hAnsi="Angsana New" w:cs="Angsana New" w:hint="cs"/>
          <w:sz w:val="30"/>
          <w:szCs w:val="30"/>
          <w:cs/>
          <w:lang w:val="en-US" w:bidi="th-TH"/>
        </w:rPr>
        <w:t>นีโอ</w:t>
      </w:r>
      <w:r w:rsidR="00196DF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147937" w:rsidRPr="00147937">
        <w:rPr>
          <w:rFonts w:ascii="Angsana New" w:hAnsi="Angsana New" w:cs="Angsana New" w:hint="cs"/>
          <w:sz w:val="30"/>
          <w:szCs w:val="30"/>
          <w:cs/>
          <w:lang w:val="en-US" w:bidi="th-TH"/>
        </w:rPr>
        <w:t>โมบิลิตี้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47937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เอเชีย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47937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06769">
        <w:rPr>
          <w:rFonts w:ascii="Angsana New" w:hAnsi="Angsana New" w:cs="Angsana New"/>
          <w:sz w:val="30"/>
          <w:szCs w:val="30"/>
          <w:lang w:val="en-US" w:bidi="th-TH"/>
        </w:rPr>
        <w:t xml:space="preserve">                 </w:t>
      </w:r>
      <w:r w:rsidR="00147937" w:rsidRPr="00147937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96DF0">
        <w:rPr>
          <w:rFonts w:ascii="Angsana New" w:hAnsi="Angsana New" w:cs="Angsana New"/>
          <w:sz w:val="30"/>
          <w:szCs w:val="30"/>
          <w:lang w:val="en-US" w:bidi="th-TH"/>
        </w:rPr>
        <w:t>1.35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4793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47937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มูลค่าหุ้นละ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96DF0">
        <w:rPr>
          <w:rFonts w:ascii="Angsana New" w:hAnsi="Angsana New" w:cs="Angsana New"/>
          <w:sz w:val="30"/>
          <w:szCs w:val="30"/>
          <w:lang w:val="en-US" w:bidi="th-TH"/>
        </w:rPr>
        <w:t>29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47937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47937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เป็นจำนวนเงินรวม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96DF0">
        <w:rPr>
          <w:rFonts w:ascii="Angsana New" w:hAnsi="Angsana New" w:cs="Angsana New"/>
          <w:sz w:val="30"/>
          <w:szCs w:val="30"/>
          <w:lang w:val="en-US" w:bidi="th-TH"/>
        </w:rPr>
        <w:t>39.15</w:t>
      </w:r>
      <w:r w:rsidR="00147937" w:rsidRPr="001479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4793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="0034570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45708"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โดยส่วนได้เสียในงบการเงินรวมยังคงเป็นร้อยละ</w:t>
      </w:r>
      <w:r w:rsidR="00345708"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345708" w:rsidRPr="00C64585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="00345708" w:rsidRPr="00982B3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345708" w:rsidRPr="00C64585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="00345708"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45708"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48C686CF" w14:textId="77777777" w:rsidR="00CC6FB6" w:rsidRPr="00BC2B41" w:rsidRDefault="00CC6FB6" w:rsidP="00147937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6551E84" w14:textId="7D0D3110" w:rsidR="008D3B67" w:rsidRDefault="008D3B67" w:rsidP="008D3B67">
      <w:pPr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8D3B6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อัลฟ่า</w:t>
      </w:r>
      <w:r w:rsidRPr="008D3B6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เอกซ์</w:t>
      </w:r>
      <w:r w:rsidRPr="008D3B6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จำกัด</w:t>
      </w:r>
      <w:r w:rsidR="00D23782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</w:p>
    <w:p w14:paraId="1D6ED29E" w14:textId="77777777" w:rsidR="00D23782" w:rsidRPr="00BC2B41" w:rsidRDefault="00D23782" w:rsidP="008D3B67">
      <w:pPr>
        <w:spacing w:line="240" w:lineRule="auto"/>
        <w:ind w:firstLine="518"/>
        <w:rPr>
          <w:rFonts w:ascii="Angsana New" w:hAnsi="Angsana New" w:cs="Angsana New"/>
          <w:sz w:val="30"/>
          <w:szCs w:val="30"/>
          <w:lang w:val="en-US" w:bidi="th-TH"/>
        </w:rPr>
      </w:pPr>
    </w:p>
    <w:p w14:paraId="1C3DE037" w14:textId="74FF4020" w:rsidR="00982B32" w:rsidRDefault="00D23782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ในเดือนกุมภาพันธ์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ซึ่งเป็นการร่วมค้าได้เพิ่มทุนจดทะเบียนจาก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750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                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โดยบริษัทได้ชำระค่าหุ้นเพิ่มทุนให้แก่บริษัท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มูลค่าหุ้นละ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504EF2">
        <w:rPr>
          <w:rFonts w:ascii="Angsana New" w:hAnsi="Angsana New" w:cs="Angsana New"/>
          <w:sz w:val="30"/>
          <w:szCs w:val="30"/>
          <w:lang w:val="en-US" w:bidi="th-TH"/>
        </w:rPr>
        <w:t xml:space="preserve">                   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12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เป็นจำนวนเงิน</w:t>
      </w:r>
      <w:r w:rsidR="00BC2B41"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125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โดยส่วนได้เสียในงบการเงินรวมและงบการเงินเฉพาะกิจการ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            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0AA54DF6" w14:textId="77777777" w:rsidR="00982B32" w:rsidRDefault="00982B32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6264EF3" w14:textId="06E1AD9E" w:rsidR="004418C3" w:rsidRDefault="006D5EC4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ในเดือนพฤษภาคม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ซึ่งเป็นการร่วมค้าได้เพิ่มทุนจดทะเบียนเป็น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500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บริษัทได้ชำระค่าหุ้นเพิ่มทุนให้แก่บริษัท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มูลค่าหุ้นละ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เป็นจำนวน</w:t>
      </w:r>
      <w:r w:rsidR="009C769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           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</w:t>
      </w:r>
      <w:r w:rsidR="00BC2B41"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250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โดยส่วนได้เสียในงบการเงินรวมและงบการเงินเฉพาะกิจการยังคงเป็นร้อยละ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4F89B16F" w14:textId="77777777" w:rsidR="00504EF2" w:rsidRPr="00982B32" w:rsidRDefault="00504EF2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BA19E38" w14:textId="29E41900" w:rsidR="00720A8A" w:rsidRPr="00982B32" w:rsidRDefault="006D5EC4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</w:t>
      </w:r>
      <w:r w:rsidR="00B12FEF"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="00504EF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ซึ่งเป็นการร่วมค้าได้เพิ่มทุนจดทะเบียนเป็น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B12FEF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750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504EF2">
        <w:rPr>
          <w:rFonts w:ascii="Angsana New" w:hAnsi="Angsana New" w:cs="Angsana New"/>
          <w:sz w:val="30"/>
          <w:szCs w:val="30"/>
          <w:lang w:val="en-US" w:bidi="th-TH"/>
        </w:rPr>
        <w:t xml:space="preserve">                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บริษัทได้ชำระค่าหุ้นเพิ่มทุนให้แก่บริษัท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มูลค่าหุ้นละ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12</w:t>
      </w:r>
      <w:r w:rsidR="00504EF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เป็นจำนวนเงิน</w:t>
      </w:r>
      <w:r w:rsidR="00F90C9C"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125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โดยส่วนได้เสียในงบการเงินรวมและงบการเงินเฉพาะกิจการยังคงเป็นร้อยละ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="00B12FEF" w:rsidRPr="00982B3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153B7AA4" w14:textId="23749C6C" w:rsidR="00720A8A" w:rsidRPr="00982B32" w:rsidRDefault="00720A8A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  <w:sectPr w:rsidR="00720A8A" w:rsidRPr="00982B32" w:rsidSect="00981E82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aperSrc w:first="7" w:other="7"/>
          <w:pgNumType w:start="18"/>
          <w:cols w:space="720"/>
          <w:docGrid w:linePitch="360"/>
        </w:sectPr>
      </w:pPr>
    </w:p>
    <w:p w14:paraId="369C27F9" w14:textId="28668756" w:rsidR="00673959" w:rsidRDefault="00673959" w:rsidP="00061232">
      <w:pPr>
        <w:ind w:left="54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</w:t>
      </w:r>
      <w:r w:rsidR="0086710D" w:rsidRPr="006666F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86710D" w:rsidRPr="00C5495A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  <w:r w:rsidR="00DD1938" w:rsidRPr="00C5495A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และการร่วมค้า</w:t>
      </w:r>
      <w:r w:rsidRPr="00C5495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727BB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AE4D47"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E4D47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727BB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B815B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815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และเงินปันผลรับสำหรับแต่ละปีสิ้นสุดวันเดียวกัน</w:t>
      </w:r>
      <w:r w:rsidR="00B44A71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4B234307" w14:textId="77777777" w:rsidR="00490614" w:rsidRPr="00C9260E" w:rsidRDefault="00490614" w:rsidP="00C9260E">
      <w:pPr>
        <w:spacing w:line="240" w:lineRule="auto"/>
        <w:ind w:left="540"/>
        <w:rPr>
          <w:rFonts w:asciiTheme="majorBidi" w:hAnsiTheme="majorBidi" w:cstheme="majorBidi"/>
          <w:sz w:val="12"/>
          <w:szCs w:val="12"/>
          <w:lang w:val="en-US" w:bidi="th-TH"/>
        </w:rPr>
      </w:pPr>
    </w:p>
    <w:p w14:paraId="5A39B7A5" w14:textId="70AC60FD" w:rsidR="00F2770B" w:rsidRPr="00EB6214" w:rsidRDefault="00F2770B" w:rsidP="004E66E2">
      <w:pPr>
        <w:tabs>
          <w:tab w:val="left" w:pos="1160"/>
        </w:tabs>
        <w:spacing w:line="240" w:lineRule="auto"/>
        <w:rPr>
          <w:rFonts w:asciiTheme="majorBidi" w:hAnsiTheme="majorBidi" w:cstheme="majorBidi"/>
          <w:sz w:val="2"/>
          <w:szCs w:val="2"/>
          <w:lang w:val="en-US" w:bidi="th-TH"/>
        </w:rPr>
      </w:pPr>
    </w:p>
    <w:tbl>
      <w:tblPr>
        <w:tblW w:w="13482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25"/>
        <w:gridCol w:w="2457"/>
        <w:gridCol w:w="990"/>
        <w:gridCol w:w="894"/>
        <w:gridCol w:w="900"/>
        <w:gridCol w:w="900"/>
        <w:gridCol w:w="180"/>
        <w:gridCol w:w="909"/>
        <w:gridCol w:w="180"/>
        <w:gridCol w:w="819"/>
        <w:gridCol w:w="200"/>
        <w:gridCol w:w="958"/>
        <w:gridCol w:w="182"/>
        <w:gridCol w:w="988"/>
      </w:tblGrid>
      <w:tr w:rsidR="005C1E8A" w:rsidRPr="00EB6214" w14:paraId="50A8D72D" w14:textId="77777777" w:rsidTr="000E0A53">
        <w:trPr>
          <w:cantSplit/>
          <w:trHeight w:val="270"/>
        </w:trPr>
        <w:tc>
          <w:tcPr>
            <w:tcW w:w="2925" w:type="dxa"/>
          </w:tcPr>
          <w:p w14:paraId="5C21701D" w14:textId="77777777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7" w:type="dxa"/>
            <w:vAlign w:val="bottom"/>
          </w:tcPr>
          <w:p w14:paraId="09D6F376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0" w:type="dxa"/>
            <w:gridSpan w:val="12"/>
            <w:vAlign w:val="bottom"/>
          </w:tcPr>
          <w:p w14:paraId="741B26B5" w14:textId="4A7EA2E2" w:rsidR="005C1E8A" w:rsidRPr="00C9260E" w:rsidRDefault="005C1E8A" w:rsidP="005C1E8A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260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C1E8A" w:rsidRPr="00BE6565" w14:paraId="4B2F9186" w14:textId="77777777" w:rsidTr="000E0A53">
        <w:trPr>
          <w:cantSplit/>
          <w:trHeight w:val="270"/>
        </w:trPr>
        <w:tc>
          <w:tcPr>
            <w:tcW w:w="2925" w:type="dxa"/>
          </w:tcPr>
          <w:p w14:paraId="6EBFE225" w14:textId="77777777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7" w:type="dxa"/>
            <w:vAlign w:val="bottom"/>
          </w:tcPr>
          <w:p w14:paraId="52538B91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84" w:type="dxa"/>
            <w:gridSpan w:val="2"/>
            <w:vAlign w:val="bottom"/>
          </w:tcPr>
          <w:p w14:paraId="6A1E29B1" w14:textId="77777777" w:rsidR="005C1E8A" w:rsidRPr="00C9260E" w:rsidRDefault="005C1E8A" w:rsidP="005C1E8A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  <w:r w:rsidRPr="00C926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</w:t>
            </w: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จ้าของ</w:t>
            </w:r>
          </w:p>
        </w:tc>
        <w:tc>
          <w:tcPr>
            <w:tcW w:w="1800" w:type="dxa"/>
            <w:gridSpan w:val="2"/>
            <w:vAlign w:val="bottom"/>
          </w:tcPr>
          <w:p w14:paraId="22325A59" w14:textId="475DA3D9" w:rsidR="005C1E8A" w:rsidRPr="007D0AD0" w:rsidRDefault="005C1E8A" w:rsidP="005C1E8A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</w:t>
            </w:r>
            <w:r w:rsidR="007D0A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ชำระแล้ว</w:t>
            </w:r>
          </w:p>
        </w:tc>
        <w:tc>
          <w:tcPr>
            <w:tcW w:w="180" w:type="dxa"/>
          </w:tcPr>
          <w:p w14:paraId="7E0B7932" w14:textId="77777777" w:rsidR="005C1E8A" w:rsidRPr="00C9260E" w:rsidRDefault="005C1E8A" w:rsidP="005C1E8A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19355EB1" w14:textId="77777777" w:rsidR="005C1E8A" w:rsidRPr="00C9260E" w:rsidRDefault="005C1E8A" w:rsidP="005C1E8A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00" w:type="dxa"/>
          </w:tcPr>
          <w:p w14:paraId="2F7E5E21" w14:textId="77777777" w:rsidR="005C1E8A" w:rsidRPr="00C9260E" w:rsidRDefault="005C1E8A" w:rsidP="005C1E8A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28" w:type="dxa"/>
            <w:gridSpan w:val="3"/>
          </w:tcPr>
          <w:p w14:paraId="1DEDE9D0" w14:textId="77777777" w:rsidR="005C1E8A" w:rsidRPr="00C9260E" w:rsidRDefault="005C1E8A" w:rsidP="005C1E8A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รับสำหรับปี</w:t>
            </w:r>
          </w:p>
        </w:tc>
      </w:tr>
      <w:tr w:rsidR="005C1E8A" w:rsidRPr="00BE6565" w14:paraId="73744BC6" w14:textId="77777777" w:rsidTr="000E0A53">
        <w:trPr>
          <w:cantSplit/>
          <w:trHeight w:val="270"/>
        </w:trPr>
        <w:tc>
          <w:tcPr>
            <w:tcW w:w="2925" w:type="dxa"/>
          </w:tcPr>
          <w:p w14:paraId="7AEEAE06" w14:textId="77777777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7" w:type="dxa"/>
          </w:tcPr>
          <w:p w14:paraId="31970F0C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29045F" w14:textId="77777777" w:rsidR="005C1E8A" w:rsidRPr="00C9260E" w:rsidRDefault="005C1E8A" w:rsidP="005C1E8A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894" w:type="dxa"/>
          </w:tcPr>
          <w:p w14:paraId="3F996F27" w14:textId="77777777" w:rsidR="005C1E8A" w:rsidRPr="00C9260E" w:rsidRDefault="005C1E8A" w:rsidP="005C1E8A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</w:tcPr>
          <w:p w14:paraId="7C49FF4F" w14:textId="77777777" w:rsidR="005C1E8A" w:rsidRPr="00C9260E" w:rsidRDefault="005C1E8A" w:rsidP="005C1E8A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0" w:type="dxa"/>
          </w:tcPr>
          <w:p w14:paraId="3DD4793A" w14:textId="77777777" w:rsidR="005C1E8A" w:rsidRPr="00C9260E" w:rsidRDefault="005C1E8A" w:rsidP="005C1E8A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3B28D35F" w14:textId="77777777" w:rsidR="005C1E8A" w:rsidRPr="00C9260E" w:rsidRDefault="005C1E8A" w:rsidP="005C1E8A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841C871" w14:textId="77777777" w:rsidR="005C1E8A" w:rsidRPr="00C9260E" w:rsidRDefault="005C1E8A" w:rsidP="005C1E8A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EB36439" w14:textId="77777777" w:rsidR="005C1E8A" w:rsidRPr="00C9260E" w:rsidRDefault="005C1E8A" w:rsidP="005C1E8A">
            <w:pPr>
              <w:spacing w:line="220" w:lineRule="atLeast"/>
              <w:ind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318E25B" w14:textId="77777777" w:rsidR="005C1E8A" w:rsidRPr="00C9260E" w:rsidRDefault="005C1E8A" w:rsidP="005C1E8A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00" w:type="dxa"/>
          </w:tcPr>
          <w:p w14:paraId="2CB09C72" w14:textId="77777777" w:rsidR="005C1E8A" w:rsidRPr="00C9260E" w:rsidRDefault="005C1E8A" w:rsidP="005C1E8A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8" w:type="dxa"/>
          </w:tcPr>
          <w:p w14:paraId="0E6E7DA9" w14:textId="77777777" w:rsidR="005C1E8A" w:rsidRPr="00C9260E" w:rsidRDefault="005C1E8A" w:rsidP="005C1E8A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3FD7715F" w14:textId="77777777" w:rsidR="005C1E8A" w:rsidRPr="00C9260E" w:rsidRDefault="005C1E8A" w:rsidP="005C1E8A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</w:tcPr>
          <w:p w14:paraId="47250D19" w14:textId="77777777" w:rsidR="005C1E8A" w:rsidRPr="00C9260E" w:rsidRDefault="005C1E8A" w:rsidP="005C1E8A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5C1E8A" w:rsidRPr="00BE6565" w14:paraId="3527079E" w14:textId="77777777" w:rsidTr="000E0A53">
        <w:trPr>
          <w:cantSplit/>
          <w:trHeight w:val="270"/>
        </w:trPr>
        <w:tc>
          <w:tcPr>
            <w:tcW w:w="2925" w:type="dxa"/>
          </w:tcPr>
          <w:p w14:paraId="7A9BF9B5" w14:textId="77777777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57" w:type="dxa"/>
          </w:tcPr>
          <w:p w14:paraId="4CC799E7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4" w:type="dxa"/>
            <w:gridSpan w:val="2"/>
          </w:tcPr>
          <w:p w14:paraId="51768EE4" w14:textId="756432DA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6216" w:type="dxa"/>
            <w:gridSpan w:val="10"/>
          </w:tcPr>
          <w:p w14:paraId="3D851297" w14:textId="06E17BE8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C1E8A" w:rsidRPr="00BE6565" w14:paraId="427DDD02" w14:textId="77777777" w:rsidTr="000E0A53">
        <w:trPr>
          <w:cantSplit/>
          <w:trHeight w:val="270"/>
        </w:trPr>
        <w:tc>
          <w:tcPr>
            <w:tcW w:w="2925" w:type="dxa"/>
          </w:tcPr>
          <w:p w14:paraId="355C0D4B" w14:textId="615FE0EB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  <w:r w:rsidR="004E28A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ทางตรง</w:t>
            </w:r>
          </w:p>
        </w:tc>
        <w:tc>
          <w:tcPr>
            <w:tcW w:w="2457" w:type="dxa"/>
          </w:tcPr>
          <w:p w14:paraId="2776C85F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2F19AFD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4" w:type="dxa"/>
          </w:tcPr>
          <w:p w14:paraId="59D39168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7E3726" w14:textId="77777777" w:rsidR="005C1E8A" w:rsidRPr="00C9260E" w:rsidRDefault="005C1E8A" w:rsidP="005C1E8A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91663A8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AF9D603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2D93EA7D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977622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339BBD16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0" w:type="dxa"/>
            <w:shd w:val="clear" w:color="auto" w:fill="auto"/>
          </w:tcPr>
          <w:p w14:paraId="78B1BA73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554AB63A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2E3DB101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0FBC365A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1E8A" w:rsidRPr="00BE6565" w14:paraId="2EAA4129" w14:textId="77777777" w:rsidTr="000E0A53">
        <w:trPr>
          <w:cantSplit/>
          <w:trHeight w:val="270"/>
        </w:trPr>
        <w:tc>
          <w:tcPr>
            <w:tcW w:w="2925" w:type="dxa"/>
          </w:tcPr>
          <w:p w14:paraId="46778278" w14:textId="77777777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ฮาวเด้น แมกซี่ อินชัวรันส์ </w:t>
            </w: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 xml:space="preserve">    โบรกเกอร์ จำกัด</w:t>
            </w:r>
          </w:p>
        </w:tc>
        <w:tc>
          <w:tcPr>
            <w:tcW w:w="2457" w:type="dxa"/>
          </w:tcPr>
          <w:p w14:paraId="71D513A0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65EDFC2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นายหน้าประกันภัย</w:t>
            </w:r>
          </w:p>
        </w:tc>
        <w:tc>
          <w:tcPr>
            <w:tcW w:w="990" w:type="dxa"/>
          </w:tcPr>
          <w:p w14:paraId="50BAC80D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998BDE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38.25</w:t>
            </w:r>
          </w:p>
        </w:tc>
        <w:tc>
          <w:tcPr>
            <w:tcW w:w="894" w:type="dxa"/>
          </w:tcPr>
          <w:p w14:paraId="259781C4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5A05EF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C9260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900" w:type="dxa"/>
          </w:tcPr>
          <w:p w14:paraId="58A27179" w14:textId="77777777" w:rsidR="005C1E8A" w:rsidRPr="00C9260E" w:rsidRDefault="005C1E8A" w:rsidP="005C1E8A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E80C04" w14:textId="77777777" w:rsidR="005C1E8A" w:rsidRPr="00C9260E" w:rsidRDefault="005C1E8A" w:rsidP="005C1E8A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900" w:type="dxa"/>
          </w:tcPr>
          <w:p w14:paraId="6321E638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689DA6C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180" w:type="dxa"/>
          </w:tcPr>
          <w:p w14:paraId="238C9A1E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640125CC" w14:textId="77777777" w:rsidR="005C1E8A" w:rsidRPr="00C9260E" w:rsidRDefault="005C1E8A" w:rsidP="00E85222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13E618" w14:textId="77777777" w:rsidR="005C1E8A" w:rsidRPr="00C9260E" w:rsidRDefault="005C1E8A" w:rsidP="00E85222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104,168</w:t>
            </w:r>
          </w:p>
        </w:tc>
        <w:tc>
          <w:tcPr>
            <w:tcW w:w="180" w:type="dxa"/>
            <w:shd w:val="clear" w:color="auto" w:fill="auto"/>
          </w:tcPr>
          <w:p w14:paraId="656ED82B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6867E553" w14:textId="77777777" w:rsidR="005C1E8A" w:rsidRPr="00C9260E" w:rsidRDefault="005C1E8A" w:rsidP="00E85222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4D59D15" w14:textId="77777777" w:rsidR="005C1E8A" w:rsidRPr="00C9260E" w:rsidRDefault="005C1E8A" w:rsidP="00E85222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85,089</w:t>
            </w:r>
          </w:p>
        </w:tc>
        <w:tc>
          <w:tcPr>
            <w:tcW w:w="200" w:type="dxa"/>
            <w:shd w:val="clear" w:color="auto" w:fill="auto"/>
          </w:tcPr>
          <w:p w14:paraId="41F8191A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65E7D8A1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A6E7EB2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19,125</w:t>
            </w:r>
          </w:p>
        </w:tc>
        <w:tc>
          <w:tcPr>
            <w:tcW w:w="182" w:type="dxa"/>
            <w:shd w:val="clear" w:color="auto" w:fill="auto"/>
          </w:tcPr>
          <w:p w14:paraId="4BFF1CD9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150294CA" w14:textId="77777777" w:rsidR="005C1E8A" w:rsidRPr="00C9260E" w:rsidRDefault="005C1E8A" w:rsidP="00E85222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F12C8B3" w14:textId="77777777" w:rsidR="005C1E8A" w:rsidRPr="00C9260E" w:rsidRDefault="005C1E8A" w:rsidP="00E85222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39,397</w:t>
            </w:r>
          </w:p>
        </w:tc>
      </w:tr>
      <w:tr w:rsidR="005C1E8A" w:rsidRPr="00BE6565" w14:paraId="4A55E6B1" w14:textId="77777777" w:rsidTr="000E0A53">
        <w:trPr>
          <w:cantSplit/>
          <w:trHeight w:val="270"/>
        </w:trPr>
        <w:tc>
          <w:tcPr>
            <w:tcW w:w="2925" w:type="dxa"/>
          </w:tcPr>
          <w:p w14:paraId="54929C55" w14:textId="77777777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ออโต้ สมาร์ท-เอ็กซ์ จำกัด</w:t>
            </w:r>
          </w:p>
        </w:tc>
        <w:tc>
          <w:tcPr>
            <w:tcW w:w="2457" w:type="dxa"/>
          </w:tcPr>
          <w:p w14:paraId="17844BF0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บริการล้าง ขัด เคลือบสีรถยนต์</w:t>
            </w:r>
          </w:p>
        </w:tc>
        <w:tc>
          <w:tcPr>
            <w:tcW w:w="990" w:type="dxa"/>
          </w:tcPr>
          <w:p w14:paraId="4961EE9C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926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30.00</w:t>
            </w:r>
          </w:p>
        </w:tc>
        <w:tc>
          <w:tcPr>
            <w:tcW w:w="894" w:type="dxa"/>
          </w:tcPr>
          <w:p w14:paraId="4D0BA7E5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260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5334D222" w14:textId="77777777" w:rsidR="005C1E8A" w:rsidRPr="00C9260E" w:rsidRDefault="005C1E8A" w:rsidP="005C1E8A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900" w:type="dxa"/>
          </w:tcPr>
          <w:p w14:paraId="2C6E494E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80" w:type="dxa"/>
          </w:tcPr>
          <w:p w14:paraId="7F1E6346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BD36725" w14:textId="77777777" w:rsidR="005C1E8A" w:rsidRPr="00C9260E" w:rsidRDefault="005C1E8A" w:rsidP="00E85222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</w:rPr>
              <w:t>10,310</w:t>
            </w:r>
          </w:p>
        </w:tc>
        <w:tc>
          <w:tcPr>
            <w:tcW w:w="180" w:type="dxa"/>
            <w:shd w:val="clear" w:color="auto" w:fill="auto"/>
          </w:tcPr>
          <w:p w14:paraId="0828D3E1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2155259F" w14:textId="77777777" w:rsidR="005C1E8A" w:rsidRPr="00C9260E" w:rsidRDefault="005C1E8A" w:rsidP="00E85222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926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200" w:type="dxa"/>
            <w:shd w:val="clear" w:color="auto" w:fill="auto"/>
          </w:tcPr>
          <w:p w14:paraId="5A911828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0B5896BE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1,950</w:t>
            </w:r>
          </w:p>
        </w:tc>
        <w:tc>
          <w:tcPr>
            <w:tcW w:w="182" w:type="dxa"/>
            <w:shd w:val="clear" w:color="auto" w:fill="auto"/>
          </w:tcPr>
          <w:p w14:paraId="609BB330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5036332B" w14:textId="77777777" w:rsidR="005C1E8A" w:rsidRPr="00C9260E" w:rsidRDefault="005C1E8A" w:rsidP="00E85222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1,950</w:t>
            </w:r>
          </w:p>
        </w:tc>
      </w:tr>
      <w:tr w:rsidR="005C1E8A" w:rsidRPr="00BE6565" w14:paraId="44E75FF4" w14:textId="77777777" w:rsidTr="000E0A53">
        <w:trPr>
          <w:cantSplit/>
          <w:trHeight w:val="68"/>
        </w:trPr>
        <w:tc>
          <w:tcPr>
            <w:tcW w:w="2925" w:type="dxa"/>
          </w:tcPr>
          <w:p w14:paraId="5C7FE79F" w14:textId="77777777" w:rsidR="005C1E8A" w:rsidRPr="008D6684" w:rsidRDefault="005C1E8A" w:rsidP="002D52FA">
            <w:pPr>
              <w:spacing w:line="240" w:lineRule="auto"/>
              <w:ind w:right="-79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457" w:type="dxa"/>
          </w:tcPr>
          <w:p w14:paraId="31E59801" w14:textId="77777777" w:rsidR="005C1E8A" w:rsidRPr="008D6684" w:rsidRDefault="005C1E8A" w:rsidP="002D52FA">
            <w:pPr>
              <w:spacing w:line="240" w:lineRule="auto"/>
              <w:ind w:left="-120" w:right="-98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990" w:type="dxa"/>
          </w:tcPr>
          <w:p w14:paraId="50051EA7" w14:textId="77777777" w:rsidR="005C1E8A" w:rsidRPr="008D6684" w:rsidRDefault="005C1E8A" w:rsidP="002D52FA">
            <w:pPr>
              <w:spacing w:line="240" w:lineRule="auto"/>
              <w:jc w:val="center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6F75C0A9" w14:textId="77777777" w:rsidR="005C1E8A" w:rsidRPr="008D6684" w:rsidRDefault="005C1E8A" w:rsidP="002D52FA">
            <w:pPr>
              <w:spacing w:line="240" w:lineRule="auto"/>
              <w:jc w:val="center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00" w:type="dxa"/>
          </w:tcPr>
          <w:p w14:paraId="136D04FD" w14:textId="77777777" w:rsidR="005C1E8A" w:rsidRPr="008D6684" w:rsidRDefault="005C1E8A" w:rsidP="002D52FA">
            <w:pPr>
              <w:spacing w:line="240" w:lineRule="auto"/>
              <w:ind w:left="-61"/>
              <w:jc w:val="right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00" w:type="dxa"/>
          </w:tcPr>
          <w:p w14:paraId="58651F79" w14:textId="77777777" w:rsidR="005C1E8A" w:rsidRPr="008D6684" w:rsidRDefault="005C1E8A" w:rsidP="002D52FA">
            <w:pPr>
              <w:spacing w:line="240" w:lineRule="auto"/>
              <w:jc w:val="right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</w:tcPr>
          <w:p w14:paraId="78D47EE4" w14:textId="77777777" w:rsidR="005C1E8A" w:rsidRPr="008D6684" w:rsidRDefault="005C1E8A" w:rsidP="002D52FA">
            <w:pPr>
              <w:tabs>
                <w:tab w:val="decimal" w:pos="607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0B14E412" w14:textId="77777777" w:rsidR="005C1E8A" w:rsidRPr="008D6684" w:rsidRDefault="005C1E8A" w:rsidP="00E85222">
            <w:pPr>
              <w:tabs>
                <w:tab w:val="decimal" w:pos="722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7E481A" w14:textId="77777777" w:rsidR="005C1E8A" w:rsidRPr="008D6684" w:rsidRDefault="005C1E8A" w:rsidP="002D52FA">
            <w:pPr>
              <w:tabs>
                <w:tab w:val="decimal" w:pos="607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76A0E4CF" w14:textId="77777777" w:rsidR="005C1E8A" w:rsidRPr="008D6684" w:rsidRDefault="005C1E8A" w:rsidP="00E85222">
            <w:pPr>
              <w:tabs>
                <w:tab w:val="decimal" w:pos="640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200" w:type="dxa"/>
            <w:shd w:val="clear" w:color="auto" w:fill="auto"/>
          </w:tcPr>
          <w:p w14:paraId="1576D176" w14:textId="77777777" w:rsidR="005C1E8A" w:rsidRPr="008D6684" w:rsidRDefault="005C1E8A" w:rsidP="002D52FA">
            <w:pPr>
              <w:spacing w:line="240" w:lineRule="auto"/>
              <w:jc w:val="right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58" w:type="dxa"/>
            <w:shd w:val="clear" w:color="auto" w:fill="auto"/>
          </w:tcPr>
          <w:p w14:paraId="0A4E63E0" w14:textId="77777777" w:rsidR="005C1E8A" w:rsidRPr="008D6684" w:rsidRDefault="005C1E8A" w:rsidP="002D52FA">
            <w:pPr>
              <w:spacing w:line="240" w:lineRule="auto"/>
              <w:jc w:val="right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C5A5134" w14:textId="77777777" w:rsidR="005C1E8A" w:rsidRPr="008D6684" w:rsidRDefault="005C1E8A" w:rsidP="002D52FA">
            <w:pPr>
              <w:spacing w:line="240" w:lineRule="auto"/>
              <w:jc w:val="right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2FEA2703" w14:textId="77777777" w:rsidR="005C1E8A" w:rsidRPr="008D6684" w:rsidRDefault="005C1E8A" w:rsidP="00E85222">
            <w:pPr>
              <w:spacing w:line="240" w:lineRule="auto"/>
              <w:ind w:right="19"/>
              <w:jc w:val="right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5C1E8A" w:rsidRPr="00BE6565" w14:paraId="234EF10D" w14:textId="77777777" w:rsidTr="000E0A53">
        <w:trPr>
          <w:cantSplit/>
          <w:trHeight w:val="64"/>
        </w:trPr>
        <w:tc>
          <w:tcPr>
            <w:tcW w:w="2925" w:type="dxa"/>
          </w:tcPr>
          <w:p w14:paraId="7B58E084" w14:textId="77777777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บริษัทร่วมทางอ้อม</w:t>
            </w:r>
          </w:p>
        </w:tc>
        <w:tc>
          <w:tcPr>
            <w:tcW w:w="2457" w:type="dxa"/>
          </w:tcPr>
          <w:p w14:paraId="1BAA0FBB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662A4270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7E43A3CB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3EF8C2D" w14:textId="77777777" w:rsidR="005C1E8A" w:rsidRPr="00C9260E" w:rsidRDefault="005C1E8A" w:rsidP="005C1E8A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E13D58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F3BA7C7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2EA075EE" w14:textId="77777777" w:rsidR="005C1E8A" w:rsidRPr="00C9260E" w:rsidRDefault="005C1E8A" w:rsidP="00E85222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CD8F005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097CD160" w14:textId="77777777" w:rsidR="005C1E8A" w:rsidRPr="00C9260E" w:rsidRDefault="005C1E8A" w:rsidP="00E85222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shd w:val="clear" w:color="auto" w:fill="auto"/>
          </w:tcPr>
          <w:p w14:paraId="14791663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045C8486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6C54B0C4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080E2FDD" w14:textId="77777777" w:rsidR="005C1E8A" w:rsidRPr="00C9260E" w:rsidRDefault="005C1E8A" w:rsidP="00E85222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1E8A" w:rsidRPr="00BE6565" w14:paraId="4F6F1E43" w14:textId="77777777" w:rsidTr="004E28A2">
        <w:trPr>
          <w:cantSplit/>
          <w:trHeight w:val="270"/>
        </w:trPr>
        <w:tc>
          <w:tcPr>
            <w:tcW w:w="5382" w:type="dxa"/>
            <w:gridSpan w:val="2"/>
          </w:tcPr>
          <w:p w14:paraId="2682494E" w14:textId="77777777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ถือ</w:t>
            </w:r>
            <w:r w:rsidRPr="00C9260E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โดยบริษัท</w:t>
            </w:r>
            <w:r w:rsidRPr="00C9260E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เอ็มจีซี</w:t>
            </w:r>
            <w:r w:rsidRPr="00C9260E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-</w:t>
            </w:r>
            <w:r w:rsidRPr="00C9260E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เอเชีย</w:t>
            </w:r>
            <w:r w:rsidRPr="00C9260E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กรีนเทค</w:t>
            </w:r>
            <w:r w:rsidRPr="00C9260E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990" w:type="dxa"/>
          </w:tcPr>
          <w:p w14:paraId="6F42F70C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770C6CA9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2B17F6A" w14:textId="77777777" w:rsidR="005C1E8A" w:rsidRPr="00C9260E" w:rsidRDefault="005C1E8A" w:rsidP="005C1E8A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71CE43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488A53B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59377FCE" w14:textId="77777777" w:rsidR="005C1E8A" w:rsidRPr="00C9260E" w:rsidRDefault="005C1E8A" w:rsidP="00E85222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12EE497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3F045E21" w14:textId="77777777" w:rsidR="005C1E8A" w:rsidRPr="00C9260E" w:rsidRDefault="005C1E8A" w:rsidP="00E85222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shd w:val="clear" w:color="auto" w:fill="auto"/>
          </w:tcPr>
          <w:p w14:paraId="259BF9B2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6BC6F61B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4ADC5ED9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032F7A2F" w14:textId="77777777" w:rsidR="005C1E8A" w:rsidRPr="00C9260E" w:rsidRDefault="005C1E8A" w:rsidP="00E85222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1E8A" w:rsidRPr="00BE6565" w14:paraId="6524E1EB" w14:textId="77777777" w:rsidTr="000E0A53">
        <w:trPr>
          <w:cantSplit/>
          <w:trHeight w:val="270"/>
        </w:trPr>
        <w:tc>
          <w:tcPr>
            <w:tcW w:w="2925" w:type="dxa"/>
          </w:tcPr>
          <w:p w14:paraId="74E8CB3A" w14:textId="77777777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บริษัท</w:t>
            </w:r>
            <w:r w:rsidRPr="00C9260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นีโอ</w:t>
            </w:r>
            <w:r w:rsidRPr="00C9260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โมบิลิตี้</w:t>
            </w:r>
            <w:r w:rsidRPr="00C9260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เอเชีย</w:t>
            </w:r>
            <w:r w:rsidRPr="00C9260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457" w:type="dxa"/>
          </w:tcPr>
          <w:p w14:paraId="21C96D94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ลงทุนในกลุ่มบริษัทจำหน่ายและ</w:t>
            </w:r>
          </w:p>
          <w:p w14:paraId="477D83D5" w14:textId="28DE064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ให้บริการหลังการขาย</w:t>
            </w:r>
            <w:r w:rsidR="005520F8" w:rsidRPr="00C9260E"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</w: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สำหรับยานยนต์ไฟฟ้า</w:t>
            </w:r>
          </w:p>
        </w:tc>
        <w:tc>
          <w:tcPr>
            <w:tcW w:w="990" w:type="dxa"/>
          </w:tcPr>
          <w:p w14:paraId="35375DA4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103F8F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6328C5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</w:rPr>
              <w:t>49.99</w:t>
            </w:r>
          </w:p>
        </w:tc>
        <w:tc>
          <w:tcPr>
            <w:tcW w:w="894" w:type="dxa"/>
          </w:tcPr>
          <w:p w14:paraId="011FBC8D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9911C6E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FC6C13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04CAD81E" w14:textId="77777777" w:rsidR="005C1E8A" w:rsidRPr="00C9260E" w:rsidRDefault="005C1E8A" w:rsidP="005C1E8A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1A7C0" w14:textId="77777777" w:rsidR="005C1E8A" w:rsidRPr="00C9260E" w:rsidRDefault="005C1E8A" w:rsidP="005C1E8A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1D5B13" w14:textId="77777777" w:rsidR="005C1E8A" w:rsidRPr="00C9260E" w:rsidRDefault="005C1E8A" w:rsidP="005C1E8A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900" w:type="dxa"/>
          </w:tcPr>
          <w:p w14:paraId="433BB827" w14:textId="77777777" w:rsidR="005C1E8A" w:rsidRPr="00C9260E" w:rsidRDefault="005C1E8A" w:rsidP="005C1E8A">
            <w:pPr>
              <w:tabs>
                <w:tab w:val="decimal" w:pos="55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14783F" w14:textId="77777777" w:rsidR="005C1E8A" w:rsidRPr="00C9260E" w:rsidRDefault="005C1E8A" w:rsidP="005C1E8A">
            <w:pPr>
              <w:tabs>
                <w:tab w:val="decimal" w:pos="55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55FF0C" w14:textId="77777777" w:rsidR="005C1E8A" w:rsidRPr="00C9260E" w:rsidRDefault="005C1E8A" w:rsidP="005C1E8A">
            <w:pPr>
              <w:tabs>
                <w:tab w:val="decimal" w:pos="55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309AFA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65B66546" w14:textId="77777777" w:rsidR="005C1E8A" w:rsidRPr="00C9260E" w:rsidRDefault="005C1E8A" w:rsidP="00E85222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582352" w14:textId="77777777" w:rsidR="005C1E8A" w:rsidRPr="00C9260E" w:rsidRDefault="005C1E8A" w:rsidP="00E85222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4FC20D" w14:textId="77777777" w:rsidR="005C1E8A" w:rsidRPr="00C9260E" w:rsidRDefault="005C1E8A" w:rsidP="00E85222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</w:rPr>
              <w:t>194,763</w:t>
            </w:r>
          </w:p>
        </w:tc>
        <w:tc>
          <w:tcPr>
            <w:tcW w:w="180" w:type="dxa"/>
            <w:shd w:val="clear" w:color="auto" w:fill="auto"/>
          </w:tcPr>
          <w:p w14:paraId="07D44E95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76D76625" w14:textId="77777777" w:rsidR="005C1E8A" w:rsidRPr="00C9260E" w:rsidRDefault="005C1E8A" w:rsidP="00E85222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76863D" w14:textId="77777777" w:rsidR="005C1E8A" w:rsidRPr="00C9260E" w:rsidRDefault="005C1E8A" w:rsidP="00E85222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08A21C" w14:textId="77777777" w:rsidR="005C1E8A" w:rsidRPr="00C9260E" w:rsidRDefault="005C1E8A" w:rsidP="00E85222">
            <w:pPr>
              <w:tabs>
                <w:tab w:val="decimal" w:pos="451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  <w:shd w:val="clear" w:color="auto" w:fill="auto"/>
          </w:tcPr>
          <w:p w14:paraId="4C3FDEBE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4950FF4E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35F3CD6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7ADADFE" w14:textId="77777777" w:rsidR="005C1E8A" w:rsidRPr="00C9260E" w:rsidRDefault="005C1E8A" w:rsidP="007574E0">
            <w:pPr>
              <w:spacing w:line="220" w:lineRule="atLeast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CF8B15B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0BB8BFDC" w14:textId="77777777" w:rsidR="005C1E8A" w:rsidRPr="00C9260E" w:rsidRDefault="005C1E8A" w:rsidP="00E85222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A51F8E" w14:textId="77777777" w:rsidR="005C1E8A" w:rsidRPr="00C9260E" w:rsidRDefault="005C1E8A" w:rsidP="00E85222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B8731C" w14:textId="77777777" w:rsidR="005C1E8A" w:rsidRPr="00C9260E" w:rsidRDefault="005C1E8A" w:rsidP="00E85222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9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C1E8A" w:rsidRPr="00BE6565" w14:paraId="2C8FEF8C" w14:textId="77777777" w:rsidTr="000E0A53">
        <w:trPr>
          <w:cantSplit/>
          <w:trHeight w:val="270"/>
        </w:trPr>
        <w:tc>
          <w:tcPr>
            <w:tcW w:w="2925" w:type="dxa"/>
          </w:tcPr>
          <w:p w14:paraId="52FBF206" w14:textId="510CA390" w:rsidR="005C1E8A" w:rsidRPr="00C9260E" w:rsidRDefault="005C1E8A" w:rsidP="002D52FA">
            <w:pPr>
              <w:spacing w:line="240" w:lineRule="auto"/>
              <w:ind w:right="-79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2457" w:type="dxa"/>
          </w:tcPr>
          <w:p w14:paraId="2680C179" w14:textId="77777777" w:rsidR="005C1E8A" w:rsidRPr="00C9260E" w:rsidRDefault="005C1E8A" w:rsidP="009C53B9">
            <w:pPr>
              <w:spacing w:line="240" w:lineRule="auto"/>
              <w:ind w:right="-98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990" w:type="dxa"/>
          </w:tcPr>
          <w:p w14:paraId="348B0B03" w14:textId="77777777" w:rsidR="005C1E8A" w:rsidRPr="00C9260E" w:rsidRDefault="005C1E8A" w:rsidP="009C53B9">
            <w:pPr>
              <w:spacing w:line="240" w:lineRule="auto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894" w:type="dxa"/>
          </w:tcPr>
          <w:p w14:paraId="55323394" w14:textId="77777777" w:rsidR="005C1E8A" w:rsidRPr="00C9260E" w:rsidRDefault="005C1E8A" w:rsidP="009C53B9">
            <w:pPr>
              <w:spacing w:line="240" w:lineRule="auto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900" w:type="dxa"/>
          </w:tcPr>
          <w:p w14:paraId="01F1852B" w14:textId="77777777" w:rsidR="005C1E8A" w:rsidRPr="00C9260E" w:rsidRDefault="005C1E8A" w:rsidP="009C53B9">
            <w:pPr>
              <w:spacing w:line="240" w:lineRule="auto"/>
              <w:jc w:val="center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900" w:type="dxa"/>
          </w:tcPr>
          <w:p w14:paraId="298E7247" w14:textId="77777777" w:rsidR="005C1E8A" w:rsidRPr="00C9260E" w:rsidRDefault="005C1E8A" w:rsidP="009C53B9">
            <w:pPr>
              <w:tabs>
                <w:tab w:val="left" w:pos="282"/>
              </w:tabs>
              <w:spacing w:line="240" w:lineRule="auto"/>
              <w:jc w:val="center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732CDCB8" w14:textId="77777777" w:rsidR="005C1E8A" w:rsidRPr="00C9260E" w:rsidRDefault="005C1E8A" w:rsidP="002D52FA">
            <w:pPr>
              <w:tabs>
                <w:tab w:val="decimal" w:pos="607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1B1C802C" w14:textId="7D661A51" w:rsidR="005C1E8A" w:rsidRPr="00C9260E" w:rsidRDefault="005C1E8A" w:rsidP="009C53B9">
            <w:pPr>
              <w:tabs>
                <w:tab w:val="decimal" w:pos="722"/>
              </w:tabs>
              <w:spacing w:line="240" w:lineRule="auto"/>
              <w:ind w:right="-71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6DDF3E" w14:textId="77777777" w:rsidR="005C1E8A" w:rsidRPr="00C9260E" w:rsidRDefault="005C1E8A" w:rsidP="002D52FA">
            <w:pPr>
              <w:tabs>
                <w:tab w:val="decimal" w:pos="607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251A1D66" w14:textId="3E84881A" w:rsidR="005C1E8A" w:rsidRPr="00C9260E" w:rsidRDefault="005C1E8A" w:rsidP="009C53B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1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200" w:type="dxa"/>
            <w:shd w:val="clear" w:color="auto" w:fill="auto"/>
          </w:tcPr>
          <w:p w14:paraId="75E69DA8" w14:textId="77777777" w:rsidR="005C1E8A" w:rsidRPr="00C9260E" w:rsidRDefault="005C1E8A" w:rsidP="002D52FA">
            <w:pPr>
              <w:spacing w:line="240" w:lineRule="auto"/>
              <w:jc w:val="right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958" w:type="dxa"/>
            <w:shd w:val="clear" w:color="auto" w:fill="auto"/>
          </w:tcPr>
          <w:p w14:paraId="2B3B1A70" w14:textId="5A606160" w:rsidR="005C1E8A" w:rsidRPr="00C9260E" w:rsidRDefault="005C1E8A" w:rsidP="009C53B9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571FD74" w14:textId="77777777" w:rsidR="005C1E8A" w:rsidRPr="00C9260E" w:rsidRDefault="005C1E8A" w:rsidP="002D52FA">
            <w:pPr>
              <w:spacing w:line="240" w:lineRule="auto"/>
              <w:jc w:val="right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5114F88C" w14:textId="7681532A" w:rsidR="005C1E8A" w:rsidRPr="00C9260E" w:rsidRDefault="005C1E8A" w:rsidP="009C53B9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19"/>
              <w:rPr>
                <w:rFonts w:asciiTheme="majorBidi" w:hAnsiTheme="majorBidi" w:cs="Angsana New"/>
                <w:sz w:val="10"/>
                <w:szCs w:val="10"/>
                <w:lang w:bidi="th-TH"/>
              </w:rPr>
            </w:pPr>
          </w:p>
        </w:tc>
      </w:tr>
      <w:tr w:rsidR="007574E0" w:rsidRPr="00BE6565" w14:paraId="5E9A9E4E" w14:textId="77777777" w:rsidTr="000E0A53">
        <w:trPr>
          <w:cantSplit/>
          <w:trHeight w:val="270"/>
        </w:trPr>
        <w:tc>
          <w:tcPr>
            <w:tcW w:w="2925" w:type="dxa"/>
          </w:tcPr>
          <w:p w14:paraId="413B4A36" w14:textId="1F36F596" w:rsidR="007574E0" w:rsidRPr="00C9260E" w:rsidRDefault="007574E0" w:rsidP="007574E0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  <w:r w:rsidR="004E28A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ทางตรง</w:t>
            </w:r>
          </w:p>
        </w:tc>
        <w:tc>
          <w:tcPr>
            <w:tcW w:w="2457" w:type="dxa"/>
          </w:tcPr>
          <w:p w14:paraId="1A9AC645" w14:textId="77777777" w:rsidR="007574E0" w:rsidRPr="00C9260E" w:rsidRDefault="007574E0" w:rsidP="007574E0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EB517F0" w14:textId="77777777" w:rsidR="007574E0" w:rsidRPr="00C9260E" w:rsidRDefault="007574E0" w:rsidP="007574E0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4" w:type="dxa"/>
          </w:tcPr>
          <w:p w14:paraId="446427FB" w14:textId="77777777" w:rsidR="007574E0" w:rsidRPr="00C9260E" w:rsidRDefault="007574E0" w:rsidP="007574E0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515EA133" w14:textId="77777777" w:rsidR="007574E0" w:rsidRPr="00C9260E" w:rsidRDefault="007574E0" w:rsidP="007574E0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</w:tcPr>
          <w:p w14:paraId="365AF346" w14:textId="77777777" w:rsidR="007574E0" w:rsidRPr="00C9260E" w:rsidRDefault="007574E0" w:rsidP="007574E0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A33A4C9" w14:textId="77777777" w:rsidR="007574E0" w:rsidRPr="00C9260E" w:rsidRDefault="007574E0" w:rsidP="007574E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A45A37E" w14:textId="77777777" w:rsidR="007574E0" w:rsidRPr="00C9260E" w:rsidRDefault="007574E0" w:rsidP="00E85222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C9DBE8A" w14:textId="77777777" w:rsidR="007574E0" w:rsidRPr="00C9260E" w:rsidRDefault="007574E0" w:rsidP="007574E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3AA37C97" w14:textId="77777777" w:rsidR="007574E0" w:rsidRPr="00C9260E" w:rsidRDefault="007574E0" w:rsidP="00E85222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shd w:val="clear" w:color="auto" w:fill="auto"/>
          </w:tcPr>
          <w:p w14:paraId="2CEF7922" w14:textId="77777777" w:rsidR="007574E0" w:rsidRPr="00C9260E" w:rsidRDefault="007574E0" w:rsidP="007574E0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7A06E3BE" w14:textId="77777777" w:rsidR="007574E0" w:rsidRPr="00C9260E" w:rsidRDefault="007574E0" w:rsidP="007574E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755BDA6B" w14:textId="77777777" w:rsidR="007574E0" w:rsidRPr="00C9260E" w:rsidRDefault="007574E0" w:rsidP="007574E0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5FD73860" w14:textId="77777777" w:rsidR="007574E0" w:rsidRPr="00C9260E" w:rsidRDefault="007574E0" w:rsidP="00E85222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36E2E" w:rsidRPr="00BE6565" w14:paraId="7DF87F5F" w14:textId="77777777" w:rsidTr="000E0A53">
        <w:trPr>
          <w:cantSplit/>
          <w:trHeight w:val="270"/>
        </w:trPr>
        <w:tc>
          <w:tcPr>
            <w:tcW w:w="2925" w:type="dxa"/>
          </w:tcPr>
          <w:p w14:paraId="79E780AD" w14:textId="04A01E76" w:rsidR="00736E2E" w:rsidRPr="00C9260E" w:rsidRDefault="00736E2E" w:rsidP="00736E2E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บริษัท</w:t>
            </w:r>
            <w:r w:rsidRPr="00C9260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อัลฟ่า</w:t>
            </w:r>
            <w:r w:rsidRPr="00C9260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เอกซ์</w:t>
            </w:r>
            <w:r w:rsidRPr="00C9260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457" w:type="dxa"/>
          </w:tcPr>
          <w:p w14:paraId="414078E4" w14:textId="4DD17B71" w:rsidR="00736E2E" w:rsidRPr="00C9260E" w:rsidRDefault="00736E2E" w:rsidP="00736E2E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ให้สินเชื่อสำหรับยานพาหนะ</w:t>
            </w:r>
          </w:p>
        </w:tc>
        <w:tc>
          <w:tcPr>
            <w:tcW w:w="990" w:type="dxa"/>
          </w:tcPr>
          <w:p w14:paraId="616A8909" w14:textId="78798D77" w:rsidR="00736E2E" w:rsidRPr="00C9260E" w:rsidRDefault="00736E2E" w:rsidP="00736E2E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</w:rPr>
              <w:t>49.99</w:t>
            </w:r>
          </w:p>
        </w:tc>
        <w:tc>
          <w:tcPr>
            <w:tcW w:w="894" w:type="dxa"/>
          </w:tcPr>
          <w:p w14:paraId="4F17FFAD" w14:textId="6A351240" w:rsidR="00736E2E" w:rsidRPr="00C9260E" w:rsidRDefault="00736E2E" w:rsidP="00736E2E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C9260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66B86EC8" w14:textId="110A238E" w:rsidR="00736E2E" w:rsidRPr="00C9260E" w:rsidRDefault="00736E2E" w:rsidP="00736E2E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</w:rPr>
              <w:t>1,750,000</w:t>
            </w:r>
          </w:p>
        </w:tc>
        <w:tc>
          <w:tcPr>
            <w:tcW w:w="900" w:type="dxa"/>
          </w:tcPr>
          <w:p w14:paraId="4C7ECDD1" w14:textId="4D02AD31" w:rsidR="00736E2E" w:rsidRPr="00C9260E" w:rsidRDefault="00736E2E" w:rsidP="00736E2E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1,750</w:t>
            </w:r>
            <w:r w:rsidRPr="00C926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37AA98A1" w14:textId="77777777" w:rsidR="00736E2E" w:rsidRPr="00C9260E" w:rsidRDefault="00736E2E" w:rsidP="00736E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26AE19D4" w14:textId="3E5157F5" w:rsidR="00736E2E" w:rsidRPr="004E28A2" w:rsidRDefault="00736E2E" w:rsidP="00736E2E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E28A2">
              <w:rPr>
                <w:rFonts w:asciiTheme="majorBidi" w:hAnsiTheme="majorBidi" w:cstheme="majorBidi"/>
                <w:sz w:val="24"/>
                <w:szCs w:val="24"/>
              </w:rPr>
              <w:t>74,214</w:t>
            </w:r>
          </w:p>
        </w:tc>
        <w:tc>
          <w:tcPr>
            <w:tcW w:w="180" w:type="dxa"/>
            <w:shd w:val="clear" w:color="auto" w:fill="auto"/>
          </w:tcPr>
          <w:p w14:paraId="00219C7B" w14:textId="77777777" w:rsidR="00736E2E" w:rsidRPr="00C9260E" w:rsidRDefault="00736E2E" w:rsidP="00736E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247CD295" w14:textId="4791AB9B" w:rsidR="00736E2E" w:rsidRPr="00C9260E" w:rsidRDefault="00736E2E" w:rsidP="00736E2E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4E28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70,064</w:t>
            </w:r>
          </w:p>
        </w:tc>
        <w:tc>
          <w:tcPr>
            <w:tcW w:w="200" w:type="dxa"/>
            <w:shd w:val="clear" w:color="auto" w:fill="auto"/>
          </w:tcPr>
          <w:p w14:paraId="63A764F0" w14:textId="77777777" w:rsidR="00736E2E" w:rsidRPr="00C9260E" w:rsidRDefault="00736E2E" w:rsidP="00736E2E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27D82601" w14:textId="3BBC1A52" w:rsidR="00736E2E" w:rsidRPr="00C9260E" w:rsidRDefault="00736E2E" w:rsidP="00736E2E">
            <w:pPr>
              <w:pStyle w:val="acctfourfigures"/>
              <w:tabs>
                <w:tab w:val="clear" w:pos="765"/>
                <w:tab w:val="decimal" w:pos="188"/>
              </w:tabs>
              <w:spacing w:line="22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A36AD89" w14:textId="77777777" w:rsidR="00736E2E" w:rsidRPr="00C9260E" w:rsidRDefault="00736E2E" w:rsidP="00736E2E">
            <w:pPr>
              <w:spacing w:line="22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0EAC2AF4" w14:textId="3A4A940E" w:rsidR="00736E2E" w:rsidRPr="00C9260E" w:rsidRDefault="00736E2E" w:rsidP="00736E2E">
            <w:pPr>
              <w:pStyle w:val="acctfourfigures"/>
              <w:tabs>
                <w:tab w:val="clear" w:pos="765"/>
                <w:tab w:val="decimal" w:pos="250"/>
              </w:tabs>
              <w:spacing w:line="220" w:lineRule="atLeast"/>
              <w:ind w:righ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6E2E" w:rsidRPr="00BE6565" w14:paraId="388111C6" w14:textId="77777777" w:rsidTr="000E0A53">
        <w:trPr>
          <w:cantSplit/>
          <w:trHeight w:val="270"/>
        </w:trPr>
        <w:tc>
          <w:tcPr>
            <w:tcW w:w="2925" w:type="dxa"/>
          </w:tcPr>
          <w:p w14:paraId="6AE8DB40" w14:textId="77777777" w:rsidR="004E28A2" w:rsidRPr="00C9260E" w:rsidRDefault="004E28A2" w:rsidP="00736E2E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57" w:type="dxa"/>
          </w:tcPr>
          <w:p w14:paraId="0230148C" w14:textId="340FDC6E" w:rsidR="00736E2E" w:rsidRPr="00C9260E" w:rsidRDefault="00736E2E" w:rsidP="00736E2E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99100BA" w14:textId="75EA2EBC" w:rsidR="00736E2E" w:rsidRPr="00C9260E" w:rsidRDefault="00736E2E" w:rsidP="00736E2E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4" w:type="dxa"/>
          </w:tcPr>
          <w:p w14:paraId="1AD58617" w14:textId="10D92842" w:rsidR="00736E2E" w:rsidRPr="00C9260E" w:rsidRDefault="00736E2E" w:rsidP="00736E2E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0C85D267" w14:textId="63AA21A2" w:rsidR="00736E2E" w:rsidRPr="00C9260E" w:rsidRDefault="00736E2E" w:rsidP="00736E2E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</w:tcPr>
          <w:p w14:paraId="04E56A8A" w14:textId="06E03DA9" w:rsidR="00736E2E" w:rsidRPr="00C9260E" w:rsidRDefault="00736E2E" w:rsidP="00736E2E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34D2EF" w14:textId="77777777" w:rsidR="00736E2E" w:rsidRPr="00C9260E" w:rsidRDefault="00736E2E" w:rsidP="00736E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D161F" w14:textId="65FCA527" w:rsidR="00736E2E" w:rsidRPr="00C9260E" w:rsidRDefault="00736E2E" w:rsidP="00736E2E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1,083,455</w:t>
            </w:r>
          </w:p>
        </w:tc>
        <w:tc>
          <w:tcPr>
            <w:tcW w:w="180" w:type="dxa"/>
            <w:shd w:val="clear" w:color="auto" w:fill="auto"/>
          </w:tcPr>
          <w:p w14:paraId="009665BA" w14:textId="77777777" w:rsidR="00736E2E" w:rsidRPr="00C9260E" w:rsidRDefault="00736E2E" w:rsidP="00736E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94878" w14:textId="76A2F769" w:rsidR="00736E2E" w:rsidRPr="00C9260E" w:rsidRDefault="00736E2E" w:rsidP="00736E2E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864,813</w:t>
            </w:r>
          </w:p>
        </w:tc>
        <w:tc>
          <w:tcPr>
            <w:tcW w:w="200" w:type="dxa"/>
            <w:shd w:val="clear" w:color="auto" w:fill="auto"/>
          </w:tcPr>
          <w:p w14:paraId="58EDEA67" w14:textId="77777777" w:rsidR="00736E2E" w:rsidRPr="00C9260E" w:rsidRDefault="00736E2E" w:rsidP="00736E2E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64959" w14:textId="3C8360D7" w:rsidR="00736E2E" w:rsidRPr="00C9260E" w:rsidRDefault="00736E2E" w:rsidP="00736E2E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926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21,075</w:t>
            </w:r>
          </w:p>
        </w:tc>
        <w:tc>
          <w:tcPr>
            <w:tcW w:w="182" w:type="dxa"/>
            <w:shd w:val="clear" w:color="auto" w:fill="auto"/>
          </w:tcPr>
          <w:p w14:paraId="3578A7E9" w14:textId="77777777" w:rsidR="00736E2E" w:rsidRPr="00C9260E" w:rsidRDefault="00736E2E" w:rsidP="00736E2E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E618B" w14:textId="001AE383" w:rsidR="00736E2E" w:rsidRPr="00C9260E" w:rsidRDefault="00736E2E" w:rsidP="00736E2E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41,347</w:t>
            </w:r>
          </w:p>
        </w:tc>
      </w:tr>
    </w:tbl>
    <w:p w14:paraId="200A6B53" w14:textId="77777777" w:rsidR="00C14843" w:rsidRPr="00C0617E" w:rsidRDefault="00C14843" w:rsidP="00F54252">
      <w:pPr>
        <w:spacing w:line="240" w:lineRule="auto"/>
        <w:ind w:left="547" w:firstLine="562"/>
        <w:rPr>
          <w:rFonts w:asciiTheme="majorBidi" w:hAnsiTheme="majorBidi" w:cstheme="majorBidi"/>
          <w:sz w:val="2"/>
          <w:szCs w:val="2"/>
          <w:lang w:val="en-US" w:bidi="th-TH"/>
        </w:rPr>
      </w:pPr>
    </w:p>
    <w:p w14:paraId="67BA5330" w14:textId="77777777" w:rsidR="004E28A2" w:rsidRDefault="004E28A2">
      <w:r>
        <w:br w:type="page"/>
      </w:r>
    </w:p>
    <w:tbl>
      <w:tblPr>
        <w:tblW w:w="13401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53"/>
        <w:gridCol w:w="2448"/>
        <w:gridCol w:w="990"/>
        <w:gridCol w:w="894"/>
        <w:gridCol w:w="900"/>
        <w:gridCol w:w="900"/>
        <w:gridCol w:w="180"/>
        <w:gridCol w:w="909"/>
        <w:gridCol w:w="180"/>
        <w:gridCol w:w="819"/>
        <w:gridCol w:w="200"/>
        <w:gridCol w:w="958"/>
        <w:gridCol w:w="182"/>
        <w:gridCol w:w="988"/>
      </w:tblGrid>
      <w:tr w:rsidR="00D0733F" w:rsidRPr="00EB6214" w14:paraId="42A20D1B" w14:textId="77777777" w:rsidTr="000E0A53">
        <w:trPr>
          <w:cantSplit/>
          <w:trHeight w:val="270"/>
        </w:trPr>
        <w:tc>
          <w:tcPr>
            <w:tcW w:w="2853" w:type="dxa"/>
          </w:tcPr>
          <w:p w14:paraId="64E07D6F" w14:textId="338DF344" w:rsidR="00D0733F" w:rsidRPr="00C0617E" w:rsidRDefault="00D0733F" w:rsidP="008744FE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338EFF5" w14:textId="77777777" w:rsidR="00D0733F" w:rsidRPr="00C0617E" w:rsidRDefault="00D0733F" w:rsidP="008744FE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0" w:type="dxa"/>
            <w:gridSpan w:val="12"/>
            <w:vAlign w:val="bottom"/>
          </w:tcPr>
          <w:p w14:paraId="0A5A3B4F" w14:textId="1635F793" w:rsidR="00D0733F" w:rsidRPr="00C0617E" w:rsidRDefault="00D0733F" w:rsidP="008744FE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1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0733F" w:rsidRPr="00BE6565" w14:paraId="413EEDD9" w14:textId="77777777" w:rsidTr="000E0A53">
        <w:trPr>
          <w:cantSplit/>
          <w:trHeight w:val="270"/>
        </w:trPr>
        <w:tc>
          <w:tcPr>
            <w:tcW w:w="2853" w:type="dxa"/>
          </w:tcPr>
          <w:p w14:paraId="5DDDA29E" w14:textId="77777777" w:rsidR="00D0733F" w:rsidRPr="00C0617E" w:rsidRDefault="00D0733F" w:rsidP="008744FE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AB47120" w14:textId="77777777" w:rsidR="00D0733F" w:rsidRPr="00C0617E" w:rsidRDefault="00D0733F" w:rsidP="008744FE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84" w:type="dxa"/>
            <w:gridSpan w:val="2"/>
            <w:vAlign w:val="bottom"/>
          </w:tcPr>
          <w:p w14:paraId="1764976B" w14:textId="77777777" w:rsidR="00D0733F" w:rsidRPr="00C0617E" w:rsidRDefault="00D0733F" w:rsidP="008744FE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  <w:r w:rsidRPr="00C0617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</w:t>
            </w: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จ้าของ</w:t>
            </w:r>
          </w:p>
        </w:tc>
        <w:tc>
          <w:tcPr>
            <w:tcW w:w="1800" w:type="dxa"/>
            <w:gridSpan w:val="2"/>
            <w:vAlign w:val="bottom"/>
          </w:tcPr>
          <w:p w14:paraId="09119F98" w14:textId="1469C403" w:rsidR="00D0733F" w:rsidRPr="00C0617E" w:rsidRDefault="00D0733F" w:rsidP="008744FE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</w:t>
            </w:r>
            <w:r w:rsidR="007D0A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ชำระแล้ว</w:t>
            </w:r>
          </w:p>
        </w:tc>
        <w:tc>
          <w:tcPr>
            <w:tcW w:w="180" w:type="dxa"/>
          </w:tcPr>
          <w:p w14:paraId="042434C8" w14:textId="77777777" w:rsidR="00D0733F" w:rsidRPr="00C0617E" w:rsidRDefault="00D0733F" w:rsidP="008744FE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7C0996B9" w14:textId="3737A566" w:rsidR="00D0733F" w:rsidRPr="00C0617E" w:rsidRDefault="001C217D" w:rsidP="008744FE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00" w:type="dxa"/>
          </w:tcPr>
          <w:p w14:paraId="16E82EA5" w14:textId="77777777" w:rsidR="00D0733F" w:rsidRPr="00C0617E" w:rsidRDefault="00D0733F" w:rsidP="008744FE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28" w:type="dxa"/>
            <w:gridSpan w:val="3"/>
          </w:tcPr>
          <w:p w14:paraId="64523818" w14:textId="77777777" w:rsidR="00D0733F" w:rsidRPr="00C0617E" w:rsidRDefault="00D0733F" w:rsidP="008744FE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รับสำหรับปี</w:t>
            </w:r>
          </w:p>
        </w:tc>
      </w:tr>
      <w:tr w:rsidR="000E0A53" w:rsidRPr="00BE6565" w14:paraId="1A6D9D5F" w14:textId="77777777" w:rsidTr="000E0A53">
        <w:trPr>
          <w:cantSplit/>
          <w:trHeight w:val="270"/>
        </w:trPr>
        <w:tc>
          <w:tcPr>
            <w:tcW w:w="2853" w:type="dxa"/>
          </w:tcPr>
          <w:p w14:paraId="263784B6" w14:textId="77777777" w:rsidR="00D0733F" w:rsidRPr="00C0617E" w:rsidRDefault="00D0733F" w:rsidP="008744FE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8" w:type="dxa"/>
          </w:tcPr>
          <w:p w14:paraId="3AEAFCA7" w14:textId="77777777" w:rsidR="00D0733F" w:rsidRPr="00C0617E" w:rsidRDefault="00D0733F" w:rsidP="008744FE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EB77E5" w14:textId="77777777" w:rsidR="00D0733F" w:rsidRPr="00C0617E" w:rsidRDefault="00D0733F" w:rsidP="008744FE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894" w:type="dxa"/>
          </w:tcPr>
          <w:p w14:paraId="5B63753D" w14:textId="77777777" w:rsidR="00D0733F" w:rsidRPr="00C0617E" w:rsidRDefault="00D0733F" w:rsidP="008744FE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</w:tcPr>
          <w:p w14:paraId="11959854" w14:textId="77777777" w:rsidR="00D0733F" w:rsidRPr="00C0617E" w:rsidRDefault="00D0733F" w:rsidP="008744FE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0" w:type="dxa"/>
          </w:tcPr>
          <w:p w14:paraId="330188F6" w14:textId="77777777" w:rsidR="00D0733F" w:rsidRPr="00C0617E" w:rsidRDefault="00D0733F" w:rsidP="008744FE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5CF012EB" w14:textId="77777777" w:rsidR="00D0733F" w:rsidRPr="00C0617E" w:rsidRDefault="00D0733F" w:rsidP="008744FE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1129B24" w14:textId="77777777" w:rsidR="00D0733F" w:rsidRPr="00C0617E" w:rsidRDefault="00D0733F" w:rsidP="008744FE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1D6586B" w14:textId="77777777" w:rsidR="00D0733F" w:rsidRPr="00C0617E" w:rsidRDefault="00D0733F" w:rsidP="008744FE">
            <w:pPr>
              <w:spacing w:line="220" w:lineRule="atLeast"/>
              <w:ind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70ADE62" w14:textId="77777777" w:rsidR="00D0733F" w:rsidRPr="00C0617E" w:rsidRDefault="00D0733F" w:rsidP="008744FE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00" w:type="dxa"/>
          </w:tcPr>
          <w:p w14:paraId="57022EEA" w14:textId="77777777" w:rsidR="00D0733F" w:rsidRPr="00C0617E" w:rsidRDefault="00D0733F" w:rsidP="008744FE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8" w:type="dxa"/>
          </w:tcPr>
          <w:p w14:paraId="09CEB4A2" w14:textId="77777777" w:rsidR="00D0733F" w:rsidRPr="00C0617E" w:rsidRDefault="00D0733F" w:rsidP="008744FE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59F4545C" w14:textId="77777777" w:rsidR="00D0733F" w:rsidRPr="00C0617E" w:rsidRDefault="00D0733F" w:rsidP="008744FE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</w:tcPr>
          <w:p w14:paraId="0D553F64" w14:textId="77777777" w:rsidR="00D0733F" w:rsidRPr="00C0617E" w:rsidRDefault="00D0733F" w:rsidP="008744FE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D0733F" w:rsidRPr="00BE6565" w14:paraId="1F7FD375" w14:textId="77777777" w:rsidTr="000E0A53">
        <w:trPr>
          <w:cantSplit/>
          <w:trHeight w:val="270"/>
        </w:trPr>
        <w:tc>
          <w:tcPr>
            <w:tcW w:w="2853" w:type="dxa"/>
          </w:tcPr>
          <w:p w14:paraId="7A3B0845" w14:textId="77777777" w:rsidR="00D0733F" w:rsidRPr="00C0617E" w:rsidRDefault="00D0733F" w:rsidP="008744FE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48" w:type="dxa"/>
          </w:tcPr>
          <w:p w14:paraId="45B93933" w14:textId="77777777" w:rsidR="00D0733F" w:rsidRPr="00C0617E" w:rsidRDefault="00D0733F" w:rsidP="008744FE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4" w:type="dxa"/>
            <w:gridSpan w:val="2"/>
          </w:tcPr>
          <w:p w14:paraId="6DD4365C" w14:textId="77777777" w:rsidR="00D0733F" w:rsidRPr="00C0617E" w:rsidRDefault="00D0733F" w:rsidP="008744F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6216" w:type="dxa"/>
            <w:gridSpan w:val="10"/>
          </w:tcPr>
          <w:p w14:paraId="013669A7" w14:textId="77777777" w:rsidR="00D0733F" w:rsidRPr="00C0617E" w:rsidRDefault="00D0733F" w:rsidP="008744F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1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0733F" w:rsidRPr="00BE6565" w14:paraId="236FE95B" w14:textId="77777777" w:rsidTr="000E0A53">
        <w:trPr>
          <w:cantSplit/>
          <w:trHeight w:val="270"/>
        </w:trPr>
        <w:tc>
          <w:tcPr>
            <w:tcW w:w="2853" w:type="dxa"/>
          </w:tcPr>
          <w:p w14:paraId="05DFF44B" w14:textId="77777777" w:rsidR="00D0733F" w:rsidRPr="00C0617E" w:rsidRDefault="00D0733F" w:rsidP="008744FE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448" w:type="dxa"/>
          </w:tcPr>
          <w:p w14:paraId="7BAB967B" w14:textId="77777777" w:rsidR="00D0733F" w:rsidRPr="00C0617E" w:rsidRDefault="00D0733F" w:rsidP="008744FE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0B8DBD8" w14:textId="77777777" w:rsidR="00D0733F" w:rsidRPr="00C0617E" w:rsidRDefault="00D0733F" w:rsidP="008744F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4" w:type="dxa"/>
          </w:tcPr>
          <w:p w14:paraId="4ED69F98" w14:textId="77777777" w:rsidR="00D0733F" w:rsidRPr="00C0617E" w:rsidRDefault="00D0733F" w:rsidP="008744F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B577EB" w14:textId="77777777" w:rsidR="00D0733F" w:rsidRPr="00C0617E" w:rsidRDefault="00D0733F" w:rsidP="008744FE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EC62E50" w14:textId="77777777" w:rsidR="00D0733F" w:rsidRPr="00C0617E" w:rsidRDefault="00D0733F" w:rsidP="008744F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3EB98E4" w14:textId="77777777" w:rsidR="00D0733F" w:rsidRPr="00C0617E" w:rsidRDefault="00D0733F" w:rsidP="008744F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05536E7" w14:textId="77777777" w:rsidR="00D0733F" w:rsidRPr="00C0617E" w:rsidRDefault="00D0733F" w:rsidP="008744F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27E7C1" w14:textId="77777777" w:rsidR="00D0733F" w:rsidRPr="00C0617E" w:rsidRDefault="00D0733F" w:rsidP="008744F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05F2948F" w14:textId="77777777" w:rsidR="00D0733F" w:rsidRPr="00C0617E" w:rsidRDefault="00D0733F" w:rsidP="008744F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0" w:type="dxa"/>
            <w:shd w:val="clear" w:color="auto" w:fill="auto"/>
          </w:tcPr>
          <w:p w14:paraId="4639E354" w14:textId="77777777" w:rsidR="00D0733F" w:rsidRPr="00C0617E" w:rsidRDefault="00D0733F" w:rsidP="008744F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35D2DBE4" w14:textId="77777777" w:rsidR="00D0733F" w:rsidRPr="00C0617E" w:rsidRDefault="00D0733F" w:rsidP="008744F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754A9384" w14:textId="77777777" w:rsidR="00D0733F" w:rsidRPr="00C0617E" w:rsidRDefault="00D0733F" w:rsidP="008744F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490A190D" w14:textId="77777777" w:rsidR="00D0733F" w:rsidRPr="00C0617E" w:rsidRDefault="00D0733F" w:rsidP="008744F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0465" w:rsidRPr="00BE6565" w14:paraId="0A514AEE" w14:textId="77777777" w:rsidTr="000E0A53">
        <w:trPr>
          <w:cantSplit/>
          <w:trHeight w:val="270"/>
        </w:trPr>
        <w:tc>
          <w:tcPr>
            <w:tcW w:w="2853" w:type="dxa"/>
          </w:tcPr>
          <w:p w14:paraId="1758158A" w14:textId="77777777" w:rsidR="00000465" w:rsidRPr="00C0617E" w:rsidRDefault="00000465" w:rsidP="00000465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ฮาวเด้น แมกซี่ อินชัวรันส์ </w:t>
            </w: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 xml:space="preserve">    โบรกเกอร์ จำกัด</w:t>
            </w:r>
          </w:p>
        </w:tc>
        <w:tc>
          <w:tcPr>
            <w:tcW w:w="2448" w:type="dxa"/>
          </w:tcPr>
          <w:p w14:paraId="293EFB91" w14:textId="77777777" w:rsidR="00000465" w:rsidRPr="00C0617E" w:rsidRDefault="00000465" w:rsidP="00000465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45B87F" w14:textId="77777777" w:rsidR="00000465" w:rsidRPr="00C0617E" w:rsidRDefault="00000465" w:rsidP="00000465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นายหน้าประกันภัย</w:t>
            </w:r>
          </w:p>
        </w:tc>
        <w:tc>
          <w:tcPr>
            <w:tcW w:w="990" w:type="dxa"/>
          </w:tcPr>
          <w:p w14:paraId="3DC3E3A3" w14:textId="77777777" w:rsidR="00000465" w:rsidRPr="00C0617E" w:rsidRDefault="00000465" w:rsidP="00000465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00B5AA" w14:textId="77777777" w:rsidR="00000465" w:rsidRPr="00C0617E" w:rsidRDefault="00000465" w:rsidP="00000465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38.25</w:t>
            </w:r>
          </w:p>
        </w:tc>
        <w:tc>
          <w:tcPr>
            <w:tcW w:w="894" w:type="dxa"/>
          </w:tcPr>
          <w:p w14:paraId="7945FF3D" w14:textId="77777777" w:rsidR="00000465" w:rsidRPr="00C0617E" w:rsidRDefault="00000465" w:rsidP="00000465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5DC81D" w14:textId="77777777" w:rsidR="00000465" w:rsidRPr="00C0617E" w:rsidRDefault="00000465" w:rsidP="00000465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C0617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900" w:type="dxa"/>
          </w:tcPr>
          <w:p w14:paraId="61D2CB3D" w14:textId="77777777" w:rsidR="00000465" w:rsidRPr="00C0617E" w:rsidRDefault="00000465" w:rsidP="00000465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CBC0AB" w14:textId="77777777" w:rsidR="00000465" w:rsidRPr="00C0617E" w:rsidRDefault="00000465" w:rsidP="00000465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900" w:type="dxa"/>
          </w:tcPr>
          <w:p w14:paraId="19AB5456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CCF3697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180" w:type="dxa"/>
          </w:tcPr>
          <w:p w14:paraId="146E2669" w14:textId="77777777" w:rsidR="00000465" w:rsidRPr="00C0617E" w:rsidRDefault="00000465" w:rsidP="00000465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C6FEE08" w14:textId="77777777" w:rsidR="00000465" w:rsidRPr="00C0617E" w:rsidRDefault="00000465" w:rsidP="00000465">
            <w:pPr>
              <w:tabs>
                <w:tab w:val="decimal" w:pos="519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3A50C9F" w14:textId="0D0B64B4" w:rsidR="00000465" w:rsidRPr="00C0617E" w:rsidRDefault="00000465" w:rsidP="00000465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1,912</w:t>
            </w:r>
          </w:p>
        </w:tc>
        <w:tc>
          <w:tcPr>
            <w:tcW w:w="180" w:type="dxa"/>
            <w:shd w:val="clear" w:color="auto" w:fill="auto"/>
          </w:tcPr>
          <w:p w14:paraId="4DE21C2F" w14:textId="77777777" w:rsidR="00000465" w:rsidRPr="00C0617E" w:rsidRDefault="00000465" w:rsidP="00000465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1E9A59AF" w14:textId="77777777" w:rsidR="00000465" w:rsidRPr="00C0617E" w:rsidRDefault="00000465" w:rsidP="00000465">
            <w:pPr>
              <w:tabs>
                <w:tab w:val="decimal" w:pos="519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D815DAC" w14:textId="226F6006" w:rsidR="00000465" w:rsidRPr="00C0617E" w:rsidRDefault="00000465" w:rsidP="00000465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1,912</w:t>
            </w:r>
          </w:p>
        </w:tc>
        <w:tc>
          <w:tcPr>
            <w:tcW w:w="200" w:type="dxa"/>
            <w:shd w:val="clear" w:color="auto" w:fill="auto"/>
          </w:tcPr>
          <w:p w14:paraId="46F36DF8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03CE9ECF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AF2B44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19,125</w:t>
            </w:r>
          </w:p>
        </w:tc>
        <w:tc>
          <w:tcPr>
            <w:tcW w:w="182" w:type="dxa"/>
            <w:shd w:val="clear" w:color="auto" w:fill="auto"/>
          </w:tcPr>
          <w:p w14:paraId="631B8ECA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3341D957" w14:textId="77777777" w:rsidR="00000465" w:rsidRPr="00C0617E" w:rsidRDefault="00000465" w:rsidP="00000465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03B9F0C" w14:textId="77777777" w:rsidR="00000465" w:rsidRPr="00C0617E" w:rsidRDefault="00000465" w:rsidP="00000465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39,397</w:t>
            </w:r>
          </w:p>
        </w:tc>
      </w:tr>
      <w:tr w:rsidR="00000465" w:rsidRPr="00BE6565" w14:paraId="5E87375C" w14:textId="77777777" w:rsidTr="000E0A53">
        <w:trPr>
          <w:cantSplit/>
          <w:trHeight w:val="270"/>
        </w:trPr>
        <w:tc>
          <w:tcPr>
            <w:tcW w:w="2853" w:type="dxa"/>
          </w:tcPr>
          <w:p w14:paraId="6BB44F72" w14:textId="77777777" w:rsidR="00000465" w:rsidRPr="00C0617E" w:rsidRDefault="00000465" w:rsidP="00000465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ออโต้ สมาร์ท-เอ็กซ์ จำกัด</w:t>
            </w:r>
          </w:p>
        </w:tc>
        <w:tc>
          <w:tcPr>
            <w:tcW w:w="2448" w:type="dxa"/>
          </w:tcPr>
          <w:p w14:paraId="7F58BF76" w14:textId="77777777" w:rsidR="00000465" w:rsidRPr="00C0617E" w:rsidRDefault="00000465" w:rsidP="00000465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บริการล้าง ขัด เคลือบสีรถยนต์</w:t>
            </w:r>
          </w:p>
        </w:tc>
        <w:tc>
          <w:tcPr>
            <w:tcW w:w="990" w:type="dxa"/>
          </w:tcPr>
          <w:p w14:paraId="0AB61AEA" w14:textId="77777777" w:rsidR="00000465" w:rsidRPr="00C0617E" w:rsidRDefault="00000465" w:rsidP="00000465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17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30.00</w:t>
            </w:r>
          </w:p>
        </w:tc>
        <w:tc>
          <w:tcPr>
            <w:tcW w:w="894" w:type="dxa"/>
          </w:tcPr>
          <w:p w14:paraId="07333F07" w14:textId="77777777" w:rsidR="00000465" w:rsidRPr="00C0617E" w:rsidRDefault="00000465" w:rsidP="00000465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0617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5405B5FA" w14:textId="77777777" w:rsidR="00000465" w:rsidRPr="00C0617E" w:rsidRDefault="00000465" w:rsidP="00000465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900" w:type="dxa"/>
          </w:tcPr>
          <w:p w14:paraId="7A2307C4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80" w:type="dxa"/>
          </w:tcPr>
          <w:p w14:paraId="2CEDE324" w14:textId="77777777" w:rsidR="00000465" w:rsidRPr="00C0617E" w:rsidRDefault="00000465" w:rsidP="00000465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3D2F9626" w14:textId="59AB7658" w:rsidR="00000465" w:rsidRPr="00C0617E" w:rsidRDefault="00000465" w:rsidP="00000465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65A000E0" w14:textId="77777777" w:rsidR="00000465" w:rsidRPr="00C0617E" w:rsidRDefault="00000465" w:rsidP="00000465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464E7FBF" w14:textId="5C2CF9E8" w:rsidR="00000465" w:rsidRPr="00C0617E" w:rsidRDefault="00000465" w:rsidP="00000465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00" w:type="dxa"/>
            <w:shd w:val="clear" w:color="auto" w:fill="auto"/>
          </w:tcPr>
          <w:p w14:paraId="4C878B37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06F4AC1A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1,950</w:t>
            </w:r>
          </w:p>
        </w:tc>
        <w:tc>
          <w:tcPr>
            <w:tcW w:w="182" w:type="dxa"/>
            <w:shd w:val="clear" w:color="auto" w:fill="auto"/>
          </w:tcPr>
          <w:p w14:paraId="737B233B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56037AB4" w14:textId="77777777" w:rsidR="00000465" w:rsidRPr="00C0617E" w:rsidRDefault="00000465" w:rsidP="00000465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1,950</w:t>
            </w:r>
          </w:p>
        </w:tc>
      </w:tr>
      <w:tr w:rsidR="00000465" w:rsidRPr="00BE6565" w14:paraId="21C9DBDC" w14:textId="77777777" w:rsidTr="000E0A53">
        <w:trPr>
          <w:cantSplit/>
          <w:trHeight w:val="68"/>
        </w:trPr>
        <w:tc>
          <w:tcPr>
            <w:tcW w:w="2853" w:type="dxa"/>
          </w:tcPr>
          <w:p w14:paraId="0463BAD0" w14:textId="77777777" w:rsidR="00000465" w:rsidRPr="00C0617E" w:rsidRDefault="00000465" w:rsidP="00000465">
            <w:pPr>
              <w:spacing w:line="240" w:lineRule="auto"/>
              <w:ind w:right="-79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448" w:type="dxa"/>
          </w:tcPr>
          <w:p w14:paraId="010270BE" w14:textId="77777777" w:rsidR="00000465" w:rsidRPr="00C0617E" w:rsidRDefault="00000465" w:rsidP="00000465">
            <w:pPr>
              <w:spacing w:line="240" w:lineRule="auto"/>
              <w:ind w:left="-120" w:right="-98"/>
              <w:jc w:val="center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</w:tcPr>
          <w:p w14:paraId="55ABDED2" w14:textId="77777777" w:rsidR="00000465" w:rsidRPr="00C0617E" w:rsidRDefault="00000465" w:rsidP="00000465">
            <w:pPr>
              <w:spacing w:line="240" w:lineRule="auto"/>
              <w:jc w:val="center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894" w:type="dxa"/>
          </w:tcPr>
          <w:p w14:paraId="3D90082A" w14:textId="77777777" w:rsidR="00000465" w:rsidRPr="00C0617E" w:rsidRDefault="00000465" w:rsidP="00000465">
            <w:pPr>
              <w:spacing w:line="240" w:lineRule="auto"/>
              <w:jc w:val="center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</w:tcPr>
          <w:p w14:paraId="59960B72" w14:textId="77777777" w:rsidR="00000465" w:rsidRPr="00C0617E" w:rsidRDefault="00000465" w:rsidP="00000465">
            <w:pPr>
              <w:spacing w:line="240" w:lineRule="auto"/>
              <w:ind w:left="-61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</w:tcPr>
          <w:p w14:paraId="6C420C99" w14:textId="77777777" w:rsidR="00000465" w:rsidRPr="00C0617E" w:rsidRDefault="00000465" w:rsidP="00000465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3CEA30E9" w14:textId="77777777" w:rsidR="00000465" w:rsidRPr="00C0617E" w:rsidRDefault="00000465" w:rsidP="00000465">
            <w:pPr>
              <w:tabs>
                <w:tab w:val="decimal" w:pos="607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7F6320B3" w14:textId="77777777" w:rsidR="00000465" w:rsidRPr="00C0617E" w:rsidRDefault="00000465" w:rsidP="00000465">
            <w:pPr>
              <w:tabs>
                <w:tab w:val="decimal" w:pos="722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EA6CDD" w14:textId="77777777" w:rsidR="00000465" w:rsidRPr="00C0617E" w:rsidRDefault="00000465" w:rsidP="00000465">
            <w:pPr>
              <w:tabs>
                <w:tab w:val="decimal" w:pos="607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745F1B3F" w14:textId="77777777" w:rsidR="00000465" w:rsidRPr="00C0617E" w:rsidRDefault="00000465" w:rsidP="00000465">
            <w:pPr>
              <w:tabs>
                <w:tab w:val="decimal" w:pos="640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200" w:type="dxa"/>
            <w:shd w:val="clear" w:color="auto" w:fill="auto"/>
          </w:tcPr>
          <w:p w14:paraId="7FA52C3B" w14:textId="77777777" w:rsidR="00000465" w:rsidRPr="00C0617E" w:rsidRDefault="00000465" w:rsidP="00000465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958" w:type="dxa"/>
            <w:shd w:val="clear" w:color="auto" w:fill="auto"/>
          </w:tcPr>
          <w:p w14:paraId="7E9EC672" w14:textId="77777777" w:rsidR="00000465" w:rsidRPr="00C0617E" w:rsidRDefault="00000465" w:rsidP="00000465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C2FFCB9" w14:textId="77777777" w:rsidR="00000465" w:rsidRPr="00C0617E" w:rsidRDefault="00000465" w:rsidP="00000465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47FF220B" w14:textId="77777777" w:rsidR="00000465" w:rsidRPr="00C0617E" w:rsidRDefault="00000465" w:rsidP="00000465">
            <w:pPr>
              <w:spacing w:line="240" w:lineRule="auto"/>
              <w:ind w:right="19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</w:tr>
      <w:tr w:rsidR="00000465" w:rsidRPr="00BE6565" w14:paraId="3C0ED2D0" w14:textId="77777777" w:rsidTr="000E0A53">
        <w:trPr>
          <w:cantSplit/>
          <w:trHeight w:val="270"/>
        </w:trPr>
        <w:tc>
          <w:tcPr>
            <w:tcW w:w="2853" w:type="dxa"/>
          </w:tcPr>
          <w:p w14:paraId="7D9BBE7F" w14:textId="67978229" w:rsidR="00000465" w:rsidRPr="00C0617E" w:rsidRDefault="00000465" w:rsidP="00000465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</w:p>
        </w:tc>
        <w:tc>
          <w:tcPr>
            <w:tcW w:w="2448" w:type="dxa"/>
          </w:tcPr>
          <w:p w14:paraId="5AE7F829" w14:textId="77777777" w:rsidR="00000465" w:rsidRPr="00C0617E" w:rsidRDefault="00000465" w:rsidP="00000465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02817A3" w14:textId="77777777" w:rsidR="00000465" w:rsidRPr="00C0617E" w:rsidRDefault="00000465" w:rsidP="00000465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4" w:type="dxa"/>
          </w:tcPr>
          <w:p w14:paraId="6D1F7A6A" w14:textId="77777777" w:rsidR="00000465" w:rsidRPr="00C0617E" w:rsidRDefault="00000465" w:rsidP="00000465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6BA8292B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</w:tcPr>
          <w:p w14:paraId="2D404FC8" w14:textId="77777777" w:rsidR="00000465" w:rsidRPr="00C0617E" w:rsidRDefault="00000465" w:rsidP="00000465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417A8F" w14:textId="77777777" w:rsidR="00000465" w:rsidRPr="00C0617E" w:rsidRDefault="00000465" w:rsidP="00000465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6077DB1" w14:textId="77777777" w:rsidR="00000465" w:rsidRPr="00C0617E" w:rsidRDefault="00000465" w:rsidP="00000465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86DBC8E" w14:textId="77777777" w:rsidR="00000465" w:rsidRPr="00C0617E" w:rsidRDefault="00000465" w:rsidP="00000465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14E7517B" w14:textId="77777777" w:rsidR="00000465" w:rsidRPr="00C0617E" w:rsidRDefault="00000465" w:rsidP="00000465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shd w:val="clear" w:color="auto" w:fill="auto"/>
          </w:tcPr>
          <w:p w14:paraId="092D9083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340DA73D" w14:textId="77777777" w:rsidR="00000465" w:rsidRPr="00C0617E" w:rsidRDefault="00000465" w:rsidP="00000465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0AD5AB1A" w14:textId="77777777" w:rsidR="00000465" w:rsidRPr="00C0617E" w:rsidRDefault="00000465" w:rsidP="00000465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4211B30D" w14:textId="77777777" w:rsidR="00000465" w:rsidRPr="00C0617E" w:rsidRDefault="00000465" w:rsidP="00000465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36E2E" w:rsidRPr="00BE6565" w14:paraId="53B1FBFF" w14:textId="77777777" w:rsidTr="000E0A53">
        <w:trPr>
          <w:cantSplit/>
          <w:trHeight w:val="270"/>
        </w:trPr>
        <w:tc>
          <w:tcPr>
            <w:tcW w:w="2853" w:type="dxa"/>
          </w:tcPr>
          <w:p w14:paraId="1FBA4E48" w14:textId="77777777" w:rsidR="00736E2E" w:rsidRPr="00C0617E" w:rsidRDefault="00736E2E" w:rsidP="00736E2E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บริษัท</w:t>
            </w:r>
            <w:r w:rsidRPr="00C0617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0617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อัลฟ่า</w:t>
            </w:r>
            <w:r w:rsidRPr="00C0617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0617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เอกซ์</w:t>
            </w:r>
            <w:r w:rsidRPr="00C0617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0617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448" w:type="dxa"/>
          </w:tcPr>
          <w:p w14:paraId="4959D608" w14:textId="77777777" w:rsidR="00736E2E" w:rsidRPr="00C0617E" w:rsidRDefault="00736E2E" w:rsidP="00736E2E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0617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ให้สินเชื่อสำหรับยานพาหนะ</w:t>
            </w:r>
          </w:p>
        </w:tc>
        <w:tc>
          <w:tcPr>
            <w:tcW w:w="990" w:type="dxa"/>
          </w:tcPr>
          <w:p w14:paraId="1674BB63" w14:textId="77777777" w:rsidR="00736E2E" w:rsidRPr="00C0617E" w:rsidRDefault="00736E2E" w:rsidP="00736E2E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</w:rPr>
              <w:t>49.99</w:t>
            </w:r>
          </w:p>
        </w:tc>
        <w:tc>
          <w:tcPr>
            <w:tcW w:w="894" w:type="dxa"/>
          </w:tcPr>
          <w:p w14:paraId="17458D93" w14:textId="77777777" w:rsidR="00736E2E" w:rsidRPr="00C0617E" w:rsidRDefault="00736E2E" w:rsidP="00736E2E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C0617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6254F440" w14:textId="77777777" w:rsidR="00736E2E" w:rsidRPr="00C0617E" w:rsidRDefault="00736E2E" w:rsidP="00736E2E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</w:rPr>
              <w:t>1,750,000</w:t>
            </w:r>
          </w:p>
        </w:tc>
        <w:tc>
          <w:tcPr>
            <w:tcW w:w="900" w:type="dxa"/>
          </w:tcPr>
          <w:p w14:paraId="702B2FC3" w14:textId="77777777" w:rsidR="00736E2E" w:rsidRPr="00C0617E" w:rsidRDefault="00736E2E" w:rsidP="00736E2E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1,750</w:t>
            </w:r>
            <w:r w:rsidRPr="00C06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3D436FD" w14:textId="77777777" w:rsidR="00736E2E" w:rsidRPr="00C0617E" w:rsidRDefault="00736E2E" w:rsidP="00736E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3F4E5829" w14:textId="2A925B6B" w:rsidR="00736E2E" w:rsidRPr="00C0617E" w:rsidRDefault="00736E2E" w:rsidP="00736E2E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</w:rPr>
              <w:t>875,000</w:t>
            </w:r>
          </w:p>
        </w:tc>
        <w:tc>
          <w:tcPr>
            <w:tcW w:w="180" w:type="dxa"/>
            <w:shd w:val="clear" w:color="auto" w:fill="auto"/>
          </w:tcPr>
          <w:p w14:paraId="3B98E4FA" w14:textId="77777777" w:rsidR="00736E2E" w:rsidRPr="00C0617E" w:rsidRDefault="00736E2E" w:rsidP="00736E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73951A9E" w14:textId="1BE914B3" w:rsidR="00736E2E" w:rsidRPr="00C0617E" w:rsidRDefault="00736E2E" w:rsidP="00736E2E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875,000</w:t>
            </w:r>
          </w:p>
        </w:tc>
        <w:tc>
          <w:tcPr>
            <w:tcW w:w="200" w:type="dxa"/>
            <w:shd w:val="clear" w:color="auto" w:fill="auto"/>
          </w:tcPr>
          <w:p w14:paraId="3A2B0A66" w14:textId="77777777" w:rsidR="00736E2E" w:rsidRPr="00C0617E" w:rsidRDefault="00736E2E" w:rsidP="00736E2E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203AAD38" w14:textId="77777777" w:rsidR="00736E2E" w:rsidRPr="00C0617E" w:rsidRDefault="00736E2E" w:rsidP="00736E2E">
            <w:pPr>
              <w:pStyle w:val="acctfourfigures"/>
              <w:tabs>
                <w:tab w:val="clear" w:pos="765"/>
                <w:tab w:val="decimal" w:pos="188"/>
              </w:tabs>
              <w:spacing w:line="22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613FFBC" w14:textId="77777777" w:rsidR="00736E2E" w:rsidRPr="00C0617E" w:rsidRDefault="00736E2E" w:rsidP="00736E2E">
            <w:pPr>
              <w:spacing w:line="22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14:paraId="4846803A" w14:textId="77777777" w:rsidR="00736E2E" w:rsidRPr="00C0617E" w:rsidRDefault="00736E2E" w:rsidP="00736E2E">
            <w:pPr>
              <w:pStyle w:val="acctfourfigures"/>
              <w:tabs>
                <w:tab w:val="clear" w:pos="765"/>
                <w:tab w:val="decimal" w:pos="250"/>
              </w:tabs>
              <w:spacing w:line="220" w:lineRule="atLeast"/>
              <w:ind w:righ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51CA" w:rsidRPr="00BE6565" w14:paraId="39DD919D" w14:textId="77777777" w:rsidTr="000E0A53">
        <w:trPr>
          <w:cantSplit/>
          <w:trHeight w:val="270"/>
        </w:trPr>
        <w:tc>
          <w:tcPr>
            <w:tcW w:w="2853" w:type="dxa"/>
          </w:tcPr>
          <w:p w14:paraId="2AE38D39" w14:textId="77777777" w:rsidR="006C51CA" w:rsidRPr="00C0617E" w:rsidRDefault="006C51CA" w:rsidP="006C51CA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48" w:type="dxa"/>
          </w:tcPr>
          <w:p w14:paraId="76AD95C0" w14:textId="77777777" w:rsidR="006C51CA" w:rsidRPr="00C0617E" w:rsidRDefault="006C51CA" w:rsidP="006C51C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C56E2FA" w14:textId="77777777" w:rsidR="006C51CA" w:rsidRPr="00C0617E" w:rsidRDefault="006C51CA" w:rsidP="006C51CA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4" w:type="dxa"/>
          </w:tcPr>
          <w:p w14:paraId="2C4E9751" w14:textId="77777777" w:rsidR="006C51CA" w:rsidRPr="00C0617E" w:rsidRDefault="006C51CA" w:rsidP="006C51CA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5E0FDA10" w14:textId="77777777" w:rsidR="006C51CA" w:rsidRPr="00C0617E" w:rsidRDefault="006C51CA" w:rsidP="006C51CA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</w:tcPr>
          <w:p w14:paraId="212D7746" w14:textId="77777777" w:rsidR="006C51CA" w:rsidRPr="00C0617E" w:rsidRDefault="006C51CA" w:rsidP="006C51CA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8457BA3" w14:textId="77777777" w:rsidR="006C51CA" w:rsidRPr="00C0617E" w:rsidRDefault="006C51CA" w:rsidP="006C51C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519CB" w14:textId="590D1EDA" w:rsidR="006C51CA" w:rsidRPr="00C0617E" w:rsidRDefault="006C51CA" w:rsidP="006C51CA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877,212</w:t>
            </w:r>
          </w:p>
        </w:tc>
        <w:tc>
          <w:tcPr>
            <w:tcW w:w="180" w:type="dxa"/>
            <w:shd w:val="clear" w:color="auto" w:fill="auto"/>
          </w:tcPr>
          <w:p w14:paraId="74DB6B11" w14:textId="77777777" w:rsidR="006C51CA" w:rsidRPr="00C0617E" w:rsidRDefault="006C51CA" w:rsidP="006C51C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761B7" w14:textId="250E7A79" w:rsidR="006C51CA" w:rsidRPr="00C0617E" w:rsidRDefault="006C51CA" w:rsidP="006C51CA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877,212</w:t>
            </w:r>
          </w:p>
        </w:tc>
        <w:tc>
          <w:tcPr>
            <w:tcW w:w="200" w:type="dxa"/>
            <w:shd w:val="clear" w:color="auto" w:fill="auto"/>
          </w:tcPr>
          <w:p w14:paraId="505C6ABE" w14:textId="77777777" w:rsidR="006C51CA" w:rsidRPr="00C0617E" w:rsidRDefault="006C51CA" w:rsidP="006C51CA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7DCE2" w14:textId="77777777" w:rsidR="006C51CA" w:rsidRPr="00C0617E" w:rsidRDefault="006C51CA" w:rsidP="006C51CA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61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21,075</w:t>
            </w:r>
          </w:p>
        </w:tc>
        <w:tc>
          <w:tcPr>
            <w:tcW w:w="182" w:type="dxa"/>
            <w:shd w:val="clear" w:color="auto" w:fill="auto"/>
          </w:tcPr>
          <w:p w14:paraId="0561861F" w14:textId="77777777" w:rsidR="006C51CA" w:rsidRPr="00C0617E" w:rsidRDefault="006C51CA" w:rsidP="006C51CA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319B3" w14:textId="77777777" w:rsidR="006C51CA" w:rsidRPr="00C0617E" w:rsidRDefault="006C51CA" w:rsidP="006C51CA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1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41,347</w:t>
            </w:r>
          </w:p>
        </w:tc>
      </w:tr>
    </w:tbl>
    <w:p w14:paraId="707369F6" w14:textId="77777777" w:rsidR="00F8368A" w:rsidRPr="00F54252" w:rsidRDefault="00F8368A" w:rsidP="00F54252">
      <w:pPr>
        <w:spacing w:line="240" w:lineRule="auto"/>
        <w:ind w:left="547" w:firstLine="562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D2B2E43" w14:textId="701FF29C" w:rsidR="00F17B04" w:rsidRDefault="00F17B04" w:rsidP="00EB6214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Pr="00F17B0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ทั้งหมด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จดทะเบียนจัดตั้งและ</w:t>
      </w: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ดำเนินธุรกิจในประเทศไทย</w:t>
      </w:r>
    </w:p>
    <w:p w14:paraId="65E3AD09" w14:textId="77777777" w:rsidR="00EB6214" w:rsidRPr="00F54252" w:rsidRDefault="00EB6214" w:rsidP="00EB6214">
      <w:pPr>
        <w:spacing w:line="240" w:lineRule="auto"/>
        <w:ind w:left="547"/>
        <w:rPr>
          <w:rFonts w:asciiTheme="majorBidi" w:hAnsiTheme="majorBidi" w:cstheme="majorBidi"/>
          <w:sz w:val="30"/>
          <w:szCs w:val="30"/>
          <w:lang w:bidi="th-TH"/>
        </w:rPr>
      </w:pPr>
    </w:p>
    <w:p w14:paraId="70B6CDBE" w14:textId="17457741" w:rsidR="00F17B04" w:rsidRPr="006666FA" w:rsidRDefault="00F17B04" w:rsidP="00EB6214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กลุ่มบริษัทไม่มีเงินลงทุนในบริษัทร่วม</w:t>
      </w:r>
      <w:r w:rsidRPr="00F17B0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ซึ่งจด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ทะเบียนในตลาดหลักทรัพย์ ดังนั้นจึงไม่มีราคาที่เปิดเผยต่อสาธารณชน</w:t>
      </w:r>
    </w:p>
    <w:p w14:paraId="4901B15D" w14:textId="66258E7C" w:rsidR="00061232" w:rsidRPr="00CB5ABD" w:rsidRDefault="00061232" w:rsidP="00F17B04">
      <w:pPr>
        <w:spacing w:line="240" w:lineRule="auto"/>
        <w:rPr>
          <w:rFonts w:asciiTheme="majorBidi" w:hAnsiTheme="majorBidi" w:cstheme="majorBidi"/>
          <w:sz w:val="2"/>
          <w:szCs w:val="2"/>
        </w:rPr>
        <w:sectPr w:rsidR="00061232" w:rsidRPr="00CB5ABD" w:rsidSect="00981E82">
          <w:footerReference w:type="default" r:id="rId13"/>
          <w:pgSz w:w="16839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4060495D" w14:textId="558A502D" w:rsidR="00AB40C0" w:rsidRPr="00490614" w:rsidRDefault="00AB40C0" w:rsidP="0049061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ตารางต่อไปนี้สรุปข้อมูลทางการเงินของบริษัทร่วม</w:t>
      </w:r>
      <w:r w:rsidR="0072342F" w:rsidRPr="006C0F9A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t>ที่รวมอยู่ในงบการเงินของบริษัทร่วม</w:t>
      </w:r>
      <w:r w:rsidR="00EE1889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Pr="0049061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48EB45EF" w14:textId="77777777" w:rsidR="00AB40C0" w:rsidRPr="00AE3BE8" w:rsidRDefault="00AB40C0" w:rsidP="00AB40C0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color w:val="0000FF"/>
          <w:sz w:val="16"/>
          <w:szCs w:val="16"/>
          <w:lang w:val="en-US"/>
        </w:rPr>
      </w:pPr>
    </w:p>
    <w:tbl>
      <w:tblPr>
        <w:tblStyle w:val="TableGridLight1"/>
        <w:tblW w:w="1381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178"/>
        <w:gridCol w:w="1080"/>
        <w:gridCol w:w="142"/>
        <w:gridCol w:w="1028"/>
        <w:gridCol w:w="140"/>
        <w:gridCol w:w="940"/>
        <w:gridCol w:w="136"/>
        <w:gridCol w:w="1034"/>
        <w:gridCol w:w="180"/>
        <w:gridCol w:w="1080"/>
        <w:gridCol w:w="180"/>
        <w:gridCol w:w="1082"/>
        <w:gridCol w:w="180"/>
        <w:gridCol w:w="1170"/>
        <w:gridCol w:w="136"/>
        <w:gridCol w:w="1124"/>
      </w:tblGrid>
      <w:tr w:rsidR="004E28A2" w:rsidRPr="006C0F9A" w14:paraId="25EC9865" w14:textId="77777777" w:rsidTr="00B01037">
        <w:trPr>
          <w:trHeight w:val="20"/>
        </w:trPr>
        <w:tc>
          <w:tcPr>
            <w:tcW w:w="4178" w:type="dxa"/>
          </w:tcPr>
          <w:p w14:paraId="71056ACB" w14:textId="77777777" w:rsidR="004E28A2" w:rsidRPr="006C0F9A" w:rsidRDefault="004E28A2" w:rsidP="00490614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022" w:type="dxa"/>
            <w:gridSpan w:val="11"/>
          </w:tcPr>
          <w:p w14:paraId="65E0F60A" w14:textId="6D62395F" w:rsidR="004E28A2" w:rsidRPr="004E28A2" w:rsidRDefault="004E28A2" w:rsidP="004E28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C0F9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0" w:type="dxa"/>
          </w:tcPr>
          <w:p w14:paraId="4D3EAF53" w14:textId="3F0CB74E" w:rsidR="004E28A2" w:rsidRPr="006C0F9A" w:rsidRDefault="004E28A2" w:rsidP="004906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04804CA" w14:textId="6FE8B398" w:rsidR="004E28A2" w:rsidRPr="006C0F9A" w:rsidRDefault="004E28A2" w:rsidP="004906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6C0F9A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</w:tr>
      <w:tr w:rsidR="00490614" w:rsidRPr="006C0F9A" w14:paraId="6F5AEDFB" w14:textId="734F4935" w:rsidTr="001B6BD4">
        <w:trPr>
          <w:trHeight w:val="20"/>
        </w:trPr>
        <w:tc>
          <w:tcPr>
            <w:tcW w:w="4178" w:type="dxa"/>
          </w:tcPr>
          <w:p w14:paraId="04E6B0CD" w14:textId="77777777" w:rsidR="00490614" w:rsidRPr="006C0F9A" w:rsidRDefault="00490614" w:rsidP="0001286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4FA1D7E" w14:textId="77777777" w:rsidR="00490614" w:rsidRDefault="0049061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ฮาวเด้น แมกซี่</w:t>
            </w:r>
          </w:p>
          <w:p w14:paraId="21196D2F" w14:textId="598B6DA4" w:rsidR="00490614" w:rsidRPr="006C0F9A" w:rsidRDefault="0049061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อินชัวรันส์ โบรกเกอร์ จำกัด</w:t>
            </w:r>
          </w:p>
        </w:tc>
        <w:tc>
          <w:tcPr>
            <w:tcW w:w="140" w:type="dxa"/>
          </w:tcPr>
          <w:p w14:paraId="677E6D34" w14:textId="77777777" w:rsidR="00490614" w:rsidRPr="006C0F9A" w:rsidRDefault="00490614" w:rsidP="000128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0" w:type="dxa"/>
            <w:gridSpan w:val="3"/>
          </w:tcPr>
          <w:p w14:paraId="78304884" w14:textId="00492F2A" w:rsidR="00490614" w:rsidRPr="006C0F9A" w:rsidRDefault="0049061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ออโต้ สมาร์ท-เอ็กซ์ จำกัด</w:t>
            </w:r>
          </w:p>
        </w:tc>
        <w:tc>
          <w:tcPr>
            <w:tcW w:w="180" w:type="dxa"/>
          </w:tcPr>
          <w:p w14:paraId="43B85EEE" w14:textId="77777777" w:rsidR="00490614" w:rsidRPr="006C0F9A" w:rsidRDefault="0049061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42" w:type="dxa"/>
            <w:gridSpan w:val="3"/>
          </w:tcPr>
          <w:p w14:paraId="2E57484B" w14:textId="53103A7A" w:rsidR="00490614" w:rsidRPr="00B12FEF" w:rsidRDefault="004E28A2" w:rsidP="00B12FEF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490614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บริษัท</w:t>
            </w:r>
            <w:r w:rsidRPr="0049061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490614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นีโอ</w:t>
            </w:r>
            <w:r w:rsidRPr="0049061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490614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โมบิลิตี้</w:t>
            </w:r>
            <w:r w:rsidRPr="0049061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490614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เอเชีย</w:t>
            </w:r>
            <w:r w:rsidRPr="0049061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490614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จำกัด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</w:tcPr>
          <w:p w14:paraId="34F8B30C" w14:textId="024BBB26" w:rsidR="00490614" w:rsidRPr="00B12FEF" w:rsidRDefault="00490614" w:rsidP="00B12FEF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131EA0DD" w14:textId="47FEF55C" w:rsidR="00490614" w:rsidRPr="006C0F9A" w:rsidRDefault="00490614" w:rsidP="00B12FEF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บริษัท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อัลฟ่า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เอกซ์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จำกัด</w:t>
            </w:r>
            <w:r w:rsidR="004E28A2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 xml:space="preserve">          และบริษัทย่อย</w:t>
            </w:r>
          </w:p>
        </w:tc>
      </w:tr>
      <w:tr w:rsidR="00490614" w:rsidRPr="00F17B04" w14:paraId="3DFF10D4" w14:textId="190DEDF1" w:rsidTr="001B6BD4">
        <w:trPr>
          <w:trHeight w:val="20"/>
        </w:trPr>
        <w:tc>
          <w:tcPr>
            <w:tcW w:w="4178" w:type="dxa"/>
          </w:tcPr>
          <w:p w14:paraId="0E68A41B" w14:textId="77777777" w:rsidR="00490614" w:rsidRPr="00F17B04" w:rsidRDefault="00490614" w:rsidP="005727BB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F6C6544" w14:textId="33EBC45B" w:rsidR="00490614" w:rsidRPr="00F17B04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2" w:type="dxa"/>
            <w:vAlign w:val="center"/>
          </w:tcPr>
          <w:p w14:paraId="5C75CA27" w14:textId="77777777" w:rsidR="00490614" w:rsidRPr="00F17B04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14:paraId="2DD91BF3" w14:textId="720CF8F7" w:rsidR="00490614" w:rsidRPr="00F17B04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40" w:type="dxa"/>
          </w:tcPr>
          <w:p w14:paraId="7D1214B0" w14:textId="77777777" w:rsidR="00490614" w:rsidRPr="00F17B04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vAlign w:val="center"/>
          </w:tcPr>
          <w:p w14:paraId="39B094DB" w14:textId="3886FA6D" w:rsidR="00490614" w:rsidRPr="00F17B04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36" w:type="dxa"/>
            <w:vAlign w:val="center"/>
          </w:tcPr>
          <w:p w14:paraId="464B6535" w14:textId="77777777" w:rsidR="00490614" w:rsidRPr="00F17B04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vAlign w:val="center"/>
          </w:tcPr>
          <w:p w14:paraId="55767F50" w14:textId="56A009FB" w:rsidR="00490614" w:rsidRPr="00F17B04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66DFE1B" w14:textId="77777777" w:rsidR="00490614" w:rsidRPr="00F17B04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3D3160E0" w14:textId="302723DA" w:rsidR="00490614" w:rsidRPr="00C64585" w:rsidRDefault="00012AAC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1E4114E" w14:textId="77777777" w:rsidR="00490614" w:rsidRPr="00C64585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</w:tcPr>
          <w:p w14:paraId="0F54C9E8" w14:textId="6D92C80D" w:rsidR="00490614" w:rsidRPr="00C64585" w:rsidRDefault="00012AAC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A70E67A" w14:textId="657D3485" w:rsidR="00490614" w:rsidRPr="00C64585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6CB37CDB" w14:textId="43F99FB6" w:rsidR="00490614" w:rsidRPr="00F17B04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36" w:type="dxa"/>
            <w:vAlign w:val="center"/>
          </w:tcPr>
          <w:p w14:paraId="5990A11C" w14:textId="7115CF02" w:rsidR="00490614" w:rsidRPr="00F17B04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4" w:type="dxa"/>
            <w:vAlign w:val="center"/>
          </w:tcPr>
          <w:p w14:paraId="04BA3D8F" w14:textId="29393388" w:rsidR="00490614" w:rsidRPr="00F17B04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490614" w:rsidRPr="00F17B04" w14:paraId="7E01733B" w14:textId="77D85211" w:rsidTr="001B6BD4">
        <w:trPr>
          <w:trHeight w:val="20"/>
        </w:trPr>
        <w:tc>
          <w:tcPr>
            <w:tcW w:w="4178" w:type="dxa"/>
          </w:tcPr>
          <w:p w14:paraId="7D357D03" w14:textId="77777777" w:rsidR="00490614" w:rsidRPr="00F17B04" w:rsidRDefault="00490614" w:rsidP="005727BB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632" w:type="dxa"/>
            <w:gridSpan w:val="15"/>
          </w:tcPr>
          <w:p w14:paraId="35FAA64E" w14:textId="0578CFFB" w:rsidR="00490614" w:rsidRPr="00F17B04" w:rsidRDefault="00490614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F17B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5028EA" w:rsidRPr="00F17B04" w14:paraId="6FC33678" w14:textId="6BCACC69" w:rsidTr="001B6BD4">
        <w:trPr>
          <w:trHeight w:val="20"/>
        </w:trPr>
        <w:tc>
          <w:tcPr>
            <w:tcW w:w="4178" w:type="dxa"/>
          </w:tcPr>
          <w:p w14:paraId="18AE9413" w14:textId="77777777" w:rsidR="005028EA" w:rsidRPr="00F17B04" w:rsidRDefault="005028EA" w:rsidP="005028E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</w:tcPr>
          <w:p w14:paraId="7C735745" w14:textId="7DDEBB13" w:rsidR="005028EA" w:rsidRPr="000A1976" w:rsidRDefault="005028EA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002D76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2D764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,380</w:t>
            </w:r>
          </w:p>
        </w:tc>
        <w:tc>
          <w:tcPr>
            <w:tcW w:w="142" w:type="dxa"/>
          </w:tcPr>
          <w:p w14:paraId="6FE7DF02" w14:textId="77777777" w:rsidR="005028EA" w:rsidRPr="000A1976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</w:tcPr>
          <w:p w14:paraId="2D635420" w14:textId="5231F7D6" w:rsidR="005028EA" w:rsidRPr="000A1976" w:rsidRDefault="005028EA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331</w:t>
            </w:r>
            <w:r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436</w:t>
            </w:r>
          </w:p>
        </w:tc>
        <w:tc>
          <w:tcPr>
            <w:tcW w:w="140" w:type="dxa"/>
          </w:tcPr>
          <w:p w14:paraId="569F27F7" w14:textId="77777777" w:rsidR="005028EA" w:rsidRPr="000A1976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0" w:type="dxa"/>
          </w:tcPr>
          <w:p w14:paraId="32CD0E7D" w14:textId="2B69BA22" w:rsidR="005028EA" w:rsidRPr="000A1976" w:rsidRDefault="00D50FE0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121,919</w:t>
            </w:r>
          </w:p>
        </w:tc>
        <w:tc>
          <w:tcPr>
            <w:tcW w:w="136" w:type="dxa"/>
          </w:tcPr>
          <w:p w14:paraId="7FB1B07E" w14:textId="77777777" w:rsidR="005028EA" w:rsidRPr="000A1976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4" w:type="dxa"/>
          </w:tcPr>
          <w:p w14:paraId="5ECCBEDE" w14:textId="574F8892" w:rsidR="005028EA" w:rsidRPr="000A1976" w:rsidRDefault="005028EA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252</w:t>
            </w:r>
          </w:p>
        </w:tc>
        <w:tc>
          <w:tcPr>
            <w:tcW w:w="180" w:type="dxa"/>
          </w:tcPr>
          <w:p w14:paraId="5E10BC52" w14:textId="77777777" w:rsidR="005028EA" w:rsidRPr="000A1976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F4C2D4B" w14:textId="2BEC3834" w:rsidR="005028EA" w:rsidRPr="000E7B3D" w:rsidRDefault="00373746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14D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,199,602</w:t>
            </w:r>
          </w:p>
        </w:tc>
        <w:tc>
          <w:tcPr>
            <w:tcW w:w="180" w:type="dxa"/>
          </w:tcPr>
          <w:p w14:paraId="1A66AA99" w14:textId="77777777" w:rsidR="005028EA" w:rsidRPr="000E7B3D" w:rsidRDefault="005028EA" w:rsidP="00DC528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2" w:type="dxa"/>
          </w:tcPr>
          <w:p w14:paraId="5626F0D8" w14:textId="02BF9125" w:rsidR="005028EA" w:rsidRPr="000E7B3D" w:rsidRDefault="00EF179F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75B60F" w14:textId="2BA438E2" w:rsidR="005028EA" w:rsidRPr="000E7B3D" w:rsidRDefault="005028EA" w:rsidP="00DC528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1350E2C" w14:textId="2AD5030B" w:rsidR="005028EA" w:rsidRPr="000E7B3D" w:rsidRDefault="00C15C86" w:rsidP="001B6BD4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484,095</w:t>
            </w:r>
          </w:p>
        </w:tc>
        <w:tc>
          <w:tcPr>
            <w:tcW w:w="136" w:type="dxa"/>
          </w:tcPr>
          <w:p w14:paraId="4D547A3A" w14:textId="20218697" w:rsidR="005028EA" w:rsidRPr="000E7B3D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4" w:type="dxa"/>
            <w:vAlign w:val="center"/>
          </w:tcPr>
          <w:p w14:paraId="43159072" w14:textId="5096E66D" w:rsidR="005028EA" w:rsidRPr="000E7B3D" w:rsidRDefault="005028EA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317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351</w:t>
            </w:r>
          </w:p>
        </w:tc>
      </w:tr>
      <w:tr w:rsidR="00202BE8" w:rsidRPr="00202BE8" w14:paraId="24FF9E14" w14:textId="388EB3E9" w:rsidTr="001B6BD4">
        <w:trPr>
          <w:trHeight w:val="20"/>
        </w:trPr>
        <w:tc>
          <w:tcPr>
            <w:tcW w:w="4178" w:type="dxa"/>
          </w:tcPr>
          <w:p w14:paraId="71B4ED0B" w14:textId="4CEBE939" w:rsidR="00202BE8" w:rsidRPr="0079190C" w:rsidRDefault="0057333F" w:rsidP="00202BE8">
            <w:pP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กำไร</w:t>
            </w:r>
            <w:r w:rsidR="007919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(</w:t>
            </w:r>
            <w:r w:rsidR="007919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ขาดทุน</w:t>
            </w:r>
            <w:r w:rsidR="007919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)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F6C1D2" w14:textId="247BE1E3" w:rsidR="00202BE8" w:rsidRPr="000A1976" w:rsidRDefault="00202BE8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99,883</w:t>
            </w:r>
          </w:p>
        </w:tc>
        <w:tc>
          <w:tcPr>
            <w:tcW w:w="142" w:type="dxa"/>
          </w:tcPr>
          <w:p w14:paraId="497674D3" w14:textId="77777777" w:rsidR="00202BE8" w:rsidRPr="000A1976" w:rsidRDefault="00202BE8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606C8CD4" w14:textId="64EA8541" w:rsidR="00202BE8" w:rsidRPr="000A1976" w:rsidRDefault="00202BE8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103,893</w:t>
            </w:r>
          </w:p>
        </w:tc>
        <w:tc>
          <w:tcPr>
            <w:tcW w:w="140" w:type="dxa"/>
          </w:tcPr>
          <w:p w14:paraId="3F639A7A" w14:textId="77777777" w:rsidR="00202BE8" w:rsidRPr="000A1976" w:rsidRDefault="00202BE8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B29FEA7" w14:textId="6A49A234" w:rsidR="00202BE8" w:rsidRPr="000A1976" w:rsidRDefault="00202BE8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8,665</w:t>
            </w:r>
          </w:p>
        </w:tc>
        <w:tc>
          <w:tcPr>
            <w:tcW w:w="136" w:type="dxa"/>
          </w:tcPr>
          <w:p w14:paraId="451B3FAF" w14:textId="77777777" w:rsidR="00202BE8" w:rsidRPr="000A1976" w:rsidRDefault="00202BE8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4166EF85" w14:textId="348C6E04" w:rsidR="00202BE8" w:rsidRPr="000A1976" w:rsidRDefault="00202BE8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9,281</w:t>
            </w:r>
          </w:p>
        </w:tc>
        <w:tc>
          <w:tcPr>
            <w:tcW w:w="180" w:type="dxa"/>
          </w:tcPr>
          <w:p w14:paraId="5598C1D1" w14:textId="77777777" w:rsidR="00202BE8" w:rsidRPr="000A1976" w:rsidRDefault="00202BE8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271CF9" w14:textId="06A7A733" w:rsidR="00202BE8" w:rsidRPr="000E7B3D" w:rsidRDefault="00373746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89,543</w:t>
            </w:r>
          </w:p>
        </w:tc>
        <w:tc>
          <w:tcPr>
            <w:tcW w:w="180" w:type="dxa"/>
          </w:tcPr>
          <w:p w14:paraId="66258C83" w14:textId="77777777" w:rsidR="00202BE8" w:rsidRPr="000E7B3D" w:rsidRDefault="00202BE8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D852751" w14:textId="7C5CC9C4" w:rsidR="00202BE8" w:rsidRPr="000E7B3D" w:rsidRDefault="00202BE8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5C097D" w14:textId="2051CF29" w:rsidR="00202BE8" w:rsidRPr="000E7B3D" w:rsidRDefault="00202BE8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F05565" w14:textId="61C5457D" w:rsidR="00202BE8" w:rsidRPr="000E7B3D" w:rsidRDefault="00202BE8" w:rsidP="001B6BD4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5,700</w:t>
            </w:r>
          </w:p>
        </w:tc>
        <w:tc>
          <w:tcPr>
            <w:tcW w:w="136" w:type="dxa"/>
          </w:tcPr>
          <w:p w14:paraId="45322117" w14:textId="77312F4B" w:rsidR="00202BE8" w:rsidRPr="000E7B3D" w:rsidRDefault="00202BE8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60505666" w14:textId="0867D817" w:rsidR="00202BE8" w:rsidRPr="000E7B3D" w:rsidRDefault="00202BE8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80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869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5028EA" w:rsidRPr="00F17B04" w14:paraId="272B6EE8" w14:textId="050F8157" w:rsidTr="001B6BD4">
        <w:trPr>
          <w:trHeight w:val="20"/>
        </w:trPr>
        <w:tc>
          <w:tcPr>
            <w:tcW w:w="4178" w:type="dxa"/>
          </w:tcPr>
          <w:p w14:paraId="7D603A28" w14:textId="1B20404E" w:rsidR="005028EA" w:rsidRPr="00F17B04" w:rsidRDefault="0057333F" w:rsidP="005028EA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  <w:r w:rsidR="007919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5028EA" w:rsidRPr="00F17B0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028EA"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5028EA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5028EA" w:rsidRPr="00F17B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A40903" w14:textId="1BF76DDF" w:rsidR="005028EA" w:rsidRPr="000A1976" w:rsidRDefault="00B94C15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99,883</w:t>
            </w:r>
          </w:p>
        </w:tc>
        <w:tc>
          <w:tcPr>
            <w:tcW w:w="142" w:type="dxa"/>
          </w:tcPr>
          <w:p w14:paraId="02FABB4B" w14:textId="77777777" w:rsidR="005028EA" w:rsidRPr="00F17B04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67EFE1D1" w14:textId="2C40CD9D" w:rsidR="005028EA" w:rsidRPr="000A1976" w:rsidRDefault="005028EA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</w:t>
            </w:r>
            <w:r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893</w:t>
            </w:r>
          </w:p>
        </w:tc>
        <w:tc>
          <w:tcPr>
            <w:tcW w:w="140" w:type="dxa"/>
          </w:tcPr>
          <w:p w14:paraId="78B70A42" w14:textId="77777777" w:rsidR="005028EA" w:rsidRPr="00F17B04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21117612" w14:textId="71A785C8" w:rsidR="005028EA" w:rsidRPr="00F17B04" w:rsidRDefault="00C64AB2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8,665</w:t>
            </w:r>
          </w:p>
        </w:tc>
        <w:tc>
          <w:tcPr>
            <w:tcW w:w="136" w:type="dxa"/>
          </w:tcPr>
          <w:p w14:paraId="35EB6030" w14:textId="77777777" w:rsidR="005028EA" w:rsidRPr="00F17B04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1D5EE80" w14:textId="3A88C110" w:rsidR="005028EA" w:rsidRPr="000A1976" w:rsidRDefault="005028EA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328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9,281</w:t>
            </w:r>
          </w:p>
        </w:tc>
        <w:tc>
          <w:tcPr>
            <w:tcW w:w="180" w:type="dxa"/>
          </w:tcPr>
          <w:p w14:paraId="3EE1AADE" w14:textId="77777777" w:rsidR="005028EA" w:rsidRPr="00F17B04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117443" w14:textId="64354135" w:rsidR="005028EA" w:rsidRPr="000E7B3D" w:rsidRDefault="00373746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89,543</w:t>
            </w:r>
          </w:p>
        </w:tc>
        <w:tc>
          <w:tcPr>
            <w:tcW w:w="180" w:type="dxa"/>
          </w:tcPr>
          <w:p w14:paraId="2CFF2F37" w14:textId="77777777" w:rsidR="005028EA" w:rsidRPr="000E7B3D" w:rsidRDefault="005028EA" w:rsidP="00DC528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028E6C2" w14:textId="0D16071E" w:rsidR="005028EA" w:rsidRPr="000E7B3D" w:rsidRDefault="00EF179F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5A1730" w14:textId="78423CF1" w:rsidR="005028EA" w:rsidRPr="000E7B3D" w:rsidRDefault="005028EA" w:rsidP="00DC528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4DFCAD3" w14:textId="5D0F99A3" w:rsidR="005028EA" w:rsidRPr="000E7B3D" w:rsidRDefault="00D9241F" w:rsidP="001B6BD4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5,700</w:t>
            </w:r>
          </w:p>
        </w:tc>
        <w:tc>
          <w:tcPr>
            <w:tcW w:w="136" w:type="dxa"/>
          </w:tcPr>
          <w:p w14:paraId="52820381" w14:textId="0308D4FE" w:rsidR="005028EA" w:rsidRPr="000E7B3D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4CC54" w14:textId="0B82554E" w:rsidR="005028EA" w:rsidRPr="000E7B3D" w:rsidRDefault="005028EA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80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869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5028EA" w:rsidRPr="00F17B04" w14:paraId="7E935C6B" w14:textId="1FFFAFDF" w:rsidTr="001B6BD4">
        <w:trPr>
          <w:trHeight w:val="20"/>
        </w:trPr>
        <w:tc>
          <w:tcPr>
            <w:tcW w:w="4178" w:type="dxa"/>
          </w:tcPr>
          <w:p w14:paraId="3A69541E" w14:textId="4ADBCBD0" w:rsidR="005028EA" w:rsidRDefault="0057333F" w:rsidP="005028EA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  <w:r w:rsidR="005028E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ตาม</w:t>
            </w:r>
            <w:r w:rsidR="005028EA"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ส่วนที่เป็นของ</w:t>
            </w:r>
          </w:p>
          <w:p w14:paraId="757D4EAE" w14:textId="79A141E1" w:rsidR="005028EA" w:rsidRPr="00EB33FF" w:rsidRDefault="005028EA" w:rsidP="005028EA">
            <w:pPr>
              <w:ind w:left="158"/>
              <w:rPr>
                <w:rFonts w:asciiTheme="majorBidi" w:hAnsiTheme="majorBidi" w:cstheme="majorBidi"/>
                <w:sz w:val="26"/>
                <w:szCs w:val="26"/>
              </w:rPr>
            </w:pPr>
            <w:r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24E56F" w14:textId="77777777" w:rsidR="005028EA" w:rsidRDefault="005028EA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404E10" w14:textId="0DB7D661" w:rsidR="00D50FE0" w:rsidRPr="00EB33FF" w:rsidRDefault="00D50FE0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38,205</w:t>
            </w:r>
          </w:p>
        </w:tc>
        <w:tc>
          <w:tcPr>
            <w:tcW w:w="142" w:type="dxa"/>
          </w:tcPr>
          <w:p w14:paraId="34FFA889" w14:textId="77777777" w:rsidR="005028EA" w:rsidRPr="00EB33FF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64ABD165" w14:textId="77777777" w:rsidR="005028EA" w:rsidRDefault="005028EA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F158C0" w14:textId="2E8CEB2E" w:rsidR="005028EA" w:rsidRPr="00DC5283" w:rsidRDefault="005028EA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739</w:t>
            </w:r>
          </w:p>
        </w:tc>
        <w:tc>
          <w:tcPr>
            <w:tcW w:w="140" w:type="dxa"/>
          </w:tcPr>
          <w:p w14:paraId="1BE69472" w14:textId="77777777" w:rsidR="005028EA" w:rsidRPr="00EB33FF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FB9CA02" w14:textId="77777777" w:rsidR="005028EA" w:rsidRPr="00DC5283" w:rsidRDefault="005028EA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D992F5" w14:textId="07328B9F" w:rsidR="00C64AB2" w:rsidRPr="00DC5283" w:rsidRDefault="00A644F0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52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2,599</w:t>
            </w:r>
          </w:p>
        </w:tc>
        <w:tc>
          <w:tcPr>
            <w:tcW w:w="136" w:type="dxa"/>
          </w:tcPr>
          <w:p w14:paraId="70E7AE06" w14:textId="77777777" w:rsidR="005028EA" w:rsidRPr="00EB33FF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1A376EC3" w14:textId="77777777" w:rsidR="005028EA" w:rsidRPr="00DC5283" w:rsidRDefault="005028EA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0C011D" w14:textId="5BA0EADB" w:rsidR="005028EA" w:rsidRPr="00DC5283" w:rsidRDefault="005028EA" w:rsidP="00303C42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DC52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784</w:t>
            </w:r>
          </w:p>
        </w:tc>
        <w:tc>
          <w:tcPr>
            <w:tcW w:w="180" w:type="dxa"/>
          </w:tcPr>
          <w:p w14:paraId="2F0AD382" w14:textId="77777777" w:rsidR="005028EA" w:rsidRPr="00EB33FF" w:rsidRDefault="005028EA" w:rsidP="00DC52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38EC70" w14:textId="77777777" w:rsidR="005028EA" w:rsidRPr="000E7B3D" w:rsidRDefault="005028EA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056761" w14:textId="29937860" w:rsidR="002D1255" w:rsidRPr="000E7B3D" w:rsidRDefault="00373746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44,7</w:t>
            </w:r>
            <w:r w:rsidR="00DC677F"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5A3DFAC7" w14:textId="77777777" w:rsidR="005028EA" w:rsidRPr="000E7B3D" w:rsidRDefault="005028EA" w:rsidP="00DC528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FB86114" w14:textId="77777777" w:rsidR="005028EA" w:rsidRPr="000E7B3D" w:rsidRDefault="005028EA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88E6A7" w14:textId="510B4780" w:rsidR="00BF26A4" w:rsidRPr="000E7B3D" w:rsidRDefault="00BF26A4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FD805D" w14:textId="5C296808" w:rsidR="005028EA" w:rsidRPr="000E7B3D" w:rsidRDefault="005028EA" w:rsidP="00DC528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C231F9" w14:textId="77777777" w:rsidR="005028EA" w:rsidRPr="000E7B3D" w:rsidRDefault="005028EA" w:rsidP="001B6BD4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882F22" w14:textId="6E9092EA" w:rsidR="00D9241F" w:rsidRPr="000E7B3D" w:rsidRDefault="00D9241F" w:rsidP="001B6BD4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 w:rsidR="00B931D8"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36" w:type="dxa"/>
          </w:tcPr>
          <w:p w14:paraId="4161B4BF" w14:textId="1874BD20" w:rsidR="005028EA" w:rsidRPr="000E7B3D" w:rsidRDefault="005028EA" w:rsidP="00DC5283">
            <w:pPr>
              <w:pStyle w:val="acctfourfigures"/>
              <w:tabs>
                <w:tab w:val="clear" w:pos="765"/>
                <w:tab w:val="decimal" w:pos="551"/>
                <w:tab w:val="decimal" w:pos="670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4D60DF5E" w14:textId="3E5136ED" w:rsidR="005028EA" w:rsidRPr="000E7B3D" w:rsidRDefault="005028EA" w:rsidP="00303C42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40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5028EA" w:rsidRPr="000A1976" w14:paraId="61A7605D" w14:textId="77777777" w:rsidTr="001B6BD4">
        <w:trPr>
          <w:trHeight w:val="20"/>
        </w:trPr>
        <w:tc>
          <w:tcPr>
            <w:tcW w:w="4178" w:type="dxa"/>
          </w:tcPr>
          <w:p w14:paraId="6114D1EF" w14:textId="16B26761" w:rsidR="005028EA" w:rsidRPr="008C7AA7" w:rsidRDefault="005028EA" w:rsidP="005028EA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การตัดกำไรระหว่างกันที่ยังไม่ได้รับรู้จากการขาย</w:t>
            </w:r>
          </w:p>
        </w:tc>
        <w:tc>
          <w:tcPr>
            <w:tcW w:w="1080" w:type="dxa"/>
          </w:tcPr>
          <w:p w14:paraId="76C6AB84" w14:textId="554C3821" w:rsidR="005028EA" w:rsidRPr="00DC5283" w:rsidRDefault="005028EA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3EAEE429" w14:textId="77777777" w:rsidR="005028EA" w:rsidRPr="00AE3BE8" w:rsidRDefault="005028EA" w:rsidP="00DC5283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8" w:type="dxa"/>
          </w:tcPr>
          <w:p w14:paraId="5673C073" w14:textId="77777777" w:rsidR="005028EA" w:rsidRPr="00DC5283" w:rsidRDefault="005028EA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dxa"/>
          </w:tcPr>
          <w:p w14:paraId="31AAE787" w14:textId="77777777" w:rsidR="005028EA" w:rsidRPr="00AE3BE8" w:rsidRDefault="005028EA" w:rsidP="00DC5283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40" w:type="dxa"/>
          </w:tcPr>
          <w:p w14:paraId="0480E12A" w14:textId="77777777" w:rsidR="005028EA" w:rsidRPr="00DC5283" w:rsidRDefault="005028EA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</w:tcPr>
          <w:p w14:paraId="5F4AC7CC" w14:textId="77777777" w:rsidR="005028EA" w:rsidRPr="00AE3BE8" w:rsidRDefault="005028EA" w:rsidP="00DC5283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4" w:type="dxa"/>
          </w:tcPr>
          <w:p w14:paraId="52DFB825" w14:textId="77777777" w:rsidR="005028EA" w:rsidRPr="00DC5283" w:rsidRDefault="005028EA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BA857E1" w14:textId="77777777" w:rsidR="005028EA" w:rsidRPr="00AE3BE8" w:rsidRDefault="005028EA" w:rsidP="00DC5283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D3A0439" w14:textId="77777777" w:rsidR="005028EA" w:rsidRPr="000E7B3D" w:rsidRDefault="005028EA" w:rsidP="00DC5283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09DB84C" w14:textId="77777777" w:rsidR="005028EA" w:rsidRPr="000E7B3D" w:rsidRDefault="005028EA" w:rsidP="00DC5283">
            <w:pPr>
              <w:tabs>
                <w:tab w:val="decimal" w:pos="620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82" w:type="dxa"/>
          </w:tcPr>
          <w:p w14:paraId="029275B6" w14:textId="16CA7957" w:rsidR="005028EA" w:rsidRPr="000E7B3D" w:rsidRDefault="005028EA" w:rsidP="00DC528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FDB37DB" w14:textId="0E057627" w:rsidR="005028EA" w:rsidRPr="000E7B3D" w:rsidRDefault="005028EA" w:rsidP="00DC5283">
            <w:pPr>
              <w:tabs>
                <w:tab w:val="decimal" w:pos="620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344036EB" w14:textId="5B3232FF" w:rsidR="005028EA" w:rsidRPr="000E7B3D" w:rsidRDefault="005028EA" w:rsidP="001B6BD4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</w:tcPr>
          <w:p w14:paraId="1E87A9AB" w14:textId="77777777" w:rsidR="005028EA" w:rsidRPr="000E7B3D" w:rsidRDefault="005028EA" w:rsidP="00DC5283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4" w:type="dxa"/>
          </w:tcPr>
          <w:p w14:paraId="5584C5DC" w14:textId="77777777" w:rsidR="005028EA" w:rsidRPr="000E7B3D" w:rsidRDefault="005028EA" w:rsidP="00303C42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028EA" w:rsidRPr="00F17B04" w14:paraId="35675E87" w14:textId="77777777" w:rsidTr="001B6BD4">
        <w:trPr>
          <w:trHeight w:val="20"/>
        </w:trPr>
        <w:tc>
          <w:tcPr>
            <w:tcW w:w="4178" w:type="dxa"/>
          </w:tcPr>
          <w:p w14:paraId="24723262" w14:textId="1D955340" w:rsidR="005028EA" w:rsidRDefault="005028EA" w:rsidP="005028EA">
            <w:pPr>
              <w:ind w:firstLine="16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แบบ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downstream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3A760" w14:textId="24B7D9FA" w:rsidR="005028EA" w:rsidRPr="00DC5283" w:rsidRDefault="00D50FE0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52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4338FC8B" w14:textId="2ACE6F1C" w:rsidR="005028EA" w:rsidRPr="00AE3BE8" w:rsidRDefault="005028EA" w:rsidP="00DC5283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C3D4532" w14:textId="13710DD3" w:rsidR="005028EA" w:rsidRPr="00DC5283" w:rsidRDefault="00303C42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0" w:type="dxa"/>
          </w:tcPr>
          <w:p w14:paraId="55949429" w14:textId="77777777" w:rsidR="005028EA" w:rsidRPr="00AE3BE8" w:rsidRDefault="005028EA" w:rsidP="00DC5283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40" w:type="dxa"/>
          </w:tcPr>
          <w:p w14:paraId="4004D29E" w14:textId="3922FBD3" w:rsidR="005028EA" w:rsidRPr="00DC5283" w:rsidRDefault="00A644F0" w:rsidP="00303C42">
            <w:pPr>
              <w:tabs>
                <w:tab w:val="decimal" w:pos="526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52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6" w:type="dxa"/>
          </w:tcPr>
          <w:p w14:paraId="1410DC8E" w14:textId="77777777" w:rsidR="005028EA" w:rsidRPr="00303C42" w:rsidRDefault="005028EA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4" w:type="dxa"/>
          </w:tcPr>
          <w:p w14:paraId="65E9EF4D" w14:textId="19063303" w:rsidR="005028EA" w:rsidRPr="00DC5283" w:rsidRDefault="005028EA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52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8E5442" w14:textId="77777777" w:rsidR="005028EA" w:rsidRPr="00303C42" w:rsidRDefault="005028EA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B6763F" w14:textId="3D7CF4CA" w:rsidR="005028EA" w:rsidRPr="000E7B3D" w:rsidRDefault="00356D42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9E355D" w14:textId="77777777" w:rsidR="005028EA" w:rsidRPr="000E7B3D" w:rsidRDefault="005028EA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82BE8D3" w14:textId="366BBE68" w:rsidR="005028EA" w:rsidRPr="000E7B3D" w:rsidRDefault="0099095C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870E7E" w14:textId="47BA7BCB" w:rsidR="005028EA" w:rsidRPr="000E7B3D" w:rsidRDefault="005028EA" w:rsidP="00DC528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21434869" w14:textId="0C4286AC" w:rsidR="005028EA" w:rsidRPr="000E7B3D" w:rsidRDefault="00D02533" w:rsidP="001B6BD4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1,300</w:t>
            </w:r>
          </w:p>
        </w:tc>
        <w:tc>
          <w:tcPr>
            <w:tcW w:w="136" w:type="dxa"/>
          </w:tcPr>
          <w:p w14:paraId="2D3DB538" w14:textId="77777777" w:rsidR="005028EA" w:rsidRPr="000E7B3D" w:rsidRDefault="005028EA" w:rsidP="00DC5283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4" w:type="dxa"/>
          </w:tcPr>
          <w:p w14:paraId="335DED5A" w14:textId="548E4ABD" w:rsidR="005028EA" w:rsidRPr="000E7B3D" w:rsidRDefault="005028EA" w:rsidP="00303C42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7B3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0E7B3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</w:p>
        </w:tc>
      </w:tr>
      <w:tr w:rsidR="005028EA" w:rsidRPr="00F17B04" w14:paraId="2DE22351" w14:textId="77777777" w:rsidTr="001B6BD4">
        <w:trPr>
          <w:trHeight w:val="20"/>
        </w:trPr>
        <w:tc>
          <w:tcPr>
            <w:tcW w:w="4178" w:type="dxa"/>
          </w:tcPr>
          <w:p w14:paraId="153775F8" w14:textId="5900229C" w:rsidR="005028EA" w:rsidRPr="00EB33FF" w:rsidRDefault="005028EA" w:rsidP="005028E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33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</w:t>
            </w:r>
            <w:r w:rsidR="00256BA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EB33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B577F9" w14:textId="505A89D8" w:rsidR="005028EA" w:rsidRPr="00A7416E" w:rsidRDefault="00D50FE0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1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38,205</w:t>
            </w:r>
          </w:p>
        </w:tc>
        <w:tc>
          <w:tcPr>
            <w:tcW w:w="142" w:type="dxa"/>
          </w:tcPr>
          <w:p w14:paraId="4BC84CDE" w14:textId="77777777" w:rsidR="005028EA" w:rsidRPr="00A7416E" w:rsidRDefault="005028EA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5E39D071" w14:textId="1A2A10B8" w:rsidR="005028EA" w:rsidRPr="00A7416E" w:rsidRDefault="005028EA" w:rsidP="00303C4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1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</w:t>
            </w:r>
            <w:r w:rsidRPr="00A741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741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739</w:t>
            </w:r>
          </w:p>
        </w:tc>
        <w:tc>
          <w:tcPr>
            <w:tcW w:w="140" w:type="dxa"/>
          </w:tcPr>
          <w:p w14:paraId="6AFE5930" w14:textId="77777777" w:rsidR="005028EA" w:rsidRPr="00A7416E" w:rsidRDefault="005028EA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AB073FC" w14:textId="664D337B" w:rsidR="005028EA" w:rsidRPr="00A7416E" w:rsidRDefault="00A644F0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1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2,599</w:t>
            </w:r>
          </w:p>
        </w:tc>
        <w:tc>
          <w:tcPr>
            <w:tcW w:w="136" w:type="dxa"/>
          </w:tcPr>
          <w:p w14:paraId="1E5E539B" w14:textId="77777777" w:rsidR="005028EA" w:rsidRPr="00A7416E" w:rsidRDefault="005028EA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23BA189C" w14:textId="27FB91E5" w:rsidR="005028EA" w:rsidRPr="00A7416E" w:rsidRDefault="005028EA" w:rsidP="00303C42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1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741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741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784</w:t>
            </w:r>
          </w:p>
        </w:tc>
        <w:tc>
          <w:tcPr>
            <w:tcW w:w="180" w:type="dxa"/>
          </w:tcPr>
          <w:p w14:paraId="354ECE19" w14:textId="77777777" w:rsidR="005028EA" w:rsidRPr="00A7416E" w:rsidRDefault="005028EA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ABEA8D" w14:textId="0AE90712" w:rsidR="005028EA" w:rsidRPr="000E7B3D" w:rsidRDefault="00373746" w:rsidP="00303C42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E7B3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44,7</w:t>
            </w:r>
            <w:r w:rsidR="00DC677F" w:rsidRPr="000E7B3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63</w:t>
            </w:r>
          </w:p>
        </w:tc>
        <w:tc>
          <w:tcPr>
            <w:tcW w:w="180" w:type="dxa"/>
          </w:tcPr>
          <w:p w14:paraId="5D48423B" w14:textId="77777777" w:rsidR="005028EA" w:rsidRPr="000E7B3D" w:rsidRDefault="005028EA" w:rsidP="00DC528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017DC1C" w14:textId="5E746177" w:rsidR="005028EA" w:rsidRPr="000E7B3D" w:rsidRDefault="0099095C" w:rsidP="00303C42">
            <w:pPr>
              <w:tabs>
                <w:tab w:val="decimal" w:pos="613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E7B3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B18B062" w14:textId="278FBB79" w:rsidR="005028EA" w:rsidRPr="000E7B3D" w:rsidRDefault="005028EA" w:rsidP="00DC528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455C1E" w14:textId="24BB26BE" w:rsidR="005028EA" w:rsidRPr="000E7B3D" w:rsidRDefault="00D02533" w:rsidP="001B6BD4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E7B3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4,150</w:t>
            </w:r>
          </w:p>
        </w:tc>
        <w:tc>
          <w:tcPr>
            <w:tcW w:w="136" w:type="dxa"/>
          </w:tcPr>
          <w:p w14:paraId="1EEBA5DF" w14:textId="77777777" w:rsidR="005028EA" w:rsidRPr="000E7B3D" w:rsidRDefault="005028EA" w:rsidP="00DC528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1470D9D" w14:textId="3FD3E9AF" w:rsidR="005028EA" w:rsidRPr="000E7B3D" w:rsidRDefault="005028EA" w:rsidP="00303C42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E7B3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(</w:t>
            </w:r>
            <w:r w:rsidRPr="000E7B3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39</w:t>
            </w:r>
            <w:r w:rsidRPr="000E7B3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,</w:t>
            </w:r>
            <w:r w:rsidRPr="000E7B3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126</w:t>
            </w:r>
            <w:r w:rsidRPr="000E7B3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490614" w:rsidRPr="00F17B04" w14:paraId="72F6FC2C" w14:textId="1865FB62" w:rsidTr="001B6BD4">
        <w:trPr>
          <w:trHeight w:val="20"/>
        </w:trPr>
        <w:tc>
          <w:tcPr>
            <w:tcW w:w="4178" w:type="dxa"/>
          </w:tcPr>
          <w:p w14:paraId="21983115" w14:textId="77777777" w:rsidR="00490614" w:rsidRDefault="00490614" w:rsidP="0049061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20260F1A" w14:textId="77777777" w:rsidR="00012AAC" w:rsidRDefault="00012AAC" w:rsidP="0049061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3388ABD" w14:textId="77777777" w:rsidR="00012AAC" w:rsidRDefault="00012AAC" w:rsidP="0049061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764D7F7D" w14:textId="4C6828DF" w:rsidR="00012AAC" w:rsidRPr="00C23B1B" w:rsidRDefault="00012AAC" w:rsidP="0049061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20D0AE" w14:textId="77777777" w:rsidR="00490614" w:rsidRPr="00AE3BE8" w:rsidRDefault="00490614" w:rsidP="00490614">
            <w:pPr>
              <w:tabs>
                <w:tab w:val="decimal" w:pos="642"/>
              </w:tabs>
              <w:spacing w:line="240" w:lineRule="auto"/>
              <w:ind w:right="-5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dxa"/>
          </w:tcPr>
          <w:p w14:paraId="03F256D7" w14:textId="77777777" w:rsidR="00490614" w:rsidRPr="00AE3BE8" w:rsidRDefault="00490614" w:rsidP="0049061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02FA2F5B" w14:textId="77777777" w:rsidR="00490614" w:rsidRPr="00AE3BE8" w:rsidRDefault="00490614" w:rsidP="00490614">
            <w:pPr>
              <w:pStyle w:val="acctfourfigures"/>
              <w:tabs>
                <w:tab w:val="clear" w:pos="765"/>
                <w:tab w:val="decimal" w:pos="709"/>
                <w:tab w:val="decimal" w:pos="876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0" w:type="dxa"/>
          </w:tcPr>
          <w:p w14:paraId="52F760D8" w14:textId="77777777" w:rsidR="00490614" w:rsidRPr="00AE3BE8" w:rsidRDefault="00490614" w:rsidP="0049061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774B0D71" w14:textId="77777777" w:rsidR="00490614" w:rsidRPr="00AE3BE8" w:rsidRDefault="00490614" w:rsidP="00490614">
            <w:pPr>
              <w:tabs>
                <w:tab w:val="decimal" w:pos="629"/>
              </w:tabs>
              <w:spacing w:line="240" w:lineRule="auto"/>
              <w:ind w:right="-8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" w:type="dxa"/>
          </w:tcPr>
          <w:p w14:paraId="154FAA21" w14:textId="77777777" w:rsidR="00490614" w:rsidRPr="00AE3BE8" w:rsidRDefault="00490614" w:rsidP="0049061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</w:tcPr>
          <w:p w14:paraId="2C3E740E" w14:textId="77777777" w:rsidR="00490614" w:rsidRPr="00AE3BE8" w:rsidRDefault="00490614" w:rsidP="00490614">
            <w:pPr>
              <w:tabs>
                <w:tab w:val="decimal" w:pos="882"/>
              </w:tabs>
              <w:spacing w:line="240" w:lineRule="auto"/>
              <w:ind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B69971A" w14:textId="77777777" w:rsidR="00490614" w:rsidRPr="00AE3BE8" w:rsidRDefault="00490614" w:rsidP="0049061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597095" w14:textId="77777777" w:rsidR="00490614" w:rsidRPr="00AE3BE8" w:rsidRDefault="00490614" w:rsidP="00490614">
            <w:pPr>
              <w:tabs>
                <w:tab w:val="decimal" w:pos="62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E7AF0AF" w14:textId="77777777" w:rsidR="00490614" w:rsidRPr="00AE3BE8" w:rsidRDefault="00490614" w:rsidP="00490614">
            <w:pPr>
              <w:tabs>
                <w:tab w:val="decimal" w:pos="62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D3F707A" w14:textId="3821A9C6" w:rsidR="00490614" w:rsidRPr="00AE3BE8" w:rsidRDefault="00490614" w:rsidP="00490614">
            <w:pPr>
              <w:tabs>
                <w:tab w:val="decimal" w:pos="620"/>
                <w:tab w:val="decimal" w:pos="804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D4AAFC2" w14:textId="3E63FF21" w:rsidR="00490614" w:rsidRPr="00AE3BE8" w:rsidRDefault="00490614" w:rsidP="00490614">
            <w:pPr>
              <w:tabs>
                <w:tab w:val="decimal" w:pos="62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CCFABCC" w14:textId="7D338A39" w:rsidR="00490614" w:rsidRPr="00AE3BE8" w:rsidRDefault="00490614" w:rsidP="00490614">
            <w:pPr>
              <w:tabs>
                <w:tab w:val="decimal" w:pos="62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" w:type="dxa"/>
          </w:tcPr>
          <w:p w14:paraId="669F75C1" w14:textId="708516FC" w:rsidR="00490614" w:rsidRPr="00AE3BE8" w:rsidRDefault="00490614" w:rsidP="0049061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3CD67246" w14:textId="5C5FE9F6" w:rsidR="00490614" w:rsidRPr="00AE3BE8" w:rsidRDefault="00490614" w:rsidP="00490614">
            <w:pPr>
              <w:tabs>
                <w:tab w:val="decimal" w:pos="972"/>
              </w:tabs>
              <w:spacing w:line="240" w:lineRule="auto"/>
              <w:ind w:right="-6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</w:tbl>
    <w:p w14:paraId="13DB3206" w14:textId="77777777" w:rsidR="00B374F5" w:rsidRDefault="00B374F5">
      <w:r>
        <w:br w:type="page"/>
      </w:r>
    </w:p>
    <w:tbl>
      <w:tblPr>
        <w:tblStyle w:val="TableGridLight1"/>
        <w:tblW w:w="1381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178"/>
        <w:gridCol w:w="1080"/>
        <w:gridCol w:w="142"/>
        <w:gridCol w:w="1028"/>
        <w:gridCol w:w="140"/>
        <w:gridCol w:w="940"/>
        <w:gridCol w:w="136"/>
        <w:gridCol w:w="1034"/>
        <w:gridCol w:w="180"/>
        <w:gridCol w:w="1080"/>
        <w:gridCol w:w="180"/>
        <w:gridCol w:w="1082"/>
        <w:gridCol w:w="180"/>
        <w:gridCol w:w="1170"/>
        <w:gridCol w:w="136"/>
        <w:gridCol w:w="1124"/>
      </w:tblGrid>
      <w:tr w:rsidR="004E28A2" w:rsidRPr="00F17B04" w14:paraId="4768658A" w14:textId="77777777" w:rsidTr="00F729F0">
        <w:trPr>
          <w:trHeight w:val="20"/>
        </w:trPr>
        <w:tc>
          <w:tcPr>
            <w:tcW w:w="4178" w:type="dxa"/>
          </w:tcPr>
          <w:p w14:paraId="659DFD83" w14:textId="636E2701" w:rsidR="004E28A2" w:rsidRPr="00012AAC" w:rsidRDefault="004E28A2" w:rsidP="00012AA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022" w:type="dxa"/>
            <w:gridSpan w:val="11"/>
          </w:tcPr>
          <w:p w14:paraId="20E5C24D" w14:textId="320D2632" w:rsidR="004E28A2" w:rsidRPr="00012AAC" w:rsidRDefault="004E28A2" w:rsidP="004E28A2">
            <w:pPr>
              <w:pStyle w:val="block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C0F9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0" w:type="dxa"/>
          </w:tcPr>
          <w:p w14:paraId="295BC610" w14:textId="77777777" w:rsidR="004E28A2" w:rsidRPr="00012AAC" w:rsidRDefault="004E28A2" w:rsidP="00012AAC">
            <w:pPr>
              <w:pStyle w:val="block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733C062" w14:textId="4AAFCF94" w:rsidR="004E28A2" w:rsidRPr="00012AAC" w:rsidRDefault="004E28A2" w:rsidP="00012AAC">
            <w:pPr>
              <w:pStyle w:val="block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C0F9A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</w:tr>
      <w:tr w:rsidR="00012AAC" w:rsidRPr="00F17B04" w14:paraId="0F7801F0" w14:textId="77777777" w:rsidTr="001B6BD4">
        <w:trPr>
          <w:trHeight w:val="20"/>
        </w:trPr>
        <w:tc>
          <w:tcPr>
            <w:tcW w:w="4178" w:type="dxa"/>
          </w:tcPr>
          <w:p w14:paraId="22F1F40D" w14:textId="77777777" w:rsidR="00012AAC" w:rsidRPr="00F17B04" w:rsidRDefault="00012AAC" w:rsidP="00012AA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5E0CE89C" w14:textId="77777777" w:rsidR="00012AAC" w:rsidRDefault="00012AAC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ฮาวเด้น แมกซี่</w:t>
            </w:r>
          </w:p>
          <w:p w14:paraId="09A8D3B2" w14:textId="30449D56" w:rsidR="00012AAC" w:rsidRPr="00C64585" w:rsidRDefault="00012AAC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อินชัวรันส์ โบรกเกอร์ จำกัด</w:t>
            </w:r>
          </w:p>
        </w:tc>
        <w:tc>
          <w:tcPr>
            <w:tcW w:w="140" w:type="dxa"/>
          </w:tcPr>
          <w:p w14:paraId="2CCE16F3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0" w:type="dxa"/>
            <w:gridSpan w:val="3"/>
          </w:tcPr>
          <w:p w14:paraId="76599A16" w14:textId="781F2573" w:rsidR="00012AAC" w:rsidRPr="00C64585" w:rsidRDefault="00012AAC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ออโต้ สมาร์ท-เอ็กซ์ จำกัด</w:t>
            </w:r>
          </w:p>
        </w:tc>
        <w:tc>
          <w:tcPr>
            <w:tcW w:w="180" w:type="dxa"/>
          </w:tcPr>
          <w:p w14:paraId="667921F2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2" w:type="dxa"/>
            <w:gridSpan w:val="3"/>
          </w:tcPr>
          <w:p w14:paraId="2B8339EB" w14:textId="7D7E7538" w:rsidR="00012AAC" w:rsidRPr="00344E31" w:rsidRDefault="00012AAC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90614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บริษัท</w:t>
            </w:r>
            <w:r w:rsidRPr="0049061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490614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นีโอ</w:t>
            </w:r>
            <w:r w:rsidRPr="0049061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490614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โมบิลิตี้</w:t>
            </w:r>
            <w:r w:rsidRPr="0049061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490614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เอเชีย</w:t>
            </w:r>
            <w:r w:rsidRPr="0049061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490614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จำกัด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</w:tcPr>
          <w:p w14:paraId="6451A9CF" w14:textId="77777777" w:rsidR="00012AAC" w:rsidRPr="00344E31" w:rsidRDefault="00012AAC" w:rsidP="00012A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33278DCF" w14:textId="2D98BDAB" w:rsidR="00012AAC" w:rsidRPr="00C64585" w:rsidRDefault="004E28A2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บริษัท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อัลฟ่า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เอกซ์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จำกัด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 xml:space="preserve">          และบริษัทย่อย</w:t>
            </w:r>
          </w:p>
        </w:tc>
      </w:tr>
      <w:tr w:rsidR="00012AAC" w:rsidRPr="00F17B04" w14:paraId="753B25E6" w14:textId="77777777" w:rsidTr="001B6BD4">
        <w:trPr>
          <w:trHeight w:val="20"/>
        </w:trPr>
        <w:tc>
          <w:tcPr>
            <w:tcW w:w="4178" w:type="dxa"/>
          </w:tcPr>
          <w:p w14:paraId="07F44B4F" w14:textId="77777777" w:rsidR="00012AAC" w:rsidRPr="00F17B04" w:rsidRDefault="00012AAC" w:rsidP="00012AA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41F9D756" w14:textId="5EA44CB3" w:rsidR="00012AAC" w:rsidRPr="0090058F" w:rsidRDefault="00012AAC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2" w:type="dxa"/>
            <w:vAlign w:val="center"/>
          </w:tcPr>
          <w:p w14:paraId="28C6DC94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14:paraId="7008E78A" w14:textId="601F6842" w:rsidR="00012AAC" w:rsidRPr="00C64585" w:rsidRDefault="00012AAC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40" w:type="dxa"/>
          </w:tcPr>
          <w:p w14:paraId="20A787CE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vAlign w:val="center"/>
          </w:tcPr>
          <w:p w14:paraId="5611A840" w14:textId="2FEFA822" w:rsidR="00012AAC" w:rsidRPr="00F17B04" w:rsidRDefault="00012AAC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36" w:type="dxa"/>
            <w:vAlign w:val="center"/>
          </w:tcPr>
          <w:p w14:paraId="7E7084D9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vAlign w:val="center"/>
          </w:tcPr>
          <w:p w14:paraId="3DA584B9" w14:textId="1811F95E" w:rsidR="00012AAC" w:rsidRPr="00C64585" w:rsidRDefault="00012AAC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1E18BD8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4BEA0C2" w14:textId="7A288943" w:rsidR="00012AAC" w:rsidRPr="00344E31" w:rsidRDefault="00012AAC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7029EA4C" w14:textId="77777777" w:rsidR="00012AAC" w:rsidRPr="00344E31" w:rsidRDefault="00012AAC" w:rsidP="00012A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vAlign w:val="center"/>
          </w:tcPr>
          <w:p w14:paraId="130E4BD1" w14:textId="0026CA87" w:rsidR="00012AAC" w:rsidRPr="00344E31" w:rsidRDefault="00012AAC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67F3B1D" w14:textId="77777777" w:rsidR="00012AAC" w:rsidRPr="00344E31" w:rsidRDefault="00012AAC" w:rsidP="00012A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A0B851F" w14:textId="04985CE6" w:rsidR="00012AAC" w:rsidRPr="00344E31" w:rsidRDefault="00012AAC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36" w:type="dxa"/>
            <w:vAlign w:val="center"/>
          </w:tcPr>
          <w:p w14:paraId="26FF024E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vAlign w:val="center"/>
          </w:tcPr>
          <w:p w14:paraId="2008308C" w14:textId="64309D8C" w:rsidR="00012AAC" w:rsidRPr="00C64585" w:rsidRDefault="00012AAC" w:rsidP="001B6BD4">
            <w:pPr>
              <w:pStyle w:val="acctfourfigures"/>
              <w:tabs>
                <w:tab w:val="clear" w:pos="765"/>
              </w:tabs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012AAC" w:rsidRPr="00F17B04" w14:paraId="2405178B" w14:textId="77777777" w:rsidTr="001B6BD4">
        <w:trPr>
          <w:trHeight w:val="20"/>
        </w:trPr>
        <w:tc>
          <w:tcPr>
            <w:tcW w:w="4178" w:type="dxa"/>
          </w:tcPr>
          <w:p w14:paraId="4FD5F5C9" w14:textId="77777777" w:rsidR="00012AAC" w:rsidRPr="00F17B04" w:rsidRDefault="00012AAC" w:rsidP="00012AA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32" w:type="dxa"/>
            <w:gridSpan w:val="15"/>
          </w:tcPr>
          <w:p w14:paraId="13A109E3" w14:textId="34BB94CA" w:rsidR="00012AAC" w:rsidRPr="00C64585" w:rsidRDefault="00012AAC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7B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724E4F" w:rsidRPr="00F17B04" w14:paraId="42DBC59A" w14:textId="09EAB941" w:rsidTr="001B6BD4">
        <w:trPr>
          <w:trHeight w:val="20"/>
        </w:trPr>
        <w:tc>
          <w:tcPr>
            <w:tcW w:w="4178" w:type="dxa"/>
          </w:tcPr>
          <w:p w14:paraId="083521F1" w14:textId="6C408759" w:rsidR="00724E4F" w:rsidRPr="00F17B04" w:rsidRDefault="00724E4F" w:rsidP="00724E4F">
            <w:pP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7963DB10" w14:textId="651A2B35" w:rsidR="00724E4F" w:rsidRPr="008D7C45" w:rsidRDefault="00B7013E" w:rsidP="006130E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412,</w:t>
            </w:r>
            <w:r w:rsidR="008962B8"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897</w:t>
            </w:r>
          </w:p>
        </w:tc>
        <w:tc>
          <w:tcPr>
            <w:tcW w:w="142" w:type="dxa"/>
          </w:tcPr>
          <w:p w14:paraId="06D7DDB7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2617459" w14:textId="0016E9E0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276,576</w:t>
            </w:r>
          </w:p>
        </w:tc>
        <w:tc>
          <w:tcPr>
            <w:tcW w:w="140" w:type="dxa"/>
          </w:tcPr>
          <w:p w14:paraId="0FB93D06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</w:tcPr>
          <w:p w14:paraId="5066B59E" w14:textId="4406EE1E" w:rsidR="00724E4F" w:rsidRPr="008D7C45" w:rsidRDefault="00323099" w:rsidP="006130E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36,585</w:t>
            </w:r>
          </w:p>
        </w:tc>
        <w:tc>
          <w:tcPr>
            <w:tcW w:w="136" w:type="dxa"/>
          </w:tcPr>
          <w:p w14:paraId="0F524F36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63B571CE" w14:textId="45BD83C4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989</w:t>
            </w:r>
          </w:p>
        </w:tc>
        <w:tc>
          <w:tcPr>
            <w:tcW w:w="180" w:type="dxa"/>
          </w:tcPr>
          <w:p w14:paraId="0CD1B394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BE6E35" w14:textId="25238EFC" w:rsidR="00724E4F" w:rsidRPr="008D7C45" w:rsidRDefault="00A14DC4" w:rsidP="00F07C00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1,463,379</w:t>
            </w:r>
          </w:p>
        </w:tc>
        <w:tc>
          <w:tcPr>
            <w:tcW w:w="180" w:type="dxa"/>
          </w:tcPr>
          <w:p w14:paraId="6D5FFFFC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</w:tcPr>
          <w:p w14:paraId="6FAE2EEB" w14:textId="6F4596E7" w:rsidR="00724E4F" w:rsidRPr="008D7C45" w:rsidRDefault="00EF179F" w:rsidP="00F07C0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46BEC89" w14:textId="25CAC9D8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0EACFA67" w14:textId="2316770E" w:rsidR="00724E4F" w:rsidRPr="008D7C45" w:rsidRDefault="00A36EAE" w:rsidP="001B6BD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11,5</w:t>
            </w:r>
            <w:r w:rsidR="00937C99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,642</w:t>
            </w:r>
          </w:p>
        </w:tc>
        <w:tc>
          <w:tcPr>
            <w:tcW w:w="136" w:type="dxa"/>
          </w:tcPr>
          <w:p w14:paraId="485D2034" w14:textId="05FE7A78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vAlign w:val="center"/>
          </w:tcPr>
          <w:p w14:paraId="63E2FABF" w14:textId="3434C4F4" w:rsidR="00724E4F" w:rsidRPr="008D7C45" w:rsidRDefault="00724E4F" w:rsidP="000C0A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077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024</w:t>
            </w:r>
          </w:p>
        </w:tc>
      </w:tr>
      <w:tr w:rsidR="00724E4F" w:rsidRPr="00F17B04" w14:paraId="721FC5AC" w14:textId="15BA6441" w:rsidTr="001B6BD4">
        <w:trPr>
          <w:trHeight w:val="20"/>
        </w:trPr>
        <w:tc>
          <w:tcPr>
            <w:tcW w:w="4178" w:type="dxa"/>
          </w:tcPr>
          <w:p w14:paraId="04386FA7" w14:textId="77777777" w:rsidR="00724E4F" w:rsidRPr="00F17B04" w:rsidRDefault="00724E4F" w:rsidP="00724E4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042010D2" w14:textId="4EB76A87" w:rsidR="00724E4F" w:rsidRPr="008D7C45" w:rsidRDefault="000578D7" w:rsidP="006130E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962B8"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5,50</w:t>
            </w:r>
            <w:r w:rsidR="001B6BD4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42" w:type="dxa"/>
          </w:tcPr>
          <w:p w14:paraId="5D31EFC6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FC87491" w14:textId="28F705D3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068</w:t>
            </w:r>
          </w:p>
        </w:tc>
        <w:tc>
          <w:tcPr>
            <w:tcW w:w="140" w:type="dxa"/>
          </w:tcPr>
          <w:p w14:paraId="282CBF43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</w:tcPr>
          <w:p w14:paraId="57B225FC" w14:textId="7EC2235C" w:rsidR="00724E4F" w:rsidRPr="008D7C45" w:rsidRDefault="00323099" w:rsidP="006130E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12,097</w:t>
            </w:r>
          </w:p>
        </w:tc>
        <w:tc>
          <w:tcPr>
            <w:tcW w:w="136" w:type="dxa"/>
          </w:tcPr>
          <w:p w14:paraId="68681AAC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7CD4286D" w14:textId="23B7A631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995</w:t>
            </w:r>
          </w:p>
        </w:tc>
        <w:tc>
          <w:tcPr>
            <w:tcW w:w="180" w:type="dxa"/>
          </w:tcPr>
          <w:p w14:paraId="2AA4D68D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D835283" w14:textId="47719BD8" w:rsidR="00724E4F" w:rsidRPr="008D7C45" w:rsidRDefault="002C0C02" w:rsidP="00F07C00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281,868</w:t>
            </w:r>
          </w:p>
        </w:tc>
        <w:tc>
          <w:tcPr>
            <w:tcW w:w="180" w:type="dxa"/>
          </w:tcPr>
          <w:p w14:paraId="042C1C93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</w:tcPr>
          <w:p w14:paraId="3D07980B" w14:textId="5BBB06C4" w:rsidR="00724E4F" w:rsidRPr="008D7C45" w:rsidRDefault="00EF179F" w:rsidP="00F07C0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EA98026" w14:textId="084AEA35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6567DDBC" w14:textId="74113FFF" w:rsidR="00724E4F" w:rsidRPr="008D7C45" w:rsidRDefault="00A36EAE" w:rsidP="001B6BD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64,042</w:t>
            </w:r>
          </w:p>
        </w:tc>
        <w:tc>
          <w:tcPr>
            <w:tcW w:w="136" w:type="dxa"/>
          </w:tcPr>
          <w:p w14:paraId="73E6C9CB" w14:textId="1D0F0CB9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vAlign w:val="center"/>
          </w:tcPr>
          <w:p w14:paraId="10C796E6" w14:textId="7D24E68E" w:rsidR="00724E4F" w:rsidRPr="008D7C45" w:rsidRDefault="00724E4F" w:rsidP="000C0A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192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643</w:t>
            </w:r>
          </w:p>
        </w:tc>
      </w:tr>
      <w:tr w:rsidR="00724E4F" w:rsidRPr="00F17B04" w14:paraId="22E3BB6A" w14:textId="53F4A775" w:rsidTr="001B6BD4">
        <w:trPr>
          <w:trHeight w:val="20"/>
        </w:trPr>
        <w:tc>
          <w:tcPr>
            <w:tcW w:w="4178" w:type="dxa"/>
          </w:tcPr>
          <w:p w14:paraId="47EF3CDD" w14:textId="4DE43FF6" w:rsidR="00724E4F" w:rsidRPr="00F17B04" w:rsidRDefault="00724E4F" w:rsidP="00724E4F">
            <w:pPr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</w:tcPr>
          <w:p w14:paraId="3FFEBAFC" w14:textId="72004347" w:rsidR="00724E4F" w:rsidRPr="008D7C45" w:rsidRDefault="000578D7" w:rsidP="006130E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8962B8"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182,</w:t>
            </w:r>
            <w:r w:rsidR="00BB6800"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193</w:t>
            </w:r>
            <w:r w:rsidR="00CD79B2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</w:tcPr>
          <w:p w14:paraId="2A582114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1F9B357" w14:textId="532CE4E6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151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358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3361D77D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</w:tcPr>
          <w:p w14:paraId="4B94A9CE" w14:textId="3C222220" w:rsidR="00724E4F" w:rsidRPr="008D7C45" w:rsidRDefault="00323099" w:rsidP="006130E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(14,320)</w:t>
            </w:r>
          </w:p>
        </w:tc>
        <w:tc>
          <w:tcPr>
            <w:tcW w:w="136" w:type="dxa"/>
          </w:tcPr>
          <w:p w14:paraId="2143240C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27CA9C87" w14:textId="67B4F3F6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770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BC90C4B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1ECFA2" w14:textId="5AD16303" w:rsidR="00724E4F" w:rsidRPr="008D7C45" w:rsidRDefault="00A14DC4" w:rsidP="00F07C00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(1,185,545)</w:t>
            </w:r>
          </w:p>
        </w:tc>
        <w:tc>
          <w:tcPr>
            <w:tcW w:w="180" w:type="dxa"/>
          </w:tcPr>
          <w:p w14:paraId="5AF5290E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2" w:type="dxa"/>
          </w:tcPr>
          <w:p w14:paraId="058A7222" w14:textId="30FF67F1" w:rsidR="00724E4F" w:rsidRPr="008D7C45" w:rsidRDefault="00EF179F" w:rsidP="00F07C0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32303C6" w14:textId="6760BEF4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4558C8D" w14:textId="48A41E60" w:rsidR="00724E4F" w:rsidRPr="008D7C45" w:rsidRDefault="00A36EAE" w:rsidP="001B6BD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(9,521,545)</w:t>
            </w:r>
          </w:p>
        </w:tc>
        <w:tc>
          <w:tcPr>
            <w:tcW w:w="136" w:type="dxa"/>
          </w:tcPr>
          <w:p w14:paraId="427B0E2B" w14:textId="5CB26EE7" w:rsidR="00724E4F" w:rsidRPr="008D7C45" w:rsidRDefault="00724E4F" w:rsidP="00724E4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vAlign w:val="center"/>
          </w:tcPr>
          <w:p w14:paraId="1AE97C74" w14:textId="256B6984" w:rsidR="00724E4F" w:rsidRPr="008D7C45" w:rsidRDefault="00724E4F" w:rsidP="000C0A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057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274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724E4F" w:rsidRPr="00F17B04" w14:paraId="7D626452" w14:textId="0A583480" w:rsidTr="001B6BD4">
        <w:trPr>
          <w:trHeight w:val="20"/>
        </w:trPr>
        <w:tc>
          <w:tcPr>
            <w:tcW w:w="4178" w:type="dxa"/>
          </w:tcPr>
          <w:p w14:paraId="15999938" w14:textId="4F5FF12A" w:rsidR="00724E4F" w:rsidRPr="00F17B04" w:rsidRDefault="00724E4F" w:rsidP="00724E4F">
            <w:pPr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97A64D" w14:textId="6ACEAE30" w:rsidR="00724E4F" w:rsidRPr="008D7C45" w:rsidRDefault="00DE2525" w:rsidP="006130E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85ABE"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28,378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</w:tcPr>
          <w:p w14:paraId="14D3B137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8424B46" w14:textId="12F06252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424E6A10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547B30A" w14:textId="04840563" w:rsidR="00724E4F" w:rsidRPr="008D7C45" w:rsidRDefault="00323099" w:rsidP="006130E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AAC6E8F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041A3B52" w14:textId="307CF545" w:rsidR="00724E4F" w:rsidRPr="008D7C45" w:rsidRDefault="00724E4F" w:rsidP="006130E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4E2DB7A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AFDE44" w14:textId="196F1461" w:rsidR="00724E4F" w:rsidRPr="008D7C45" w:rsidRDefault="00F45FD9" w:rsidP="00F07C00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(169,9</w:t>
            </w:r>
            <w:r w:rsidR="002C0C02" w:rsidRPr="008D7C45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8AB4C81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163C60B" w14:textId="5143611E" w:rsidR="00724E4F" w:rsidRPr="008D7C45" w:rsidRDefault="00EF179F" w:rsidP="00F07C0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38C0E433" w14:textId="2B492D83" w:rsidR="00724E4F" w:rsidRPr="008D7C45" w:rsidRDefault="00724E4F" w:rsidP="00724E4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B9F542" w14:textId="7B1408E1" w:rsidR="00724E4F" w:rsidRPr="008D7C45" w:rsidRDefault="008D0051" w:rsidP="001B6BD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(528,405)</w:t>
            </w:r>
          </w:p>
        </w:tc>
        <w:tc>
          <w:tcPr>
            <w:tcW w:w="136" w:type="dxa"/>
          </w:tcPr>
          <w:p w14:paraId="4984DC94" w14:textId="20FDE7FF" w:rsidR="00724E4F" w:rsidRPr="008D7C45" w:rsidRDefault="00724E4F" w:rsidP="00724E4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E0AD460" w14:textId="4FD7ED2C" w:rsidR="00724E4F" w:rsidRPr="008D7C45" w:rsidRDefault="00724E4F" w:rsidP="000C0A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663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226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724E4F" w:rsidRPr="00F17B04" w14:paraId="7C5EE78F" w14:textId="408246DC" w:rsidTr="001B6BD4">
        <w:trPr>
          <w:trHeight w:val="20"/>
        </w:trPr>
        <w:tc>
          <w:tcPr>
            <w:tcW w:w="4178" w:type="dxa"/>
          </w:tcPr>
          <w:p w14:paraId="42AF8C15" w14:textId="4B66E28D" w:rsidR="00724E4F" w:rsidRPr="00F17B04" w:rsidRDefault="00724E4F" w:rsidP="00724E4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 (ร้อยละ 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9DE9DA" w14:textId="2E88B597" w:rsidR="00724E4F" w:rsidRPr="008D7C45" w:rsidRDefault="00B17DD4" w:rsidP="006130E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217,8</w:t>
            </w:r>
            <w:r w:rsidR="00B235BA"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</w:t>
            </w:r>
            <w:r w:rsidR="001B6BD4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42" w:type="dxa"/>
          </w:tcPr>
          <w:p w14:paraId="3C214370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6324E119" w14:textId="1D1DA565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140" w:type="dxa"/>
          </w:tcPr>
          <w:p w14:paraId="18DC6BE1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B234A83" w14:textId="6481F711" w:rsidR="00724E4F" w:rsidRPr="008D7C45" w:rsidRDefault="00323099" w:rsidP="006130E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34,362</w:t>
            </w:r>
          </w:p>
        </w:tc>
        <w:tc>
          <w:tcPr>
            <w:tcW w:w="136" w:type="dxa"/>
          </w:tcPr>
          <w:p w14:paraId="73EE7122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D77149F" w14:textId="7FC53974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214</w:t>
            </w:r>
          </w:p>
        </w:tc>
        <w:tc>
          <w:tcPr>
            <w:tcW w:w="180" w:type="dxa"/>
          </w:tcPr>
          <w:p w14:paraId="60E5338C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A05510" w14:textId="77FA9D2E" w:rsidR="00724E4F" w:rsidRPr="008D7C45" w:rsidRDefault="002C0C02" w:rsidP="00F07C00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389,723</w:t>
            </w:r>
          </w:p>
        </w:tc>
        <w:tc>
          <w:tcPr>
            <w:tcW w:w="180" w:type="dxa"/>
          </w:tcPr>
          <w:p w14:paraId="5313F1EB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404E223C" w14:textId="20F18A33" w:rsidR="00724E4F" w:rsidRPr="008D7C45" w:rsidRDefault="00EF179F" w:rsidP="00F07C0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138641D" w14:textId="5BB16A76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B5BCBD" w14:textId="1E6D143C" w:rsidR="00724E4F" w:rsidRPr="008D7C45" w:rsidRDefault="009819CA" w:rsidP="001B6BD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1,554,734</w:t>
            </w:r>
          </w:p>
        </w:tc>
        <w:tc>
          <w:tcPr>
            <w:tcW w:w="136" w:type="dxa"/>
          </w:tcPr>
          <w:p w14:paraId="1C51223E" w14:textId="4402B3BA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76297" w14:textId="41A9F0A5" w:rsidR="00724E4F" w:rsidRPr="008D7C45" w:rsidRDefault="00724E4F" w:rsidP="000C0A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549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167</w:t>
            </w:r>
          </w:p>
        </w:tc>
      </w:tr>
      <w:tr w:rsidR="00724E4F" w:rsidRPr="00F17B04" w14:paraId="3D97FA60" w14:textId="77777777" w:rsidTr="001B6BD4">
        <w:trPr>
          <w:trHeight w:val="20"/>
        </w:trPr>
        <w:tc>
          <w:tcPr>
            <w:tcW w:w="4178" w:type="dxa"/>
          </w:tcPr>
          <w:p w14:paraId="15D93CC4" w14:textId="75F1F313" w:rsidR="00724E4F" w:rsidRPr="00FC349F" w:rsidRDefault="00724E4F" w:rsidP="00724E4F">
            <w:pP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C349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FCE5DF" w14:textId="72D0E729" w:rsidR="00724E4F" w:rsidRPr="008D7C45" w:rsidRDefault="00DF3BD6" w:rsidP="006130E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104,168</w:t>
            </w:r>
          </w:p>
        </w:tc>
        <w:tc>
          <w:tcPr>
            <w:tcW w:w="142" w:type="dxa"/>
          </w:tcPr>
          <w:p w14:paraId="060B7E79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01FF8F00" w14:textId="73C5E35B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089</w:t>
            </w:r>
          </w:p>
        </w:tc>
        <w:tc>
          <w:tcPr>
            <w:tcW w:w="140" w:type="dxa"/>
          </w:tcPr>
          <w:p w14:paraId="441D9877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E6EE02E" w14:textId="4135AEB6" w:rsidR="00724E4F" w:rsidRPr="008D7C45" w:rsidRDefault="00323099" w:rsidP="006130E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10,3</w:t>
            </w:r>
            <w:r w:rsidR="006130EA" w:rsidRPr="008D7C45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6" w:type="dxa"/>
          </w:tcPr>
          <w:p w14:paraId="3E9B121D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5E12AE5C" w14:textId="69C6F1EC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8D7C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660</w:t>
            </w:r>
          </w:p>
        </w:tc>
        <w:tc>
          <w:tcPr>
            <w:tcW w:w="180" w:type="dxa"/>
          </w:tcPr>
          <w:p w14:paraId="0DB7F8BC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D89666" w14:textId="53B5077E" w:rsidR="00724E4F" w:rsidRPr="008D7C45" w:rsidRDefault="00343AC3" w:rsidP="00F07C00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194,763</w:t>
            </w:r>
          </w:p>
        </w:tc>
        <w:tc>
          <w:tcPr>
            <w:tcW w:w="180" w:type="dxa"/>
          </w:tcPr>
          <w:p w14:paraId="641E8753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96B77A8" w14:textId="03A9384B" w:rsidR="00724E4F" w:rsidRPr="008D7C45" w:rsidRDefault="00724E4F" w:rsidP="00F07C0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E967CEE" w14:textId="10842AD2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CDFAB1" w14:textId="05D16F8F" w:rsidR="00724E4F" w:rsidRPr="008D7C45" w:rsidRDefault="009819CA" w:rsidP="001B6BD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</w:t>
            </w:r>
            <w:r w:rsidR="002914AC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14AC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  <w:r w:rsidR="00F07C00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36" w:type="dxa"/>
          </w:tcPr>
          <w:p w14:paraId="2A17538F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5BED6712" w14:textId="1DE7DC5C" w:rsidR="00724E4F" w:rsidRPr="008D7C45" w:rsidRDefault="00724E4F" w:rsidP="000C0A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774,396</w:t>
            </w:r>
          </w:p>
        </w:tc>
      </w:tr>
      <w:tr w:rsidR="00724E4F" w:rsidRPr="00F17B04" w14:paraId="22C46F94" w14:textId="77777777" w:rsidTr="001B6BD4">
        <w:trPr>
          <w:trHeight w:val="20"/>
        </w:trPr>
        <w:tc>
          <w:tcPr>
            <w:tcW w:w="4178" w:type="dxa"/>
          </w:tcPr>
          <w:p w14:paraId="4978B36E" w14:textId="25181229" w:rsidR="00724E4F" w:rsidRPr="00F17B04" w:rsidRDefault="00724E4F" w:rsidP="00724E4F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B045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การตัดกำไรระหว่างกัน</w:t>
            </w:r>
            <w:r w:rsidRPr="00EB04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ที่ยังไม่ได้รับรู้จากการขาย</w:t>
            </w:r>
          </w:p>
        </w:tc>
        <w:tc>
          <w:tcPr>
            <w:tcW w:w="1080" w:type="dxa"/>
            <w:vAlign w:val="bottom"/>
          </w:tcPr>
          <w:p w14:paraId="36885682" w14:textId="6FB92CFC" w:rsidR="00724E4F" w:rsidRPr="008D7C45" w:rsidRDefault="00724E4F" w:rsidP="006130E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276B8102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2410403" w14:textId="72603409" w:rsidR="00724E4F" w:rsidRPr="008D7C45" w:rsidRDefault="00724E4F" w:rsidP="006130EA">
            <w:pPr>
              <w:pStyle w:val="acctfourfigures"/>
              <w:tabs>
                <w:tab w:val="clear" w:pos="765"/>
                <w:tab w:val="decimal" w:pos="551"/>
                <w:tab w:val="decimal" w:pos="79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7343E292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0E57E212" w14:textId="751CF141" w:rsidR="00724E4F" w:rsidRPr="008D7C45" w:rsidRDefault="00724E4F" w:rsidP="006130EA">
            <w:pPr>
              <w:pStyle w:val="acctfourfigures"/>
              <w:tabs>
                <w:tab w:val="clear" w:pos="765"/>
                <w:tab w:val="decimal" w:pos="551"/>
                <w:tab w:val="decimal" w:pos="70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5C8876B9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7A3F7B28" w14:textId="6F8C516F" w:rsidR="00724E4F" w:rsidRPr="008D7C45" w:rsidRDefault="00724E4F" w:rsidP="006130EA">
            <w:pPr>
              <w:pStyle w:val="acctfourfigures"/>
              <w:tabs>
                <w:tab w:val="clear" w:pos="765"/>
                <w:tab w:val="decimal" w:pos="551"/>
                <w:tab w:val="decimal" w:pos="79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64B992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6A09E6" w14:textId="77777777" w:rsidR="00724E4F" w:rsidRPr="008D7C45" w:rsidRDefault="00724E4F" w:rsidP="00F07C00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6D5150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50C20955" w14:textId="023A737E" w:rsidR="00724E4F" w:rsidRPr="008D7C45" w:rsidRDefault="00724E4F" w:rsidP="00F07C0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73F21C" w14:textId="6ADA38CD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30029C" w14:textId="2E438C8E" w:rsidR="00724E4F" w:rsidRPr="008D7C45" w:rsidRDefault="00724E4F" w:rsidP="001B6BD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  <w:vAlign w:val="bottom"/>
          </w:tcPr>
          <w:p w14:paraId="43E0FC27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29364A12" w14:textId="77777777" w:rsidR="00724E4F" w:rsidRPr="008D7C45" w:rsidRDefault="00724E4F" w:rsidP="000C0A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24E4F" w:rsidRPr="00F17B04" w14:paraId="79831B9E" w14:textId="77777777" w:rsidTr="001B6BD4">
        <w:trPr>
          <w:trHeight w:val="20"/>
        </w:trPr>
        <w:tc>
          <w:tcPr>
            <w:tcW w:w="4178" w:type="dxa"/>
          </w:tcPr>
          <w:p w14:paraId="70F68539" w14:textId="277D6F8F" w:rsidR="00724E4F" w:rsidRPr="00F17B04" w:rsidRDefault="00724E4F" w:rsidP="00724E4F">
            <w:pPr>
              <w:tabs>
                <w:tab w:val="left" w:pos="191"/>
              </w:tabs>
              <w:ind w:left="191" w:hanging="3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B04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แบบ</w:t>
            </w:r>
            <w:r w:rsidRPr="00EB04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B04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downstream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61CCB3" w14:textId="25A0F8F7" w:rsidR="00724E4F" w:rsidRPr="008D7C45" w:rsidRDefault="00DF3BD6" w:rsidP="006130E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EF6C593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2C064403" w14:textId="4009BAD5" w:rsidR="00724E4F" w:rsidRPr="008D7C45" w:rsidRDefault="00724E4F" w:rsidP="006130E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076BF5FE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53C8CF03" w14:textId="7224B135" w:rsidR="00724E4F" w:rsidRPr="008D7C45" w:rsidRDefault="00323099" w:rsidP="006130E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59BA99B4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66A772A5" w14:textId="647778F4" w:rsidR="00724E4F" w:rsidRPr="008D7C45" w:rsidRDefault="00724E4F" w:rsidP="006130EA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0E5FF21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0BF5B" w14:textId="6DA8FDA2" w:rsidR="00724E4F" w:rsidRPr="008D7C45" w:rsidRDefault="00A36EAE" w:rsidP="00F07C00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764EE18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FA4B44B" w14:textId="6D4F993F" w:rsidR="00724E4F" w:rsidRPr="008D7C45" w:rsidRDefault="00EF179F" w:rsidP="00F07C0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CCA8B0A" w14:textId="3EECDB45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797100" w14:textId="67361171" w:rsidR="00724E4F" w:rsidRPr="008D7C45" w:rsidRDefault="00954A70" w:rsidP="001B6BD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(3,032)</w:t>
            </w:r>
          </w:p>
        </w:tc>
        <w:tc>
          <w:tcPr>
            <w:tcW w:w="136" w:type="dxa"/>
            <w:vAlign w:val="bottom"/>
          </w:tcPr>
          <w:p w14:paraId="17F0E8F1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0251429" w14:textId="3134D421" w:rsidR="00724E4F" w:rsidRPr="008D7C45" w:rsidRDefault="00724E4F" w:rsidP="000C0A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(4,332)</w:t>
            </w:r>
          </w:p>
        </w:tc>
      </w:tr>
      <w:tr w:rsidR="00724E4F" w:rsidRPr="00F17B04" w14:paraId="37B5F121" w14:textId="77777777" w:rsidTr="001B6BD4">
        <w:trPr>
          <w:trHeight w:val="20"/>
        </w:trPr>
        <w:tc>
          <w:tcPr>
            <w:tcW w:w="4178" w:type="dxa"/>
          </w:tcPr>
          <w:p w14:paraId="2C70EE5D" w14:textId="133423B6" w:rsidR="00724E4F" w:rsidRPr="00F17B04" w:rsidRDefault="00634EB4" w:rsidP="000056D8">
            <w:pPr>
              <w:tabs>
                <w:tab w:val="left" w:pos="191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349F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มูลค่าตามบัญชีของเงินลงทุนในบริษัทร่วม</w:t>
            </w:r>
            <w:r w:rsidRPr="00FC34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/</w:t>
            </w:r>
            <w:r w:rsidRPr="00FC349F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การร่วมค้า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752A46" w14:textId="52585D12" w:rsidR="00724E4F" w:rsidRPr="008D7C45" w:rsidRDefault="00DF3BD6" w:rsidP="006130E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D7C4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104,168</w:t>
            </w:r>
          </w:p>
        </w:tc>
        <w:tc>
          <w:tcPr>
            <w:tcW w:w="142" w:type="dxa"/>
            <w:vAlign w:val="bottom"/>
          </w:tcPr>
          <w:p w14:paraId="40E373A8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70D8BEA8" w14:textId="5D7D1AA4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85</w:t>
            </w:r>
            <w:r w:rsidRPr="008D7C4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8D7C4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089</w:t>
            </w:r>
          </w:p>
        </w:tc>
        <w:tc>
          <w:tcPr>
            <w:tcW w:w="140" w:type="dxa"/>
            <w:vAlign w:val="bottom"/>
          </w:tcPr>
          <w:p w14:paraId="46172FF0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  <w:vAlign w:val="bottom"/>
          </w:tcPr>
          <w:p w14:paraId="0296DC3D" w14:textId="7C354FB9" w:rsidR="00724E4F" w:rsidRPr="008D7C45" w:rsidRDefault="00F47B98" w:rsidP="006130E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</w:t>
            </w:r>
            <w:r w:rsidR="006130EA" w:rsidRPr="008D7C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36" w:type="dxa"/>
            <w:vAlign w:val="bottom"/>
          </w:tcPr>
          <w:p w14:paraId="708BBFA9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vAlign w:val="bottom"/>
          </w:tcPr>
          <w:p w14:paraId="3C44BCBE" w14:textId="73362C2F" w:rsidR="00724E4F" w:rsidRPr="008D7C45" w:rsidRDefault="00724E4F" w:rsidP="006130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Pr="008D7C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7C4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660</w:t>
            </w:r>
          </w:p>
        </w:tc>
        <w:tc>
          <w:tcPr>
            <w:tcW w:w="180" w:type="dxa"/>
            <w:vAlign w:val="bottom"/>
          </w:tcPr>
          <w:p w14:paraId="3409A9A7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5FF7F6" w14:textId="31CE2D72" w:rsidR="00724E4F" w:rsidRPr="008D7C45" w:rsidRDefault="001B65D0" w:rsidP="00F07C00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-8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194,763</w:t>
            </w:r>
          </w:p>
        </w:tc>
        <w:tc>
          <w:tcPr>
            <w:tcW w:w="180" w:type="dxa"/>
            <w:vAlign w:val="bottom"/>
          </w:tcPr>
          <w:p w14:paraId="7EC1BA39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CA8ECE8" w14:textId="21B6F41C" w:rsidR="00724E4F" w:rsidRPr="008D7C45" w:rsidRDefault="00EF179F" w:rsidP="00F07C0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4A0ABB8" w14:textId="3755ABB4" w:rsidR="00724E4F" w:rsidRPr="008D7C45" w:rsidRDefault="00724E4F" w:rsidP="00724E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BE4355" w14:textId="2ADAB2C1" w:rsidR="00724E4F" w:rsidRPr="008D7C45" w:rsidRDefault="00954A70" w:rsidP="001B6BD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774,214</w:t>
            </w:r>
          </w:p>
        </w:tc>
        <w:tc>
          <w:tcPr>
            <w:tcW w:w="136" w:type="dxa"/>
            <w:vAlign w:val="bottom"/>
          </w:tcPr>
          <w:p w14:paraId="2B2A01A7" w14:textId="77777777" w:rsidR="00724E4F" w:rsidRPr="008D7C45" w:rsidRDefault="00724E4F" w:rsidP="00724E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058E1B32" w14:textId="62B875B7" w:rsidR="00724E4F" w:rsidRPr="008D7C45" w:rsidRDefault="00724E4F" w:rsidP="000C0A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770,064</w:t>
            </w:r>
          </w:p>
        </w:tc>
      </w:tr>
      <w:tr w:rsidR="00012AAC" w:rsidRPr="00F17B04" w14:paraId="0E52EF00" w14:textId="77777777" w:rsidTr="001B6BD4">
        <w:trPr>
          <w:trHeight w:val="20"/>
        </w:trPr>
        <w:tc>
          <w:tcPr>
            <w:tcW w:w="4178" w:type="dxa"/>
          </w:tcPr>
          <w:p w14:paraId="5CFE2B5A" w14:textId="77777777" w:rsidR="00012AAC" w:rsidRPr="00F17B04" w:rsidRDefault="00012AAC" w:rsidP="00012AAC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DD2087E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D9C99B9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1BC220C8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01705294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vAlign w:val="bottom"/>
          </w:tcPr>
          <w:p w14:paraId="4D1CBAE7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623B002A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vAlign w:val="bottom"/>
          </w:tcPr>
          <w:p w14:paraId="0C82452B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CA44A66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8CD4C2" w14:textId="77777777" w:rsidR="00012AAC" w:rsidRPr="00F17B04" w:rsidRDefault="00012AAC" w:rsidP="00F07C00">
            <w:pPr>
              <w:pStyle w:val="acctfourfigures"/>
              <w:tabs>
                <w:tab w:val="clear" w:pos="765"/>
                <w:tab w:val="decimal" w:pos="551"/>
                <w:tab w:val="decimal" w:pos="75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6D4E96C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2CCDEE0A" w14:textId="69121C4F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410164" w14:textId="27957C4A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5C72BB5" w14:textId="12E87E46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4E493F4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500C98E8" w14:textId="77777777" w:rsidR="00012AAC" w:rsidRPr="00F17B04" w:rsidRDefault="00012AAC" w:rsidP="00012AA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FA3F398" w14:textId="77777777" w:rsidR="00CE7F7C" w:rsidRDefault="00CE7F7C" w:rsidP="002E3733">
      <w:pPr>
        <w:pStyle w:val="Caption"/>
        <w:rPr>
          <w:rFonts w:asciiTheme="majorBidi" w:hAnsiTheme="majorBidi" w:cstheme="majorBidi"/>
          <w:i w:val="0"/>
          <w:iCs/>
          <w:sz w:val="30"/>
          <w:szCs w:val="30"/>
          <w:lang w:bidi="th-TH"/>
        </w:rPr>
      </w:pPr>
    </w:p>
    <w:p w14:paraId="54404753" w14:textId="77777777" w:rsidR="00490614" w:rsidRDefault="00490614" w:rsidP="002E3733">
      <w:pPr>
        <w:pStyle w:val="Caption"/>
        <w:rPr>
          <w:rFonts w:asciiTheme="majorBidi" w:hAnsiTheme="majorBidi" w:cstheme="majorBidi"/>
          <w:i w:val="0"/>
          <w:iCs/>
          <w:sz w:val="30"/>
          <w:szCs w:val="30"/>
          <w:cs/>
          <w:lang w:bidi="th-TH"/>
        </w:rPr>
        <w:sectPr w:rsidR="00490614" w:rsidSect="00981E82">
          <w:pgSz w:w="16839" w:h="11907" w:orient="landscape" w:code="9"/>
          <w:pgMar w:top="1152" w:right="1359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Light1"/>
        <w:tblW w:w="9123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371"/>
        <w:gridCol w:w="1376"/>
        <w:gridCol w:w="138"/>
        <w:gridCol w:w="1238"/>
      </w:tblGrid>
      <w:tr w:rsidR="00CE7F7C" w:rsidRPr="004F1EF8" w14:paraId="6DEFC41F" w14:textId="77777777" w:rsidTr="004F1EF8">
        <w:trPr>
          <w:trHeight w:val="20"/>
        </w:trPr>
        <w:tc>
          <w:tcPr>
            <w:tcW w:w="6371" w:type="dxa"/>
          </w:tcPr>
          <w:p w14:paraId="5B9F4021" w14:textId="77777777" w:rsidR="00CE7F7C" w:rsidRPr="004F1EF8" w:rsidRDefault="00CE7F7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52" w:type="dxa"/>
            <w:gridSpan w:val="3"/>
          </w:tcPr>
          <w:p w14:paraId="53B8A71C" w14:textId="77777777" w:rsidR="00CE7F7C" w:rsidRPr="004F1EF8" w:rsidRDefault="00CE7F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1E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CE7F7C" w:rsidRPr="004F1EF8" w14:paraId="00F30C38" w14:textId="77777777" w:rsidTr="004F1EF8">
        <w:trPr>
          <w:trHeight w:val="20"/>
        </w:trPr>
        <w:tc>
          <w:tcPr>
            <w:tcW w:w="6371" w:type="dxa"/>
          </w:tcPr>
          <w:p w14:paraId="2243C922" w14:textId="77777777" w:rsidR="00CE7F7C" w:rsidRPr="004F1EF8" w:rsidRDefault="00CE7F7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52" w:type="dxa"/>
            <w:gridSpan w:val="3"/>
          </w:tcPr>
          <w:p w14:paraId="537314D5" w14:textId="51C939CF" w:rsidR="00CE7F7C" w:rsidRPr="004F1EF8" w:rsidRDefault="00CE7F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4F1EF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อัลฟ่า</w:t>
            </w:r>
            <w:r w:rsidRPr="004F1EF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เอกซ์</w:t>
            </w:r>
            <w:r w:rsidRPr="004F1EF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  <w:r w:rsidR="009B72B3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4860E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="009B72B3" w:rsidRPr="009B72B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แล</w:t>
            </w:r>
            <w:r w:rsidR="004E28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ะ</w:t>
            </w:r>
            <w:r w:rsidR="009B72B3" w:rsidRPr="009B72B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="004E28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ย่อย</w:t>
            </w:r>
          </w:p>
        </w:tc>
      </w:tr>
      <w:tr w:rsidR="005727BB" w:rsidRPr="004F1EF8" w14:paraId="71D69C70" w14:textId="77777777" w:rsidTr="00293DBA">
        <w:trPr>
          <w:trHeight w:val="20"/>
        </w:trPr>
        <w:tc>
          <w:tcPr>
            <w:tcW w:w="6371" w:type="dxa"/>
          </w:tcPr>
          <w:p w14:paraId="072875D9" w14:textId="77777777" w:rsidR="005727BB" w:rsidRPr="004F1EF8" w:rsidRDefault="005727BB" w:rsidP="005727BB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</w:tcPr>
          <w:p w14:paraId="2880787C" w14:textId="15659BA3" w:rsidR="005727BB" w:rsidRPr="004F1EF8" w:rsidRDefault="005727BB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8" w:type="dxa"/>
          </w:tcPr>
          <w:p w14:paraId="639AF8F3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8" w:type="dxa"/>
          </w:tcPr>
          <w:p w14:paraId="4B4D5C31" w14:textId="73DB19F5" w:rsidR="005727BB" w:rsidRPr="004F1EF8" w:rsidRDefault="005727BB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727BB" w:rsidRPr="004F1EF8" w14:paraId="50FCB0FF" w14:textId="77777777" w:rsidTr="004F1EF8">
        <w:trPr>
          <w:trHeight w:val="20"/>
        </w:trPr>
        <w:tc>
          <w:tcPr>
            <w:tcW w:w="6371" w:type="dxa"/>
          </w:tcPr>
          <w:p w14:paraId="2573D8F5" w14:textId="77777777" w:rsidR="005727BB" w:rsidRPr="004F1EF8" w:rsidRDefault="005727BB" w:rsidP="005727BB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2" w:type="dxa"/>
            <w:gridSpan w:val="3"/>
          </w:tcPr>
          <w:p w14:paraId="6365BC7B" w14:textId="53A56C1B" w:rsidR="005727BB" w:rsidRPr="004F1EF8" w:rsidRDefault="005727BB" w:rsidP="005727B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E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727BB" w:rsidRPr="004F1EF8" w14:paraId="23EB8B7B" w14:textId="77777777" w:rsidTr="00154F74">
        <w:trPr>
          <w:trHeight w:val="20"/>
        </w:trPr>
        <w:tc>
          <w:tcPr>
            <w:tcW w:w="6371" w:type="dxa"/>
          </w:tcPr>
          <w:p w14:paraId="150ECBDF" w14:textId="77777777" w:rsidR="005727BB" w:rsidRPr="004F1EF8" w:rsidRDefault="005727BB" w:rsidP="005727BB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76" w:type="dxa"/>
          </w:tcPr>
          <w:p w14:paraId="70AD7A96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dxa"/>
          </w:tcPr>
          <w:p w14:paraId="4A44C7D3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</w:tcPr>
          <w:p w14:paraId="4BB2C2E4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27BB" w:rsidRPr="004F1EF8" w14:paraId="07CFBD5E" w14:textId="77777777" w:rsidTr="00154F74">
        <w:trPr>
          <w:trHeight w:val="20"/>
        </w:trPr>
        <w:tc>
          <w:tcPr>
            <w:tcW w:w="6371" w:type="dxa"/>
          </w:tcPr>
          <w:p w14:paraId="1E52C1AE" w14:textId="77777777" w:rsidR="005727BB" w:rsidRPr="004F1EF8" w:rsidRDefault="005727BB" w:rsidP="005727BB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72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376" w:type="dxa"/>
          </w:tcPr>
          <w:p w14:paraId="434B0406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dxa"/>
          </w:tcPr>
          <w:p w14:paraId="2FE63452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D71F4F9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5727BB" w:rsidRPr="004F1EF8" w14:paraId="450305E8" w14:textId="77777777" w:rsidTr="00154F74">
        <w:trPr>
          <w:trHeight w:val="20"/>
        </w:trPr>
        <w:tc>
          <w:tcPr>
            <w:tcW w:w="6371" w:type="dxa"/>
          </w:tcPr>
          <w:p w14:paraId="47A06882" w14:textId="77777777" w:rsidR="005727BB" w:rsidRPr="004F1EF8" w:rsidRDefault="005727BB" w:rsidP="005727BB">
            <w:pPr>
              <w:tabs>
                <w:tab w:val="left" w:pos="246"/>
              </w:tabs>
              <w:ind w:left="2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376" w:type="dxa"/>
            <w:vAlign w:val="bottom"/>
          </w:tcPr>
          <w:p w14:paraId="7DA5F8ED" w14:textId="373995CE" w:rsidR="005727BB" w:rsidRPr="004F1EF8" w:rsidRDefault="004B4027" w:rsidP="005727BB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11,</w:t>
            </w:r>
            <w:r w:rsidR="009D083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025</w:t>
            </w:r>
          </w:p>
        </w:tc>
        <w:tc>
          <w:tcPr>
            <w:tcW w:w="138" w:type="dxa"/>
          </w:tcPr>
          <w:p w14:paraId="634B987A" w14:textId="77777777" w:rsidR="005727BB" w:rsidRPr="00D21935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38" w:type="dxa"/>
            <w:vAlign w:val="bottom"/>
          </w:tcPr>
          <w:p w14:paraId="66256E3D" w14:textId="04800C1D" w:rsidR="005727BB" w:rsidRPr="004F1EF8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994</w:t>
            </w:r>
          </w:p>
        </w:tc>
      </w:tr>
      <w:tr w:rsidR="005727BB" w:rsidRPr="004F1EF8" w14:paraId="4A44746B" w14:textId="77777777" w:rsidTr="00154F74">
        <w:trPr>
          <w:trHeight w:val="20"/>
        </w:trPr>
        <w:tc>
          <w:tcPr>
            <w:tcW w:w="6371" w:type="dxa"/>
          </w:tcPr>
          <w:p w14:paraId="200676C4" w14:textId="77777777" w:rsidR="005727BB" w:rsidRPr="004F1EF8" w:rsidRDefault="005727BB" w:rsidP="005727BB">
            <w:pPr>
              <w:tabs>
                <w:tab w:val="left" w:pos="246"/>
              </w:tabs>
              <w:ind w:left="2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1376" w:type="dxa"/>
          </w:tcPr>
          <w:p w14:paraId="5FABEF94" w14:textId="32465A97" w:rsidR="005727BB" w:rsidRPr="004F1EF8" w:rsidRDefault="009D0837" w:rsidP="005727BB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258,093</w:t>
            </w:r>
          </w:p>
        </w:tc>
        <w:tc>
          <w:tcPr>
            <w:tcW w:w="138" w:type="dxa"/>
          </w:tcPr>
          <w:p w14:paraId="6212F98C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CFC6893" w14:textId="7FFE4F24" w:rsidR="005727BB" w:rsidRPr="004F1EF8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173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088</w:t>
            </w:r>
          </w:p>
        </w:tc>
      </w:tr>
      <w:tr w:rsidR="005727BB" w:rsidRPr="004F1EF8" w14:paraId="4D3FAE82" w14:textId="77777777" w:rsidTr="00154F74">
        <w:trPr>
          <w:trHeight w:val="20"/>
        </w:trPr>
        <w:tc>
          <w:tcPr>
            <w:tcW w:w="6371" w:type="dxa"/>
          </w:tcPr>
          <w:p w14:paraId="3F32FC5F" w14:textId="1A75A468" w:rsidR="005727BB" w:rsidRPr="004F1EF8" w:rsidRDefault="005727BB" w:rsidP="005727BB">
            <w:pPr>
              <w:tabs>
                <w:tab w:val="left" w:pos="246"/>
              </w:tabs>
              <w:ind w:left="2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- </w:t>
            </w:r>
            <w:r w:rsidR="00FD7F1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="00FD7F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Pr="004F1EF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รายได้</w:t>
            </w:r>
            <w:r w:rsidR="00FD7F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 xml:space="preserve">) </w:t>
            </w: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76" w:type="dxa"/>
          </w:tcPr>
          <w:p w14:paraId="59E031AD" w14:textId="534271FF" w:rsidR="005727BB" w:rsidRPr="004F1EF8" w:rsidRDefault="009D0837" w:rsidP="005727BB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4,406</w:t>
            </w:r>
          </w:p>
        </w:tc>
        <w:tc>
          <w:tcPr>
            <w:tcW w:w="138" w:type="dxa"/>
          </w:tcPr>
          <w:p w14:paraId="08DEA693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0A8F804" w14:textId="5DFF5A3E" w:rsidR="005727BB" w:rsidRPr="004F1EF8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39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202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5727BB" w:rsidRPr="004F1EF8" w14:paraId="3C115678" w14:textId="77777777" w:rsidTr="00154F74">
        <w:trPr>
          <w:trHeight w:val="20"/>
        </w:trPr>
        <w:tc>
          <w:tcPr>
            <w:tcW w:w="6371" w:type="dxa"/>
          </w:tcPr>
          <w:p w14:paraId="1F169123" w14:textId="77777777" w:rsidR="005727BB" w:rsidRPr="004F1EF8" w:rsidRDefault="005727BB" w:rsidP="005727BB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376" w:type="dxa"/>
            <w:vAlign w:val="bottom"/>
          </w:tcPr>
          <w:p w14:paraId="0345DA45" w14:textId="74A5993B" w:rsidR="005727BB" w:rsidRPr="004F1EF8" w:rsidRDefault="009D0837" w:rsidP="005727BB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637,110</w:t>
            </w:r>
          </w:p>
        </w:tc>
        <w:tc>
          <w:tcPr>
            <w:tcW w:w="138" w:type="dxa"/>
          </w:tcPr>
          <w:p w14:paraId="29D341B7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88CC940" w14:textId="34482124" w:rsidR="005727BB" w:rsidRPr="004F1EF8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249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529</w:t>
            </w:r>
          </w:p>
        </w:tc>
      </w:tr>
      <w:tr w:rsidR="005727BB" w:rsidRPr="004F1EF8" w14:paraId="1C7AAE13" w14:textId="77777777" w:rsidTr="00154F74">
        <w:trPr>
          <w:trHeight w:val="20"/>
        </w:trPr>
        <w:tc>
          <w:tcPr>
            <w:tcW w:w="6371" w:type="dxa"/>
          </w:tcPr>
          <w:p w14:paraId="002F189B" w14:textId="77777777" w:rsidR="005727BB" w:rsidRPr="004F1EF8" w:rsidRDefault="005727BB" w:rsidP="005727BB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รวมรายการหนี้สินทางการเงินหมุนเวียน (ไม่รวมเจ้าหนี้การค้า เจ้าหนี้อื่นและประมาณการหนี้สิน)</w:t>
            </w:r>
          </w:p>
        </w:tc>
        <w:tc>
          <w:tcPr>
            <w:tcW w:w="1376" w:type="dxa"/>
          </w:tcPr>
          <w:p w14:paraId="2EB09E45" w14:textId="77777777" w:rsidR="005727BB" w:rsidRDefault="005727BB" w:rsidP="005727BB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1E157378" w14:textId="4EB17E8A" w:rsidR="009D0837" w:rsidRPr="004F1EF8" w:rsidRDefault="009D0837" w:rsidP="005727BB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9,50</w:t>
            </w:r>
            <w:r w:rsidR="00F07C0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,336</w:t>
            </w:r>
          </w:p>
        </w:tc>
        <w:tc>
          <w:tcPr>
            <w:tcW w:w="138" w:type="dxa"/>
          </w:tcPr>
          <w:p w14:paraId="37FB97B7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E7A00C9" w14:textId="77777777" w:rsidR="005727BB" w:rsidRDefault="005727BB" w:rsidP="005727BB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540344FE" w14:textId="797CCBD3" w:rsidR="005727BB" w:rsidRPr="004F1EF8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009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971</w:t>
            </w:r>
          </w:p>
        </w:tc>
      </w:tr>
      <w:tr w:rsidR="005727BB" w:rsidRPr="004F1EF8" w14:paraId="7FEAF731" w14:textId="77777777" w:rsidTr="00154F74">
        <w:trPr>
          <w:trHeight w:val="20"/>
        </w:trPr>
        <w:tc>
          <w:tcPr>
            <w:tcW w:w="6371" w:type="dxa"/>
          </w:tcPr>
          <w:p w14:paraId="2974D4AA" w14:textId="77777777" w:rsidR="005727BB" w:rsidRPr="004F1EF8" w:rsidRDefault="005727BB" w:rsidP="005727BB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รวมรายการหนี้สินทางการเงินไม่หมุนเวียน (ไม่รวมเจ้าหนี้การค้า เจ้าหนี้อื่นและประมาณการหนี้สิน)</w:t>
            </w:r>
          </w:p>
        </w:tc>
        <w:tc>
          <w:tcPr>
            <w:tcW w:w="1376" w:type="dxa"/>
          </w:tcPr>
          <w:p w14:paraId="632DF0FD" w14:textId="77777777" w:rsidR="005727BB" w:rsidRDefault="005727BB" w:rsidP="005727BB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35146490" w14:textId="2BAA6CE7" w:rsidR="009D0837" w:rsidRPr="004F1EF8" w:rsidRDefault="009D0837" w:rsidP="005727BB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560,198</w:t>
            </w:r>
          </w:p>
        </w:tc>
        <w:tc>
          <w:tcPr>
            <w:tcW w:w="138" w:type="dxa"/>
          </w:tcPr>
          <w:p w14:paraId="6A62BEA1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183C566" w14:textId="77777777" w:rsidR="005727BB" w:rsidRDefault="005727BB" w:rsidP="005727BB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50EBC4D5" w14:textId="07388DE9" w:rsidR="005727BB" w:rsidRPr="004F1EF8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654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215</w:t>
            </w:r>
          </w:p>
        </w:tc>
      </w:tr>
    </w:tbl>
    <w:p w14:paraId="782914DF" w14:textId="77777777" w:rsidR="00490614" w:rsidRDefault="00490614" w:rsidP="00CE7F7C">
      <w:pPr>
        <w:rPr>
          <w:rFonts w:asciiTheme="majorBidi" w:hAnsiTheme="majorBidi" w:cstheme="majorBidi"/>
          <w:sz w:val="30"/>
          <w:szCs w:val="30"/>
          <w:lang w:bidi="th-TH"/>
        </w:rPr>
      </w:pPr>
    </w:p>
    <w:p w14:paraId="4734F43B" w14:textId="77777777" w:rsidR="004D1F80" w:rsidRDefault="004D1F80" w:rsidP="00CE7F7C">
      <w:pPr>
        <w:rPr>
          <w:rFonts w:asciiTheme="majorBidi" w:hAnsiTheme="majorBidi" w:cstheme="majorBidi"/>
          <w:sz w:val="30"/>
          <w:szCs w:val="30"/>
          <w:lang w:bidi="th-TH"/>
        </w:rPr>
        <w:sectPr w:rsidR="004D1F80" w:rsidSect="00981E82">
          <w:pgSz w:w="11907" w:h="16839" w:code="9"/>
          <w:pgMar w:top="1179" w:right="1152" w:bottom="810" w:left="1152" w:header="720" w:footer="720" w:gutter="0"/>
          <w:paperSrc w:first="7" w:other="7"/>
          <w:cols w:space="720"/>
          <w:docGrid w:linePitch="360"/>
        </w:sectPr>
      </w:pPr>
    </w:p>
    <w:p w14:paraId="3D764880" w14:textId="454B847E" w:rsidR="00F731BA" w:rsidRPr="00277AC2" w:rsidRDefault="00C8219E" w:rsidP="004D1F80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66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77AC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10D0CDA8" w14:textId="77777777" w:rsidR="00F731BA" w:rsidRPr="00CE7F7C" w:rsidRDefault="00F731BA" w:rsidP="00CE7F7C">
      <w:pPr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4792" w:type="pct"/>
        <w:tblInd w:w="450" w:type="dxa"/>
        <w:tblLook w:val="04A0" w:firstRow="1" w:lastRow="0" w:firstColumn="1" w:lastColumn="0" w:noHBand="0" w:noVBand="1"/>
      </w:tblPr>
      <w:tblGrid>
        <w:gridCol w:w="6111"/>
        <w:gridCol w:w="223"/>
        <w:gridCol w:w="1298"/>
        <w:gridCol w:w="278"/>
        <w:gridCol w:w="1294"/>
      </w:tblGrid>
      <w:tr w:rsidR="00916F36" w14:paraId="4EBEACFD" w14:textId="77777777" w:rsidTr="00C95EE8">
        <w:tc>
          <w:tcPr>
            <w:tcW w:w="3320" w:type="pct"/>
          </w:tcPr>
          <w:p w14:paraId="38B5728F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" w:type="pct"/>
          </w:tcPr>
          <w:p w14:paraId="13B5C77E" w14:textId="77777777" w:rsidR="00916F36" w:rsidRDefault="00916F36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9" w:type="pct"/>
            <w:gridSpan w:val="3"/>
            <w:hideMark/>
          </w:tcPr>
          <w:p w14:paraId="3FB2F06F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727BB" w14:paraId="32B3C0F3" w14:textId="77777777" w:rsidTr="00C95EE8">
        <w:tc>
          <w:tcPr>
            <w:tcW w:w="3320" w:type="pct"/>
          </w:tcPr>
          <w:p w14:paraId="03FF3783" w14:textId="77777777" w:rsidR="005727BB" w:rsidRDefault="005727BB" w:rsidP="005727B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" w:type="pct"/>
          </w:tcPr>
          <w:p w14:paraId="594CDAA6" w14:textId="77777777" w:rsidR="005727BB" w:rsidRDefault="005727BB" w:rsidP="005727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5" w:type="pct"/>
            <w:hideMark/>
          </w:tcPr>
          <w:p w14:paraId="746D041E" w14:textId="0D074386" w:rsidR="005727BB" w:rsidRDefault="005727BB" w:rsidP="005727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1" w:type="pct"/>
          </w:tcPr>
          <w:p w14:paraId="1543EFBB" w14:textId="77777777" w:rsidR="005727BB" w:rsidRDefault="005727BB" w:rsidP="005727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6A50A416" w14:textId="674659AB" w:rsidR="005727BB" w:rsidRDefault="005727BB" w:rsidP="005727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727BB" w14:paraId="0BF03F50" w14:textId="77777777" w:rsidTr="00C95EE8">
        <w:tc>
          <w:tcPr>
            <w:tcW w:w="3320" w:type="pct"/>
          </w:tcPr>
          <w:p w14:paraId="34FE05C4" w14:textId="77777777" w:rsidR="005727BB" w:rsidRDefault="005727BB" w:rsidP="005727B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1" w:type="pct"/>
          </w:tcPr>
          <w:p w14:paraId="1CBF0807" w14:textId="77777777" w:rsidR="005727BB" w:rsidRDefault="005727BB" w:rsidP="005727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9" w:type="pct"/>
            <w:gridSpan w:val="3"/>
            <w:hideMark/>
          </w:tcPr>
          <w:p w14:paraId="67A3A4A5" w14:textId="77777777" w:rsidR="005727BB" w:rsidRDefault="005727BB" w:rsidP="005727B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727BB" w14:paraId="6E2442AA" w14:textId="77777777" w:rsidTr="00C95EE8">
        <w:tc>
          <w:tcPr>
            <w:tcW w:w="3320" w:type="pct"/>
            <w:hideMark/>
          </w:tcPr>
          <w:p w14:paraId="1AB98CB9" w14:textId="7A86C95A" w:rsidR="005727BB" w:rsidRDefault="005727BB" w:rsidP="005727B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1" w:type="pct"/>
          </w:tcPr>
          <w:p w14:paraId="6664A22C" w14:textId="77777777" w:rsidR="005727BB" w:rsidRDefault="005727BB" w:rsidP="005727BB">
            <w:pPr>
              <w:tabs>
                <w:tab w:val="decimal" w:pos="900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3DAE6AD8" w14:textId="65DA4EBB" w:rsidR="005727BB" w:rsidRPr="005727BB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727B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1,347,976</w:t>
            </w:r>
          </w:p>
        </w:tc>
        <w:tc>
          <w:tcPr>
            <w:tcW w:w="151" w:type="pct"/>
          </w:tcPr>
          <w:p w14:paraId="6745B9C8" w14:textId="77777777" w:rsidR="005727BB" w:rsidRPr="007D69C9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78F51B46" w14:textId="69986B5D" w:rsidR="005727BB" w:rsidRPr="007D69C9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242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976</w:t>
            </w:r>
          </w:p>
        </w:tc>
      </w:tr>
      <w:tr w:rsidR="005727BB" w14:paraId="12378812" w14:textId="77777777" w:rsidTr="00C95EE8">
        <w:tc>
          <w:tcPr>
            <w:tcW w:w="3320" w:type="pct"/>
            <w:hideMark/>
          </w:tcPr>
          <w:p w14:paraId="001E65E1" w14:textId="77777777" w:rsidR="005727BB" w:rsidRDefault="005727BB" w:rsidP="005727B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21" w:type="pct"/>
          </w:tcPr>
          <w:p w14:paraId="40315373" w14:textId="77777777" w:rsidR="005727BB" w:rsidRDefault="005727BB" w:rsidP="005727BB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3F5B4190" w14:textId="6D145316" w:rsidR="005727BB" w:rsidRPr="007D69C9" w:rsidRDefault="00060040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1,015,000</w:t>
            </w:r>
          </w:p>
        </w:tc>
        <w:tc>
          <w:tcPr>
            <w:tcW w:w="151" w:type="pct"/>
          </w:tcPr>
          <w:p w14:paraId="2AEF0289" w14:textId="77777777" w:rsidR="005727BB" w:rsidRPr="007D69C9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2E4117B7" w14:textId="335DC86B" w:rsidR="005727BB" w:rsidRPr="007D69C9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5727BB" w14:paraId="024BCD81" w14:textId="77777777" w:rsidTr="00C95EE8">
        <w:tc>
          <w:tcPr>
            <w:tcW w:w="3320" w:type="pct"/>
            <w:hideMark/>
          </w:tcPr>
          <w:p w14:paraId="2BA03051" w14:textId="438E3245" w:rsidR="005727BB" w:rsidRDefault="005727BB" w:rsidP="005727BB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1" w:type="pct"/>
          </w:tcPr>
          <w:p w14:paraId="7A175C17" w14:textId="77777777" w:rsidR="005727BB" w:rsidRDefault="005727BB" w:rsidP="005727BB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4E4ED" w14:textId="6DB675DE" w:rsidR="005727BB" w:rsidRPr="007D69C9" w:rsidRDefault="003D6008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2,362,976</w:t>
            </w:r>
          </w:p>
        </w:tc>
        <w:tc>
          <w:tcPr>
            <w:tcW w:w="151" w:type="pct"/>
          </w:tcPr>
          <w:p w14:paraId="213F3AA1" w14:textId="77777777" w:rsidR="005727BB" w:rsidRPr="007D69C9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B906F0" w14:textId="04D01893" w:rsidR="005727BB" w:rsidRPr="007D69C9" w:rsidRDefault="005727BB" w:rsidP="005727B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</w:tbl>
    <w:p w14:paraId="311776B3" w14:textId="2788D71F" w:rsidR="00C8219E" w:rsidRDefault="00C8219E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18299ADF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694E8CF8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0DAF6DA1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cs/>
          <w:lang w:val="en-US" w:bidi="th-TH"/>
        </w:rPr>
      </w:pPr>
    </w:p>
    <w:p w14:paraId="0772AADE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23FBB0DA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19BB1BCB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6069A1C0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781836F3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475BA0AC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22F83DD5" w14:textId="212FB5C3" w:rsidR="00A5101E" w:rsidRPr="00432F3B" w:rsidRDefault="00A5101E" w:rsidP="004D1F80">
      <w:pPr>
        <w:spacing w:line="240" w:lineRule="auto"/>
        <w:ind w:firstLine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lastRenderedPageBreak/>
        <w:t>การซื้อเงินลงทุน</w:t>
      </w:r>
      <w:r w:rsidR="006814B5"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การเพิ่มทุนในบริษัทย่อยในระหว่างปีสิ้นสุดวันที่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256</w:t>
      </w:r>
      <w:r w:rsidR="00520E2A" w:rsidRPr="00432F3B">
        <w:rPr>
          <w:rFonts w:asciiTheme="majorBidi" w:hAnsiTheme="majorBidi" w:cs="Angsana New"/>
          <w:sz w:val="30"/>
          <w:szCs w:val="30"/>
          <w:lang w:val="en-US" w:bidi="th-TH"/>
        </w:rPr>
        <w:t>7</w:t>
      </w:r>
      <w:r w:rsidR="0028229F"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256</w:t>
      </w:r>
      <w:r w:rsidR="00520E2A" w:rsidRPr="00432F3B">
        <w:rPr>
          <w:rFonts w:asciiTheme="majorBidi" w:hAnsiTheme="majorBidi" w:cs="Angsana New"/>
          <w:sz w:val="30"/>
          <w:szCs w:val="30"/>
          <w:lang w:val="en-US" w:bidi="th-TH"/>
        </w:rPr>
        <w:t>6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มีดังนี้</w:t>
      </w:r>
    </w:p>
    <w:p w14:paraId="47B18259" w14:textId="77777777" w:rsidR="004D0779" w:rsidRPr="00432F3B" w:rsidRDefault="004D0779" w:rsidP="004D0779">
      <w:pPr>
        <w:spacing w:line="240" w:lineRule="atLeast"/>
        <w:ind w:left="518"/>
        <w:rPr>
          <w:rFonts w:asciiTheme="majorBidi" w:hAnsiTheme="majorBidi" w:cstheme="majorBidi"/>
          <w:color w:val="0000FF"/>
          <w:sz w:val="30"/>
          <w:szCs w:val="30"/>
          <w:lang w:val="en-US" w:bidi="th-TH"/>
        </w:rPr>
      </w:pPr>
    </w:p>
    <w:p w14:paraId="392E2D81" w14:textId="216DEC61" w:rsidR="00C8219E" w:rsidRPr="00432F3B" w:rsidRDefault="001376FD" w:rsidP="00432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432F3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บริษัท</w:t>
      </w:r>
      <w:r w:rsidRPr="00432F3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มาสเตอร์</w:t>
      </w:r>
      <w:r w:rsidRPr="00432F3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มอเตอร์</w:t>
      </w:r>
      <w:r w:rsidRPr="00432F3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เซอร์วิสเซส</w:t>
      </w:r>
      <w:r w:rsidRPr="00432F3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Pr="00432F3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ประเทศไทย</w:t>
      </w:r>
      <w:r w:rsidRPr="00432F3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) </w:t>
      </w:r>
      <w:r w:rsidRPr="00432F3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จำกัด</w:t>
      </w:r>
    </w:p>
    <w:p w14:paraId="0BCE90DF" w14:textId="77777777" w:rsidR="001376FD" w:rsidRPr="00EE681E" w:rsidRDefault="001376FD" w:rsidP="001376FD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highlight w:val="cyan"/>
          <w:lang w:val="en-US" w:bidi="th-TH"/>
        </w:rPr>
      </w:pPr>
    </w:p>
    <w:p w14:paraId="2D34B69E" w14:textId="580D58A8" w:rsidR="00B30F5F" w:rsidRDefault="00B30F5F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ในเดือนสิงหาคม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/>
          <w:sz w:val="30"/>
          <w:szCs w:val="30"/>
          <w:lang w:val="en-US"/>
        </w:rPr>
        <w:t xml:space="preserve">2566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                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หุ้นสามัญจำนวน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/>
          <w:sz w:val="30"/>
          <w:szCs w:val="30"/>
          <w:lang w:val="en-US"/>
        </w:rPr>
        <w:t xml:space="preserve">800,000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/>
          <w:sz w:val="30"/>
          <w:szCs w:val="30"/>
          <w:lang w:val="en-US"/>
        </w:rPr>
        <w:t xml:space="preserve">25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บริษัทได้ซื้อหุ้นดังกล่าวทั้งหมดและได้จ่ายชำระค่าหุ้นเต็มจำนวนแล้ว</w:t>
      </w:r>
      <w:r w:rsidR="00F32729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/>
          <w:sz w:val="30"/>
          <w:szCs w:val="30"/>
          <w:lang w:val="en-US"/>
        </w:rPr>
        <w:t xml:space="preserve">20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ในงบการเงินรวม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เพิ่มขึ้นจากร้อยละ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/>
          <w:sz w:val="30"/>
          <w:szCs w:val="30"/>
          <w:lang w:val="en-US"/>
        </w:rPr>
        <w:t xml:space="preserve">95.67 </w:t>
      </w:r>
      <w:r w:rsidRPr="00B30F5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เป็นร้อยละ</w:t>
      </w:r>
      <w:r w:rsidRPr="00B30F5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0F5F">
        <w:rPr>
          <w:rFonts w:asciiTheme="majorBidi" w:hAnsiTheme="majorBidi" w:cs="Angsana New"/>
          <w:sz w:val="30"/>
          <w:szCs w:val="30"/>
          <w:lang w:val="en-US"/>
        </w:rPr>
        <w:t>96.02</w:t>
      </w:r>
    </w:p>
    <w:p w14:paraId="53BFF5A7" w14:textId="77777777" w:rsidR="00B30F5F" w:rsidRDefault="00B30F5F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4D459FAF" w14:textId="28E79A0B" w:rsidR="00302D36" w:rsidRDefault="00CF2632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ในเดือนธันวาคม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2566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</w:t>
      </w:r>
      <w:r w:rsidR="00964DD9"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เป็น         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หุ้นสามัญจำนวน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1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>,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200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>,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000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25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บริษัทได้ซื้อหุ้นดังกล่าวทั้งหมดและได้จ่ายชำระค่าหุ้นเต็มจำนวนแล้ว</w:t>
      </w:r>
      <w:r w:rsidR="00F32729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30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ในงบการเงินรวม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เพิ่มขึ้นจากร้อยละ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96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>.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02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เป็นร้อยละ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96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>.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44</w:t>
      </w:r>
    </w:p>
    <w:p w14:paraId="2BAC2C6C" w14:textId="77777777" w:rsidR="00763728" w:rsidRDefault="00763728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14:paraId="7176D455" w14:textId="6F764FFD" w:rsidR="004A3349" w:rsidRPr="00EE681E" w:rsidRDefault="004A3349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ในเดือนธันวาคม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2567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</w:t>
      </w:r>
      <w:r w:rsidR="00B30F5F">
        <w:rPr>
          <w:rFonts w:asciiTheme="majorBidi" w:hAnsiTheme="majorBidi" w:cs="Angsana New"/>
          <w:sz w:val="30"/>
          <w:szCs w:val="30"/>
          <w:lang w:val="en-US" w:bidi="th-TH"/>
        </w:rPr>
        <w:t xml:space="preserve">                   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หุ้นสามัญจำนวน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1,000,000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25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บริษัทได้ซื้อหุ้นดังกล่าวทั้งหมดและได้จ่ายชำระค่าหุ้นเต็มจำนวนแล้ว</w:t>
      </w:r>
      <w:r w:rsidR="00F32729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25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ในงบการเงินรวม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เพิ่มขึ้นจากร้อยละ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96.44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เป็นร้อยละ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>96.73</w:t>
      </w:r>
    </w:p>
    <w:p w14:paraId="182B7BEA" w14:textId="650E2DAB" w:rsidR="008F2A6E" w:rsidRPr="00EE681E" w:rsidRDefault="008F2A6E" w:rsidP="00D23782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4115E20E" w14:textId="3023BE39" w:rsidR="000113A1" w:rsidRPr="00432F3B" w:rsidRDefault="000113A1" w:rsidP="00432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432F3B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432F3B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ซัมมิท</w:t>
      </w:r>
      <w:r w:rsidRPr="00432F3B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ฮอนด้า</w:t>
      </w:r>
      <w:r w:rsidRPr="00432F3B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ออโตโมบิล</w:t>
      </w:r>
      <w:r w:rsidRPr="00432F3B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6CFF9CA5" w14:textId="77777777" w:rsidR="008F2A6E" w:rsidRPr="00432F3B" w:rsidRDefault="008F2A6E" w:rsidP="0091098A">
      <w:pPr>
        <w:spacing w:line="240" w:lineRule="auto"/>
        <w:ind w:firstLine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72A940B3" w14:textId="169860A7" w:rsidR="00A44A15" w:rsidRDefault="007C3BF5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ในเดือนธันวาคม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2566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ซัมมิท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ฮอนด้า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="007322C7"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229</w:t>
      </w:r>
      <w:r w:rsidR="00FA1E12" w:rsidRPr="00432F3B">
        <w:rPr>
          <w:rFonts w:asciiTheme="majorBidi" w:hAnsiTheme="majorBidi" w:cs="Angsana New"/>
          <w:sz w:val="30"/>
          <w:szCs w:val="30"/>
          <w:lang w:val="en-US" w:bidi="th-TH"/>
        </w:rPr>
        <w:t>,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500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100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50254F"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และหุ้นบุริมสิทธิจำนวน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220</w:t>
      </w:r>
      <w:r w:rsidR="00335D18" w:rsidRPr="00432F3B">
        <w:rPr>
          <w:rFonts w:asciiTheme="majorBidi" w:hAnsiTheme="majorBidi" w:cs="Angsana New"/>
          <w:sz w:val="30"/>
          <w:szCs w:val="30"/>
          <w:lang w:val="en-US" w:bidi="th-TH"/>
        </w:rPr>
        <w:t>,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500</w:t>
      </w:r>
      <w:r w:rsidR="0050254F"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หุ้น มูลค่าหุ้นละ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100</w:t>
      </w:r>
      <w:r w:rsidR="0050254F"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50254F"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บาท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</w:t>
      </w:r>
      <w:r w:rsidR="00E35CD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="00F32729"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รวม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45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ซัมมิท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ฮอนด้า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E35CD3">
        <w:rPr>
          <w:rFonts w:asciiTheme="majorBidi" w:hAnsiTheme="majorBidi" w:cs="Angsana New"/>
          <w:sz w:val="30"/>
          <w:szCs w:val="30"/>
          <w:lang w:val="en-US" w:bidi="th-TH"/>
        </w:rPr>
        <w:t xml:space="preserve">  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99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99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</w:p>
    <w:p w14:paraId="070D8005" w14:textId="77777777" w:rsidR="004A3349" w:rsidRDefault="004A3349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6E519F7C" w14:textId="5292D265" w:rsidR="004A3349" w:rsidRPr="00E75A82" w:rsidRDefault="004A3349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ในเดือนธันวาคม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2567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ซัมมิท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ฮอนด้า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229,500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100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และหุ้นบุริมสิทธิจำนวน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220,500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100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</w:t>
      </w:r>
      <w:r w:rsidR="00E35CD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="00F32729"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รวม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45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ซัมมิท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ฮอนด้า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E35CD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99.99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</w:p>
    <w:p w14:paraId="3DAB8DA7" w14:textId="77777777" w:rsidR="00C53AE7" w:rsidRDefault="00C53AE7" w:rsidP="005036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E808876" w14:textId="77777777" w:rsidR="00E35CD3" w:rsidRPr="00E75A82" w:rsidRDefault="00E35CD3" w:rsidP="005036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F2123D9" w14:textId="69B7518D" w:rsidR="008D3B67" w:rsidRPr="00E75A82" w:rsidRDefault="008D3B67" w:rsidP="00432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E75A8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บริษัท มิลเลนเนียม ออโต้ กรุ๊ป จำกัด</w:t>
      </w:r>
    </w:p>
    <w:p w14:paraId="68FE0A2D" w14:textId="77777777" w:rsidR="004A3349" w:rsidRPr="00F32729" w:rsidRDefault="004A3349" w:rsidP="00432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2CA2BA1" w14:textId="2032B7A8" w:rsidR="004A3349" w:rsidRPr="00E75A82" w:rsidRDefault="004A3349" w:rsidP="004A3349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ในเดือนธันวาคม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 w:bidi="th-TH"/>
        </w:rPr>
        <w:t xml:space="preserve">2567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มิลเลนเนียม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ออโต้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กรุ๊ป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 w:bidi="th-TH"/>
        </w:rPr>
        <w:t xml:space="preserve">7,700,000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 w:bidi="th-TH"/>
        </w:rPr>
        <w:t xml:space="preserve">100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</w:t>
      </w:r>
      <w:r w:rsidR="00F32729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="00F32729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รวม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 w:bidi="th-TH"/>
        </w:rPr>
        <w:t xml:space="preserve">770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มิลเลนเนียม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ออโต้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กรุ๊ป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 w:bidi="th-TH"/>
        </w:rPr>
        <w:t xml:space="preserve">99.99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</w:p>
    <w:p w14:paraId="0568ECB0" w14:textId="77777777" w:rsidR="008D3B67" w:rsidRPr="004A3349" w:rsidRDefault="008D3B67" w:rsidP="004A3349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highlight w:val="green"/>
          <w:lang w:val="en-US" w:bidi="th-TH"/>
        </w:rPr>
      </w:pPr>
    </w:p>
    <w:p w14:paraId="76A01A6A" w14:textId="71A35E64" w:rsidR="00503674" w:rsidRPr="00432F3B" w:rsidRDefault="00503674" w:rsidP="00432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432F3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บริษัท </w:t>
      </w:r>
      <w:r w:rsidRPr="00432F3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มาสเตอร์ คาร์ เร้นเทิล </w:t>
      </w:r>
      <w:r w:rsidRPr="00432F3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จำกัด</w:t>
      </w:r>
    </w:p>
    <w:p w14:paraId="77224B91" w14:textId="77777777" w:rsidR="00503674" w:rsidRPr="00432F3B" w:rsidRDefault="00503674" w:rsidP="00432F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9C4A0FB" w14:textId="77E17766" w:rsidR="00C77F64" w:rsidRDefault="00DE3264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ในเดือนพฤศจิกายน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2566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7144A"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="00F7144A"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7144A"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คาร์</w:t>
      </w:r>
      <w:r w:rsidR="00F7144A"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7144A"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เร้นเทิล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100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>,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000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100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</w:t>
      </w:r>
      <w:r w:rsidR="00F32729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="00F32729"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รวม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775B47"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="00775B47"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775B47"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คาร์</w:t>
      </w:r>
      <w:r w:rsidR="00775B47"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775B47"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เร้นเทิล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99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C64585" w:rsidRPr="00432F3B">
        <w:rPr>
          <w:rFonts w:asciiTheme="majorBidi" w:hAnsiTheme="majorBidi" w:cs="Angsana New"/>
          <w:sz w:val="30"/>
          <w:szCs w:val="30"/>
          <w:lang w:val="en-US" w:bidi="th-TH"/>
        </w:rPr>
        <w:t>99</w:t>
      </w:r>
      <w:r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</w:p>
    <w:p w14:paraId="51E940F2" w14:textId="77777777" w:rsidR="00A13738" w:rsidRDefault="00A13738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CFCEC68" w14:textId="3517A708" w:rsidR="00A13738" w:rsidRPr="00E75A82" w:rsidRDefault="00A13738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ในเดือนพฤศจิกายน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2567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คาร์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เร้นเทิล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150,000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100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</w:t>
      </w:r>
      <w:r w:rsidR="00F32729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="00F32729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รวม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15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คาร์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เร้นเทิล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/>
          <w:sz w:val="30"/>
          <w:szCs w:val="30"/>
          <w:lang w:val="en-US"/>
        </w:rPr>
        <w:t xml:space="preserve">99.99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</w:p>
    <w:p w14:paraId="72FEF8D0" w14:textId="77777777" w:rsidR="00432F3B" w:rsidRPr="00E75A82" w:rsidRDefault="00432F3B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10F2A5EA" w14:textId="5788966B" w:rsidR="00C77F64" w:rsidRPr="00E75A82" w:rsidRDefault="00C77F64" w:rsidP="00432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E75A8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บริษัท </w:t>
      </w:r>
      <w:r w:rsidRPr="00E75A8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เอ็มจีซี</w:t>
      </w:r>
      <w:r w:rsidRPr="00E75A8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-</w:t>
      </w:r>
      <w:r w:rsidRPr="00E75A8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เอเชีย กรีนเทค </w:t>
      </w:r>
      <w:r w:rsidRPr="00E75A8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จำกัด</w:t>
      </w:r>
    </w:p>
    <w:p w14:paraId="47D3B782" w14:textId="77777777" w:rsidR="00C77F64" w:rsidRDefault="00C77F64" w:rsidP="00C77F6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0181414" w14:textId="3855C64F" w:rsidR="0035511B" w:rsidRPr="00E75A82" w:rsidRDefault="0035511B" w:rsidP="00C77F6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ในการประชุมคณะกรรมการของบริษัทในเดือนกุมภาพันธ์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คณะกรรมการมีมติอนุมัติการจัดตั้ง</w:t>
      </w:r>
      <w:r w:rsidR="0065159D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                           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เอ็มจีซี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>-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เอเชีย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กรีนเทค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เป็นบริษัทย่อยแห่งใหม่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ซึ่งเป็นนิติบุคคลที่จัดตั้งขึ้นในประเทศไทย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มีทุนจดทะเบียนรวม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theme="majorBidi"/>
          <w:sz w:val="30"/>
          <w:szCs w:val="30"/>
          <w:lang w:val="en-US"/>
        </w:rPr>
        <w:t xml:space="preserve">100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โดยออกหุ้นสามัญจำนวน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ล้านหุ้น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มูลค่าที่ตราไว้หุ้นละ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theme="majorBidi"/>
          <w:sz w:val="30"/>
          <w:szCs w:val="30"/>
          <w:lang w:val="en-US"/>
        </w:rPr>
        <w:t xml:space="preserve">100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บริษัทลงทุนในบริษัทย่อยดังกล่าวจำนวน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theme="majorBidi"/>
          <w:sz w:val="30"/>
          <w:szCs w:val="30"/>
          <w:lang w:val="en-US"/>
        </w:rPr>
        <w:t xml:space="preserve">999,998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คิดเป็นส่วนได้เสียร้อยละ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theme="majorBidi"/>
          <w:sz w:val="30"/>
          <w:szCs w:val="30"/>
          <w:lang w:val="en-US"/>
        </w:rPr>
        <w:t xml:space="preserve">99.99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และบริษัทได้จ่ายชำระค่าหุ้นเต็มจำนวนแล้ว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theme="majorBidi"/>
          <w:sz w:val="30"/>
          <w:szCs w:val="30"/>
          <w:lang w:val="en-US"/>
        </w:rPr>
        <w:t xml:space="preserve">100 </w:t>
      </w: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</w:p>
    <w:p w14:paraId="3B83414B" w14:textId="77777777" w:rsidR="0035511B" w:rsidRPr="00E75A82" w:rsidRDefault="0035511B" w:rsidP="00C77F6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7EDA730" w14:textId="53CA618B" w:rsidR="00632E5A" w:rsidRPr="00E75A82" w:rsidRDefault="00C76CEF" w:rsidP="00632E5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ในเดือนเมษายน</w:t>
      </w:r>
      <w:r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75A82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="00F32729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="00F32729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32729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เอ็มจีซี</w:t>
      </w:r>
      <w:r w:rsidR="00F32729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>-</w:t>
      </w:r>
      <w:r w:rsidR="00F32729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เอเชีย</w:t>
      </w:r>
      <w:r w:rsidR="00F32729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32729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กรีนเทค</w:t>
      </w:r>
      <w:r w:rsidR="00F32729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32729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="00F32729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F32729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="00F32729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32729">
        <w:rPr>
          <w:rFonts w:asciiTheme="majorBidi" w:hAnsiTheme="majorBidi" w:cs="Angsana New"/>
          <w:sz w:val="30"/>
          <w:szCs w:val="30"/>
          <w:lang w:val="en-US" w:bidi="th-TH"/>
        </w:rPr>
        <w:t>600</w:t>
      </w:r>
      <w:r w:rsidR="00F32729" w:rsidRPr="00E75A82">
        <w:rPr>
          <w:rFonts w:asciiTheme="majorBidi" w:hAnsiTheme="majorBidi" w:cs="Angsana New"/>
          <w:sz w:val="30"/>
          <w:szCs w:val="30"/>
          <w:lang w:val="en-US"/>
        </w:rPr>
        <w:t xml:space="preserve">,000 </w:t>
      </w:r>
      <w:r w:rsidR="00F32729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="00F32729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32729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="00F32729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32729" w:rsidRPr="00E75A82">
        <w:rPr>
          <w:rFonts w:asciiTheme="majorBidi" w:hAnsiTheme="majorBidi" w:cs="Angsana New"/>
          <w:sz w:val="30"/>
          <w:szCs w:val="30"/>
          <w:lang w:val="en-US"/>
        </w:rPr>
        <w:t xml:space="preserve">100 </w:t>
      </w:r>
      <w:r w:rsidR="00F32729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="00F32729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32729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</w:t>
      </w:r>
      <w:r w:rsidR="00632E5A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632E5A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="00632E5A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รวม </w:t>
      </w:r>
      <w:r w:rsidR="00311CA7">
        <w:rPr>
          <w:rFonts w:asciiTheme="majorBidi" w:hAnsiTheme="majorBidi" w:cs="Angsana New"/>
          <w:sz w:val="30"/>
          <w:szCs w:val="30"/>
          <w:lang w:val="en-US" w:bidi="th-TH"/>
        </w:rPr>
        <w:t>60</w:t>
      </w:r>
      <w:r w:rsidR="00632E5A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632E5A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ล้านบาท </w:t>
      </w:r>
      <w:r w:rsidR="00632E5A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</w:t>
      </w:r>
      <w:r w:rsidR="00311CA7">
        <w:rPr>
          <w:rFonts w:asciiTheme="majorBidi" w:hAnsiTheme="majorBidi" w:cs="Angsana New"/>
          <w:sz w:val="30"/>
          <w:szCs w:val="30"/>
          <w:lang w:val="en-US" w:bidi="th-TH"/>
        </w:rPr>
        <w:t xml:space="preserve">               </w:t>
      </w:r>
      <w:r w:rsidR="00632E5A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="00632E5A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632E5A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เอ็มจีซี</w:t>
      </w:r>
      <w:r w:rsidR="00632E5A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>-</w:t>
      </w:r>
      <w:r w:rsidR="00632E5A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เอเชีย</w:t>
      </w:r>
      <w:r w:rsidR="00632E5A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632E5A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กรีนเทค</w:t>
      </w:r>
      <w:r w:rsidR="00632E5A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632E5A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="00632E5A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632E5A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="00632E5A" w:rsidRPr="00E75A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632E5A" w:rsidRPr="00E75A82">
        <w:rPr>
          <w:rFonts w:asciiTheme="majorBidi" w:hAnsiTheme="majorBidi" w:cs="Angsana New"/>
          <w:sz w:val="30"/>
          <w:szCs w:val="30"/>
          <w:lang w:val="en-US"/>
        </w:rPr>
        <w:t xml:space="preserve">99.99 </w:t>
      </w:r>
      <w:r w:rsidR="00632E5A" w:rsidRPr="00E75A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</w:p>
    <w:p w14:paraId="22ACB153" w14:textId="77777777" w:rsidR="00C77F64" w:rsidRDefault="00C77F64" w:rsidP="00C77F6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/>
        <w:jc w:val="both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7B72F3DB" w14:textId="45D8501C" w:rsidR="00C77F64" w:rsidRPr="00503674" w:rsidRDefault="00C77F64" w:rsidP="00C77F6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C77F64" w:rsidRPr="00503674" w:rsidSect="00981E82">
          <w:type w:val="continuous"/>
          <w:pgSz w:w="11907" w:h="16839" w:code="9"/>
          <w:pgMar w:top="691" w:right="1152" w:bottom="810" w:left="1152" w:header="720" w:footer="720" w:gutter="0"/>
          <w:paperSrc w:first="7" w:other="7"/>
          <w:cols w:space="720"/>
          <w:docGrid w:linePitch="360"/>
        </w:sectPr>
      </w:pPr>
    </w:p>
    <w:p w14:paraId="04021B76" w14:textId="5840460B" w:rsidR="00460267" w:rsidRPr="006666FA" w:rsidRDefault="00460267" w:rsidP="00792773">
      <w:pPr>
        <w:ind w:right="18" w:firstLine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เงินลงทุนในบริษัทย่อย 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11555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AE4D47"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E4D47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11555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B44A71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และเงินปันผลรับสำหรับแต่ละปี มีดังนี้</w:t>
      </w:r>
    </w:p>
    <w:p w14:paraId="5FE43DEE" w14:textId="77777777" w:rsidR="004B231A" w:rsidRPr="006666FA" w:rsidRDefault="004B231A" w:rsidP="00792773">
      <w:pPr>
        <w:ind w:right="18" w:firstLine="518"/>
        <w:jc w:val="both"/>
        <w:rPr>
          <w:rFonts w:asciiTheme="majorBidi" w:hAnsiTheme="majorBidi" w:cstheme="majorBidi"/>
          <w:sz w:val="12"/>
          <w:szCs w:val="12"/>
          <w:lang w:val="en-US" w:bidi="th-TH"/>
        </w:rPr>
      </w:pPr>
    </w:p>
    <w:tbl>
      <w:tblPr>
        <w:tblW w:w="149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700"/>
        <w:gridCol w:w="106"/>
        <w:gridCol w:w="1872"/>
        <w:gridCol w:w="142"/>
        <w:gridCol w:w="567"/>
        <w:gridCol w:w="142"/>
        <w:gridCol w:w="567"/>
        <w:gridCol w:w="141"/>
        <w:gridCol w:w="709"/>
        <w:gridCol w:w="142"/>
        <w:gridCol w:w="709"/>
        <w:gridCol w:w="123"/>
        <w:gridCol w:w="810"/>
        <w:gridCol w:w="106"/>
        <w:gridCol w:w="803"/>
        <w:gridCol w:w="142"/>
        <w:gridCol w:w="709"/>
        <w:gridCol w:w="142"/>
        <w:gridCol w:w="708"/>
        <w:gridCol w:w="142"/>
        <w:gridCol w:w="832"/>
        <w:gridCol w:w="106"/>
        <w:gridCol w:w="783"/>
        <w:gridCol w:w="122"/>
        <w:gridCol w:w="709"/>
        <w:gridCol w:w="141"/>
        <w:gridCol w:w="765"/>
      </w:tblGrid>
      <w:tr w:rsidR="00782B69" w:rsidRPr="006666FA" w14:paraId="7F4AC098" w14:textId="77777777" w:rsidTr="00C670D2">
        <w:tc>
          <w:tcPr>
            <w:tcW w:w="7920" w:type="dxa"/>
            <w:gridSpan w:val="12"/>
            <w:tcMar>
              <w:left w:w="29" w:type="dxa"/>
              <w:right w:w="29" w:type="dxa"/>
            </w:tcMar>
          </w:tcPr>
          <w:p w14:paraId="08D137D5" w14:textId="039F64C7" w:rsidR="00782B69" w:rsidRPr="006666FA" w:rsidRDefault="00782B69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20" w:type="dxa"/>
            <w:gridSpan w:val="15"/>
          </w:tcPr>
          <w:p w14:paraId="5228B8EA" w14:textId="7E9795A6" w:rsidR="00782B69" w:rsidRPr="006666FA" w:rsidRDefault="00782B69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575E0" w:rsidRPr="006666FA" w14:paraId="41B53205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71CB9462" w14:textId="77777777" w:rsidR="001575E0" w:rsidRPr="006666FA" w:rsidRDefault="001575E0" w:rsidP="006C0F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ชื่อบริษัท</w:t>
            </w:r>
          </w:p>
        </w:tc>
        <w:tc>
          <w:tcPr>
            <w:tcW w:w="106" w:type="dxa"/>
          </w:tcPr>
          <w:p w14:paraId="2A085589" w14:textId="77777777" w:rsidR="001575E0" w:rsidRPr="006666FA" w:rsidRDefault="001575E0" w:rsidP="001575E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1CC62BD5" w14:textId="77777777" w:rsidR="001575E0" w:rsidRPr="006666FA" w:rsidRDefault="001575E0" w:rsidP="001575E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8C53A8" w14:textId="77777777" w:rsidR="001575E0" w:rsidRPr="006666FA" w:rsidRDefault="001575E0" w:rsidP="001575E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42" w:type="dxa"/>
          </w:tcPr>
          <w:p w14:paraId="17724699" w14:textId="77777777" w:rsidR="001575E0" w:rsidRPr="006666FA" w:rsidRDefault="001575E0" w:rsidP="001575E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160B2B15" w14:textId="77777777" w:rsidR="001575E0" w:rsidRPr="006666FA" w:rsidRDefault="001575E0" w:rsidP="001575E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58093C1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0" w:type="dxa"/>
            <w:gridSpan w:val="3"/>
            <w:tcMar>
              <w:left w:w="29" w:type="dxa"/>
              <w:right w:w="29" w:type="dxa"/>
            </w:tcMar>
          </w:tcPr>
          <w:p w14:paraId="70B125C2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ทุนชำระแล้ว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57026ABA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9" w:type="dxa"/>
            <w:gridSpan w:val="3"/>
            <w:tcMar>
              <w:left w:w="29" w:type="dxa"/>
              <w:right w:w="29" w:type="dxa"/>
            </w:tcMar>
          </w:tcPr>
          <w:p w14:paraId="12C5471A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4568A4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2CC3E42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59" w:type="dxa"/>
            <w:gridSpan w:val="3"/>
            <w:tcMar>
              <w:left w:w="29" w:type="dxa"/>
              <w:right w:w="29" w:type="dxa"/>
            </w:tcMar>
          </w:tcPr>
          <w:p w14:paraId="307D4C49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E44BFC" w14:textId="0E50F08F" w:rsidR="001575E0" w:rsidRPr="006666FA" w:rsidRDefault="006C0F9A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E43D69E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21" w:type="dxa"/>
            <w:gridSpan w:val="3"/>
            <w:tcMar>
              <w:left w:w="29" w:type="dxa"/>
              <w:right w:w="29" w:type="dxa"/>
            </w:tcMar>
          </w:tcPr>
          <w:p w14:paraId="4B8D3D98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80D407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5D52C1EB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15" w:type="dxa"/>
            <w:gridSpan w:val="3"/>
            <w:tcMar>
              <w:left w:w="29" w:type="dxa"/>
              <w:right w:w="29" w:type="dxa"/>
            </w:tcMar>
          </w:tcPr>
          <w:p w14:paraId="4AE6491C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  <w:p w14:paraId="7F8F90DC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</w:tr>
      <w:tr w:rsidR="00911555" w:rsidRPr="006666FA" w14:paraId="04082B10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5F4CCB72" w14:textId="77777777" w:rsidR="00911555" w:rsidRPr="006666FA" w:rsidRDefault="00911555" w:rsidP="00911555">
            <w:pPr>
              <w:tabs>
                <w:tab w:val="left" w:pos="2580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" w:type="dxa"/>
          </w:tcPr>
          <w:p w14:paraId="2025C841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64803868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2600E2F9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0B10213C" w14:textId="4F748326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4D7A5CF" w14:textId="7777777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000B3B7" w14:textId="5798CFE3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5FB5231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58CEC0E" w14:textId="4FD64C98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A48AF26" w14:textId="7777777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1742B63" w14:textId="58B78BF8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60B11BA0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057DBED8" w14:textId="122C4486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440F0AC2" w14:textId="7777777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101C875A" w14:textId="01AF6712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1813720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52C9FA4" w14:textId="6EF6642C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BF52853" w14:textId="7777777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718D882" w14:textId="7A787CDF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F36E3B2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37C9EFCB" w14:textId="74D114EC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9010733" w14:textId="7777777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177E222C" w14:textId="2A7FFA4C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5CF1A203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CE1377D" w14:textId="5F926D9B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71A8D8E" w14:textId="7777777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40B53D94" w14:textId="4E70249B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911555" w:rsidRPr="006666FA" w14:paraId="0D7E5F9B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4868C58D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" w:type="dxa"/>
          </w:tcPr>
          <w:p w14:paraId="766F89A9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300117A0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</w:tcPr>
          <w:p w14:paraId="34F41916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1373312B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531FFBC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03" w:type="dxa"/>
            <w:gridSpan w:val="19"/>
            <w:tcMar>
              <w:left w:w="29" w:type="dxa"/>
              <w:right w:w="29" w:type="dxa"/>
            </w:tcMar>
          </w:tcPr>
          <w:p w14:paraId="2A2CA338" w14:textId="77777777" w:rsidR="00911555" w:rsidRPr="006666FA" w:rsidRDefault="00911555" w:rsidP="0091155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911555" w:rsidRPr="006666FA" w14:paraId="0071F164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442682FE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06" w:type="dxa"/>
          </w:tcPr>
          <w:p w14:paraId="147C2145" w14:textId="77777777" w:rsidR="00911555" w:rsidRPr="006666FA" w:rsidRDefault="00911555" w:rsidP="0091155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7915031E" w14:textId="77777777" w:rsidR="00911555" w:rsidRPr="006666FA" w:rsidRDefault="00911555" w:rsidP="0091155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362598CD" w14:textId="77777777" w:rsidR="00911555" w:rsidRPr="006666FA" w:rsidRDefault="00911555" w:rsidP="00911555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5B63B089" w14:textId="77777777" w:rsidR="00911555" w:rsidRPr="006666FA" w:rsidRDefault="00911555" w:rsidP="00911555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A785D3A" w14:textId="77777777" w:rsidR="00911555" w:rsidRPr="006666FA" w:rsidRDefault="00911555" w:rsidP="0091155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69D2B4D" w14:textId="77777777" w:rsidR="00911555" w:rsidRPr="006666FA" w:rsidRDefault="00911555" w:rsidP="00911555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692E96A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D114313" w14:textId="77777777" w:rsidR="00911555" w:rsidRPr="006666FA" w:rsidRDefault="00911555" w:rsidP="00911555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A471940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4A09514" w14:textId="77777777" w:rsidR="00911555" w:rsidRPr="006666FA" w:rsidRDefault="00911555" w:rsidP="00911555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3F83D82A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40088A11" w14:textId="77777777" w:rsidR="00911555" w:rsidRPr="006666FA" w:rsidRDefault="00911555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2A57A9B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415D4A46" w14:textId="77777777" w:rsidR="00911555" w:rsidRPr="006666FA" w:rsidRDefault="00911555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2F74196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529BEF62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33B5EEA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57B50874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71234FD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7087A87F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F580122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0E302589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81CA460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DDAEC24" w14:textId="77777777" w:rsidR="00911555" w:rsidRPr="006666FA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2A1DED2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56EDEB8A" w14:textId="77777777" w:rsidR="00911555" w:rsidRPr="006666FA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46474" w:rsidRPr="006666FA" w14:paraId="4D30CC79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2E463E27" w14:textId="77777777" w:rsidR="00246474" w:rsidRPr="006666FA" w:rsidRDefault="00246474" w:rsidP="00246474">
            <w:pPr>
              <w:tabs>
                <w:tab w:val="left" w:pos="2580"/>
              </w:tabs>
              <w:spacing w:line="240" w:lineRule="auto"/>
              <w:ind w:left="45" w:right="66" w:hanging="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มาสเตอร์ คาร์ เร้นเทิล จำกัด</w:t>
            </w:r>
          </w:p>
        </w:tc>
        <w:tc>
          <w:tcPr>
            <w:tcW w:w="106" w:type="dxa"/>
          </w:tcPr>
          <w:p w14:paraId="57CB3A2E" w14:textId="77777777" w:rsidR="00246474" w:rsidRPr="006666FA" w:rsidRDefault="00246474" w:rsidP="0024647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A83DE27" w14:textId="77777777" w:rsidR="00246474" w:rsidRPr="006666FA" w:rsidRDefault="00246474" w:rsidP="00246474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ให้เช่ารถยนต์</w:t>
            </w:r>
          </w:p>
        </w:tc>
        <w:tc>
          <w:tcPr>
            <w:tcW w:w="142" w:type="dxa"/>
          </w:tcPr>
          <w:p w14:paraId="1FEE3B76" w14:textId="77777777" w:rsidR="00246474" w:rsidRPr="006666FA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16BE7AD" w14:textId="14451CCA" w:rsidR="00246474" w:rsidRPr="007D69C9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3A38819" w14:textId="77777777" w:rsidR="00246474" w:rsidRPr="007D69C9" w:rsidRDefault="00246474" w:rsidP="00246474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3A92662" w14:textId="458F4558" w:rsidR="00246474" w:rsidRPr="007D69C9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B326ED1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8D23360" w14:textId="58F62054" w:rsidR="00246474" w:rsidRPr="007D69C9" w:rsidRDefault="00A43472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375,000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09AFA3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5A3B7D0" w14:textId="34A46DF9" w:rsidR="00246474" w:rsidRPr="007D69C9" w:rsidRDefault="00246474" w:rsidP="00246474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14CF77DD" w14:textId="77777777" w:rsidR="00246474" w:rsidRPr="007D69C9" w:rsidRDefault="00246474" w:rsidP="00246474">
            <w:pPr>
              <w:tabs>
                <w:tab w:val="decimal" w:pos="416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763626D5" w14:textId="04BD0A0E" w:rsidR="00246474" w:rsidRPr="007D69C9" w:rsidRDefault="00DD7C81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</w:t>
            </w:r>
            <w:r w:rsidR="006152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375</w:t>
            </w:r>
            <w:r w:rsidR="004E6CE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,085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67CB982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49E57B14" w14:textId="0DF2CB2C" w:rsidR="00246474" w:rsidRPr="007D69C9" w:rsidRDefault="00246474" w:rsidP="00246474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AF99B8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2A8C718" w14:textId="009EAD95" w:rsidR="00246474" w:rsidRPr="007D69C9" w:rsidRDefault="00756B88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FEA8D62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43E9BC9" w14:textId="4C309529" w:rsidR="00246474" w:rsidRPr="007D69C9" w:rsidRDefault="00246474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0EB1475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057CAD51" w14:textId="1A31CDE5" w:rsidR="00246474" w:rsidRPr="007D69C9" w:rsidRDefault="00352E52" w:rsidP="00246474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375,085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B11A39E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0EBE97CD" w14:textId="3F49328D" w:rsidR="00246474" w:rsidRPr="007D69C9" w:rsidRDefault="00246474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085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40D25E2D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173C1DB" w14:textId="14867CF6" w:rsidR="00246474" w:rsidRPr="007D69C9" w:rsidRDefault="00D95FC6" w:rsidP="00246474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33,000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0E0E2C6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3E689534" w14:textId="47853059" w:rsidR="00246474" w:rsidRPr="007D69C9" w:rsidRDefault="007E75A4" w:rsidP="007E75A4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</w:t>
            </w:r>
            <w:r w:rsidR="00246474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  <w:r w:rsidR="002464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46474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246474" w:rsidRPr="006666FA" w14:paraId="0480694B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64211CF7" w14:textId="3E4738D4" w:rsidR="00246474" w:rsidRPr="006666FA" w:rsidRDefault="00246474" w:rsidP="00246474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ซัมมิท ฮอนด้า ออโตโมบิลจำกัด</w:t>
            </w:r>
          </w:p>
        </w:tc>
        <w:tc>
          <w:tcPr>
            <w:tcW w:w="106" w:type="dxa"/>
          </w:tcPr>
          <w:p w14:paraId="656115DB" w14:textId="77777777" w:rsidR="00246474" w:rsidRPr="006666FA" w:rsidRDefault="00246474" w:rsidP="0024647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8906280" w14:textId="3ACF7A90" w:rsidR="00246474" w:rsidRPr="006666FA" w:rsidRDefault="00246474" w:rsidP="00246474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จำหน่ายและซ่อมแซมรถยนต์</w:t>
            </w:r>
          </w:p>
        </w:tc>
        <w:tc>
          <w:tcPr>
            <w:tcW w:w="142" w:type="dxa"/>
          </w:tcPr>
          <w:p w14:paraId="361FB094" w14:textId="77777777" w:rsidR="00246474" w:rsidRPr="006666FA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8C5DCB4" w14:textId="3A6E2456" w:rsidR="00246474" w:rsidRPr="007D69C9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9B0D568" w14:textId="77777777" w:rsidR="00246474" w:rsidRPr="007D69C9" w:rsidRDefault="00246474" w:rsidP="00246474">
            <w:pPr>
              <w:tabs>
                <w:tab w:val="decimal" w:pos="882"/>
              </w:tabs>
              <w:spacing w:line="240" w:lineRule="atLeast"/>
              <w:ind w:left="-216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FF7E5E6" w14:textId="0B0DF728" w:rsidR="00246474" w:rsidRPr="007D69C9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43B90B5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C2B35D0" w14:textId="5DC32EE8" w:rsidR="00246474" w:rsidRPr="007D69C9" w:rsidRDefault="00A43472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215,000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0BC4009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0F15A15" w14:textId="7B7088A8" w:rsidR="00246474" w:rsidRPr="007D69C9" w:rsidRDefault="00246474" w:rsidP="00246474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0619B60B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23697261" w14:textId="479246B2" w:rsidR="00246474" w:rsidRPr="007D69C9" w:rsidRDefault="004E6CEA" w:rsidP="00246474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451,00</w:t>
            </w:r>
            <w:r w:rsidR="00F07C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F55B76D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366A8F50" w14:textId="74EE979E" w:rsidR="00246474" w:rsidRPr="007D69C9" w:rsidRDefault="00246474" w:rsidP="00246474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406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108CB2D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9675264" w14:textId="6275EC97" w:rsidR="00246474" w:rsidRPr="007D69C9" w:rsidRDefault="00756B88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BD0A663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1E8BF890" w14:textId="0CDBB88F" w:rsidR="00246474" w:rsidRPr="007D69C9" w:rsidRDefault="00246474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ACB628F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6790F544" w14:textId="3FFDC980" w:rsidR="00246474" w:rsidRPr="007D69C9" w:rsidRDefault="00352E52" w:rsidP="00246474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451,00</w:t>
            </w:r>
            <w:r w:rsidR="00F07C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F1E3281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048461EC" w14:textId="0C22506F" w:rsidR="00246474" w:rsidRPr="007D69C9" w:rsidRDefault="00246474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406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5AD5327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55BF6C1" w14:textId="7CBFEDFF" w:rsidR="00246474" w:rsidRPr="007D69C9" w:rsidRDefault="00D95FC6" w:rsidP="00246474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45,000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416200E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0FD8A00A" w14:textId="542B44DF" w:rsidR="00246474" w:rsidRPr="007D69C9" w:rsidRDefault="00246474" w:rsidP="00246474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246474" w:rsidRPr="006666FA" w14:paraId="63429801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4D540490" w14:textId="77777777" w:rsidR="00246474" w:rsidRPr="006666FA" w:rsidRDefault="00246474" w:rsidP="002464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 w:hanging="1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มิลเลนเนียม ออโต้ กรุ๊ป จำกัด</w:t>
            </w:r>
          </w:p>
        </w:tc>
        <w:tc>
          <w:tcPr>
            <w:tcW w:w="106" w:type="dxa"/>
          </w:tcPr>
          <w:p w14:paraId="2B3FE97F" w14:textId="77777777" w:rsidR="00246474" w:rsidRPr="006666FA" w:rsidRDefault="00246474" w:rsidP="00246474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4DED772A" w14:textId="449DBF07" w:rsidR="00246474" w:rsidRPr="006666FA" w:rsidRDefault="00246474" w:rsidP="00246474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จำหน่ายและซ่อมแซมรถยนต์</w:t>
            </w:r>
          </w:p>
        </w:tc>
        <w:tc>
          <w:tcPr>
            <w:tcW w:w="142" w:type="dxa"/>
          </w:tcPr>
          <w:p w14:paraId="2A0171C8" w14:textId="77777777" w:rsidR="00246474" w:rsidRPr="006666FA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476D23C" w14:textId="2E74BE80" w:rsidR="00246474" w:rsidRPr="007D69C9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D6C13B3" w14:textId="77777777" w:rsidR="00246474" w:rsidRPr="007D69C9" w:rsidRDefault="00246474" w:rsidP="00246474">
            <w:pPr>
              <w:tabs>
                <w:tab w:val="decimal" w:pos="882"/>
              </w:tabs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63C93F1" w14:textId="7D6C13BD" w:rsidR="00246474" w:rsidRPr="007D69C9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D045D30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B77F612" w14:textId="31E13814" w:rsidR="00246474" w:rsidRPr="007D69C9" w:rsidRDefault="00A43472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920,000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427DF4A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8ADF00C" w14:textId="1A4831D7" w:rsidR="00246474" w:rsidRPr="007D69C9" w:rsidRDefault="00246474" w:rsidP="00246474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3DEF837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5BE5398F" w14:textId="0281F27B" w:rsidR="00246474" w:rsidRPr="007D69C9" w:rsidRDefault="004E6CEA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920,000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03DE0C27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7884E88A" w14:textId="04118F02" w:rsidR="00246474" w:rsidRPr="007D69C9" w:rsidRDefault="00246474" w:rsidP="00246474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DD9F510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D9B3543" w14:textId="6102574A" w:rsidR="00246474" w:rsidRPr="007D69C9" w:rsidRDefault="00756B88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6572BFF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93FBB9D" w14:textId="79AFCCF4" w:rsidR="00246474" w:rsidRPr="007D69C9" w:rsidRDefault="00246474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D0D580A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13F767F4" w14:textId="07B03988" w:rsidR="00246474" w:rsidRPr="007D69C9" w:rsidRDefault="00352E52" w:rsidP="00246474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920,000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55BB9D6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7AF4F113" w14:textId="5B7DBAA0" w:rsidR="00246474" w:rsidRPr="007D69C9" w:rsidRDefault="00246474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1D157CC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721E42E" w14:textId="6124C06E" w:rsidR="00246474" w:rsidRPr="007D69C9" w:rsidRDefault="00D95FC6" w:rsidP="00F07C00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64,952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A3BA5F4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0D5A7B8D" w14:textId="1B495FFE" w:rsidR="00246474" w:rsidRPr="007D69C9" w:rsidRDefault="00246474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46474" w:rsidRPr="006666FA" w14:paraId="46EC7C1A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0CCE38A8" w14:textId="77777777" w:rsidR="00246474" w:rsidRPr="006666FA" w:rsidRDefault="00246474" w:rsidP="00246474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ยูเอส มอเตอร์ไบค์ จำกัด</w:t>
            </w:r>
          </w:p>
        </w:tc>
        <w:tc>
          <w:tcPr>
            <w:tcW w:w="106" w:type="dxa"/>
          </w:tcPr>
          <w:p w14:paraId="5E6033C9" w14:textId="77777777" w:rsidR="00246474" w:rsidRPr="006666FA" w:rsidRDefault="00246474" w:rsidP="0024647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BAF8D0C" w14:textId="77777777" w:rsidR="00246474" w:rsidRPr="006666FA" w:rsidRDefault="00246474" w:rsidP="00246474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จำหน่ายและซ่อมแซมรถจักรยานยนต์</w:t>
            </w:r>
          </w:p>
        </w:tc>
        <w:tc>
          <w:tcPr>
            <w:tcW w:w="142" w:type="dxa"/>
          </w:tcPr>
          <w:p w14:paraId="08C2D5D6" w14:textId="77777777" w:rsidR="00246474" w:rsidRPr="006666FA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592295E" w14:textId="4FBD045F" w:rsidR="00246474" w:rsidRPr="007D69C9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349BE96" w14:textId="77777777" w:rsidR="00246474" w:rsidRPr="007D69C9" w:rsidRDefault="00246474" w:rsidP="00246474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F21463F" w14:textId="348E6DA5" w:rsidR="00246474" w:rsidRPr="007D69C9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A90E336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3696010" w14:textId="78D50555" w:rsidR="00246474" w:rsidRPr="007D69C9" w:rsidRDefault="009D00E9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C9730A9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F329DFC" w14:textId="24994DA3" w:rsidR="00246474" w:rsidRPr="007D69C9" w:rsidRDefault="00246474" w:rsidP="00246474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3E3972D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0D2B6FE5" w14:textId="0C506AAA" w:rsidR="00246474" w:rsidRPr="007D69C9" w:rsidRDefault="004E6CEA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6704FCC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2DB23A60" w14:textId="35ED94A7" w:rsidR="00246474" w:rsidRPr="007D69C9" w:rsidRDefault="00246474" w:rsidP="00246474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976329E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680A4A7" w14:textId="31DB8F8B" w:rsidR="00246474" w:rsidRPr="007D69C9" w:rsidRDefault="00756B88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0395890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3074123" w14:textId="2A3F1ED4" w:rsidR="00246474" w:rsidRPr="007D69C9" w:rsidRDefault="00246474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85AB7BB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0B4744E6" w14:textId="6C550EB7" w:rsidR="00246474" w:rsidRPr="007D69C9" w:rsidRDefault="00352E52" w:rsidP="00246474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482AD55D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2E483843" w14:textId="6023A16A" w:rsidR="00246474" w:rsidRPr="007D69C9" w:rsidRDefault="00246474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3A33643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7656C99" w14:textId="59F73318" w:rsidR="00246474" w:rsidRPr="007D69C9" w:rsidRDefault="00D95FC6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90415A2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4CBE987B" w14:textId="7F98766B" w:rsidR="00246474" w:rsidRPr="007D69C9" w:rsidRDefault="00246474" w:rsidP="00246474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46474" w:rsidRPr="006666FA" w14:paraId="1322A95C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0DEC89AF" w14:textId="29EC1BCC" w:rsidR="00246474" w:rsidRPr="006666FA" w:rsidRDefault="00246474" w:rsidP="00246474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บริษัท กู๊ดวูด ออโต้เวอร์ค จำกัด</w:t>
            </w:r>
          </w:p>
        </w:tc>
        <w:tc>
          <w:tcPr>
            <w:tcW w:w="106" w:type="dxa"/>
          </w:tcPr>
          <w:p w14:paraId="466AB665" w14:textId="77777777" w:rsidR="00246474" w:rsidRPr="006666FA" w:rsidRDefault="00246474" w:rsidP="0024647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06E426E6" w14:textId="33B686F6" w:rsidR="00246474" w:rsidRPr="006666FA" w:rsidRDefault="00246474" w:rsidP="00246474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</w:t>
            </w:r>
            <w:r w:rsidRPr="006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ซ่อมแซมรถยนต์</w:t>
            </w:r>
          </w:p>
        </w:tc>
        <w:tc>
          <w:tcPr>
            <w:tcW w:w="142" w:type="dxa"/>
          </w:tcPr>
          <w:p w14:paraId="79B4EFBC" w14:textId="77777777" w:rsidR="00246474" w:rsidRPr="006666FA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D5E099E" w14:textId="215DA27B" w:rsidR="00246474" w:rsidRPr="007D69C9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BA3B1DE" w14:textId="77777777" w:rsidR="00246474" w:rsidRPr="007D69C9" w:rsidRDefault="00246474" w:rsidP="00246474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1EB3F5B" w14:textId="7C3934F0" w:rsidR="00246474" w:rsidRPr="007D69C9" w:rsidRDefault="00246474" w:rsidP="00246474">
            <w:pPr>
              <w:tabs>
                <w:tab w:val="decimal" w:pos="354"/>
              </w:tabs>
              <w:spacing w:line="240" w:lineRule="auto"/>
              <w:ind w:left="-100" w:right="2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8EA5841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148996B" w14:textId="4EF404D5" w:rsidR="00246474" w:rsidRPr="007D69C9" w:rsidRDefault="009D00E9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932759D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FD6D669" w14:textId="5AD367DB" w:rsidR="00246474" w:rsidRPr="007D69C9" w:rsidRDefault="00246474" w:rsidP="00246474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5FEC53D5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0858FC7B" w14:textId="054AB283" w:rsidR="00246474" w:rsidRPr="007D69C9" w:rsidRDefault="004E6CEA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8DAB5F3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59831F1E" w14:textId="3E31108E" w:rsidR="00246474" w:rsidRPr="007D69C9" w:rsidRDefault="00246474" w:rsidP="00246474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64D94B2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94E3F7D" w14:textId="4F1EA348" w:rsidR="00246474" w:rsidRPr="007D69C9" w:rsidRDefault="00756B88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9E67B8D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A1E7B3B" w14:textId="7FAE2F23" w:rsidR="00246474" w:rsidRPr="007D69C9" w:rsidRDefault="00246474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E6A6A50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437D5DC6" w14:textId="139BC3CF" w:rsidR="00246474" w:rsidRPr="007D69C9" w:rsidRDefault="00352E52" w:rsidP="00246474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B833F2F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351BC824" w14:textId="22CFD6E2" w:rsidR="00246474" w:rsidRPr="007D69C9" w:rsidRDefault="00246474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05D9CD4C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FA58347" w14:textId="7B701893" w:rsidR="00246474" w:rsidRPr="007D69C9" w:rsidRDefault="00D95FC6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BA9E3C7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1F9430D9" w14:textId="090CF4F3" w:rsidR="00246474" w:rsidRPr="007D69C9" w:rsidRDefault="00246474" w:rsidP="00246474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46474" w:rsidRPr="006666FA" w14:paraId="6B2A4254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29980B1B" w14:textId="3A57CF88" w:rsidR="00246474" w:rsidRPr="006666FA" w:rsidRDefault="00246474" w:rsidP="00246474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บริษัท เอ็มจีซี มารีน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แอนด์ ชาร์เตอร์ (เอเชีย) จำกัด</w:t>
            </w:r>
          </w:p>
        </w:tc>
        <w:tc>
          <w:tcPr>
            <w:tcW w:w="106" w:type="dxa"/>
          </w:tcPr>
          <w:p w14:paraId="48EED271" w14:textId="77777777" w:rsidR="00246474" w:rsidRPr="006666FA" w:rsidRDefault="00246474" w:rsidP="0024647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7C645565" w14:textId="77777777" w:rsidR="00246474" w:rsidRDefault="00246474" w:rsidP="00246474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บริการให้เช่า</w:t>
            </w:r>
          </w:p>
          <w:p w14:paraId="0D0C0568" w14:textId="30F690A0" w:rsidR="00246474" w:rsidRPr="006666FA" w:rsidRDefault="00246474" w:rsidP="00246474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เรือยอร์ช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เรือยนต์ และซ่อมแซม</w:t>
            </w:r>
          </w:p>
        </w:tc>
        <w:tc>
          <w:tcPr>
            <w:tcW w:w="142" w:type="dxa"/>
          </w:tcPr>
          <w:p w14:paraId="21381DC8" w14:textId="77777777" w:rsidR="00246474" w:rsidRPr="006666FA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00DB4193" w14:textId="202F06BA" w:rsidR="00246474" w:rsidRPr="007D69C9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66F558D" w14:textId="77777777" w:rsidR="00246474" w:rsidRPr="007D69C9" w:rsidRDefault="00246474" w:rsidP="00246474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832086C" w14:textId="15FE04BC" w:rsidR="00246474" w:rsidRPr="007D69C9" w:rsidRDefault="00246474" w:rsidP="00246474">
            <w:pPr>
              <w:tabs>
                <w:tab w:val="decimal" w:pos="354"/>
              </w:tabs>
              <w:spacing w:line="240" w:lineRule="auto"/>
              <w:ind w:left="-100" w:right="2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279E28A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8F490AA" w14:textId="52308DF7" w:rsidR="00246474" w:rsidRPr="007D69C9" w:rsidRDefault="009D00E9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="00F07C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07C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95E9D01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5DBA01A2" w14:textId="7F04EE3F" w:rsidR="00246474" w:rsidRPr="007D69C9" w:rsidRDefault="00246474" w:rsidP="00246474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3DD8EA0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25B563BF" w14:textId="3126835B" w:rsidR="00246474" w:rsidRPr="007D69C9" w:rsidRDefault="004E6CEA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175,500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AC06523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01F4C5E3" w14:textId="06B89D83" w:rsidR="00246474" w:rsidRPr="007D69C9" w:rsidRDefault="00246474" w:rsidP="00246474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6584499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34C5EBA" w14:textId="656AEE8D" w:rsidR="00246474" w:rsidRPr="007D69C9" w:rsidRDefault="00756B88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3DAD871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DAE3CD8" w14:textId="4287CE97" w:rsidR="00246474" w:rsidRPr="007D69C9" w:rsidRDefault="00246474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061037B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04CF7DCC" w14:textId="2354B334" w:rsidR="00246474" w:rsidRPr="007D69C9" w:rsidRDefault="00352E52" w:rsidP="00246474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175,500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719B51B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204596EA" w14:textId="55BAC72F" w:rsidR="00246474" w:rsidRPr="007D69C9" w:rsidRDefault="00246474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8BB5B23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6A4162C" w14:textId="166BBF15" w:rsidR="00246474" w:rsidRPr="007D69C9" w:rsidRDefault="00D95FC6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FF36243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470D7ABB" w14:textId="7E932FCA" w:rsidR="00246474" w:rsidRPr="007D69C9" w:rsidRDefault="00246474" w:rsidP="00246474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46474" w:rsidRPr="006666FA" w14:paraId="4E2FC2EF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5FEEFD68" w14:textId="77777777" w:rsidR="00246474" w:rsidRPr="00B24C08" w:rsidRDefault="00246474" w:rsidP="00246474">
            <w:pPr>
              <w:tabs>
                <w:tab w:val="left" w:pos="2580"/>
              </w:tabs>
              <w:spacing w:line="240" w:lineRule="auto"/>
              <w:ind w:left="45" w:right="66" w:hanging="4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ไอ ทเวนตี้โฟร์ จำกัด</w:t>
            </w:r>
          </w:p>
        </w:tc>
        <w:tc>
          <w:tcPr>
            <w:tcW w:w="106" w:type="dxa"/>
          </w:tcPr>
          <w:p w14:paraId="6E7C5851" w14:textId="77777777" w:rsidR="00246474" w:rsidRPr="00B24C08" w:rsidRDefault="00246474" w:rsidP="0024647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33551DF4" w14:textId="77777777" w:rsidR="00246474" w:rsidRPr="00B24C08" w:rsidRDefault="00246474" w:rsidP="00246474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วางระบบคอมพิวเตอร์และฝึกอบรมทรัพยากรบุคคล</w:t>
            </w:r>
          </w:p>
        </w:tc>
        <w:tc>
          <w:tcPr>
            <w:tcW w:w="142" w:type="dxa"/>
          </w:tcPr>
          <w:p w14:paraId="636ADD4D" w14:textId="77777777" w:rsidR="00246474" w:rsidRPr="006666FA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5B8ADA4" w14:textId="4721D055" w:rsidR="00246474" w:rsidRPr="007D69C9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8EA17CF" w14:textId="77777777" w:rsidR="00246474" w:rsidRPr="007D69C9" w:rsidRDefault="00246474" w:rsidP="00246474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7A058FB" w14:textId="52402F99" w:rsidR="00246474" w:rsidRPr="007D69C9" w:rsidRDefault="00246474" w:rsidP="00246474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D828DE4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48A55A4" w14:textId="19B758F1" w:rsidR="00246474" w:rsidRPr="007D69C9" w:rsidRDefault="009D00E9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A047168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177F944D" w14:textId="393B9BF6" w:rsidR="00246474" w:rsidRPr="007D69C9" w:rsidRDefault="00246474" w:rsidP="00246474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146908A5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1C7D5E09" w14:textId="63C6006D" w:rsidR="00246474" w:rsidRPr="007D69C9" w:rsidRDefault="004E6CEA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7,500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08D4CAC" w14:textId="77777777" w:rsidR="00246474" w:rsidRPr="007D69C9" w:rsidRDefault="00246474" w:rsidP="00246474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17C32E51" w14:textId="78C6FE27" w:rsidR="00246474" w:rsidRPr="007D69C9" w:rsidRDefault="00246474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5D48602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525D77D" w14:textId="524E788E" w:rsidR="00246474" w:rsidRPr="007D69C9" w:rsidRDefault="00756B88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7C8AB4F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860A175" w14:textId="4FD5CF7C" w:rsidR="00246474" w:rsidRPr="007D69C9" w:rsidRDefault="00246474" w:rsidP="00246474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E1EE256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31DDFF78" w14:textId="3F77FC30" w:rsidR="00246474" w:rsidRPr="007D69C9" w:rsidRDefault="00352E52" w:rsidP="00246474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7,500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C9E6CBF" w14:textId="77777777" w:rsidR="00246474" w:rsidRPr="007D69C9" w:rsidRDefault="00246474" w:rsidP="00246474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54BEA02C" w14:textId="1684AB22" w:rsidR="00246474" w:rsidRPr="007D69C9" w:rsidRDefault="00246474" w:rsidP="00246474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30138816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8586E22" w14:textId="0CAECECD" w:rsidR="00246474" w:rsidRPr="007D69C9" w:rsidRDefault="00F07C00" w:rsidP="00F07C00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1,875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3860CC1" w14:textId="77777777" w:rsidR="00246474" w:rsidRPr="007D69C9" w:rsidRDefault="00246474" w:rsidP="00246474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78A4326F" w14:textId="018A6DC2" w:rsidR="00246474" w:rsidRPr="007D69C9" w:rsidRDefault="00246474" w:rsidP="00246474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11555" w:rsidRPr="006666FA" w14:paraId="2A0EBB51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07D8F715" w14:textId="77777777" w:rsidR="00911555" w:rsidRPr="00B24C08" w:rsidRDefault="00911555" w:rsidP="00911555">
            <w:pPr>
              <w:tabs>
                <w:tab w:val="left" w:pos="2580"/>
              </w:tabs>
              <w:spacing w:line="240" w:lineRule="auto"/>
              <w:ind w:left="45" w:right="66" w:hanging="4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" w:type="dxa"/>
          </w:tcPr>
          <w:p w14:paraId="298BA6D7" w14:textId="77777777" w:rsidR="00911555" w:rsidRPr="00B24C08" w:rsidRDefault="00911555" w:rsidP="0091155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6D8C4126" w14:textId="77777777" w:rsidR="00911555" w:rsidRPr="00B24C08" w:rsidRDefault="00911555" w:rsidP="0091155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</w:tcPr>
          <w:p w14:paraId="38AC2DBD" w14:textId="77777777" w:rsidR="00911555" w:rsidRPr="006666FA" w:rsidRDefault="00911555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40638AE5" w14:textId="77777777" w:rsidR="00911555" w:rsidRPr="00B30E1D" w:rsidRDefault="00911555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5D447DC" w14:textId="77777777" w:rsidR="00911555" w:rsidRPr="007D69C9" w:rsidRDefault="00911555" w:rsidP="0091155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BD5A680" w14:textId="77777777" w:rsidR="00911555" w:rsidRPr="00B30E1D" w:rsidRDefault="00911555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E6165B3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9875EC5" w14:textId="77777777" w:rsidR="00911555" w:rsidRPr="00B30E1D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94B5DC5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B591CDE" w14:textId="77777777" w:rsidR="00911555" w:rsidRPr="00B30E1D" w:rsidRDefault="00911555" w:rsidP="00911555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34B5435F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28E65B5F" w14:textId="77777777" w:rsidR="00911555" w:rsidRPr="00B30E1D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84C0668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079E94C8" w14:textId="77777777" w:rsidR="00911555" w:rsidRPr="00B30E1D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9BE7DB1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BE8E29D" w14:textId="77777777" w:rsidR="00911555" w:rsidRPr="007D69C9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04A8FC8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77AB0F8" w14:textId="77777777" w:rsidR="00911555" w:rsidRPr="007D69C9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8E3CE3F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266C0A8D" w14:textId="77777777" w:rsidR="00911555" w:rsidRPr="00B30E1D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9DD7786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603F2146" w14:textId="77777777" w:rsidR="00911555" w:rsidRPr="00B30E1D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70EC7336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A0CD754" w14:textId="77777777" w:rsidR="00911555" w:rsidRPr="007D69C9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9AD7CF9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2FA00C90" w14:textId="77777777" w:rsidR="00911555" w:rsidRPr="002F05D5" w:rsidRDefault="00911555" w:rsidP="00911555">
            <w:pPr>
              <w:tabs>
                <w:tab w:val="decimal" w:pos="4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11555" w:rsidRPr="006666FA" w14:paraId="1E3D8023" w14:textId="77777777" w:rsidTr="00293DBA">
        <w:tc>
          <w:tcPr>
            <w:tcW w:w="7920" w:type="dxa"/>
            <w:gridSpan w:val="12"/>
            <w:tcMar>
              <w:left w:w="29" w:type="dxa"/>
              <w:right w:w="29" w:type="dxa"/>
            </w:tcMar>
          </w:tcPr>
          <w:p w14:paraId="66AB5537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20" w:type="dxa"/>
            <w:gridSpan w:val="15"/>
          </w:tcPr>
          <w:p w14:paraId="55F11EF5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11555" w:rsidRPr="006666FA" w14:paraId="55928E30" w14:textId="77777777" w:rsidTr="00293DBA">
        <w:tc>
          <w:tcPr>
            <w:tcW w:w="2700" w:type="dxa"/>
            <w:tcMar>
              <w:left w:w="29" w:type="dxa"/>
              <w:right w:w="29" w:type="dxa"/>
            </w:tcMar>
          </w:tcPr>
          <w:p w14:paraId="38697E1B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ชื่อบริษัท</w:t>
            </w:r>
          </w:p>
        </w:tc>
        <w:tc>
          <w:tcPr>
            <w:tcW w:w="106" w:type="dxa"/>
          </w:tcPr>
          <w:p w14:paraId="42179EE9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1F3826F7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3B8ECC" w14:textId="77777777" w:rsidR="00911555" w:rsidRPr="006666FA" w:rsidRDefault="00911555" w:rsidP="00221CBE">
            <w:pPr>
              <w:spacing w:line="240" w:lineRule="atLeast"/>
              <w:ind w:right="-2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42" w:type="dxa"/>
          </w:tcPr>
          <w:p w14:paraId="2FE20360" w14:textId="77777777" w:rsidR="00911555" w:rsidRPr="006666FA" w:rsidRDefault="00911555" w:rsidP="0091155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0CA8367F" w14:textId="77777777" w:rsidR="00911555" w:rsidRPr="006666FA" w:rsidRDefault="00911555" w:rsidP="0091155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C3F5797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0" w:type="dxa"/>
            <w:gridSpan w:val="3"/>
            <w:tcMar>
              <w:left w:w="29" w:type="dxa"/>
              <w:right w:w="29" w:type="dxa"/>
            </w:tcMar>
          </w:tcPr>
          <w:p w14:paraId="15101134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ทุนชำระแล้ว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2470A719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9" w:type="dxa"/>
            <w:gridSpan w:val="3"/>
            <w:tcMar>
              <w:left w:w="29" w:type="dxa"/>
              <w:right w:w="29" w:type="dxa"/>
            </w:tcMar>
          </w:tcPr>
          <w:p w14:paraId="10C72E32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43EBE9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CBE28E0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59" w:type="dxa"/>
            <w:gridSpan w:val="3"/>
            <w:tcMar>
              <w:left w:w="29" w:type="dxa"/>
              <w:right w:w="29" w:type="dxa"/>
            </w:tcMar>
          </w:tcPr>
          <w:p w14:paraId="26331469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A2BD84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E4D1B5D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21" w:type="dxa"/>
            <w:gridSpan w:val="3"/>
            <w:tcMar>
              <w:left w:w="29" w:type="dxa"/>
              <w:right w:w="29" w:type="dxa"/>
            </w:tcMar>
          </w:tcPr>
          <w:p w14:paraId="7F1F9147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155078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41BCF937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15" w:type="dxa"/>
            <w:gridSpan w:val="3"/>
            <w:tcMar>
              <w:left w:w="29" w:type="dxa"/>
              <w:right w:w="29" w:type="dxa"/>
            </w:tcMar>
          </w:tcPr>
          <w:p w14:paraId="09B182EF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  <w:p w14:paraId="79F8B707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</w:tr>
      <w:tr w:rsidR="00911555" w:rsidRPr="006666FA" w14:paraId="64D8FA01" w14:textId="77777777" w:rsidTr="00293DBA">
        <w:tc>
          <w:tcPr>
            <w:tcW w:w="2700" w:type="dxa"/>
            <w:tcMar>
              <w:left w:w="29" w:type="dxa"/>
              <w:right w:w="29" w:type="dxa"/>
            </w:tcMar>
          </w:tcPr>
          <w:p w14:paraId="7265B102" w14:textId="77777777" w:rsidR="00911555" w:rsidRPr="006666FA" w:rsidRDefault="00911555" w:rsidP="00911555">
            <w:pPr>
              <w:tabs>
                <w:tab w:val="left" w:pos="2580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" w:type="dxa"/>
          </w:tcPr>
          <w:p w14:paraId="4244974E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C6D75A8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6E47A491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4D813627" w14:textId="3B0E26EA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1074A29" w14:textId="7777777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FB4F87C" w14:textId="443E7A33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CAD94FA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A38EBD3" w14:textId="08CA90A9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4BBCF8E" w14:textId="7777777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4161C28" w14:textId="019F0AC8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F42EC65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5573AB91" w14:textId="2B83D120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189C173" w14:textId="7777777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2CCF4892" w14:textId="76621879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71FE32E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D5B22E5" w14:textId="7EAAB3C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C567418" w14:textId="7777777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1BB0B2CF" w14:textId="598F4B55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4C86CDD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780546EE" w14:textId="7342EBB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7D7F00D5" w14:textId="7777777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0C4FECA2" w14:textId="34974DF1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7135C310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6893034" w14:textId="57904D83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80B0A3D" w14:textId="77777777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6A94ADB5" w14:textId="05EF5F04" w:rsidR="00911555" w:rsidRPr="006666FA" w:rsidRDefault="00911555" w:rsidP="009115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911555" w:rsidRPr="006666FA" w14:paraId="4235E295" w14:textId="77777777" w:rsidTr="00293DBA">
        <w:tc>
          <w:tcPr>
            <w:tcW w:w="2700" w:type="dxa"/>
            <w:tcMar>
              <w:left w:w="29" w:type="dxa"/>
              <w:right w:w="29" w:type="dxa"/>
            </w:tcMar>
          </w:tcPr>
          <w:p w14:paraId="72FBDEDD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" w:type="dxa"/>
          </w:tcPr>
          <w:p w14:paraId="43A1B0B5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D04E34D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</w:tcPr>
          <w:p w14:paraId="2F90C8C1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60726E66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1023A8A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03" w:type="dxa"/>
            <w:gridSpan w:val="19"/>
            <w:tcMar>
              <w:left w:w="29" w:type="dxa"/>
              <w:right w:w="29" w:type="dxa"/>
            </w:tcMar>
          </w:tcPr>
          <w:p w14:paraId="6D8C80CB" w14:textId="77777777" w:rsidR="00911555" w:rsidRPr="006666FA" w:rsidRDefault="00911555" w:rsidP="0091155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911555" w:rsidRPr="006666FA" w14:paraId="07735374" w14:textId="77777777" w:rsidTr="00293DBA">
        <w:tc>
          <w:tcPr>
            <w:tcW w:w="2700" w:type="dxa"/>
            <w:tcMar>
              <w:left w:w="29" w:type="dxa"/>
              <w:right w:w="29" w:type="dxa"/>
            </w:tcMar>
          </w:tcPr>
          <w:p w14:paraId="28424B44" w14:textId="30F2E1B1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บริษัทย่อยทางตรง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124E4114" w14:textId="77777777" w:rsidR="00911555" w:rsidRPr="006666FA" w:rsidRDefault="00911555" w:rsidP="0091155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F2359C8" w14:textId="77777777" w:rsidR="00911555" w:rsidRPr="006666FA" w:rsidRDefault="00911555" w:rsidP="0091155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6A382C5D" w14:textId="77777777" w:rsidR="00911555" w:rsidRPr="006666FA" w:rsidRDefault="00911555" w:rsidP="00911555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080ADC68" w14:textId="77777777" w:rsidR="00911555" w:rsidRPr="006666FA" w:rsidRDefault="00911555" w:rsidP="00911555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3B6357C" w14:textId="77777777" w:rsidR="00911555" w:rsidRPr="006666FA" w:rsidRDefault="00911555" w:rsidP="0091155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02E9643" w14:textId="77777777" w:rsidR="00911555" w:rsidRPr="006666FA" w:rsidRDefault="00911555" w:rsidP="00911555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647555E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9A2C67F" w14:textId="77777777" w:rsidR="00911555" w:rsidRPr="006666FA" w:rsidRDefault="00911555" w:rsidP="00911555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4A5DDB1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A3683D4" w14:textId="77777777" w:rsidR="00911555" w:rsidRPr="006666FA" w:rsidRDefault="00911555" w:rsidP="00911555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686C1C27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1680F098" w14:textId="77777777" w:rsidR="00911555" w:rsidRPr="006666FA" w:rsidRDefault="00911555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6B9AA453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269EEB55" w14:textId="77777777" w:rsidR="00911555" w:rsidRPr="006666FA" w:rsidRDefault="00911555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9B6D400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5EFDFB7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E662F8B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413ACCF3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7D55DDF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1F7EF474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6474C1B5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6E38261A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7B1A9C1E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6E421A9" w14:textId="77777777" w:rsidR="00911555" w:rsidRPr="006666FA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8EC267D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568D57EF" w14:textId="77777777" w:rsidR="00911555" w:rsidRPr="006666FA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11555" w:rsidRPr="006666FA" w14:paraId="7CDE2A95" w14:textId="77777777" w:rsidTr="00432F3B">
        <w:tc>
          <w:tcPr>
            <w:tcW w:w="2700" w:type="dxa"/>
            <w:tcMar>
              <w:left w:w="29" w:type="dxa"/>
              <w:right w:w="29" w:type="dxa"/>
            </w:tcMar>
          </w:tcPr>
          <w:p w14:paraId="2457C69D" w14:textId="77777777" w:rsidR="00911555" w:rsidRDefault="00911555" w:rsidP="00911555">
            <w:pPr>
              <w:tabs>
                <w:tab w:val="left" w:pos="2580"/>
              </w:tabs>
              <w:spacing w:line="240" w:lineRule="auto"/>
              <w:ind w:left="198" w:right="66" w:hanging="19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มาสเตอร์ มอเตอร์ </w:t>
            </w:r>
          </w:p>
          <w:p w14:paraId="19563959" w14:textId="6B41078A" w:rsidR="00911555" w:rsidRPr="00B24C08" w:rsidRDefault="00911555" w:rsidP="00911555">
            <w:pPr>
              <w:tabs>
                <w:tab w:val="left" w:pos="2580"/>
              </w:tabs>
              <w:spacing w:line="240" w:lineRule="auto"/>
              <w:ind w:left="198" w:right="66" w:hanging="19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เซอร์วิสเซส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(ประเทศไทย)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06" w:type="dxa"/>
          </w:tcPr>
          <w:p w14:paraId="1BE2BBBD" w14:textId="77777777" w:rsidR="00911555" w:rsidRPr="00B24C08" w:rsidRDefault="00911555" w:rsidP="0091155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6449022C" w14:textId="77777777" w:rsidR="00911555" w:rsidRPr="00B24C08" w:rsidRDefault="00911555" w:rsidP="0091155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บริการซ่อมแซมรถ</w:t>
            </w:r>
          </w:p>
        </w:tc>
        <w:tc>
          <w:tcPr>
            <w:tcW w:w="142" w:type="dxa"/>
          </w:tcPr>
          <w:p w14:paraId="5FE53AE2" w14:textId="77777777" w:rsidR="00911555" w:rsidRPr="006666FA" w:rsidRDefault="00911555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810D554" w14:textId="72A79A85" w:rsidR="00911555" w:rsidRPr="007D69C9" w:rsidRDefault="006F46D6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89.88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8D4E091" w14:textId="77777777" w:rsidR="00911555" w:rsidRPr="007D69C9" w:rsidRDefault="00911555" w:rsidP="0091155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59B7E7A0" w14:textId="12D602D4" w:rsidR="00911555" w:rsidRPr="007D69C9" w:rsidRDefault="00911555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.97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F3DD3DE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1F5D753" w14:textId="16AE8C3A" w:rsidR="00911555" w:rsidRPr="007D69C9" w:rsidRDefault="00D8551D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306,</w:t>
            </w:r>
            <w:r w:rsidR="002E7B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F523F60" w14:textId="0D7FA9B5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15636DF" w14:textId="4B1B1E01" w:rsidR="00911555" w:rsidRPr="007D69C9" w:rsidRDefault="00911555" w:rsidP="00911555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0383D033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72D6D711" w14:textId="29D753EC" w:rsidR="00911555" w:rsidRPr="007D69C9" w:rsidRDefault="004E6CEA" w:rsidP="00911555">
            <w:pPr>
              <w:tabs>
                <w:tab w:val="decimal" w:pos="6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281,588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7059D43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6D6EF75E" w14:textId="388CF993" w:rsidR="00911555" w:rsidRPr="007D69C9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514BDCB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17C1FD46" w14:textId="26EB737A" w:rsidR="00911555" w:rsidRPr="007D69C9" w:rsidRDefault="00756B88" w:rsidP="00911555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(40,500)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81E28D2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810B139" w14:textId="16EA0876" w:rsidR="00911555" w:rsidRPr="007D69C9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6B7C47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4D8B557B" w14:textId="0F10EED8" w:rsidR="00911555" w:rsidRPr="007D69C9" w:rsidRDefault="00352E52" w:rsidP="00911555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241,088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755B3788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476E532B" w14:textId="6F491324" w:rsidR="00911555" w:rsidRPr="007D69C9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216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088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E796EB6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3993101" w14:textId="0842D732" w:rsidR="00911555" w:rsidRPr="007D69C9" w:rsidRDefault="00D95FC6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6F9DAFD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1A52FDC5" w14:textId="0AFCCC2D" w:rsidR="00911555" w:rsidRPr="007D69C9" w:rsidRDefault="00911555" w:rsidP="00911555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05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11555" w:rsidRPr="006666FA" w14:paraId="33B9AAE4" w14:textId="77777777" w:rsidTr="00432F3B">
        <w:tc>
          <w:tcPr>
            <w:tcW w:w="2806" w:type="dxa"/>
            <w:gridSpan w:val="2"/>
            <w:tcMar>
              <w:left w:w="29" w:type="dxa"/>
              <w:right w:w="29" w:type="dxa"/>
            </w:tcMar>
          </w:tcPr>
          <w:p w14:paraId="186795E6" w14:textId="5A32EDFA" w:rsidR="00911555" w:rsidRPr="00E75A82" w:rsidRDefault="00911555" w:rsidP="00911555">
            <w:pPr>
              <w:spacing w:line="240" w:lineRule="auto"/>
              <w:ind w:left="147" w:right="-18" w:hanging="147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5A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E75A8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เอ็มจีซี เอวิเอชั่น แอนด์ </w:t>
            </w:r>
            <w:r w:rsidRPr="00E75A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  </w:t>
            </w:r>
            <w:r w:rsidRPr="00E75A8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ชาร์เตอร์ </w:t>
            </w:r>
            <w:r w:rsidRPr="00E75A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เซอร์วิสเซส</w:t>
            </w:r>
            <w:r w:rsidRPr="00E75A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E75A8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(เอเชีย)</w:t>
            </w:r>
            <w:r w:rsidRPr="00E75A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8EE4570" w14:textId="093CF68F" w:rsidR="00911555" w:rsidRPr="00E75A82" w:rsidRDefault="00911555" w:rsidP="0091155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5A8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บริการจัดหาเครื่องบิน</w:t>
            </w:r>
            <w:r w:rsidR="00CB538C" w:rsidRPr="00E75A8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และจำหน่ายตั๋วเครื่องบิน</w:t>
            </w:r>
          </w:p>
        </w:tc>
        <w:tc>
          <w:tcPr>
            <w:tcW w:w="142" w:type="dxa"/>
          </w:tcPr>
          <w:p w14:paraId="47EAB776" w14:textId="77777777" w:rsidR="00911555" w:rsidRPr="00E75A82" w:rsidRDefault="00911555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28CFCE4" w14:textId="76524AC5" w:rsidR="00911555" w:rsidRPr="007D69C9" w:rsidRDefault="00D8551D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5CE7432" w14:textId="77777777" w:rsidR="00911555" w:rsidRPr="007D69C9" w:rsidRDefault="00911555" w:rsidP="0091155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C4C72F0" w14:textId="41FD166E" w:rsidR="00911555" w:rsidRPr="007D69C9" w:rsidRDefault="00911555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BE233AF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FE599E3" w14:textId="61114588" w:rsidR="00911555" w:rsidRPr="007D69C9" w:rsidRDefault="002E7B41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64D8715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74426F0" w14:textId="2580D850" w:rsidR="00911555" w:rsidRPr="007D69C9" w:rsidRDefault="00911555" w:rsidP="00911555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0C96BE20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0E088BB3" w14:textId="22B91A25" w:rsidR="00911555" w:rsidRPr="007D69C9" w:rsidRDefault="004E6CEA" w:rsidP="00911555">
            <w:pPr>
              <w:tabs>
                <w:tab w:val="decimal" w:pos="6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78E3FCBC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5D63A6AA" w14:textId="4865D094" w:rsidR="00911555" w:rsidRPr="007D69C9" w:rsidRDefault="00911555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2FDB707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A635744" w14:textId="4D56DAFA" w:rsidR="00911555" w:rsidRPr="007D69C9" w:rsidRDefault="00756B88" w:rsidP="005D7DE3">
            <w:pPr>
              <w:tabs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017AFBD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27BD8595" w14:textId="25CBE970" w:rsidR="00911555" w:rsidRPr="007D69C9" w:rsidRDefault="00911555" w:rsidP="0068767A">
            <w:pPr>
              <w:tabs>
                <w:tab w:val="decimal" w:pos="41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CBA6725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0613B888" w14:textId="5035FA48" w:rsidR="00911555" w:rsidRPr="007D69C9" w:rsidRDefault="00352E52" w:rsidP="00911555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D9AF4D3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7CAF1E10" w14:textId="57D730F5" w:rsidR="00911555" w:rsidRPr="007D69C9" w:rsidRDefault="00911555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5213CBA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723A195" w14:textId="07464FDE" w:rsidR="00911555" w:rsidRPr="007D69C9" w:rsidRDefault="00D95FC6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CFAAE31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77F95834" w14:textId="7CEB2EF0" w:rsidR="00911555" w:rsidRPr="007D69C9" w:rsidRDefault="00911555" w:rsidP="00911555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32F3B" w:rsidRPr="006666FA" w14:paraId="47442B29" w14:textId="77777777" w:rsidTr="00432F3B">
        <w:tc>
          <w:tcPr>
            <w:tcW w:w="2806" w:type="dxa"/>
            <w:gridSpan w:val="2"/>
            <w:tcMar>
              <w:left w:w="29" w:type="dxa"/>
              <w:right w:w="29" w:type="dxa"/>
            </w:tcMar>
          </w:tcPr>
          <w:p w14:paraId="53A4216F" w14:textId="51F9A7B3" w:rsidR="00432F3B" w:rsidRPr="00E75A82" w:rsidRDefault="00432F3B" w:rsidP="00911555">
            <w:pPr>
              <w:spacing w:line="240" w:lineRule="auto"/>
              <w:ind w:left="147" w:right="-18" w:hanging="147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5A82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บริษัท</w:t>
            </w:r>
            <w:r w:rsidRPr="00E75A8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E75A82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เอ็มจี</w:t>
            </w:r>
            <w:r w:rsidRPr="00E75A8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E75A82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ซี</w:t>
            </w:r>
            <w:r w:rsidRPr="00E75A8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  <w:r w:rsidRPr="00E75A82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เอเชีย</w:t>
            </w:r>
            <w:r w:rsidRPr="00E75A8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E75A82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กรีนเทค</w:t>
            </w:r>
            <w:r w:rsidRPr="00E75A8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E75A82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AA38A05" w14:textId="36D5A443" w:rsidR="00432F3B" w:rsidRPr="00E75A82" w:rsidRDefault="00995720" w:rsidP="000B108C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5A82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ลงทุนในกลุ่มบริษัทจำหน่า</w:t>
            </w:r>
            <w:r w:rsidR="00221CBE" w:rsidRPr="00E75A82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ย</w:t>
            </w:r>
            <w:r w:rsidR="000B108C" w:rsidRPr="00E75A8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</w:r>
            <w:r w:rsidRPr="00E75A82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และให้บริการหลังการขายสำหรับยานยนต์ไฟฟ้า</w:t>
            </w:r>
          </w:p>
        </w:tc>
        <w:tc>
          <w:tcPr>
            <w:tcW w:w="142" w:type="dxa"/>
          </w:tcPr>
          <w:p w14:paraId="4EF2D4D5" w14:textId="77777777" w:rsidR="00432F3B" w:rsidRPr="00E75A82" w:rsidRDefault="00432F3B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54DBC240" w14:textId="6641A4F5" w:rsidR="00432F3B" w:rsidRPr="007D69C9" w:rsidRDefault="00D8551D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99.99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DB7E70C" w14:textId="7F623EC4" w:rsidR="00432F3B" w:rsidRPr="007D69C9" w:rsidRDefault="00D8551D" w:rsidP="0091155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3276A02" w14:textId="770ED764" w:rsidR="00432F3B" w:rsidRPr="00C64585" w:rsidRDefault="00D8551D" w:rsidP="0068767A">
            <w:pPr>
              <w:tabs>
                <w:tab w:val="decimal" w:pos="29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A1AC6D5" w14:textId="77777777" w:rsidR="00432F3B" w:rsidRPr="007D69C9" w:rsidRDefault="00432F3B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04AE019" w14:textId="38314D0B" w:rsidR="00432F3B" w:rsidRPr="007D69C9" w:rsidRDefault="002E7B41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160,000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840FB4" w14:textId="77777777" w:rsidR="00432F3B" w:rsidRPr="007D69C9" w:rsidRDefault="00432F3B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C5B202A" w14:textId="0F6A10A4" w:rsidR="00432F3B" w:rsidRPr="00C64585" w:rsidRDefault="00D8551D" w:rsidP="0068767A">
            <w:pPr>
              <w:tabs>
                <w:tab w:val="decimal" w:pos="35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EEDD8CD" w14:textId="77777777" w:rsidR="00432F3B" w:rsidRPr="007D69C9" w:rsidRDefault="00432F3B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15A31FE5" w14:textId="0B4FD3FB" w:rsidR="00432F3B" w:rsidRPr="007D69C9" w:rsidRDefault="004E6CEA" w:rsidP="00911555">
            <w:pPr>
              <w:tabs>
                <w:tab w:val="decimal" w:pos="6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160,000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E0B4B7D" w14:textId="77777777" w:rsidR="00432F3B" w:rsidRPr="007D69C9" w:rsidRDefault="00432F3B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025BD634" w14:textId="5095E47D" w:rsidR="00432F3B" w:rsidRPr="00C64585" w:rsidRDefault="00432F3B" w:rsidP="00432F3B">
            <w:pPr>
              <w:tabs>
                <w:tab w:val="decimal" w:pos="49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8352990" w14:textId="77777777" w:rsidR="00432F3B" w:rsidRPr="007D69C9" w:rsidRDefault="00432F3B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4A883448" w14:textId="181B9159" w:rsidR="00432F3B" w:rsidRPr="007D69C9" w:rsidRDefault="00756B88" w:rsidP="005D7DE3">
            <w:pPr>
              <w:tabs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64A9D1F" w14:textId="77777777" w:rsidR="00432F3B" w:rsidRPr="007D69C9" w:rsidRDefault="00432F3B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577AAED6" w14:textId="283B3016" w:rsidR="00432F3B" w:rsidRDefault="00432F3B" w:rsidP="0068767A">
            <w:pPr>
              <w:tabs>
                <w:tab w:val="decimal" w:pos="41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8923C42" w14:textId="77777777" w:rsidR="00432F3B" w:rsidRPr="007D69C9" w:rsidRDefault="00432F3B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3D1E74C3" w14:textId="3F4B69B5" w:rsidR="00432F3B" w:rsidRPr="007D69C9" w:rsidRDefault="00352E52" w:rsidP="00911555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160,000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4722CF0" w14:textId="77777777" w:rsidR="00432F3B" w:rsidRPr="007D69C9" w:rsidRDefault="00432F3B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3B32D3B2" w14:textId="68CB620C" w:rsidR="00432F3B" w:rsidRPr="00C64585" w:rsidRDefault="00432F3B" w:rsidP="00432F3B">
            <w:pPr>
              <w:tabs>
                <w:tab w:val="decimal" w:pos="42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7F02BB5" w14:textId="77777777" w:rsidR="00432F3B" w:rsidRPr="007D69C9" w:rsidRDefault="00432F3B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43C982A4" w14:textId="2F729BB1" w:rsidR="00432F3B" w:rsidRPr="007D69C9" w:rsidRDefault="00D95FC6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4A596C9" w14:textId="77777777" w:rsidR="00432F3B" w:rsidRPr="007D69C9" w:rsidRDefault="00432F3B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7F966240" w14:textId="5D7D5241" w:rsidR="00432F3B" w:rsidRDefault="00432F3B" w:rsidP="00911555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11555" w:rsidRPr="006666FA" w14:paraId="1D24F93A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721482EC" w14:textId="77777777" w:rsidR="00911555" w:rsidRPr="00B24C08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รวมเงินลงทุนในบริษัทย่อยทางตรง</w:t>
            </w:r>
          </w:p>
        </w:tc>
        <w:tc>
          <w:tcPr>
            <w:tcW w:w="106" w:type="dxa"/>
          </w:tcPr>
          <w:p w14:paraId="17EF8E0D" w14:textId="77777777" w:rsidR="00911555" w:rsidRPr="00B24C08" w:rsidRDefault="00911555" w:rsidP="0091155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C293501" w14:textId="77777777" w:rsidR="00911555" w:rsidRPr="00B24C08" w:rsidRDefault="00911555" w:rsidP="0091155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2" w:type="dxa"/>
          </w:tcPr>
          <w:p w14:paraId="33E34E9E" w14:textId="77777777" w:rsidR="00911555" w:rsidRPr="006666FA" w:rsidRDefault="00911555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24BC26A" w14:textId="77777777" w:rsidR="00911555" w:rsidRPr="007D69C9" w:rsidRDefault="00911555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F6E2D22" w14:textId="77777777" w:rsidR="00911555" w:rsidRPr="007D69C9" w:rsidRDefault="00911555" w:rsidP="00911555">
            <w:pPr>
              <w:tabs>
                <w:tab w:val="decimal" w:pos="882"/>
              </w:tabs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0C635E9" w14:textId="77777777" w:rsidR="00911555" w:rsidRPr="007D69C9" w:rsidRDefault="00911555" w:rsidP="00911555">
            <w:pPr>
              <w:tabs>
                <w:tab w:val="decimal" w:pos="342"/>
              </w:tabs>
              <w:spacing w:line="240" w:lineRule="auto"/>
              <w:ind w:left="-63" w:right="-9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F0F0D34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F7A4A65" w14:textId="77777777" w:rsidR="00911555" w:rsidRPr="007D69C9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18501F9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6A97BE9" w14:textId="77777777" w:rsidR="00911555" w:rsidRPr="007D69C9" w:rsidRDefault="00911555" w:rsidP="00911555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F0353F0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4DB8042A" w14:textId="3BE1ADD6" w:rsidR="00911555" w:rsidRPr="007D69C9" w:rsidRDefault="004E6CEA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2,403</w:t>
            </w:r>
            <w:r w:rsidR="00C83D3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,47</w:t>
            </w:r>
            <w:r w:rsidR="00F07C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784A144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262B77A9" w14:textId="36521E5A" w:rsidR="00911555" w:rsidRPr="007D69C9" w:rsidRDefault="00911555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C9A4C95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7678E730" w14:textId="0F2705C1" w:rsidR="00911555" w:rsidRPr="007D69C9" w:rsidRDefault="00756B88" w:rsidP="00911555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(40,500)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74A0E68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0F1769E6" w14:textId="2F8D26AD" w:rsidR="00911555" w:rsidRPr="007D69C9" w:rsidRDefault="00911555" w:rsidP="00911555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046664A" w14:textId="77777777" w:rsidR="00911555" w:rsidRPr="007D69C9" w:rsidRDefault="00911555" w:rsidP="00911555">
            <w:pPr>
              <w:tabs>
                <w:tab w:val="decimal" w:pos="582"/>
                <w:tab w:val="decimal" w:pos="106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77CECE2A" w14:textId="586023E3" w:rsidR="00911555" w:rsidRPr="007D69C9" w:rsidRDefault="00352E52" w:rsidP="00911555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2,362,97</w:t>
            </w:r>
            <w:r w:rsidR="00F07C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3C824AE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40341821" w14:textId="65DF8EA8" w:rsidR="00911555" w:rsidRPr="007D69C9" w:rsidRDefault="00911555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976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98E7990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59DA5F67" w14:textId="64FE298C" w:rsidR="00911555" w:rsidRPr="007D69C9" w:rsidRDefault="00D95FC6" w:rsidP="00911555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144</w:t>
            </w:r>
            <w:r w:rsidR="00A80F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,827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98AE74F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50D882F6" w14:textId="3458E334" w:rsidR="00911555" w:rsidRPr="007D69C9" w:rsidRDefault="00911555" w:rsidP="00911555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</w:tr>
    </w:tbl>
    <w:p w14:paraId="1A66D954" w14:textId="77777777" w:rsidR="004A4210" w:rsidRPr="007F0F48" w:rsidRDefault="004A4210" w:rsidP="004A531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447A6C8" w14:textId="77777777" w:rsidR="000D3BEC" w:rsidRPr="007F0F48" w:rsidRDefault="000D3BEC" w:rsidP="000D3BEC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5B6CA7E" w14:textId="77777777" w:rsidR="005C35EE" w:rsidRDefault="005C35EE" w:rsidP="001936DB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BD62166" w14:textId="1BBD3C16" w:rsidR="00573E93" w:rsidRPr="005F7A92" w:rsidRDefault="00573E93" w:rsidP="001936DB">
      <w:pPr>
        <w:pStyle w:val="BodyText"/>
        <w:spacing w:after="0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573E93" w:rsidRPr="005F7A92" w:rsidSect="00981E82">
          <w:footerReference w:type="default" r:id="rId14"/>
          <w:pgSz w:w="16839" w:h="11907" w:orient="landscape" w:code="9"/>
          <w:pgMar w:top="1440" w:right="1152" w:bottom="1152" w:left="1152" w:header="720" w:footer="720" w:gutter="0"/>
          <w:paperSrc w:first="7" w:other="7"/>
          <w:cols w:space="720"/>
          <w:docGrid w:linePitch="299"/>
        </w:sectPr>
      </w:pPr>
    </w:p>
    <w:p w14:paraId="6F7442D3" w14:textId="4C148BBF" w:rsidR="005C35EE" w:rsidRDefault="005C35EE" w:rsidP="005C35EE">
      <w:pPr>
        <w:ind w:left="540"/>
        <w:jc w:val="both"/>
        <w:rPr>
          <w:rFonts w:asciiTheme="majorBidi" w:hAnsiTheme="majorBidi" w:cs="Angsana New"/>
          <w:sz w:val="30"/>
          <w:szCs w:val="30"/>
          <w:lang w:bidi="th-TH"/>
        </w:rPr>
      </w:pPr>
      <w:bookmarkStart w:id="2" w:name="_Hlk89001944"/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lastRenderedPageBreak/>
        <w:t>รายละเอียดบริษัทย่อยทางอ้อมของบริษัท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C35EE">
        <w:rPr>
          <w:rFonts w:asciiTheme="majorBidi" w:hAnsiTheme="majorBidi" w:cstheme="majorBidi"/>
          <w:sz w:val="30"/>
          <w:szCs w:val="30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ธันวาคม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949EB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C35EE">
        <w:rPr>
          <w:rFonts w:asciiTheme="majorBidi" w:hAnsiTheme="majorBidi" w:cstheme="majorBidi"/>
          <w:sz w:val="30"/>
          <w:szCs w:val="30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และ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949EB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5C35EE">
        <w:rPr>
          <w:rFonts w:asciiTheme="majorBidi" w:hAnsiTheme="majorBidi" w:cstheme="majorBidi"/>
          <w:sz w:val="30"/>
          <w:szCs w:val="30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มีดังนี้</w:t>
      </w:r>
    </w:p>
    <w:p w14:paraId="60C8A079" w14:textId="77777777" w:rsidR="005C35EE" w:rsidRPr="005C35EE" w:rsidRDefault="005C35EE" w:rsidP="005C35EE">
      <w:pPr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1"/>
        <w:gridCol w:w="178"/>
        <w:gridCol w:w="1711"/>
        <w:gridCol w:w="178"/>
        <w:gridCol w:w="910"/>
        <w:gridCol w:w="178"/>
        <w:gridCol w:w="840"/>
        <w:gridCol w:w="178"/>
        <w:gridCol w:w="956"/>
        <w:gridCol w:w="178"/>
        <w:gridCol w:w="992"/>
      </w:tblGrid>
      <w:tr w:rsidR="005C35EE" w:rsidRPr="005C35EE" w14:paraId="7563B50C" w14:textId="77777777" w:rsidTr="006455CB">
        <w:trPr>
          <w:cantSplit/>
          <w:trHeight w:val="18"/>
          <w:tblHeader/>
        </w:trPr>
        <w:tc>
          <w:tcPr>
            <w:tcW w:w="2971" w:type="dxa"/>
            <w:vAlign w:val="bottom"/>
          </w:tcPr>
          <w:p w14:paraId="1566D496" w14:textId="3C4CFF76" w:rsidR="005C35EE" w:rsidRPr="005C35EE" w:rsidRDefault="005C35EE" w:rsidP="005C35EE">
            <w:pPr>
              <w:tabs>
                <w:tab w:val="decimal" w:pos="-76"/>
              </w:tabs>
              <w:spacing w:line="240" w:lineRule="atLeast"/>
              <w:ind w:lef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5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ชื่อบริษัท</w:t>
            </w:r>
          </w:p>
        </w:tc>
        <w:tc>
          <w:tcPr>
            <w:tcW w:w="178" w:type="dxa"/>
          </w:tcPr>
          <w:p w14:paraId="0285E123" w14:textId="77777777" w:rsidR="005C35EE" w:rsidRPr="005C35EE" w:rsidRDefault="005C35EE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D27D75C" w14:textId="77777777" w:rsidR="006455CB" w:rsidRDefault="006455CB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F63797" w14:textId="29E54F81" w:rsidR="005C35EE" w:rsidRPr="005C35EE" w:rsidRDefault="005C35EE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5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1F422C66" w14:textId="77777777" w:rsidR="005C35EE" w:rsidRPr="005C35EE" w:rsidRDefault="005C35E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gridSpan w:val="3"/>
          </w:tcPr>
          <w:p w14:paraId="2CC974A7" w14:textId="3102F7A8" w:rsidR="005C35EE" w:rsidRPr="005C35EE" w:rsidRDefault="005C35E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5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478CFAD7" w14:textId="77777777" w:rsidR="005C35EE" w:rsidRPr="005C35EE" w:rsidRDefault="005C35E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gridSpan w:val="3"/>
          </w:tcPr>
          <w:p w14:paraId="61D5860D" w14:textId="77777777" w:rsidR="005C35EE" w:rsidRDefault="005C35EE">
            <w:pPr>
              <w:spacing w:line="240" w:lineRule="atLeast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067FF196" w14:textId="567501DE" w:rsidR="005C35EE" w:rsidRPr="005C35EE" w:rsidRDefault="005C35EE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35EE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</w:tr>
      <w:tr w:rsidR="004949EB" w:rsidRPr="005C35EE" w14:paraId="22C1BC56" w14:textId="77777777" w:rsidTr="006455CB">
        <w:trPr>
          <w:cantSplit/>
          <w:trHeight w:val="202"/>
        </w:trPr>
        <w:tc>
          <w:tcPr>
            <w:tcW w:w="2971" w:type="dxa"/>
            <w:vAlign w:val="bottom"/>
          </w:tcPr>
          <w:p w14:paraId="149DAF0F" w14:textId="6ED8B65C" w:rsidR="004949EB" w:rsidRPr="005C35EE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E291F1" w14:textId="77777777" w:rsidR="004949EB" w:rsidRPr="005C35EE" w:rsidRDefault="004949EB" w:rsidP="004949EB">
            <w:pPr>
              <w:tabs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vAlign w:val="bottom"/>
          </w:tcPr>
          <w:p w14:paraId="005196F0" w14:textId="651AA2C0" w:rsidR="004949EB" w:rsidRPr="005C35EE" w:rsidRDefault="004949EB" w:rsidP="004949EB">
            <w:pPr>
              <w:tabs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D81D7A5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193A9169" w14:textId="6EB88D9C" w:rsidR="004949EB" w:rsidRPr="005C35EE" w:rsidRDefault="004949EB" w:rsidP="004949EB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</w:tcPr>
          <w:p w14:paraId="55182969" w14:textId="55C263F7" w:rsidR="004949EB" w:rsidRPr="005C35EE" w:rsidRDefault="004949EB" w:rsidP="004949EB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1AF99224" w14:textId="3B666902" w:rsidR="004949EB" w:rsidRPr="005C35EE" w:rsidRDefault="004949EB" w:rsidP="004949EB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78" w:type="dxa"/>
          </w:tcPr>
          <w:p w14:paraId="73682DA4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1C954FC5" w14:textId="187EF66C" w:rsidR="004949EB" w:rsidRPr="005C35EE" w:rsidRDefault="004949EB" w:rsidP="004949EB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</w:tcPr>
          <w:p w14:paraId="2686A044" w14:textId="77777777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EABE01D" w14:textId="3ECFFFAE" w:rsidR="004949EB" w:rsidRPr="005C35EE" w:rsidRDefault="004949EB" w:rsidP="004949EB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4949EB" w:rsidRPr="005C35EE" w14:paraId="40F5875F" w14:textId="77777777" w:rsidTr="006455CB">
        <w:trPr>
          <w:cantSplit/>
          <w:trHeight w:val="18"/>
        </w:trPr>
        <w:tc>
          <w:tcPr>
            <w:tcW w:w="2971" w:type="dxa"/>
          </w:tcPr>
          <w:p w14:paraId="47BBB465" w14:textId="40570D72" w:rsidR="004949EB" w:rsidRPr="005C35EE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EA6632" w14:textId="77777777" w:rsidR="004949EB" w:rsidRPr="005C35EE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07045DC3" w14:textId="1405B481" w:rsidR="004949EB" w:rsidRPr="005C35EE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B574AC3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28" w:type="dxa"/>
            <w:gridSpan w:val="3"/>
          </w:tcPr>
          <w:p w14:paraId="50D371B3" w14:textId="0AAA51C4" w:rsidR="004949EB" w:rsidRPr="005C35EE" w:rsidRDefault="004949EB" w:rsidP="004949EB">
            <w:pPr>
              <w:tabs>
                <w:tab w:val="decimal" w:pos="600"/>
              </w:tabs>
              <w:spacing w:line="240" w:lineRule="atLeast"/>
              <w:ind w:left="-120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35E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5C35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5C35E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ABDC6C1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26" w:type="dxa"/>
            <w:gridSpan w:val="3"/>
          </w:tcPr>
          <w:p w14:paraId="3D7EB514" w14:textId="4BD252EC" w:rsidR="004949EB" w:rsidRPr="005C35EE" w:rsidRDefault="004949EB" w:rsidP="004949EB">
            <w:pPr>
              <w:tabs>
                <w:tab w:val="decimal" w:pos="600"/>
              </w:tabs>
              <w:spacing w:line="240" w:lineRule="atLeast"/>
              <w:ind w:left="-120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72A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72A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72A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949EB" w:rsidRPr="005C35EE" w14:paraId="126DE841" w14:textId="77777777" w:rsidTr="006455CB">
        <w:trPr>
          <w:cantSplit/>
          <w:trHeight w:val="18"/>
        </w:trPr>
        <w:tc>
          <w:tcPr>
            <w:tcW w:w="2971" w:type="dxa"/>
          </w:tcPr>
          <w:p w14:paraId="26572FD0" w14:textId="741AB9CE" w:rsidR="004949EB" w:rsidRPr="00F723F7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23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78" w:type="dxa"/>
          </w:tcPr>
          <w:p w14:paraId="163AED27" w14:textId="77777777" w:rsidR="004949EB" w:rsidRPr="005C35EE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79D21267" w14:textId="705F61E1" w:rsidR="004949EB" w:rsidRPr="005C35EE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6AD7A98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78451752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B190370" w14:textId="2C488F48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59A5A9A4" w14:textId="7AEBF61F" w:rsidR="004949EB" w:rsidRPr="005C35EE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369DD22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031C757A" w14:textId="77777777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C622B85" w14:textId="77777777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F55320C" w14:textId="54FBD689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949EB" w:rsidRPr="005C35EE" w14:paraId="26A6231C" w14:textId="77777777" w:rsidTr="006455CB">
        <w:trPr>
          <w:cantSplit/>
          <w:trHeight w:val="18"/>
        </w:trPr>
        <w:tc>
          <w:tcPr>
            <w:tcW w:w="5948" w:type="dxa"/>
            <w:gridSpan w:val="5"/>
          </w:tcPr>
          <w:p w14:paraId="41579ECB" w14:textId="689BABFE" w:rsidR="004949EB" w:rsidRPr="00F723F7" w:rsidRDefault="004949EB" w:rsidP="004949E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23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ลงทุนผ่านบริษัท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มิลเลนเนียม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ออโต้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กรุ๊ป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78" w:type="dxa"/>
          </w:tcPr>
          <w:p w14:paraId="1DB3B5B0" w14:textId="0D9C999B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124DDADC" w14:textId="1F281926" w:rsidR="004949EB" w:rsidRPr="005C35EE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FD1ED0F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4F391AD5" w14:textId="77777777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6F554EF9" w14:textId="77777777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38028B3" w14:textId="3D2C80C8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</w:tr>
      <w:tr w:rsidR="004949EB" w:rsidRPr="005C35EE" w14:paraId="4F5FEED7" w14:textId="77777777" w:rsidTr="00293DBA">
        <w:trPr>
          <w:cantSplit/>
          <w:trHeight w:val="18"/>
        </w:trPr>
        <w:tc>
          <w:tcPr>
            <w:tcW w:w="2971" w:type="dxa"/>
          </w:tcPr>
          <w:p w14:paraId="4E9DB8F8" w14:textId="54E89BC6" w:rsidR="004949EB" w:rsidRPr="005C35EE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มาสเตอร์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มอเตอร์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เซอร์วิสเซส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ประเทศไทย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78" w:type="dxa"/>
          </w:tcPr>
          <w:p w14:paraId="7F9DD017" w14:textId="77777777" w:rsidR="004949EB" w:rsidRPr="005C35EE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vAlign w:val="bottom"/>
          </w:tcPr>
          <w:p w14:paraId="13CDED18" w14:textId="3AA8DB61" w:rsidR="004949EB" w:rsidRPr="00472A0F" w:rsidRDefault="004949EB" w:rsidP="004949EB">
            <w:pPr>
              <w:tabs>
                <w:tab w:val="decimal" w:pos="1108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472A0F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บริการซ่อมแซมรถ</w:t>
            </w:r>
          </w:p>
        </w:tc>
        <w:tc>
          <w:tcPr>
            <w:tcW w:w="178" w:type="dxa"/>
          </w:tcPr>
          <w:p w14:paraId="4625A42E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7D4E8E2C" w14:textId="77777777" w:rsidR="004949EB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D1859BF" w14:textId="31D93831" w:rsidR="006F46D6" w:rsidRPr="005C35EE" w:rsidRDefault="006F46D6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6.86</w:t>
            </w:r>
          </w:p>
        </w:tc>
        <w:tc>
          <w:tcPr>
            <w:tcW w:w="178" w:type="dxa"/>
          </w:tcPr>
          <w:p w14:paraId="5E0D73E1" w14:textId="5973AFA1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23908A0A" w14:textId="77777777" w:rsidR="004949EB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523677D" w14:textId="7B0C55C8" w:rsidR="004949EB" w:rsidRPr="005C35EE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47</w:t>
            </w:r>
          </w:p>
        </w:tc>
        <w:tc>
          <w:tcPr>
            <w:tcW w:w="178" w:type="dxa"/>
          </w:tcPr>
          <w:p w14:paraId="7A45FDB3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1A642D48" w14:textId="77777777" w:rsidR="004949EB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62B22499" w14:textId="4E849A5C" w:rsidR="006F46D6" w:rsidRPr="005C35EE" w:rsidRDefault="006F46D6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306,200</w:t>
            </w:r>
          </w:p>
        </w:tc>
        <w:tc>
          <w:tcPr>
            <w:tcW w:w="178" w:type="dxa"/>
          </w:tcPr>
          <w:p w14:paraId="068DA4CE" w14:textId="77777777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A22AD51" w14:textId="33F6FA03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281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4949EB" w:rsidRPr="005C35EE" w14:paraId="22014BC4" w14:textId="77777777" w:rsidTr="00293DBA">
        <w:trPr>
          <w:cantSplit/>
          <w:trHeight w:val="18"/>
        </w:trPr>
        <w:tc>
          <w:tcPr>
            <w:tcW w:w="2971" w:type="dxa"/>
          </w:tcPr>
          <w:p w14:paraId="2E5A95F5" w14:textId="3AE9A9A1" w:rsidR="004949EB" w:rsidRPr="005C35EE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8A50112" w14:textId="77777777" w:rsidR="004949EB" w:rsidRPr="005C35EE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6437A866" w14:textId="644510DE" w:rsidR="004949EB" w:rsidRPr="00472A0F" w:rsidRDefault="004949EB" w:rsidP="004949EB">
            <w:pPr>
              <w:tabs>
                <w:tab w:val="decimal" w:pos="1108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" w:type="dxa"/>
          </w:tcPr>
          <w:p w14:paraId="657A2C15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0" w:type="dxa"/>
          </w:tcPr>
          <w:p w14:paraId="1AFA13D2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" w:type="dxa"/>
          </w:tcPr>
          <w:p w14:paraId="46444D70" w14:textId="1A37B07B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</w:tcPr>
          <w:p w14:paraId="455B893E" w14:textId="02098F03" w:rsidR="004949EB" w:rsidRPr="005C35EE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" w:type="dxa"/>
          </w:tcPr>
          <w:p w14:paraId="63ACFB45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6" w:type="dxa"/>
          </w:tcPr>
          <w:p w14:paraId="28FB2329" w14:textId="77777777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74CA0EF" w14:textId="77777777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E30678B" w14:textId="02F8366D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949EB" w:rsidRPr="005C35EE" w14:paraId="400E64B6" w14:textId="77777777" w:rsidTr="006455CB">
        <w:trPr>
          <w:cantSplit/>
          <w:trHeight w:val="18"/>
        </w:trPr>
        <w:tc>
          <w:tcPr>
            <w:tcW w:w="4860" w:type="dxa"/>
            <w:gridSpan w:val="3"/>
          </w:tcPr>
          <w:p w14:paraId="54AC4FD0" w14:textId="420E5346" w:rsidR="004949EB" w:rsidRPr="00F723F7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23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ลงทุนผ่านบริษัท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มาสเตอร์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คาร์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เร้นเทิล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78" w:type="dxa"/>
          </w:tcPr>
          <w:p w14:paraId="08AF0490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3D4EB6D8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17EC2BD" w14:textId="06D7323D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2701C73F" w14:textId="4BC86EC0" w:rsidR="004949EB" w:rsidRPr="005C35EE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A4575A9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74C04ADD" w14:textId="77777777" w:rsidR="004949EB" w:rsidRPr="005C35EE" w:rsidRDefault="004949EB" w:rsidP="004949E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BFBEDC0" w14:textId="77777777" w:rsidR="004949EB" w:rsidRPr="005C35EE" w:rsidRDefault="004949EB" w:rsidP="004949E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5BF8998" w14:textId="21C6A02F" w:rsidR="004949EB" w:rsidRPr="005C35EE" w:rsidRDefault="004949EB" w:rsidP="004949E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9EB" w:rsidRPr="005C35EE" w14:paraId="1A1CCD3D" w14:textId="77777777" w:rsidTr="00293DBA">
        <w:trPr>
          <w:cantSplit/>
          <w:trHeight w:val="18"/>
        </w:trPr>
        <w:tc>
          <w:tcPr>
            <w:tcW w:w="2971" w:type="dxa"/>
          </w:tcPr>
          <w:p w14:paraId="033A6174" w14:textId="4155ACDF" w:rsidR="004949EB" w:rsidRPr="00472A0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มาสเตอร์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ไดรฟเวอร์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แอนด์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เซอร์วิสเซส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ประเทศไทย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78" w:type="dxa"/>
          </w:tcPr>
          <w:p w14:paraId="7CE2D120" w14:textId="77777777" w:rsidR="004949EB" w:rsidRPr="005C35EE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71B94F9E" w14:textId="55D366FF" w:rsidR="004949EB" w:rsidRPr="00472A0F" w:rsidRDefault="004949EB" w:rsidP="004949EB">
            <w:pPr>
              <w:tabs>
                <w:tab w:val="decimal" w:pos="823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2A0F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ให้บริการและจัดหาคนขับรถ</w:t>
            </w:r>
          </w:p>
        </w:tc>
        <w:tc>
          <w:tcPr>
            <w:tcW w:w="178" w:type="dxa"/>
          </w:tcPr>
          <w:p w14:paraId="38D8D3B1" w14:textId="77777777" w:rsidR="004949EB" w:rsidRPr="005C35EE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</w:tcPr>
          <w:p w14:paraId="36BAF763" w14:textId="77777777" w:rsidR="004949EB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3E0929" w14:textId="0DC59ABA" w:rsidR="006F46D6" w:rsidRPr="005C35EE" w:rsidRDefault="006F46D6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8" w:type="dxa"/>
          </w:tcPr>
          <w:p w14:paraId="6D304E3E" w14:textId="0FC94E98" w:rsidR="004949EB" w:rsidRPr="005C35EE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0" w:type="dxa"/>
          </w:tcPr>
          <w:p w14:paraId="79B6C4F2" w14:textId="77777777" w:rsidR="004949EB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369C61" w14:textId="73AE76D7" w:rsidR="004949EB" w:rsidRPr="005C35EE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8" w:type="dxa"/>
          </w:tcPr>
          <w:p w14:paraId="571A18D1" w14:textId="77777777" w:rsidR="004949EB" w:rsidRPr="005C35EE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</w:tcPr>
          <w:p w14:paraId="590FE528" w14:textId="77777777" w:rsidR="004949EB" w:rsidRDefault="004949EB" w:rsidP="004949EB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32D5B2" w14:textId="3E2DC20F" w:rsidR="006F46D6" w:rsidRPr="005C35EE" w:rsidRDefault="006F46D6" w:rsidP="004949EB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178" w:type="dxa"/>
          </w:tcPr>
          <w:p w14:paraId="3224E919" w14:textId="77777777" w:rsidR="004949EB" w:rsidRPr="005C35EE" w:rsidRDefault="004949EB" w:rsidP="004949E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F36F334" w14:textId="21837682" w:rsidR="004949EB" w:rsidRPr="005C35EE" w:rsidRDefault="004949EB" w:rsidP="004949EB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07E5C47C" w14:textId="77777777" w:rsidR="00F723F7" w:rsidRDefault="00F723F7" w:rsidP="00F723F7">
      <w:pPr>
        <w:ind w:left="540"/>
        <w:jc w:val="both"/>
        <w:rPr>
          <w:rFonts w:asciiTheme="majorBidi" w:hAnsiTheme="majorBidi" w:cs="Angsana New"/>
          <w:sz w:val="30"/>
          <w:szCs w:val="30"/>
          <w:cs/>
          <w:lang w:bidi="th-TH"/>
        </w:rPr>
      </w:pPr>
    </w:p>
    <w:p w14:paraId="789CD74F" w14:textId="65CFA16A" w:rsidR="005C35EE" w:rsidRDefault="00F723F7" w:rsidP="00F723F7">
      <w:pPr>
        <w:ind w:left="540"/>
        <w:jc w:val="both"/>
        <w:rPr>
          <w:rFonts w:asciiTheme="majorBidi" w:hAnsiTheme="majorBidi" w:cs="Angsana New"/>
          <w:sz w:val="30"/>
          <w:szCs w:val="30"/>
          <w:lang w:bidi="th-TH"/>
        </w:rPr>
      </w:pPr>
      <w:r w:rsidRPr="00F723F7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บริษัทย่อยทั้งหมดจัดตั้งและดำเนินธุรกิจในประเทศไทย</w:t>
      </w:r>
    </w:p>
    <w:p w14:paraId="43CFF260" w14:textId="77777777" w:rsidR="00F723F7" w:rsidRDefault="00F723F7" w:rsidP="00F723F7">
      <w:pPr>
        <w:ind w:left="54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E404371" w14:textId="69704D5A" w:rsidR="00F723F7" w:rsidRPr="00F723F7" w:rsidRDefault="00F723F7" w:rsidP="00F723F7">
      <w:pPr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723F7">
        <w:rPr>
          <w:rFonts w:asciiTheme="majorBidi" w:hAnsiTheme="majorBidi" w:cs="Angsana New" w:hint="cs"/>
          <w:sz w:val="30"/>
          <w:szCs w:val="30"/>
          <w:cs/>
          <w:lang w:bidi="th-TH"/>
        </w:rPr>
        <w:t>ไม่มีบริษัทย่อยของกลุ่มบริษัทที่อยู่ในตลาดหลักทรัพย์</w:t>
      </w:r>
      <w:r w:rsidRPr="00F723F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F723F7">
        <w:rPr>
          <w:rFonts w:asciiTheme="majorBidi" w:hAnsiTheme="majorBidi" w:cs="Angsana New" w:hint="cs"/>
          <w:sz w:val="30"/>
          <w:szCs w:val="30"/>
          <w:cs/>
          <w:lang w:bidi="th-TH"/>
        </w:rPr>
        <w:t>จึงไม่มีราคาเสนอซื้อสาธารณะ</w:t>
      </w:r>
    </w:p>
    <w:p w14:paraId="44409BA0" w14:textId="7D9F1D44" w:rsidR="005C35EE" w:rsidRDefault="005C35EE" w:rsidP="005C35EE">
      <w:pPr>
        <w:pStyle w:val="BodyText"/>
        <w:rPr>
          <w:lang w:bidi="th-TH"/>
        </w:rPr>
      </w:pPr>
    </w:p>
    <w:p w14:paraId="5C32B93B" w14:textId="20F8EC45" w:rsidR="005C35EE" w:rsidRDefault="005C35EE" w:rsidP="005C35EE">
      <w:pPr>
        <w:pStyle w:val="BodyText"/>
        <w:rPr>
          <w:lang w:bidi="th-TH"/>
        </w:rPr>
      </w:pPr>
    </w:p>
    <w:p w14:paraId="0F604021" w14:textId="77777777" w:rsidR="00E251FE" w:rsidRDefault="00E251FE" w:rsidP="005C35EE">
      <w:pPr>
        <w:pStyle w:val="BodyText"/>
        <w:rPr>
          <w:lang w:bidi="th-TH"/>
        </w:rPr>
      </w:pPr>
    </w:p>
    <w:p w14:paraId="70EBF6FF" w14:textId="77777777" w:rsidR="00E251FE" w:rsidRDefault="00E251FE" w:rsidP="005C35EE">
      <w:pPr>
        <w:pStyle w:val="BodyText"/>
        <w:rPr>
          <w:lang w:bidi="th-TH"/>
        </w:rPr>
      </w:pPr>
    </w:p>
    <w:p w14:paraId="7A4CC049" w14:textId="77777777" w:rsidR="00E251FE" w:rsidRDefault="00E251FE" w:rsidP="005C35EE">
      <w:pPr>
        <w:pStyle w:val="BodyText"/>
        <w:rPr>
          <w:lang w:bidi="th-TH"/>
        </w:rPr>
      </w:pPr>
    </w:p>
    <w:p w14:paraId="70DC569C" w14:textId="77777777" w:rsidR="00E251FE" w:rsidRDefault="00E251FE" w:rsidP="005C35EE">
      <w:pPr>
        <w:pStyle w:val="BodyText"/>
        <w:rPr>
          <w:lang w:bidi="th-TH"/>
        </w:rPr>
      </w:pPr>
    </w:p>
    <w:p w14:paraId="724BC647" w14:textId="77777777" w:rsidR="00E251FE" w:rsidRDefault="00E251FE" w:rsidP="005C35EE">
      <w:pPr>
        <w:pStyle w:val="BodyText"/>
        <w:rPr>
          <w:lang w:bidi="th-TH"/>
        </w:rPr>
      </w:pPr>
    </w:p>
    <w:p w14:paraId="5C012851" w14:textId="77777777" w:rsidR="00E251FE" w:rsidRDefault="00E251FE" w:rsidP="005C35EE">
      <w:pPr>
        <w:pStyle w:val="BodyText"/>
        <w:rPr>
          <w:lang w:bidi="th-TH"/>
        </w:rPr>
      </w:pPr>
    </w:p>
    <w:p w14:paraId="642F6DA3" w14:textId="77777777" w:rsidR="00E251FE" w:rsidRDefault="00E251FE" w:rsidP="005C35EE">
      <w:pPr>
        <w:pStyle w:val="BodyText"/>
        <w:rPr>
          <w:lang w:bidi="th-TH"/>
        </w:rPr>
      </w:pPr>
    </w:p>
    <w:p w14:paraId="03432372" w14:textId="77777777" w:rsidR="00E251FE" w:rsidRDefault="00E251FE" w:rsidP="005C35EE">
      <w:pPr>
        <w:pStyle w:val="BodyText"/>
        <w:rPr>
          <w:lang w:bidi="th-TH"/>
        </w:rPr>
      </w:pPr>
    </w:p>
    <w:p w14:paraId="088CD2C2" w14:textId="77777777" w:rsidR="005C35EE" w:rsidRPr="005C35EE" w:rsidRDefault="005C35EE" w:rsidP="005C35EE">
      <w:pPr>
        <w:pStyle w:val="BodyText"/>
        <w:rPr>
          <w:lang w:bidi="th-TH"/>
        </w:rPr>
      </w:pPr>
    </w:p>
    <w:p w14:paraId="30CBF842" w14:textId="34E8D134" w:rsidR="007243FB" w:rsidRPr="006005FC" w:rsidRDefault="007243FB" w:rsidP="003A0E1B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66"/>
        <w:rPr>
          <w:rFonts w:asciiTheme="majorBidi" w:hAnsiTheme="majorBidi" w:cstheme="majorBidi"/>
          <w:b w:val="0"/>
          <w:bCs/>
          <w:sz w:val="30"/>
          <w:szCs w:val="30"/>
        </w:rPr>
      </w:pPr>
      <w:r w:rsidRPr="006005FC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ส่วน</w:t>
      </w:r>
      <w:r w:rsidR="00F97815" w:rsidRPr="006005F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ได้เสีย</w:t>
      </w:r>
      <w:r w:rsidRPr="006005FC">
        <w:rPr>
          <w:rFonts w:asciiTheme="majorBidi" w:hAnsiTheme="majorBidi" w:cstheme="majorBidi"/>
          <w:b w:val="0"/>
          <w:bCs/>
          <w:sz w:val="30"/>
          <w:szCs w:val="30"/>
          <w:cs/>
        </w:rPr>
        <w:t>ที่ไม่มีอำนาจควบคุม</w:t>
      </w:r>
      <w:bookmarkEnd w:id="2"/>
    </w:p>
    <w:p w14:paraId="15EF78F4" w14:textId="77777777" w:rsidR="00367795" w:rsidRPr="006005FC" w:rsidRDefault="00367795" w:rsidP="00367795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FD884" w14:textId="2479AAEE" w:rsidR="007243FB" w:rsidRPr="006005FC" w:rsidRDefault="007243FB" w:rsidP="007243FB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005F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6A9F33CA" w14:textId="7892C996" w:rsidR="00CB0BAB" w:rsidRPr="00D57D02" w:rsidRDefault="00CB0BAB" w:rsidP="007243FB">
      <w:pPr>
        <w:ind w:left="540"/>
        <w:jc w:val="both"/>
        <w:rPr>
          <w:rFonts w:asciiTheme="majorBidi" w:hAnsiTheme="majorBidi" w:cstheme="majorBidi"/>
          <w:sz w:val="14"/>
          <w:szCs w:val="14"/>
          <w:highlight w:val="cyan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180"/>
        <w:gridCol w:w="1350"/>
        <w:gridCol w:w="180"/>
        <w:gridCol w:w="1260"/>
      </w:tblGrid>
      <w:tr w:rsidR="00DF4DFD" w:rsidRPr="00D57D02" w14:paraId="64F9BA3F" w14:textId="77777777" w:rsidTr="009F660A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6B0B8817" w14:textId="77777777" w:rsidR="00DF4DFD" w:rsidRPr="00D57D02" w:rsidRDefault="00DF4DFD" w:rsidP="00497F93">
            <w:pPr>
              <w:tabs>
                <w:tab w:val="decimal" w:pos="765"/>
              </w:tabs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470C31B" w14:textId="303F225B" w:rsidR="00DF4DFD" w:rsidRPr="00D57D02" w:rsidRDefault="00C64585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  <w:r w:rsidRPr="00600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F4DFD" w:rsidRPr="00600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DF4DFD" w:rsidRPr="006005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00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49EB" w:rsidRPr="00600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DF4DFD" w:rsidRPr="00D57D02" w14:paraId="3AAE437C" w14:textId="77777777" w:rsidTr="009F660A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5B6B021D" w14:textId="77777777" w:rsidR="00DF4DFD" w:rsidRPr="007517A6" w:rsidRDefault="00DF4DFD" w:rsidP="00497F93">
            <w:pPr>
              <w:tabs>
                <w:tab w:val="decimal" w:pos="765"/>
              </w:tabs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3CFCB6" w14:textId="23716397" w:rsidR="00DF4DFD" w:rsidRPr="007517A6" w:rsidRDefault="00DF4DFD" w:rsidP="00497F93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7A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บริษัท มาสเตอร์ มอเตอร์ เซอร์วิส</w:t>
            </w:r>
            <w:r w:rsidR="00360BD0" w:rsidRPr="007517A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 xml:space="preserve"> (ประเทศไทย)</w:t>
            </w:r>
            <w:r w:rsidRPr="007517A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14:paraId="45B7945B" w14:textId="77777777" w:rsidR="00DF4DFD" w:rsidRPr="007517A6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FD4DEB" w14:textId="77777777" w:rsidR="00AE3BE8" w:rsidRPr="007517A6" w:rsidRDefault="00AE3BE8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2EC3306A" w14:textId="3F29FDE0" w:rsidR="00DF4DFD" w:rsidRPr="007517A6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7A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บริษัท ไอ ทเวนตี้โฟร์ จำกัด</w:t>
            </w:r>
          </w:p>
        </w:tc>
        <w:tc>
          <w:tcPr>
            <w:tcW w:w="180" w:type="dxa"/>
            <w:vAlign w:val="bottom"/>
          </w:tcPr>
          <w:p w14:paraId="112525AE" w14:textId="77777777" w:rsidR="00DF4DFD" w:rsidRPr="007517A6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234F83" w14:textId="77777777" w:rsidR="00DF4DFD" w:rsidRPr="007517A6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7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F4DFD" w:rsidRPr="00D57D02" w14:paraId="1B481CBA" w14:textId="77777777" w:rsidTr="009F660A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4A5FBF4B" w14:textId="77777777" w:rsidR="00DF4DFD" w:rsidRPr="007517A6" w:rsidRDefault="00DF4DFD" w:rsidP="00497F93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563A7284" w14:textId="77777777" w:rsidR="00DF4DFD" w:rsidRPr="007517A6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17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F4DFD" w:rsidRPr="00D57D02" w14:paraId="7ED372AD" w14:textId="77777777" w:rsidTr="009F660A">
        <w:trPr>
          <w:cantSplit/>
          <w:trHeight w:val="20"/>
        </w:trPr>
        <w:tc>
          <w:tcPr>
            <w:tcW w:w="4860" w:type="dxa"/>
            <w:vAlign w:val="bottom"/>
          </w:tcPr>
          <w:p w14:paraId="3882DF31" w14:textId="77777777" w:rsidR="00DF4DFD" w:rsidRPr="007517A6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517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0FB9298E" w14:textId="468768C6" w:rsidR="00DF4DFD" w:rsidRPr="007517A6" w:rsidRDefault="000822F7" w:rsidP="00402654">
            <w:pPr>
              <w:tabs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7517A6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>3.27</w:t>
            </w:r>
          </w:p>
        </w:tc>
        <w:tc>
          <w:tcPr>
            <w:tcW w:w="180" w:type="dxa"/>
          </w:tcPr>
          <w:p w14:paraId="4D7BDC64" w14:textId="77777777" w:rsidR="00DF4DFD" w:rsidRPr="007517A6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C2BDD3" w14:textId="53CB4214" w:rsidR="00DF4DFD" w:rsidRPr="007517A6" w:rsidRDefault="00EA3822" w:rsidP="00402654">
            <w:pPr>
              <w:tabs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17A6">
              <w:rPr>
                <w:rFonts w:asciiTheme="majorBidi" w:hAnsiTheme="majorBidi" w:cstheme="majorBidi"/>
                <w:bCs/>
                <w:sz w:val="30"/>
                <w:szCs w:val="30"/>
              </w:rPr>
              <w:t>25.00</w:t>
            </w:r>
          </w:p>
        </w:tc>
        <w:tc>
          <w:tcPr>
            <w:tcW w:w="180" w:type="dxa"/>
          </w:tcPr>
          <w:p w14:paraId="00F904CC" w14:textId="77777777" w:rsidR="00DF4DFD" w:rsidRPr="007517A6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39C1FA" w14:textId="77777777" w:rsidR="00DF4DFD" w:rsidRPr="007517A6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F4DFD" w:rsidRPr="00D57D02" w14:paraId="527A7A41" w14:textId="77777777" w:rsidTr="009F660A">
        <w:trPr>
          <w:cantSplit/>
          <w:trHeight w:val="20"/>
        </w:trPr>
        <w:tc>
          <w:tcPr>
            <w:tcW w:w="4860" w:type="dxa"/>
          </w:tcPr>
          <w:p w14:paraId="10E360F2" w14:textId="77777777" w:rsidR="00DF4DFD" w:rsidRPr="003A6F6F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E0ACE65" w14:textId="77777777" w:rsidR="00DF4DFD" w:rsidRPr="003A6F6F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F9CF884" w14:textId="77777777" w:rsidR="00DF4DFD" w:rsidRPr="003A6F6F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43F6DBA9" w14:textId="77777777" w:rsidR="00DF4DFD" w:rsidRPr="003A6F6F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055B809" w14:textId="77777777" w:rsidR="00DF4DFD" w:rsidRPr="003A6F6F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38222B7" w14:textId="77777777" w:rsidR="00DF4DFD" w:rsidRPr="003A6F6F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</w:tr>
      <w:tr w:rsidR="00DF4DFD" w:rsidRPr="00D57D02" w14:paraId="4D5D7D32" w14:textId="77777777" w:rsidTr="009F660A">
        <w:trPr>
          <w:cantSplit/>
          <w:trHeight w:val="20"/>
        </w:trPr>
        <w:tc>
          <w:tcPr>
            <w:tcW w:w="4860" w:type="dxa"/>
          </w:tcPr>
          <w:p w14:paraId="3FB0FD29" w14:textId="77777777" w:rsidR="00DF4DFD" w:rsidRPr="00B35BC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03ECD6CE" w14:textId="4E42F0CF" w:rsidR="00DF4DFD" w:rsidRPr="00B35BCA" w:rsidRDefault="00C8350A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153,170</w:t>
            </w:r>
          </w:p>
        </w:tc>
        <w:tc>
          <w:tcPr>
            <w:tcW w:w="180" w:type="dxa"/>
          </w:tcPr>
          <w:p w14:paraId="2FF94633" w14:textId="77777777" w:rsidR="00DF4DFD" w:rsidRPr="00B35BC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06D032" w14:textId="6D743246" w:rsidR="00DF4DFD" w:rsidRPr="00B35BCA" w:rsidRDefault="00533E41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27,371</w:t>
            </w:r>
          </w:p>
        </w:tc>
        <w:tc>
          <w:tcPr>
            <w:tcW w:w="180" w:type="dxa"/>
          </w:tcPr>
          <w:p w14:paraId="656DD472" w14:textId="77777777" w:rsidR="00DF4DFD" w:rsidRPr="003A6F6F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17C01CA" w14:textId="623BE3FC" w:rsidR="00DF4DFD" w:rsidRPr="003A6F6F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</w:tr>
      <w:tr w:rsidR="00DF4DFD" w:rsidRPr="00D57D02" w14:paraId="1C890D4A" w14:textId="77777777" w:rsidTr="009F660A">
        <w:trPr>
          <w:cantSplit/>
          <w:trHeight w:val="20"/>
        </w:trPr>
        <w:tc>
          <w:tcPr>
            <w:tcW w:w="4860" w:type="dxa"/>
          </w:tcPr>
          <w:p w14:paraId="1698C6B3" w14:textId="77777777" w:rsidR="00DF4DFD" w:rsidRPr="00B35BC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7E0B8B34" w14:textId="1D1E4EB1" w:rsidR="00DF4DFD" w:rsidRPr="00B35BCA" w:rsidRDefault="00C8350A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107,623</w:t>
            </w:r>
          </w:p>
        </w:tc>
        <w:tc>
          <w:tcPr>
            <w:tcW w:w="180" w:type="dxa"/>
          </w:tcPr>
          <w:p w14:paraId="1BE8435A" w14:textId="77777777" w:rsidR="00DF4DFD" w:rsidRPr="00B35BC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6C981B" w14:textId="3D6E3B08" w:rsidR="00DF4DFD" w:rsidRPr="00B35BCA" w:rsidRDefault="006629EA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19,066</w:t>
            </w:r>
          </w:p>
        </w:tc>
        <w:tc>
          <w:tcPr>
            <w:tcW w:w="180" w:type="dxa"/>
          </w:tcPr>
          <w:p w14:paraId="3914176E" w14:textId="77777777" w:rsidR="00DF4DFD" w:rsidRPr="003A6F6F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2D3A5B6" w14:textId="2EA62DB7" w:rsidR="00DF4DFD" w:rsidRPr="003A6F6F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</w:tr>
      <w:tr w:rsidR="00DF4DFD" w:rsidRPr="00D57D02" w14:paraId="56EA1345" w14:textId="77777777" w:rsidTr="009F660A">
        <w:trPr>
          <w:cantSplit/>
          <w:trHeight w:val="20"/>
        </w:trPr>
        <w:tc>
          <w:tcPr>
            <w:tcW w:w="4860" w:type="dxa"/>
          </w:tcPr>
          <w:p w14:paraId="50CF7F03" w14:textId="77777777" w:rsidR="00DF4DFD" w:rsidRPr="00B35BC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43487998" w14:textId="069DBBBE" w:rsidR="00DF4DFD" w:rsidRPr="00B35BCA" w:rsidRDefault="007D5BEE" w:rsidP="00FA749C">
            <w:pPr>
              <w:tabs>
                <w:tab w:val="decimal" w:pos="1094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8350A"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231,194</w:t>
            </w: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E6D9E73" w14:textId="77777777" w:rsidR="00DF4DFD" w:rsidRPr="00B35BCA" w:rsidRDefault="00DF4DFD" w:rsidP="00E949FC">
            <w:pPr>
              <w:tabs>
                <w:tab w:val="decimal" w:pos="1027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6480A3" w14:textId="3D8FA5AD" w:rsidR="00DF4DFD" w:rsidRPr="00B35BCA" w:rsidRDefault="007D5BEE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9463D6"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12,513</w:t>
            </w: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0A7C568" w14:textId="77777777" w:rsidR="00DF4DFD" w:rsidRPr="003A6F6F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F4CF89A" w14:textId="38347FED" w:rsidR="00DF4DFD" w:rsidRPr="003A6F6F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lang w:bidi="th-TH"/>
              </w:rPr>
            </w:pPr>
          </w:p>
        </w:tc>
      </w:tr>
      <w:tr w:rsidR="00DF4DFD" w:rsidRPr="00D57D02" w14:paraId="16121B93" w14:textId="77777777" w:rsidTr="009F660A">
        <w:trPr>
          <w:cantSplit/>
          <w:trHeight w:val="20"/>
        </w:trPr>
        <w:tc>
          <w:tcPr>
            <w:tcW w:w="4860" w:type="dxa"/>
          </w:tcPr>
          <w:p w14:paraId="6CF22A69" w14:textId="77777777" w:rsidR="00DF4DFD" w:rsidRPr="00B35BC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1F103" w14:textId="153E819F" w:rsidR="00DF4DFD" w:rsidRPr="00B35BCA" w:rsidRDefault="007D5BEE" w:rsidP="00FA749C">
            <w:pPr>
              <w:tabs>
                <w:tab w:val="decimal" w:pos="1094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380E92"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45,66</w:t>
            </w:r>
            <w:r w:rsidR="00E846CC"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F97C519" w14:textId="77777777" w:rsidR="00DF4DFD" w:rsidRPr="00B35BCA" w:rsidRDefault="00DF4DFD" w:rsidP="00E949FC">
            <w:pPr>
              <w:tabs>
                <w:tab w:val="decimal" w:pos="1027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713515" w14:textId="356341D2" w:rsidR="00DF4DFD" w:rsidRPr="00B35BCA" w:rsidRDefault="007D5BEE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10239C"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10,053</w:t>
            </w: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E0E6122" w14:textId="77777777" w:rsidR="00DF4DFD" w:rsidRPr="003A6F6F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8B154E2" w14:textId="511C74A6" w:rsidR="00DF4DFD" w:rsidRPr="003A6F6F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lang w:bidi="th-TH"/>
              </w:rPr>
            </w:pPr>
          </w:p>
        </w:tc>
      </w:tr>
      <w:tr w:rsidR="00DF4DFD" w:rsidRPr="00D57D02" w14:paraId="30FAA879" w14:textId="77777777" w:rsidTr="00796F42">
        <w:trPr>
          <w:cantSplit/>
          <w:trHeight w:val="20"/>
        </w:trPr>
        <w:tc>
          <w:tcPr>
            <w:tcW w:w="4860" w:type="dxa"/>
          </w:tcPr>
          <w:p w14:paraId="4FB89617" w14:textId="0E0CAE68" w:rsidR="00DF4DFD" w:rsidRPr="00B35BC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  <w:r w:rsidR="00271151" w:rsidRPr="00B35B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271151" w:rsidRPr="00B35B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E061C" w:rsidRPr="00B35B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  <w:r w:rsidR="00271151" w:rsidRPr="00B35B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) </w:t>
            </w:r>
            <w:r w:rsidRPr="00B35B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2D954" w14:textId="7029C41A" w:rsidR="00DF4DFD" w:rsidRPr="00B35BCA" w:rsidRDefault="00380E92" w:rsidP="00FA749C">
            <w:pPr>
              <w:tabs>
                <w:tab w:val="decimal" w:pos="109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/>
                <w:sz w:val="30"/>
                <w:szCs w:val="30"/>
              </w:rPr>
              <w:t>(16,06</w:t>
            </w:r>
            <w:r w:rsidR="00E846CC" w:rsidRPr="00B35BCA">
              <w:rPr>
                <w:rFonts w:asciiTheme="majorBidi" w:hAnsiTheme="majorBidi" w:cstheme="majorBidi"/>
                <w:b/>
                <w:sz w:val="30"/>
                <w:szCs w:val="30"/>
              </w:rPr>
              <w:t>5</w:t>
            </w:r>
            <w:r w:rsidRPr="00B35BCA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63857B7" w14:textId="77777777" w:rsidR="00DF4DFD" w:rsidRPr="00B35BC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9C60B" w14:textId="4616B22F" w:rsidR="00DF4DFD" w:rsidRPr="00B35BCA" w:rsidRDefault="0010239C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/>
                <w:sz w:val="30"/>
                <w:szCs w:val="30"/>
              </w:rPr>
              <w:t>23,871</w:t>
            </w:r>
          </w:p>
        </w:tc>
        <w:tc>
          <w:tcPr>
            <w:tcW w:w="180" w:type="dxa"/>
          </w:tcPr>
          <w:p w14:paraId="727F8788" w14:textId="77777777" w:rsidR="00DF4DFD" w:rsidRPr="003A6F6F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17F700F" w14:textId="4BB3DE12" w:rsidR="00DF4DFD" w:rsidRPr="003A6F6F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</w:tr>
      <w:tr w:rsidR="00DF4DFD" w:rsidRPr="00D57D02" w14:paraId="4317F3EB" w14:textId="77777777" w:rsidTr="00AB3DFA">
        <w:trPr>
          <w:cantSplit/>
          <w:trHeight w:val="20"/>
        </w:trPr>
        <w:tc>
          <w:tcPr>
            <w:tcW w:w="4860" w:type="dxa"/>
          </w:tcPr>
          <w:p w14:paraId="1B1DE634" w14:textId="77777777" w:rsidR="00DF4DFD" w:rsidRPr="00944058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440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50DDD" w14:textId="18913956" w:rsidR="00DF4DFD" w:rsidRPr="00944058" w:rsidRDefault="00380E92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4058">
              <w:rPr>
                <w:rFonts w:asciiTheme="majorBidi" w:hAnsiTheme="majorBidi" w:cstheme="majorBidi"/>
                <w:bCs/>
                <w:sz w:val="30"/>
                <w:szCs w:val="30"/>
              </w:rPr>
              <w:t>(525)</w:t>
            </w:r>
          </w:p>
        </w:tc>
        <w:tc>
          <w:tcPr>
            <w:tcW w:w="180" w:type="dxa"/>
          </w:tcPr>
          <w:p w14:paraId="73C1C13B" w14:textId="77777777" w:rsidR="00DF4DFD" w:rsidRPr="00944058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EEE7D" w14:textId="64D7797C" w:rsidR="00DF4DFD" w:rsidRPr="00944058" w:rsidRDefault="0010239C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4058">
              <w:rPr>
                <w:rFonts w:asciiTheme="majorBidi" w:hAnsiTheme="majorBidi" w:cstheme="majorBidi"/>
                <w:bCs/>
                <w:sz w:val="30"/>
                <w:szCs w:val="30"/>
              </w:rPr>
              <w:t>5,816</w:t>
            </w:r>
          </w:p>
        </w:tc>
        <w:tc>
          <w:tcPr>
            <w:tcW w:w="180" w:type="dxa"/>
          </w:tcPr>
          <w:p w14:paraId="1CB02D92" w14:textId="77777777" w:rsidR="00DF4DFD" w:rsidRPr="00944058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D0ECC4" w14:textId="5A055ACE" w:rsidR="00DF4DFD" w:rsidRPr="00944058" w:rsidRDefault="003F6BD1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44058">
              <w:rPr>
                <w:rFonts w:asciiTheme="majorBidi" w:hAnsiTheme="majorBidi" w:cstheme="majorBidi"/>
                <w:sz w:val="30"/>
                <w:szCs w:val="30"/>
              </w:rPr>
              <w:t>5,291</w:t>
            </w:r>
          </w:p>
        </w:tc>
      </w:tr>
      <w:tr w:rsidR="00DF4DFD" w:rsidRPr="00D57D02" w14:paraId="221A8A77" w14:textId="77777777" w:rsidTr="00AB3DFA">
        <w:trPr>
          <w:cantSplit/>
          <w:trHeight w:val="20"/>
        </w:trPr>
        <w:tc>
          <w:tcPr>
            <w:tcW w:w="4860" w:type="dxa"/>
          </w:tcPr>
          <w:p w14:paraId="08F55A9D" w14:textId="77777777" w:rsidR="00DF4DFD" w:rsidRPr="00DD4570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45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7A1DD27" w14:textId="77777777" w:rsidR="00DF4DFD" w:rsidRPr="003A6F6F" w:rsidRDefault="00DF4DF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7ADE9C6" w14:textId="77777777" w:rsidR="00DF4DFD" w:rsidRPr="003A6F6F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5EE2B24" w14:textId="77777777" w:rsidR="00DF4DFD" w:rsidRPr="003A6F6F" w:rsidRDefault="00DF4DF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CF9F898" w14:textId="77777777" w:rsidR="00DF4DFD" w:rsidRPr="003A6F6F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C2A402" w14:textId="28DAB905" w:rsidR="00DF4DFD" w:rsidRPr="00823AAC" w:rsidRDefault="00005D50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F4DFD" w:rsidRPr="00D57D02" w14:paraId="3085690A" w14:textId="77777777" w:rsidTr="00796F42">
        <w:trPr>
          <w:cantSplit/>
          <w:trHeight w:val="20"/>
        </w:trPr>
        <w:tc>
          <w:tcPr>
            <w:tcW w:w="4860" w:type="dxa"/>
          </w:tcPr>
          <w:p w14:paraId="6F3EB15F" w14:textId="494F9FEA" w:rsidR="00DF4DFD" w:rsidRPr="00DD4570" w:rsidRDefault="00D251BA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D45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</w:tcPr>
          <w:p w14:paraId="532787EA" w14:textId="77777777" w:rsidR="00DF4DFD" w:rsidRPr="003A6F6F" w:rsidRDefault="00DF4DF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E960655" w14:textId="77777777" w:rsidR="00DF4DFD" w:rsidRPr="003A6F6F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C7DBB0D" w14:textId="77777777" w:rsidR="00DF4DFD" w:rsidRPr="003A6F6F" w:rsidRDefault="00DF4DF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E7DC934" w14:textId="77777777" w:rsidR="00DF4DFD" w:rsidRPr="003A6F6F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C7D73" w14:textId="06373613" w:rsidR="00DF4DFD" w:rsidRPr="00823AAC" w:rsidRDefault="00DF4153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3A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5,29</w:t>
            </w:r>
            <w:r w:rsidR="00005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DF4DFD" w:rsidRPr="00D57D02" w14:paraId="32598841" w14:textId="77777777" w:rsidTr="009F660A">
        <w:trPr>
          <w:cantSplit/>
          <w:trHeight w:val="20"/>
        </w:trPr>
        <w:tc>
          <w:tcPr>
            <w:tcW w:w="4860" w:type="dxa"/>
          </w:tcPr>
          <w:p w14:paraId="091B6A52" w14:textId="77777777" w:rsidR="00DF4DFD" w:rsidRPr="003A6F6F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7BCA7C6A" w14:textId="77777777" w:rsidR="00DF4DFD" w:rsidRPr="003A6F6F" w:rsidRDefault="00DF4DF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213EA4B" w14:textId="77777777" w:rsidR="00DF4DFD" w:rsidRPr="003A6F6F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10FF56B" w14:textId="77777777" w:rsidR="00DF4DFD" w:rsidRPr="003A6F6F" w:rsidRDefault="00DF4DF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C46F03A" w14:textId="77777777" w:rsidR="00DF4DFD" w:rsidRPr="003A6F6F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7A9958" w14:textId="77777777" w:rsidR="00DF4DFD" w:rsidRPr="003A6F6F" w:rsidRDefault="00DF4DFD" w:rsidP="0059376D">
            <w:pPr>
              <w:tabs>
                <w:tab w:val="decimal" w:pos="100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bidi="th-TH"/>
              </w:rPr>
            </w:pPr>
          </w:p>
        </w:tc>
      </w:tr>
      <w:tr w:rsidR="00DF4DFD" w:rsidRPr="00D57D02" w14:paraId="705DC388" w14:textId="77777777" w:rsidTr="009F660A">
        <w:trPr>
          <w:cantSplit/>
          <w:trHeight w:val="20"/>
        </w:trPr>
        <w:tc>
          <w:tcPr>
            <w:tcW w:w="4860" w:type="dxa"/>
          </w:tcPr>
          <w:p w14:paraId="2FCD03CD" w14:textId="77777777" w:rsidR="00DF4DFD" w:rsidRPr="00E846CC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6C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67178F4F" w14:textId="3137AA94" w:rsidR="00DF4DFD" w:rsidRPr="00E846CC" w:rsidRDefault="00900E3C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46CC">
              <w:rPr>
                <w:rFonts w:asciiTheme="majorBidi" w:hAnsiTheme="majorBidi" w:cstheme="majorBidi"/>
                <w:bCs/>
                <w:sz w:val="30"/>
                <w:szCs w:val="30"/>
              </w:rPr>
              <w:t>381,527</w:t>
            </w:r>
          </w:p>
        </w:tc>
        <w:tc>
          <w:tcPr>
            <w:tcW w:w="180" w:type="dxa"/>
          </w:tcPr>
          <w:p w14:paraId="0DE1C09D" w14:textId="77777777" w:rsidR="00DF4DFD" w:rsidRPr="003A6F6F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A704A1" w14:textId="0F124EAB" w:rsidR="00DF4DFD" w:rsidRPr="00B35BCA" w:rsidRDefault="009A3D16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108,968</w:t>
            </w:r>
          </w:p>
        </w:tc>
        <w:tc>
          <w:tcPr>
            <w:tcW w:w="180" w:type="dxa"/>
          </w:tcPr>
          <w:p w14:paraId="2A6953CE" w14:textId="77777777" w:rsidR="00DF4DFD" w:rsidRPr="003A6F6F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C0CBF9" w14:textId="76F45C94" w:rsidR="00DF4DFD" w:rsidRPr="003A6F6F" w:rsidRDefault="00DF4DF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F4DFD" w:rsidRPr="00D57D02" w14:paraId="7F6C52BF" w14:textId="77777777" w:rsidTr="00851E59">
        <w:trPr>
          <w:cantSplit/>
          <w:trHeight w:val="20"/>
        </w:trPr>
        <w:tc>
          <w:tcPr>
            <w:tcW w:w="4860" w:type="dxa"/>
            <w:vAlign w:val="bottom"/>
          </w:tcPr>
          <w:p w14:paraId="24A3B394" w14:textId="19423B5D" w:rsidR="00DF4DFD" w:rsidRPr="00E846CC" w:rsidRDefault="00CE36F1" w:rsidP="00497F93">
            <w:pPr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846C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</w:t>
            </w:r>
            <w:r w:rsidRPr="00E846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  <w:r w:rsidRPr="00E846C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72CE8C4" w14:textId="1D716172" w:rsidR="00DF4DFD" w:rsidRPr="00E846CC" w:rsidRDefault="00900E3C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46CC">
              <w:rPr>
                <w:rFonts w:asciiTheme="majorBidi" w:hAnsiTheme="majorBidi" w:cstheme="majorBidi"/>
                <w:bCs/>
                <w:sz w:val="30"/>
                <w:szCs w:val="30"/>
              </w:rPr>
              <w:t>(21,124)</w:t>
            </w:r>
          </w:p>
        </w:tc>
        <w:tc>
          <w:tcPr>
            <w:tcW w:w="180" w:type="dxa"/>
          </w:tcPr>
          <w:p w14:paraId="50EA834A" w14:textId="77777777" w:rsidR="00DF4DFD" w:rsidRPr="003A6F6F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FBB90CA" w14:textId="3BC0EBAC" w:rsidR="00DF4DFD" w:rsidRPr="00B35BCA" w:rsidRDefault="009A3D16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2,476</w:t>
            </w:r>
          </w:p>
        </w:tc>
        <w:tc>
          <w:tcPr>
            <w:tcW w:w="180" w:type="dxa"/>
          </w:tcPr>
          <w:p w14:paraId="69AE663A" w14:textId="77777777" w:rsidR="00DF4DFD" w:rsidRPr="003A6F6F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294BEE5" w14:textId="1790A43C" w:rsidR="00DF4DFD" w:rsidRPr="003A6F6F" w:rsidRDefault="00DF4DF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8002C" w:rsidRPr="00D57D02" w14:paraId="185D2A96" w14:textId="77777777" w:rsidTr="00851E59">
        <w:trPr>
          <w:cantSplit/>
          <w:trHeight w:val="20"/>
        </w:trPr>
        <w:tc>
          <w:tcPr>
            <w:tcW w:w="4860" w:type="dxa"/>
            <w:vAlign w:val="bottom"/>
          </w:tcPr>
          <w:p w14:paraId="0C51694F" w14:textId="7674D7D8" w:rsidR="0078002C" w:rsidRPr="00E846CC" w:rsidRDefault="00722C70" w:rsidP="00497F93">
            <w:pPr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46CC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1B40C" w14:textId="4E3DE5D8" w:rsidR="0078002C" w:rsidRPr="00E846CC" w:rsidRDefault="00795CE8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46CC">
              <w:rPr>
                <w:rFonts w:asciiTheme="majorBidi" w:hAnsiTheme="majorBidi" w:cstheme="majorBidi"/>
                <w:bCs/>
                <w:sz w:val="30"/>
                <w:szCs w:val="30"/>
              </w:rPr>
              <w:t>(325)</w:t>
            </w:r>
          </w:p>
        </w:tc>
        <w:tc>
          <w:tcPr>
            <w:tcW w:w="180" w:type="dxa"/>
          </w:tcPr>
          <w:p w14:paraId="35A4FA9D" w14:textId="77777777" w:rsidR="0078002C" w:rsidRPr="003A6F6F" w:rsidRDefault="0078002C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2F331A" w14:textId="60A437D3" w:rsidR="0078002C" w:rsidRPr="00B35BCA" w:rsidRDefault="007272E9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Cs/>
                <w:sz w:val="30"/>
                <w:szCs w:val="30"/>
              </w:rPr>
              <w:t>(400)</w:t>
            </w:r>
          </w:p>
        </w:tc>
        <w:tc>
          <w:tcPr>
            <w:tcW w:w="180" w:type="dxa"/>
          </w:tcPr>
          <w:p w14:paraId="4EC82CA9" w14:textId="77777777" w:rsidR="0078002C" w:rsidRPr="003A6F6F" w:rsidRDefault="0078002C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0661C6B" w14:textId="77777777" w:rsidR="0078002C" w:rsidRPr="003A6F6F" w:rsidRDefault="0078002C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F4DFD" w:rsidRPr="00D57D02" w14:paraId="51AD4D9C" w14:textId="77777777" w:rsidTr="009F660A">
        <w:trPr>
          <w:cantSplit/>
          <w:trHeight w:val="20"/>
        </w:trPr>
        <w:tc>
          <w:tcPr>
            <w:tcW w:w="4860" w:type="dxa"/>
          </w:tcPr>
          <w:p w14:paraId="79AF5761" w14:textId="77777777" w:rsidR="00DF4DFD" w:rsidRPr="00E846CC" w:rsidRDefault="00DF4DFD" w:rsidP="00497F93">
            <w:pPr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816F4" w14:textId="1FDDD921" w:rsidR="00DF4DFD" w:rsidRPr="00E846CC" w:rsidRDefault="00795CE8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46CC">
              <w:rPr>
                <w:rFonts w:asciiTheme="majorBidi" w:hAnsiTheme="majorBidi" w:cstheme="majorBidi"/>
                <w:b/>
                <w:sz w:val="30"/>
                <w:szCs w:val="30"/>
              </w:rPr>
              <w:t>(21,449)</w:t>
            </w:r>
          </w:p>
        </w:tc>
        <w:tc>
          <w:tcPr>
            <w:tcW w:w="180" w:type="dxa"/>
          </w:tcPr>
          <w:p w14:paraId="6F556C13" w14:textId="77777777" w:rsidR="00DF4DFD" w:rsidRPr="003A6F6F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00226" w14:textId="64AF761B" w:rsidR="00DF4DFD" w:rsidRPr="00B35BCA" w:rsidRDefault="007272E9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35BCA">
              <w:rPr>
                <w:rFonts w:asciiTheme="majorBidi" w:hAnsiTheme="majorBidi" w:cstheme="majorBidi"/>
                <w:b/>
                <w:sz w:val="30"/>
                <w:szCs w:val="30"/>
              </w:rPr>
              <w:t>2,076</w:t>
            </w:r>
          </w:p>
        </w:tc>
        <w:tc>
          <w:tcPr>
            <w:tcW w:w="180" w:type="dxa"/>
          </w:tcPr>
          <w:p w14:paraId="55FF3F59" w14:textId="77777777" w:rsidR="00DF4DFD" w:rsidRPr="003A6F6F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2E277A" w14:textId="22F95F0D" w:rsidR="00DF4DFD" w:rsidRPr="003A6F6F" w:rsidRDefault="00DF4DF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DF4DFD" w:rsidRPr="00D57D02" w14:paraId="44FDF91D" w14:textId="77777777" w:rsidTr="009F660A">
        <w:trPr>
          <w:cantSplit/>
          <w:trHeight w:val="20"/>
        </w:trPr>
        <w:tc>
          <w:tcPr>
            <w:tcW w:w="4860" w:type="dxa"/>
          </w:tcPr>
          <w:p w14:paraId="00872ECB" w14:textId="5E3A994F" w:rsidR="00DF4DFD" w:rsidRPr="008F48AF" w:rsidRDefault="00DF4DFD" w:rsidP="009F660A">
            <w:pPr>
              <w:spacing w:line="240" w:lineRule="atLeast"/>
              <w:ind w:left="191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F48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9F660A" w:rsidRPr="008F48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 w:rsidRPr="008F48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D1AE268" w14:textId="3E01CBF7" w:rsidR="00DF4DFD" w:rsidRPr="008F48AF" w:rsidRDefault="00795CE8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F48AF">
              <w:rPr>
                <w:rFonts w:asciiTheme="majorBidi" w:hAnsiTheme="majorBidi" w:cstheme="majorBidi"/>
                <w:bCs/>
                <w:sz w:val="30"/>
                <w:szCs w:val="30"/>
              </w:rPr>
              <w:t>(76</w:t>
            </w:r>
            <w:r w:rsidR="007E6744" w:rsidRPr="008F48AF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Pr="008F48AF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B6CA69E" w14:textId="77777777" w:rsidR="00DF4DFD" w:rsidRPr="008F48AF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240E3D9" w14:textId="7A114AFB" w:rsidR="00DF4DFD" w:rsidRPr="008F48AF" w:rsidRDefault="007272E9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F48AF">
              <w:rPr>
                <w:rFonts w:asciiTheme="majorBidi" w:hAnsiTheme="majorBidi" w:cstheme="majorBidi"/>
                <w:bCs/>
                <w:sz w:val="30"/>
                <w:szCs w:val="30"/>
              </w:rPr>
              <w:t>519</w:t>
            </w:r>
          </w:p>
        </w:tc>
        <w:tc>
          <w:tcPr>
            <w:tcW w:w="180" w:type="dxa"/>
          </w:tcPr>
          <w:p w14:paraId="4E71DDC3" w14:textId="77777777" w:rsidR="00DF4DFD" w:rsidRPr="008F48AF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1556B31" w14:textId="781C676D" w:rsidR="00DF4DFD" w:rsidRPr="008F48AF" w:rsidRDefault="00512976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F48AF">
              <w:rPr>
                <w:rFonts w:asciiTheme="majorBidi" w:hAnsiTheme="majorBidi" w:cstheme="majorBidi"/>
                <w:sz w:val="30"/>
                <w:szCs w:val="30"/>
              </w:rPr>
              <w:t>(243)</w:t>
            </w:r>
          </w:p>
        </w:tc>
      </w:tr>
      <w:tr w:rsidR="00DF4DFD" w:rsidRPr="00D57D02" w14:paraId="371A59F8" w14:textId="77777777" w:rsidTr="009F660A">
        <w:trPr>
          <w:cantSplit/>
          <w:trHeight w:val="20"/>
        </w:trPr>
        <w:tc>
          <w:tcPr>
            <w:tcW w:w="4860" w:type="dxa"/>
          </w:tcPr>
          <w:p w14:paraId="5E4A9DDC" w14:textId="77777777" w:rsidR="00DF4DFD" w:rsidRPr="008F48AF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48A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440" w:type="dxa"/>
          </w:tcPr>
          <w:p w14:paraId="6F96DB6F" w14:textId="77777777" w:rsidR="00DF4DFD" w:rsidRPr="008F48AF" w:rsidRDefault="00DF4DFD" w:rsidP="00D67B94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6D1B5A" w14:textId="77777777" w:rsidR="00DF4DFD" w:rsidRPr="008F48AF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BF0012" w14:textId="77777777" w:rsidR="00DF4DFD" w:rsidRPr="008F48AF" w:rsidRDefault="00DF4DFD" w:rsidP="00D67B94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728B1A" w14:textId="77777777" w:rsidR="00DF4DFD" w:rsidRPr="008F48AF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84F591D" w14:textId="26235D19" w:rsidR="00DF4DFD" w:rsidRPr="008F48AF" w:rsidRDefault="00512976" w:rsidP="003152A1">
            <w:pPr>
              <w:tabs>
                <w:tab w:val="decimal" w:pos="816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48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4DFD" w:rsidRPr="006666FA" w14:paraId="6FC890E1" w14:textId="77777777" w:rsidTr="009F660A">
        <w:trPr>
          <w:cantSplit/>
          <w:trHeight w:val="20"/>
        </w:trPr>
        <w:tc>
          <w:tcPr>
            <w:tcW w:w="4860" w:type="dxa"/>
          </w:tcPr>
          <w:p w14:paraId="08FA4DEC" w14:textId="7D033427" w:rsidR="00DF4DFD" w:rsidRPr="008F48AF" w:rsidRDefault="00D251BA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F48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</w:tcPr>
          <w:p w14:paraId="058C0D83" w14:textId="77777777" w:rsidR="00DF4DFD" w:rsidRPr="008F48AF" w:rsidRDefault="00DF4DFD" w:rsidP="00D67B94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EF0599" w14:textId="77777777" w:rsidR="00DF4DFD" w:rsidRPr="008F48AF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4B6A276" w14:textId="77777777" w:rsidR="00DF4DFD" w:rsidRPr="008F48AF" w:rsidRDefault="00DF4DFD" w:rsidP="00D67B94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836793" w14:textId="77777777" w:rsidR="00DF4DFD" w:rsidRPr="008F48AF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296306" w14:textId="31657526" w:rsidR="00DF4DFD" w:rsidRPr="00805796" w:rsidRDefault="009A428B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05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(243)</w:t>
            </w:r>
          </w:p>
        </w:tc>
      </w:tr>
    </w:tbl>
    <w:p w14:paraId="6D29622A" w14:textId="77777777" w:rsidR="004C0BAE" w:rsidRPr="00535A94" w:rsidRDefault="004C0BAE" w:rsidP="00DF4DFD">
      <w:pPr>
        <w:pStyle w:val="BodyText"/>
        <w:spacing w:after="0"/>
        <w:rPr>
          <w:rFonts w:asciiTheme="majorBidi" w:hAnsiTheme="majorBidi" w:cstheme="majorBidi"/>
          <w:sz w:val="18"/>
          <w:szCs w:val="18"/>
        </w:rPr>
      </w:pPr>
    </w:p>
    <w:p w14:paraId="4BF048C3" w14:textId="77777777" w:rsidR="004C0BAE" w:rsidRPr="00C217C5" w:rsidRDefault="004C0BAE" w:rsidP="000A79E1">
      <w:pPr>
        <w:pStyle w:val="BodyText"/>
        <w:rPr>
          <w:rFonts w:asciiTheme="majorBidi" w:hAnsiTheme="majorBidi" w:cstheme="majorBidi"/>
          <w:sz w:val="30"/>
          <w:szCs w:val="30"/>
          <w:lang w:val="en-US"/>
        </w:rPr>
      </w:pPr>
    </w:p>
    <w:p w14:paraId="74426C26" w14:textId="77777777" w:rsidR="006A365E" w:rsidRPr="007E6744" w:rsidRDefault="006A365E" w:rsidP="000A79E1">
      <w:pPr>
        <w:pStyle w:val="BodyText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180"/>
        <w:gridCol w:w="1350"/>
        <w:gridCol w:w="180"/>
        <w:gridCol w:w="1260"/>
      </w:tblGrid>
      <w:tr w:rsidR="006A365E" w:rsidRPr="006666FA" w14:paraId="7BA3F86D" w14:textId="77777777" w:rsidTr="003F3A62">
        <w:trPr>
          <w:cantSplit/>
          <w:trHeight w:val="62"/>
          <w:tblHeader/>
        </w:trPr>
        <w:tc>
          <w:tcPr>
            <w:tcW w:w="4860" w:type="dxa"/>
            <w:vAlign w:val="bottom"/>
          </w:tcPr>
          <w:p w14:paraId="290DFF68" w14:textId="77777777" w:rsidR="006A365E" w:rsidRPr="006666FA" w:rsidRDefault="006A365E" w:rsidP="004760F0">
            <w:pPr>
              <w:tabs>
                <w:tab w:val="decimal" w:pos="765"/>
              </w:tabs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190BFADF" w14:textId="743E65D7" w:rsidR="006A365E" w:rsidRPr="006666FA" w:rsidRDefault="00C64585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6A365E"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6A365E"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49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6A365E" w:rsidRPr="006666FA" w14:paraId="653C5058" w14:textId="77777777" w:rsidTr="004760F0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5C7E6F5F" w14:textId="77777777" w:rsidR="006A365E" w:rsidRPr="006666FA" w:rsidRDefault="006A365E" w:rsidP="004760F0">
            <w:pPr>
              <w:tabs>
                <w:tab w:val="decimal" w:pos="765"/>
              </w:tabs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83806D" w14:textId="77777777" w:rsidR="006A365E" w:rsidRPr="00535A94" w:rsidRDefault="006A365E" w:rsidP="004760F0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บริษัท มาสเตอร์ มอเตอร์ เซอร์วิส</w:t>
            </w:r>
            <w:r w:rsidRPr="00535A9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 xml:space="preserve"> (ประเทศไทย)</w:t>
            </w: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14:paraId="44E2CB89" w14:textId="77777777" w:rsidR="006A365E" w:rsidRPr="00535A94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A71D03" w14:textId="77777777" w:rsidR="006A365E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6510D88D" w14:textId="77777777" w:rsidR="006A365E" w:rsidRPr="00535A94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บริษัท ไอ ทเวนตี้โฟร์ จำกัด</w:t>
            </w:r>
          </w:p>
        </w:tc>
        <w:tc>
          <w:tcPr>
            <w:tcW w:w="180" w:type="dxa"/>
            <w:vAlign w:val="bottom"/>
          </w:tcPr>
          <w:p w14:paraId="5250789B" w14:textId="77777777" w:rsidR="006A365E" w:rsidRPr="00535A94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2FB4E9" w14:textId="77777777" w:rsidR="006A365E" w:rsidRPr="00535A94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365E" w:rsidRPr="006666FA" w14:paraId="470BFBC9" w14:textId="77777777" w:rsidTr="004760F0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55E329FE" w14:textId="77777777" w:rsidR="006A365E" w:rsidRPr="006666FA" w:rsidRDefault="006A365E" w:rsidP="004760F0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06CECFF1" w14:textId="77777777" w:rsidR="006A365E" w:rsidRPr="006666FA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49EB" w:rsidRPr="006666FA" w14:paraId="44EE5D70" w14:textId="77777777" w:rsidTr="004760F0">
        <w:trPr>
          <w:cantSplit/>
          <w:trHeight w:val="20"/>
        </w:trPr>
        <w:tc>
          <w:tcPr>
            <w:tcW w:w="4860" w:type="dxa"/>
            <w:vAlign w:val="bottom"/>
          </w:tcPr>
          <w:p w14:paraId="31C72071" w14:textId="77777777" w:rsidR="004949EB" w:rsidRPr="001A0076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A0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3F346166" w14:textId="2449DD99" w:rsidR="004949EB" w:rsidRPr="001A0076" w:rsidRDefault="004949EB" w:rsidP="004949EB">
            <w:pPr>
              <w:tabs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007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3.56</w:t>
            </w:r>
          </w:p>
        </w:tc>
        <w:tc>
          <w:tcPr>
            <w:tcW w:w="180" w:type="dxa"/>
          </w:tcPr>
          <w:p w14:paraId="5789516E" w14:textId="77777777" w:rsidR="004949EB" w:rsidRPr="001A0076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05DED3" w14:textId="2CA61540" w:rsidR="004949EB" w:rsidRPr="001A0076" w:rsidRDefault="004949EB" w:rsidP="004949EB">
            <w:pPr>
              <w:tabs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0076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</w:t>
            </w:r>
            <w:r w:rsidRPr="001A0076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1A0076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5E4213C6" w14:textId="77777777" w:rsidR="004949EB" w:rsidRPr="001A0076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FD8BF1" w14:textId="77777777" w:rsidR="004949EB" w:rsidRPr="001A0076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949EB" w:rsidRPr="006666FA" w14:paraId="0731A427" w14:textId="77777777" w:rsidTr="004760F0">
        <w:trPr>
          <w:cantSplit/>
          <w:trHeight w:val="20"/>
        </w:trPr>
        <w:tc>
          <w:tcPr>
            <w:tcW w:w="4860" w:type="dxa"/>
          </w:tcPr>
          <w:p w14:paraId="07837712" w14:textId="77777777" w:rsidR="004949EB" w:rsidRPr="001A0076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97B97CC" w14:textId="77777777" w:rsidR="004949EB" w:rsidRPr="001A0076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7B5807" w14:textId="77777777" w:rsidR="004949EB" w:rsidRPr="001A0076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ED0C77" w14:textId="77777777" w:rsidR="004949EB" w:rsidRPr="001A0076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03F7E2" w14:textId="77777777" w:rsidR="004949EB" w:rsidRPr="001A0076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49A452" w14:textId="77777777" w:rsidR="004949EB" w:rsidRPr="001A0076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949EB" w:rsidRPr="006666FA" w14:paraId="26434C9C" w14:textId="77777777" w:rsidTr="004760F0">
        <w:trPr>
          <w:cantSplit/>
          <w:trHeight w:val="20"/>
        </w:trPr>
        <w:tc>
          <w:tcPr>
            <w:tcW w:w="4860" w:type="dxa"/>
          </w:tcPr>
          <w:p w14:paraId="16730ECA" w14:textId="77777777" w:rsidR="004949EB" w:rsidRPr="001B479F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570B0BB6" w14:textId="1924E4BC" w:rsidR="004949EB" w:rsidRPr="001B479F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150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180" w:type="dxa"/>
          </w:tcPr>
          <w:p w14:paraId="5DCD2506" w14:textId="77777777" w:rsidR="004949EB" w:rsidRPr="001B479F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124434" w14:textId="22E0E827" w:rsidR="004949EB" w:rsidRPr="001B479F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27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327</w:t>
            </w:r>
          </w:p>
        </w:tc>
        <w:tc>
          <w:tcPr>
            <w:tcW w:w="180" w:type="dxa"/>
          </w:tcPr>
          <w:p w14:paraId="31CF3D62" w14:textId="77777777" w:rsidR="004949EB" w:rsidRPr="001B479F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29ECE" w14:textId="77777777" w:rsidR="004949EB" w:rsidRPr="001B479F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949EB" w:rsidRPr="006666FA" w14:paraId="0933D534" w14:textId="77777777" w:rsidTr="004760F0">
        <w:trPr>
          <w:cantSplit/>
          <w:trHeight w:val="20"/>
        </w:trPr>
        <w:tc>
          <w:tcPr>
            <w:tcW w:w="4860" w:type="dxa"/>
          </w:tcPr>
          <w:p w14:paraId="7EDEB53D" w14:textId="77777777" w:rsidR="004949EB" w:rsidRPr="001B479F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40DBEAAF" w14:textId="396D5B14" w:rsidR="004949EB" w:rsidRPr="001B479F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130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891</w:t>
            </w:r>
          </w:p>
        </w:tc>
        <w:tc>
          <w:tcPr>
            <w:tcW w:w="180" w:type="dxa"/>
          </w:tcPr>
          <w:p w14:paraId="4FC7096D" w14:textId="77777777" w:rsidR="004949EB" w:rsidRPr="001B479F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C169E0" w14:textId="7ED84AB9" w:rsidR="004949EB" w:rsidRPr="001B479F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22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432</w:t>
            </w:r>
          </w:p>
        </w:tc>
        <w:tc>
          <w:tcPr>
            <w:tcW w:w="180" w:type="dxa"/>
          </w:tcPr>
          <w:p w14:paraId="14077099" w14:textId="77777777" w:rsidR="004949EB" w:rsidRPr="001B479F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775639" w14:textId="77777777" w:rsidR="004949EB" w:rsidRPr="001B479F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949EB" w:rsidRPr="006666FA" w14:paraId="6CCF170F" w14:textId="77777777" w:rsidTr="004760F0">
        <w:trPr>
          <w:cantSplit/>
          <w:trHeight w:val="20"/>
        </w:trPr>
        <w:tc>
          <w:tcPr>
            <w:tcW w:w="4860" w:type="dxa"/>
          </w:tcPr>
          <w:p w14:paraId="2486CF2F" w14:textId="77777777" w:rsidR="004949EB" w:rsidRPr="001B479F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62C706C1" w14:textId="0064A1CF" w:rsidR="004949EB" w:rsidRPr="001B479F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(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243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358</w:t>
            </w:r>
            <w:r w:rsidRPr="001B479F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85AFB4D" w14:textId="77777777" w:rsidR="004949EB" w:rsidRPr="001B479F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675CA4" w14:textId="31AACED7" w:rsidR="004949EB" w:rsidRPr="001B479F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(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16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720</w:t>
            </w:r>
            <w:r w:rsidRPr="001B479F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959C4BE" w14:textId="77777777" w:rsidR="004949EB" w:rsidRPr="001B479F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DD533C" w14:textId="77777777" w:rsidR="004949EB" w:rsidRPr="001B479F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949EB" w:rsidRPr="006666FA" w14:paraId="29F592B6" w14:textId="77777777" w:rsidTr="004760F0">
        <w:trPr>
          <w:cantSplit/>
          <w:trHeight w:val="20"/>
        </w:trPr>
        <w:tc>
          <w:tcPr>
            <w:tcW w:w="4860" w:type="dxa"/>
          </w:tcPr>
          <w:p w14:paraId="5FB49ABA" w14:textId="77777777" w:rsidR="004949EB" w:rsidRPr="001B479F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A0AA36" w14:textId="7370C14D" w:rsidR="004949EB" w:rsidRPr="001B479F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(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57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659</w:t>
            </w:r>
            <w:r w:rsidRPr="001B479F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4AEAEE2" w14:textId="77777777" w:rsidR="004949EB" w:rsidRPr="001B479F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780911" w14:textId="79729B90" w:rsidR="004949EB" w:rsidRPr="001B479F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(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744</w:t>
            </w:r>
            <w:r w:rsidRPr="001B479F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4009968" w14:textId="77777777" w:rsidR="004949EB" w:rsidRPr="001B479F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0A0884" w14:textId="77777777" w:rsidR="004949EB" w:rsidRPr="001B479F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949EB" w:rsidRPr="006666FA" w14:paraId="5D6381E8" w14:textId="77777777">
        <w:trPr>
          <w:cantSplit/>
          <w:trHeight w:val="20"/>
        </w:trPr>
        <w:tc>
          <w:tcPr>
            <w:tcW w:w="4860" w:type="dxa"/>
          </w:tcPr>
          <w:p w14:paraId="4D0A1307" w14:textId="58059A10" w:rsidR="004949EB" w:rsidRPr="001B479F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  <w:r w:rsidRPr="001B47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1B47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1B47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  <w:r w:rsidRPr="001B47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) </w:t>
            </w:r>
            <w:r w:rsidRPr="001B47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8D541" w14:textId="3418FBE1" w:rsidR="004949EB" w:rsidRPr="001B479F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Pr="001B479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19</w:t>
            </w:r>
            <w:r w:rsidRPr="001B479F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616</w:t>
            </w:r>
            <w:r w:rsidRPr="001B479F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A69CCB2" w14:textId="77777777" w:rsidR="004949EB" w:rsidRPr="001B479F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E9756" w14:textId="7EAB8B89" w:rsidR="004949EB" w:rsidRPr="001B479F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24</w:t>
            </w:r>
            <w:r w:rsidRPr="001B479F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295</w:t>
            </w:r>
          </w:p>
        </w:tc>
        <w:tc>
          <w:tcPr>
            <w:tcW w:w="180" w:type="dxa"/>
          </w:tcPr>
          <w:p w14:paraId="6160B3CE" w14:textId="77777777" w:rsidR="004949EB" w:rsidRPr="001B479F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DEBF73" w14:textId="77777777" w:rsidR="004949EB" w:rsidRPr="001B479F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949EB" w:rsidRPr="006666FA" w14:paraId="2DE996D5" w14:textId="77777777" w:rsidTr="00AB3DFA">
        <w:trPr>
          <w:cantSplit/>
          <w:trHeight w:val="20"/>
        </w:trPr>
        <w:tc>
          <w:tcPr>
            <w:tcW w:w="4860" w:type="dxa"/>
          </w:tcPr>
          <w:p w14:paraId="4D7B8709" w14:textId="77777777" w:rsidR="004949EB" w:rsidRPr="001B479F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83160" w14:textId="3D88C959" w:rsidR="004949EB" w:rsidRPr="001B479F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(698)</w:t>
            </w:r>
          </w:p>
        </w:tc>
        <w:tc>
          <w:tcPr>
            <w:tcW w:w="180" w:type="dxa"/>
          </w:tcPr>
          <w:p w14:paraId="4A8ADFD4" w14:textId="77777777" w:rsidR="004949EB" w:rsidRPr="001B479F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9AB72" w14:textId="1A22CEED" w:rsidR="004949EB" w:rsidRPr="001B479F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922</w:t>
            </w:r>
          </w:p>
        </w:tc>
        <w:tc>
          <w:tcPr>
            <w:tcW w:w="180" w:type="dxa"/>
          </w:tcPr>
          <w:p w14:paraId="09F30FAE" w14:textId="77777777" w:rsidR="004949EB" w:rsidRPr="001B479F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AD42D4" w14:textId="51DD3D62" w:rsidR="004949EB" w:rsidRPr="001B479F" w:rsidRDefault="004949EB" w:rsidP="004949E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B4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</w:tr>
      <w:tr w:rsidR="004949EB" w:rsidRPr="006666FA" w14:paraId="0A4557A2" w14:textId="77777777" w:rsidTr="00AB3DFA">
        <w:trPr>
          <w:cantSplit/>
          <w:trHeight w:val="20"/>
        </w:trPr>
        <w:tc>
          <w:tcPr>
            <w:tcW w:w="4860" w:type="dxa"/>
          </w:tcPr>
          <w:p w14:paraId="7D566150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5E03F48" w14:textId="77777777" w:rsidR="004949EB" w:rsidRPr="001B479F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E8ABDC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715F6C2" w14:textId="77777777" w:rsidR="004949EB" w:rsidRPr="001B479F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A8302A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4CA43C" w14:textId="2ABF4463" w:rsidR="004949EB" w:rsidRPr="001B479F" w:rsidRDefault="004949EB" w:rsidP="004949E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4949EB" w:rsidRPr="006666FA" w14:paraId="40FFF44F" w14:textId="77777777">
        <w:trPr>
          <w:cantSplit/>
          <w:trHeight w:val="20"/>
        </w:trPr>
        <w:tc>
          <w:tcPr>
            <w:tcW w:w="4860" w:type="dxa"/>
          </w:tcPr>
          <w:p w14:paraId="213FA06B" w14:textId="221CCAD0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B47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</w:tcPr>
          <w:p w14:paraId="20F9F60D" w14:textId="77777777" w:rsidR="004949EB" w:rsidRPr="001B479F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107A5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56F2441" w14:textId="77777777" w:rsidR="004949EB" w:rsidRPr="001B479F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CE86E3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1991ED" w14:textId="0FFF59BF" w:rsidR="004949EB" w:rsidRPr="001B479F" w:rsidRDefault="004949EB" w:rsidP="004949E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B47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5,227</w:t>
            </w:r>
          </w:p>
        </w:tc>
      </w:tr>
      <w:tr w:rsidR="004949EB" w:rsidRPr="006A365E" w14:paraId="0DD32452" w14:textId="77777777" w:rsidTr="004760F0">
        <w:trPr>
          <w:cantSplit/>
          <w:trHeight w:val="20"/>
        </w:trPr>
        <w:tc>
          <w:tcPr>
            <w:tcW w:w="4860" w:type="dxa"/>
          </w:tcPr>
          <w:p w14:paraId="364C51EB" w14:textId="77777777" w:rsidR="004949EB" w:rsidRPr="00B87842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28EF6855" w14:textId="77777777" w:rsidR="004949EB" w:rsidRPr="002B6F8B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382550E" w14:textId="77777777" w:rsidR="004949EB" w:rsidRPr="002B6F8B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05BB33" w14:textId="77777777" w:rsidR="004949EB" w:rsidRPr="002B6F8B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EB6773" w14:textId="77777777" w:rsidR="004949EB" w:rsidRPr="002B6F8B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EC6B09" w14:textId="77777777" w:rsidR="004949EB" w:rsidRPr="002B6F8B" w:rsidRDefault="004949EB" w:rsidP="004949EB">
            <w:pPr>
              <w:tabs>
                <w:tab w:val="decimal" w:pos="100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49EB" w:rsidRPr="006666FA" w14:paraId="68B87204" w14:textId="77777777" w:rsidTr="004760F0">
        <w:trPr>
          <w:cantSplit/>
          <w:trHeight w:val="20"/>
        </w:trPr>
        <w:tc>
          <w:tcPr>
            <w:tcW w:w="4860" w:type="dxa"/>
          </w:tcPr>
          <w:p w14:paraId="78250E6A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40A6F44A" w14:textId="104B4EC5" w:rsidR="004949EB" w:rsidRPr="001B479F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336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850</w:t>
            </w:r>
          </w:p>
        </w:tc>
        <w:tc>
          <w:tcPr>
            <w:tcW w:w="180" w:type="dxa"/>
          </w:tcPr>
          <w:p w14:paraId="5FF6976B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1BCA3A" w14:textId="575FDED3" w:rsidR="004949EB" w:rsidRPr="001B479F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119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034</w:t>
            </w:r>
          </w:p>
        </w:tc>
        <w:tc>
          <w:tcPr>
            <w:tcW w:w="180" w:type="dxa"/>
          </w:tcPr>
          <w:p w14:paraId="4F29CB31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164F284" w14:textId="77777777" w:rsidR="004949EB" w:rsidRPr="001B479F" w:rsidRDefault="004949EB" w:rsidP="004949E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9EB" w:rsidRPr="006666FA" w14:paraId="19DBA9CE" w14:textId="77777777" w:rsidTr="004760F0">
        <w:trPr>
          <w:cantSplit/>
          <w:trHeight w:val="20"/>
        </w:trPr>
        <w:tc>
          <w:tcPr>
            <w:tcW w:w="4860" w:type="dxa"/>
            <w:vAlign w:val="bottom"/>
          </w:tcPr>
          <w:p w14:paraId="71CC2CA3" w14:textId="6AF1A7A1" w:rsidR="004949EB" w:rsidRPr="001B479F" w:rsidRDefault="004949EB" w:rsidP="004949EB">
            <w:pPr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47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</w:t>
            </w:r>
            <w:r w:rsidRPr="001B47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  <w:r w:rsidRPr="001B47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D95B55" w14:textId="1A8CD38E" w:rsidR="004949EB" w:rsidRPr="001B479F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52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560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D9197EE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7E6D51" w14:textId="41F60F79" w:rsidR="004949EB" w:rsidRPr="001B479F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298</w:t>
            </w:r>
          </w:p>
        </w:tc>
        <w:tc>
          <w:tcPr>
            <w:tcW w:w="180" w:type="dxa"/>
          </w:tcPr>
          <w:p w14:paraId="5E34669C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5152A1" w14:textId="77777777" w:rsidR="004949EB" w:rsidRPr="001B479F" w:rsidRDefault="004949EB" w:rsidP="004949E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9EB" w:rsidRPr="006666FA" w14:paraId="1CE01585" w14:textId="77777777" w:rsidTr="004760F0">
        <w:trPr>
          <w:cantSplit/>
          <w:trHeight w:val="20"/>
        </w:trPr>
        <w:tc>
          <w:tcPr>
            <w:tcW w:w="4860" w:type="dxa"/>
          </w:tcPr>
          <w:p w14:paraId="1B0E09F9" w14:textId="77777777" w:rsidR="004949EB" w:rsidRPr="001B479F" w:rsidRDefault="004949EB" w:rsidP="004949EB">
            <w:pPr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14989" w14:textId="316F4B3E" w:rsidR="004949EB" w:rsidRPr="001B479F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Pr="001B479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52</w:t>
            </w:r>
            <w:r w:rsidRPr="001B479F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560</w:t>
            </w:r>
            <w:r w:rsidRPr="001B479F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8EC976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392A8" w14:textId="28507A36" w:rsidR="004949EB" w:rsidRPr="001B479F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</w:t>
            </w:r>
            <w:r w:rsidRPr="001B479F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298</w:t>
            </w:r>
          </w:p>
        </w:tc>
        <w:tc>
          <w:tcPr>
            <w:tcW w:w="180" w:type="dxa"/>
          </w:tcPr>
          <w:p w14:paraId="59ADE1E4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EBFBDC4" w14:textId="77777777" w:rsidR="004949EB" w:rsidRPr="001B479F" w:rsidRDefault="004949EB" w:rsidP="004949E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49EB" w:rsidRPr="006666FA" w14:paraId="7CC9ABC9" w14:textId="77777777" w:rsidTr="004760F0">
        <w:trPr>
          <w:cantSplit/>
          <w:trHeight w:val="20"/>
        </w:trPr>
        <w:tc>
          <w:tcPr>
            <w:tcW w:w="4860" w:type="dxa"/>
          </w:tcPr>
          <w:p w14:paraId="5BA658F8" w14:textId="77777777" w:rsidR="004949EB" w:rsidRPr="001B479F" w:rsidRDefault="004949EB" w:rsidP="004949EB">
            <w:pPr>
              <w:spacing w:line="240" w:lineRule="atLeast"/>
              <w:ind w:left="191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Pr="001B47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 w:rsidRPr="001B47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7B01124" w14:textId="24E70F7F" w:rsidR="004949EB" w:rsidRPr="001B479F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181</w:t>
            </w:r>
            <w:r w:rsidRPr="001B479F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88E4CE5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628DD95" w14:textId="6F520785" w:rsidR="004949EB" w:rsidRPr="001B479F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575</w:t>
            </w:r>
          </w:p>
        </w:tc>
        <w:tc>
          <w:tcPr>
            <w:tcW w:w="180" w:type="dxa"/>
          </w:tcPr>
          <w:p w14:paraId="48C988A7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68C3B3E" w14:textId="1754F209" w:rsidR="004949EB" w:rsidRPr="001B479F" w:rsidRDefault="004949EB" w:rsidP="004949E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B4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B4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4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  <w:r w:rsidRPr="001B47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49EB" w:rsidRPr="006666FA" w14:paraId="37E42F1A" w14:textId="77777777" w:rsidTr="004760F0">
        <w:trPr>
          <w:cantSplit/>
          <w:trHeight w:val="20"/>
        </w:trPr>
        <w:tc>
          <w:tcPr>
            <w:tcW w:w="4860" w:type="dxa"/>
          </w:tcPr>
          <w:p w14:paraId="5FD03E5F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440" w:type="dxa"/>
          </w:tcPr>
          <w:p w14:paraId="52F5A232" w14:textId="77777777" w:rsidR="004949EB" w:rsidRPr="001B479F" w:rsidRDefault="004949EB" w:rsidP="004949EB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5C3048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B50502" w14:textId="77777777" w:rsidR="004949EB" w:rsidRPr="001B479F" w:rsidRDefault="004949EB" w:rsidP="004949EB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8E092C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A02C8F4" w14:textId="1EB7C8E9" w:rsidR="004949EB" w:rsidRPr="001B479F" w:rsidRDefault="004949EB" w:rsidP="004949EB">
            <w:pPr>
              <w:tabs>
                <w:tab w:val="decimal" w:pos="816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4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49EB" w:rsidRPr="006666FA" w14:paraId="433DAF32" w14:textId="77777777" w:rsidTr="004760F0">
        <w:trPr>
          <w:cantSplit/>
          <w:trHeight w:val="20"/>
        </w:trPr>
        <w:tc>
          <w:tcPr>
            <w:tcW w:w="4860" w:type="dxa"/>
          </w:tcPr>
          <w:p w14:paraId="47EFD8F4" w14:textId="40F6BEB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B47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</w:tcPr>
          <w:p w14:paraId="5762E0AE" w14:textId="77777777" w:rsidR="004949EB" w:rsidRPr="001B479F" w:rsidRDefault="004949EB" w:rsidP="004949EB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525D77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D84112" w14:textId="77777777" w:rsidR="004949EB" w:rsidRPr="001B479F" w:rsidRDefault="004949EB" w:rsidP="004949EB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C453B22" w14:textId="77777777" w:rsidR="004949EB" w:rsidRPr="001B479F" w:rsidRDefault="004949EB" w:rsidP="004949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FA8143" w14:textId="137DB126" w:rsidR="004949EB" w:rsidRPr="001B479F" w:rsidRDefault="004949EB" w:rsidP="004949E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B47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(1,606)</w:t>
            </w:r>
          </w:p>
        </w:tc>
      </w:tr>
    </w:tbl>
    <w:p w14:paraId="199D1D24" w14:textId="77777777" w:rsidR="006A365E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5D09C1C4" w14:textId="77777777" w:rsidR="006A365E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1E5BBE2D" w14:textId="5A5B6B19" w:rsidR="006A365E" w:rsidRPr="006666FA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  <w:sectPr w:rsidR="006A365E" w:rsidRPr="006666FA" w:rsidSect="00981E82"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39B89F4" w14:textId="77777777" w:rsidR="00D91AA2" w:rsidRPr="00277AC2" w:rsidRDefault="00D91AA2" w:rsidP="009214C0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asciiTheme="majorBidi" w:hAnsiTheme="majorBidi" w:cs="Angsana New"/>
          <w:b w:val="0"/>
          <w:bCs/>
          <w:sz w:val="30"/>
          <w:szCs w:val="30"/>
          <w:lang w:bidi="th-TH"/>
        </w:rPr>
      </w:pPr>
      <w:r w:rsidRPr="00277AC2">
        <w:rPr>
          <w:rFonts w:asciiTheme="majorBidi" w:hAnsiTheme="majorBidi" w:cs="Angsana New" w:hint="cs"/>
          <w:b w:val="0"/>
          <w:bCs/>
          <w:sz w:val="30"/>
          <w:szCs w:val="30"/>
          <w:cs/>
          <w:lang w:bidi="th-TH"/>
        </w:rPr>
        <w:lastRenderedPageBreak/>
        <w:t>อสังหาริมทรัพย์เพื่อการลงทุน</w:t>
      </w:r>
    </w:p>
    <w:p w14:paraId="21080DB0" w14:textId="0B53C4F7" w:rsidR="00D91AA2" w:rsidRPr="008A6E5E" w:rsidRDefault="00D91AA2" w:rsidP="009214C0">
      <w:pPr>
        <w:pStyle w:val="BodyText"/>
        <w:spacing w:after="0"/>
        <w:ind w:left="540" w:hanging="54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900"/>
        <w:gridCol w:w="1620"/>
        <w:gridCol w:w="270"/>
        <w:gridCol w:w="1620"/>
        <w:gridCol w:w="242"/>
        <w:gridCol w:w="1558"/>
        <w:gridCol w:w="270"/>
        <w:gridCol w:w="1530"/>
        <w:gridCol w:w="270"/>
        <w:gridCol w:w="1530"/>
      </w:tblGrid>
      <w:tr w:rsidR="001F3A7C" w:rsidRPr="00395767" w14:paraId="6AA223B2" w14:textId="77777777" w:rsidTr="001F3A7C">
        <w:trPr>
          <w:trHeight w:val="412"/>
          <w:tblHeader/>
        </w:trPr>
        <w:tc>
          <w:tcPr>
            <w:tcW w:w="4050" w:type="dxa"/>
            <w:shd w:val="clear" w:color="auto" w:fill="auto"/>
          </w:tcPr>
          <w:p w14:paraId="4D01EDAE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E0816C2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86" w:hanging="5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910" w:type="dxa"/>
            <w:gridSpan w:val="9"/>
          </w:tcPr>
          <w:p w14:paraId="775DF58D" w14:textId="1A5E0D9B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86" w:hanging="5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F3A7C" w:rsidRPr="00395767" w14:paraId="2B097F36" w14:textId="77777777" w:rsidTr="001F3A7C">
        <w:trPr>
          <w:trHeight w:val="470"/>
          <w:tblHeader/>
        </w:trPr>
        <w:tc>
          <w:tcPr>
            <w:tcW w:w="4050" w:type="dxa"/>
            <w:shd w:val="clear" w:color="auto" w:fill="auto"/>
          </w:tcPr>
          <w:p w14:paraId="69405F12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58C1598" w14:textId="77777777" w:rsidR="001F3A7C" w:rsidRDefault="001F3A7C" w:rsidP="009214C0">
            <w:pPr>
              <w:spacing w:line="240" w:lineRule="auto"/>
              <w:ind w:left="540" w:right="-105" w:hanging="54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4A25632D" w14:textId="77777777" w:rsidR="001F3A7C" w:rsidRDefault="001F3A7C" w:rsidP="009214C0">
            <w:pPr>
              <w:spacing w:line="240" w:lineRule="auto"/>
              <w:ind w:left="540" w:right="-105" w:hanging="54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175A91F6" w14:textId="77777777" w:rsidR="001F3A7C" w:rsidRPr="00395767" w:rsidRDefault="001F3A7C" w:rsidP="009214C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620" w:type="dxa"/>
            <w:shd w:val="clear" w:color="auto" w:fill="auto"/>
          </w:tcPr>
          <w:p w14:paraId="45C34884" w14:textId="77777777" w:rsidR="001F3A7C" w:rsidRDefault="001F3A7C" w:rsidP="001F3A7C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208967FD" w14:textId="736A0809" w:rsidR="001F3A7C" w:rsidRDefault="001F3A7C" w:rsidP="001F3A7C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</w:t>
            </w:r>
          </w:p>
          <w:p w14:paraId="3CA2B784" w14:textId="34118E35" w:rsidR="001F3A7C" w:rsidRPr="00395767" w:rsidRDefault="001F3A7C" w:rsidP="001F3A7C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การใช้ - ที่ดิน</w:t>
            </w:r>
          </w:p>
        </w:tc>
        <w:tc>
          <w:tcPr>
            <w:tcW w:w="270" w:type="dxa"/>
          </w:tcPr>
          <w:p w14:paraId="49671F0A" w14:textId="77777777" w:rsidR="001F3A7C" w:rsidRPr="00395767" w:rsidRDefault="001F3A7C" w:rsidP="009214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153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A0FD672" w14:textId="77777777" w:rsidR="001F3A7C" w:rsidRDefault="001F3A7C" w:rsidP="001F3A7C">
            <w:pPr>
              <w:tabs>
                <w:tab w:val="left" w:pos="132"/>
                <w:tab w:val="center" w:pos="721"/>
              </w:tabs>
              <w:spacing w:line="240" w:lineRule="auto"/>
              <w:ind w:left="-108" w:right="-153" w:hanging="6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ab/>
            </w: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ab/>
            </w:r>
          </w:p>
          <w:p w14:paraId="475AA13D" w14:textId="052AE7EB" w:rsidR="001F3A7C" w:rsidRDefault="001F3A7C" w:rsidP="001F3A7C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</w:t>
            </w:r>
          </w:p>
          <w:p w14:paraId="1723CC07" w14:textId="4CCE91F8" w:rsidR="001F3A7C" w:rsidRPr="00236621" w:rsidRDefault="001F3A7C" w:rsidP="001F3A7C">
            <w:pPr>
              <w:spacing w:line="240" w:lineRule="auto"/>
              <w:ind w:left="-114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การใช้ -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42" w:type="dxa"/>
          </w:tcPr>
          <w:p w14:paraId="713019FE" w14:textId="77777777" w:rsidR="001F3A7C" w:rsidRPr="00236621" w:rsidRDefault="001F3A7C" w:rsidP="009214C0">
            <w:pPr>
              <w:spacing w:line="240" w:lineRule="auto"/>
              <w:ind w:left="516" w:right="-105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141EA58B" w14:textId="257AC04D" w:rsidR="001F3A7C" w:rsidRDefault="001F3A7C" w:rsidP="009214C0">
            <w:pPr>
              <w:spacing w:line="240" w:lineRule="auto"/>
              <w:ind w:left="516" w:right="-105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36621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อาคารและ</w:t>
            </w:r>
          </w:p>
          <w:p w14:paraId="76C16FFA" w14:textId="77777777" w:rsidR="001F3A7C" w:rsidRDefault="001F3A7C" w:rsidP="001F3A7C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  <w:p w14:paraId="75F1C9A5" w14:textId="77777777" w:rsidR="001F3A7C" w:rsidRPr="000E1D89" w:rsidRDefault="001F3A7C" w:rsidP="009214C0">
            <w:pPr>
              <w:spacing w:line="240" w:lineRule="auto"/>
              <w:ind w:left="516" w:right="-105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57D1BAA6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2448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F173F81" w14:textId="77777777" w:rsidR="001F3A7C" w:rsidRDefault="001F3A7C" w:rsidP="001F3A7C">
            <w:pPr>
              <w:tabs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20BF005C" w14:textId="38FC38AE" w:rsidR="001F3A7C" w:rsidRPr="00395767" w:rsidRDefault="001F3A7C" w:rsidP="001F3A7C">
            <w:pPr>
              <w:tabs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br/>
              <w:t>ระหว่างก่อสร้าง</w:t>
            </w:r>
          </w:p>
        </w:tc>
        <w:tc>
          <w:tcPr>
            <w:tcW w:w="270" w:type="dxa"/>
            <w:shd w:val="clear" w:color="auto" w:fill="auto"/>
          </w:tcPr>
          <w:p w14:paraId="5A7D7D0C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131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B3314F8" w14:textId="77777777" w:rsidR="001F3A7C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86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11B83F3F" w14:textId="77777777" w:rsidR="001F3A7C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86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645EFC7F" w14:textId="77777777" w:rsidR="001F3A7C" w:rsidRPr="00395767" w:rsidRDefault="001F3A7C" w:rsidP="001F3A7C">
            <w:pPr>
              <w:tabs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F3A7C" w:rsidRPr="00395767" w14:paraId="2F082CAB" w14:textId="77777777" w:rsidTr="001F3A7C">
        <w:trPr>
          <w:trHeight w:val="70"/>
          <w:tblHeader/>
        </w:trPr>
        <w:tc>
          <w:tcPr>
            <w:tcW w:w="4050" w:type="dxa"/>
            <w:shd w:val="clear" w:color="auto" w:fill="auto"/>
          </w:tcPr>
          <w:p w14:paraId="266203C0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9369B05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910" w:type="dxa"/>
            <w:gridSpan w:val="9"/>
          </w:tcPr>
          <w:p w14:paraId="5EE5C01E" w14:textId="5D62252D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F3A7C" w:rsidRPr="00395767" w14:paraId="532CD34C" w14:textId="77777777" w:rsidTr="001F3A7C">
        <w:trPr>
          <w:trHeight w:val="412"/>
        </w:trPr>
        <w:tc>
          <w:tcPr>
            <w:tcW w:w="4050" w:type="dxa"/>
            <w:shd w:val="clear" w:color="auto" w:fill="auto"/>
          </w:tcPr>
          <w:p w14:paraId="67A679EE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900" w:type="dxa"/>
          </w:tcPr>
          <w:p w14:paraId="78A0892E" w14:textId="77777777" w:rsidR="001F3A7C" w:rsidRPr="009214C0" w:rsidRDefault="001F3A7C" w:rsidP="009214C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1BBB53A" w14:textId="67119069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924544D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7D586935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53027010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61C2ECD5" w14:textId="3C7E43F9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047F93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D9ED5DC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7F4040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decimal" w:pos="74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9D09D3B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3A7C" w:rsidRPr="00395767" w14:paraId="6C0295E2" w14:textId="77777777" w:rsidTr="001F3A7C">
        <w:trPr>
          <w:trHeight w:val="401"/>
        </w:trPr>
        <w:tc>
          <w:tcPr>
            <w:tcW w:w="4050" w:type="dxa"/>
            <w:shd w:val="clear" w:color="auto" w:fill="auto"/>
          </w:tcPr>
          <w:p w14:paraId="79B2F5FA" w14:textId="396B563B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6193832F" w14:textId="77777777" w:rsidR="001F3A7C" w:rsidRPr="009214C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31C9C94" w14:textId="092E2ACE" w:rsidR="001F3A7C" w:rsidRPr="00A84602" w:rsidRDefault="001F3A7C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A8460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63,918</w:t>
            </w:r>
          </w:p>
        </w:tc>
        <w:tc>
          <w:tcPr>
            <w:tcW w:w="270" w:type="dxa"/>
          </w:tcPr>
          <w:p w14:paraId="2BAFD94C" w14:textId="77777777" w:rsidR="001F3A7C" w:rsidRPr="00A84602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1F6F4B5" w14:textId="23D2130F" w:rsidR="001F3A7C" w:rsidRPr="00A84602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3CB20AB2" w14:textId="77777777" w:rsidR="001F3A7C" w:rsidRPr="00A84602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142FF215" w14:textId="1F91F007" w:rsidR="001F3A7C" w:rsidRPr="00A84602" w:rsidRDefault="001F3A7C" w:rsidP="00BA16BB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A8460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30,191</w:t>
            </w:r>
          </w:p>
        </w:tc>
        <w:tc>
          <w:tcPr>
            <w:tcW w:w="270" w:type="dxa"/>
            <w:shd w:val="clear" w:color="auto" w:fill="auto"/>
          </w:tcPr>
          <w:p w14:paraId="0E66CF52" w14:textId="77777777" w:rsidR="001F3A7C" w:rsidRPr="00A84602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92C3F67" w14:textId="32059F10" w:rsidR="001F3A7C" w:rsidRPr="00A84602" w:rsidRDefault="001F3A7C" w:rsidP="00BA16BB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A8460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1,016</w:t>
            </w:r>
          </w:p>
        </w:tc>
        <w:tc>
          <w:tcPr>
            <w:tcW w:w="270" w:type="dxa"/>
            <w:shd w:val="clear" w:color="auto" w:fill="auto"/>
          </w:tcPr>
          <w:p w14:paraId="51891840" w14:textId="77777777" w:rsidR="001F3A7C" w:rsidRPr="00A84602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374342E" w14:textId="3F5B2369" w:rsidR="001F3A7C" w:rsidRPr="00A84602" w:rsidRDefault="001F3A7C" w:rsidP="00D4184F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A8460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95,125</w:t>
            </w:r>
          </w:p>
        </w:tc>
      </w:tr>
      <w:tr w:rsidR="001F3A7C" w:rsidRPr="00395767" w14:paraId="6FB528B2" w14:textId="77777777" w:rsidTr="001F3A7C">
        <w:trPr>
          <w:trHeight w:val="401"/>
        </w:trPr>
        <w:tc>
          <w:tcPr>
            <w:tcW w:w="4050" w:type="dxa"/>
            <w:shd w:val="clear" w:color="auto" w:fill="auto"/>
          </w:tcPr>
          <w:p w14:paraId="34BF877C" w14:textId="5CD4534B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32BD5D7D" w14:textId="77777777" w:rsidR="001F3A7C" w:rsidRPr="009214C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5B85C27" w14:textId="13160483" w:rsidR="001F3A7C" w:rsidRPr="000A221A" w:rsidRDefault="001F3A7C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270" w:type="dxa"/>
          </w:tcPr>
          <w:p w14:paraId="2CB4128B" w14:textId="77777777" w:rsidR="001F3A7C" w:rsidRPr="000A221A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9C6912B" w14:textId="4D31F2A7" w:rsidR="001F3A7C" w:rsidRPr="00C64585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6263F2E0" w14:textId="77777777" w:rsidR="001F3A7C" w:rsidRPr="00C64585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13383830" w14:textId="15511373" w:rsidR="001F3A7C" w:rsidRPr="000A221A" w:rsidRDefault="001F3A7C" w:rsidP="00BA16BB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6ED04D2C" w14:textId="77777777" w:rsidR="001F3A7C" w:rsidRPr="000A221A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82D729E" w14:textId="1FF0C443" w:rsidR="001F3A7C" w:rsidRPr="000A221A" w:rsidRDefault="001F3A7C" w:rsidP="00BA16BB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70" w:type="dxa"/>
            <w:shd w:val="clear" w:color="auto" w:fill="auto"/>
          </w:tcPr>
          <w:p w14:paraId="1292E4F4" w14:textId="77777777" w:rsidR="001F3A7C" w:rsidRPr="000A221A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866180B" w14:textId="6320D1C2" w:rsidR="001F3A7C" w:rsidRPr="000A221A" w:rsidRDefault="001F3A7C" w:rsidP="00D4184F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1F3A7C" w:rsidRPr="00395767" w14:paraId="225EF245" w14:textId="77777777" w:rsidTr="001F3A7C">
        <w:trPr>
          <w:trHeight w:val="70"/>
        </w:trPr>
        <w:tc>
          <w:tcPr>
            <w:tcW w:w="4050" w:type="dxa"/>
            <w:shd w:val="clear" w:color="auto" w:fill="auto"/>
          </w:tcPr>
          <w:p w14:paraId="06615FE2" w14:textId="5AA00EAA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ไป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60A815C6" w14:textId="4E4C27D3" w:rsidR="001F3A7C" w:rsidRPr="00A53A92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2B58415F" w14:textId="7CA65777" w:rsidR="001F3A7C" w:rsidRPr="000A221A" w:rsidRDefault="001F3A7C" w:rsidP="001F3A7C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D09753" w14:textId="77777777" w:rsidR="001F3A7C" w:rsidRPr="000A221A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2490347" w14:textId="65281DC9" w:rsidR="001F3A7C" w:rsidRPr="00C64585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77F6C524" w14:textId="77777777" w:rsidR="001F3A7C" w:rsidRPr="00C64585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244A45BD" w14:textId="2F695BE2" w:rsidR="001F3A7C" w:rsidRPr="000A221A" w:rsidRDefault="001F3A7C" w:rsidP="00BA16BB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50621D6E" w14:textId="77777777" w:rsidR="001F3A7C" w:rsidRPr="000A221A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F0FE086" w14:textId="27282FEA" w:rsidR="001F3A7C" w:rsidRPr="000A221A" w:rsidRDefault="001F3A7C" w:rsidP="00BA16BB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931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254D2B" w14:textId="77777777" w:rsidR="001F3A7C" w:rsidRPr="000A221A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50E5851" w14:textId="253785BD" w:rsidR="001F3A7C" w:rsidRPr="000A221A" w:rsidRDefault="001F3A7C" w:rsidP="00D4184F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10,752</w:t>
            </w:r>
          </w:p>
        </w:tc>
      </w:tr>
      <w:tr w:rsidR="001F3A7C" w:rsidRPr="00395767" w14:paraId="3718C903" w14:textId="77777777" w:rsidTr="001F3A7C">
        <w:trPr>
          <w:trHeight w:val="401"/>
        </w:trPr>
        <w:tc>
          <w:tcPr>
            <w:tcW w:w="4050" w:type="dxa"/>
            <w:shd w:val="clear" w:color="auto" w:fill="auto"/>
          </w:tcPr>
          <w:p w14:paraId="2EDDD5CC" w14:textId="41A6BFD5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  <w:r w:rsidRPr="00A027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0F5FC070" w14:textId="607061A6" w:rsidR="001F3A7C" w:rsidRPr="00A53A92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67664D8B" w14:textId="1C1802DA" w:rsidR="001F3A7C" w:rsidRPr="000A221A" w:rsidRDefault="001F3A7C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270" w:type="dxa"/>
          </w:tcPr>
          <w:p w14:paraId="5AB9CAED" w14:textId="77777777" w:rsidR="001F3A7C" w:rsidRPr="000A221A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8794513" w14:textId="1036C018" w:rsidR="001F3A7C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03ABBFE0" w14:textId="77777777" w:rsidR="001F3A7C" w:rsidRDefault="001F3A7C" w:rsidP="001F3A7C">
            <w:pPr>
              <w:tabs>
                <w:tab w:val="decimal" w:pos="70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24AAC27C" w14:textId="50F5E053" w:rsidR="001F3A7C" w:rsidRPr="000A221A" w:rsidRDefault="001F3A7C" w:rsidP="0035385F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F3E776" w14:textId="77777777" w:rsidR="001F3A7C" w:rsidRPr="000A221A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9038098" w14:textId="74D6DF16" w:rsidR="001F3A7C" w:rsidRPr="000A221A" w:rsidRDefault="001F3A7C" w:rsidP="00BA16BB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69222E" w14:textId="77777777" w:rsidR="001F3A7C" w:rsidRPr="000A221A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A512C2F" w14:textId="1865980F" w:rsidR="001F3A7C" w:rsidRPr="000A221A" w:rsidRDefault="001F3A7C" w:rsidP="00D4184F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1F3A7C" w:rsidRPr="00395767" w14:paraId="0AFFF9C8" w14:textId="77777777" w:rsidTr="001F3A7C">
        <w:trPr>
          <w:trHeight w:val="401"/>
        </w:trPr>
        <w:tc>
          <w:tcPr>
            <w:tcW w:w="4050" w:type="dxa"/>
            <w:shd w:val="clear" w:color="auto" w:fill="auto"/>
          </w:tcPr>
          <w:p w14:paraId="7A5A9D83" w14:textId="36FAA3B8" w:rsidR="001F3A7C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C33C8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0159B5E3" w14:textId="77777777" w:rsidR="001F3A7C" w:rsidRPr="00B30E1D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A36C5A" w14:textId="0124FF68" w:rsidR="001F3A7C" w:rsidRDefault="001F3A7C" w:rsidP="001F3A7C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809CF3" w14:textId="77777777" w:rsidR="001F3A7C" w:rsidRPr="000A221A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E3F103" w14:textId="0B6439DA" w:rsidR="001F3A7C" w:rsidRPr="00C64585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06F05362" w14:textId="77777777" w:rsidR="001F3A7C" w:rsidRPr="00C64585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0A11FCEF" w14:textId="6EECA12E" w:rsidR="001F3A7C" w:rsidRDefault="001F3A7C" w:rsidP="00BA16BB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F210A74" w14:textId="77777777" w:rsidR="001F3A7C" w:rsidRPr="000A221A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19AF5BB" w14:textId="7CEA0A2C" w:rsidR="001F3A7C" w:rsidRPr="000A221A" w:rsidRDefault="001F3A7C" w:rsidP="00BA16BB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D1EEDD" w14:textId="77777777" w:rsidR="001F3A7C" w:rsidRPr="000A221A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0C54549" w14:textId="29F21720" w:rsidR="001F3A7C" w:rsidRPr="000A221A" w:rsidRDefault="001F3A7C" w:rsidP="00D4184F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F3A7C" w:rsidRPr="00395767" w14:paraId="3032F16E" w14:textId="77777777" w:rsidTr="001F3A7C">
        <w:trPr>
          <w:trHeight w:val="401"/>
        </w:trPr>
        <w:tc>
          <w:tcPr>
            <w:tcW w:w="4050" w:type="dxa"/>
            <w:shd w:val="clear" w:color="auto" w:fill="auto"/>
          </w:tcPr>
          <w:p w14:paraId="3A3D02C0" w14:textId="2756A9DD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519F5F22" w14:textId="77777777" w:rsidR="001F3A7C" w:rsidRPr="009214C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A117DF4" w14:textId="1B943368" w:rsidR="001F3A7C" w:rsidRPr="000A221A" w:rsidRDefault="001F3A7C" w:rsidP="001F3A7C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19FB58" w14:textId="77777777" w:rsidR="001F3A7C" w:rsidRPr="000A221A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AF2E878" w14:textId="77777777" w:rsidR="001F3A7C" w:rsidRPr="000A221A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F17D0AF" w14:textId="77777777" w:rsidR="001F3A7C" w:rsidRPr="000A221A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4BCC228E" w14:textId="4CBB78D8" w:rsidR="001F3A7C" w:rsidRPr="000A221A" w:rsidRDefault="001F3A7C" w:rsidP="00BA16BB">
            <w:pPr>
              <w:tabs>
                <w:tab w:val="decimal" w:pos="1086"/>
                <w:tab w:val="decimal" w:pos="1176"/>
              </w:tabs>
              <w:spacing w:line="240" w:lineRule="auto"/>
              <w:ind w:left="-84" w:right="-370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567547" w14:textId="77777777" w:rsidR="001F3A7C" w:rsidRPr="000A221A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CDE20E0" w14:textId="77777777" w:rsidR="001F3A7C" w:rsidRPr="0076369F" w:rsidRDefault="001F3A7C" w:rsidP="001F3A7C">
            <w:pPr>
              <w:tabs>
                <w:tab w:val="decimal" w:pos="700"/>
                <w:tab w:val="decimal" w:pos="86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A0036D" w14:textId="77777777" w:rsidR="001F3A7C" w:rsidRPr="000A221A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5B01C1A" w14:textId="77777777" w:rsidR="001F3A7C" w:rsidRPr="000A221A" w:rsidRDefault="001F3A7C" w:rsidP="00D4184F">
            <w:pPr>
              <w:tabs>
                <w:tab w:val="decimal" w:pos="1086"/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3A7C" w:rsidRPr="00395767" w14:paraId="36ADB38F" w14:textId="77777777" w:rsidTr="001F3A7C">
        <w:trPr>
          <w:trHeight w:val="412"/>
        </w:trPr>
        <w:tc>
          <w:tcPr>
            <w:tcW w:w="4050" w:type="dxa"/>
            <w:shd w:val="clear" w:color="auto" w:fill="auto"/>
          </w:tcPr>
          <w:p w14:paraId="2D64D697" w14:textId="3F22CBCD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1089193A" w14:textId="77777777" w:rsidR="001F3A7C" w:rsidRPr="009214C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6998CA6" w14:textId="4714B21C" w:rsidR="001F3A7C" w:rsidRPr="002B7387" w:rsidRDefault="001F3A7C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Pr="00381AB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7BB5C08D" w14:textId="77777777" w:rsidR="001F3A7C" w:rsidRPr="002B7387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DBE4AB4" w14:textId="3E6194E1" w:rsidR="001F3A7C" w:rsidRPr="00C64585" w:rsidRDefault="00E93786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21A27F5B" w14:textId="77777777" w:rsidR="001F3A7C" w:rsidRPr="00C64585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06A8D1FE" w14:textId="5FAD97B9" w:rsidR="001F3A7C" w:rsidRPr="002B7387" w:rsidRDefault="001F3A7C" w:rsidP="00BA16BB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158CBEFD" w14:textId="77777777" w:rsidR="001F3A7C" w:rsidRPr="002B7387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387AED9" w14:textId="607F407C" w:rsidR="001F3A7C" w:rsidRPr="00BA16BB" w:rsidRDefault="001F3A7C" w:rsidP="00BA16BB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16B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4BAADA" w14:textId="77777777" w:rsidR="001F3A7C" w:rsidRPr="002B7387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CE635E0" w14:textId="19C021FB" w:rsidR="001F3A7C" w:rsidRPr="002B7387" w:rsidRDefault="001F3A7C" w:rsidP="00D4184F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</w:tr>
      <w:tr w:rsidR="001F3A7C" w:rsidRPr="00395767" w14:paraId="37A734FF" w14:textId="77777777" w:rsidTr="00E93786">
        <w:trPr>
          <w:trHeight w:val="389"/>
        </w:trPr>
        <w:tc>
          <w:tcPr>
            <w:tcW w:w="4050" w:type="dxa"/>
            <w:shd w:val="clear" w:color="auto" w:fill="auto"/>
          </w:tcPr>
          <w:p w14:paraId="40CE3EFB" w14:textId="77777777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4352E858" w14:textId="77777777" w:rsidR="001F3A7C" w:rsidRPr="009214C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EA8448B" w14:textId="25A4BC69" w:rsidR="001F3A7C" w:rsidRPr="00545F91" w:rsidRDefault="00D4184F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104,013</w:t>
            </w:r>
          </w:p>
        </w:tc>
        <w:tc>
          <w:tcPr>
            <w:tcW w:w="270" w:type="dxa"/>
          </w:tcPr>
          <w:p w14:paraId="785A7AC2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1115147" w14:textId="162E7EAD" w:rsidR="001F3A7C" w:rsidRDefault="00D4184F" w:rsidP="00D4184F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11,106</w:t>
            </w:r>
          </w:p>
        </w:tc>
        <w:tc>
          <w:tcPr>
            <w:tcW w:w="242" w:type="dxa"/>
          </w:tcPr>
          <w:p w14:paraId="02195D0B" w14:textId="77777777" w:rsidR="001F3A7C" w:rsidRDefault="001F3A7C" w:rsidP="001F3A7C">
            <w:pPr>
              <w:tabs>
                <w:tab w:val="decimal" w:pos="70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422464C1" w14:textId="71FC9627" w:rsidR="001F3A7C" w:rsidRPr="00395767" w:rsidRDefault="001F3A7C" w:rsidP="0035385F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3A18C2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4D47962" w14:textId="674E1392" w:rsidR="001F3A7C" w:rsidRPr="00BA16BB" w:rsidRDefault="001F3A7C" w:rsidP="00BA16BB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A16B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417334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7ED5A20" w14:textId="10C6058C" w:rsidR="001F3A7C" w:rsidRPr="00395767" w:rsidRDefault="001F3A7C" w:rsidP="00D4184F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115,119</w:t>
            </w:r>
          </w:p>
        </w:tc>
      </w:tr>
      <w:tr w:rsidR="001F3A7C" w:rsidRPr="00395767" w14:paraId="22CF0E5D" w14:textId="77777777" w:rsidTr="00444ACE">
        <w:trPr>
          <w:trHeight w:val="401"/>
        </w:trPr>
        <w:tc>
          <w:tcPr>
            <w:tcW w:w="4050" w:type="dxa"/>
            <w:shd w:val="clear" w:color="auto" w:fill="auto"/>
          </w:tcPr>
          <w:p w14:paraId="07600039" w14:textId="52B9B424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900" w:type="dxa"/>
          </w:tcPr>
          <w:p w14:paraId="08F53CD6" w14:textId="242A2ADA" w:rsidR="001F3A7C" w:rsidRPr="00167F23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32BA513" w14:textId="5CB80A61" w:rsidR="001F3A7C" w:rsidRPr="00395767" w:rsidRDefault="001F3A7C" w:rsidP="001F3A7C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68A0BE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F804B0" w14:textId="08DBECFC" w:rsidR="001F3A7C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52D950BC" w14:textId="77777777" w:rsidR="001F3A7C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54EB86DE" w14:textId="221320AD" w:rsidR="001F3A7C" w:rsidRPr="00395767" w:rsidRDefault="001F3A7C" w:rsidP="00BA16BB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23,552</w:t>
            </w:r>
          </w:p>
        </w:tc>
        <w:tc>
          <w:tcPr>
            <w:tcW w:w="270" w:type="dxa"/>
            <w:shd w:val="clear" w:color="auto" w:fill="auto"/>
          </w:tcPr>
          <w:p w14:paraId="6AA1D793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DD815F1" w14:textId="058185C2" w:rsidR="001F3A7C" w:rsidRPr="00BA16BB" w:rsidRDefault="001F3A7C" w:rsidP="00BA16BB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A16B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CE9BD6" w14:textId="77777777" w:rsidR="001F3A7C" w:rsidRPr="00395767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23D400E" w14:textId="72946B5A" w:rsidR="001F3A7C" w:rsidRPr="00F14986" w:rsidRDefault="001F3A7C" w:rsidP="00D4184F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E13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23,552</w:t>
            </w:r>
          </w:p>
        </w:tc>
      </w:tr>
      <w:tr w:rsidR="001F3A7C" w:rsidRPr="00381ABF" w14:paraId="16277889" w14:textId="77777777" w:rsidTr="00444ACE">
        <w:trPr>
          <w:trHeight w:val="412"/>
        </w:trPr>
        <w:tc>
          <w:tcPr>
            <w:tcW w:w="4050" w:type="dxa"/>
            <w:shd w:val="clear" w:color="auto" w:fill="auto"/>
          </w:tcPr>
          <w:p w14:paraId="6E84009C" w14:textId="2998326D" w:rsidR="001F3A7C" w:rsidRPr="00040C24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hAnsiTheme="majorBidi" w:cs="Angsana New"/>
                <w:sz w:val="30"/>
                <w:szCs w:val="30"/>
                <w:highlight w:val="cyan"/>
                <w:cs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5918448D" w14:textId="77777777" w:rsidR="001F3A7C" w:rsidRPr="009214C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AB403" w14:textId="3B383F81" w:rsidR="001F3A7C" w:rsidRPr="00381ABF" w:rsidRDefault="0035385F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181,318</w:t>
            </w:r>
          </w:p>
        </w:tc>
        <w:tc>
          <w:tcPr>
            <w:tcW w:w="270" w:type="dxa"/>
          </w:tcPr>
          <w:p w14:paraId="1CA881F4" w14:textId="77777777" w:rsidR="001F3A7C" w:rsidRPr="00381ABF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FDB3EAA" w14:textId="26154C3E" w:rsidR="001F3A7C" w:rsidRDefault="00444ACE" w:rsidP="00444ACE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11,106</w:t>
            </w:r>
          </w:p>
        </w:tc>
        <w:tc>
          <w:tcPr>
            <w:tcW w:w="242" w:type="dxa"/>
          </w:tcPr>
          <w:p w14:paraId="3D816365" w14:textId="77777777" w:rsidR="001F3A7C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078E1D39" w14:textId="75FB1C80" w:rsidR="001F3A7C" w:rsidRPr="00381ABF" w:rsidRDefault="001F3A7C" w:rsidP="00BA16BB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66,747</w:t>
            </w:r>
          </w:p>
        </w:tc>
        <w:tc>
          <w:tcPr>
            <w:tcW w:w="270" w:type="dxa"/>
            <w:shd w:val="clear" w:color="auto" w:fill="auto"/>
          </w:tcPr>
          <w:p w14:paraId="7203D44B" w14:textId="77777777" w:rsidR="001F3A7C" w:rsidRPr="00381ABF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4311E" w14:textId="62106A4E" w:rsidR="001F3A7C" w:rsidRPr="00BA16BB" w:rsidRDefault="001F3A7C" w:rsidP="00BA16BB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16B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0D06B8" w14:textId="77777777" w:rsidR="001F3A7C" w:rsidRPr="00381ABF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78AE0" w14:textId="1A92EBAF" w:rsidR="001F3A7C" w:rsidRPr="00381ABF" w:rsidRDefault="001F3A7C" w:rsidP="00D4184F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259,171</w:t>
            </w:r>
          </w:p>
        </w:tc>
      </w:tr>
      <w:tr w:rsidR="001F3A7C" w:rsidRPr="00395767" w14:paraId="792AA545" w14:textId="77777777" w:rsidTr="001D616C">
        <w:trPr>
          <w:trHeight w:val="58"/>
        </w:trPr>
        <w:tc>
          <w:tcPr>
            <w:tcW w:w="4050" w:type="dxa"/>
            <w:shd w:val="clear" w:color="auto" w:fill="auto"/>
          </w:tcPr>
          <w:p w14:paraId="0347EC5A" w14:textId="77777777" w:rsidR="001F3A7C" w:rsidRPr="008E132C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942DE3B" w14:textId="77777777" w:rsidR="001F3A7C" w:rsidRPr="008E132C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547DB7" w14:textId="744BCD60" w:rsidR="001F3A7C" w:rsidRPr="008E132C" w:rsidRDefault="001F3A7C" w:rsidP="001F3A7C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5679ED5" w14:textId="77777777" w:rsidR="001F3A7C" w:rsidRPr="008E132C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C1F17B" w14:textId="77777777" w:rsidR="001F3A7C" w:rsidRPr="008E132C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8928364" w14:textId="77777777" w:rsidR="001F3A7C" w:rsidRPr="008E132C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53454AE9" w14:textId="27CEEE23" w:rsidR="001F3A7C" w:rsidRPr="008E132C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57BE50" w14:textId="77777777" w:rsidR="001F3A7C" w:rsidRPr="008E132C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52CCB98" w14:textId="77777777" w:rsidR="001F3A7C" w:rsidRPr="008172C0" w:rsidRDefault="001F3A7C" w:rsidP="001F3A7C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8B5977" w14:textId="77777777" w:rsidR="001F3A7C" w:rsidRPr="008E132C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6F3FC81" w14:textId="77777777" w:rsidR="001F3A7C" w:rsidRPr="008E132C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1D616C" w:rsidRPr="00395767" w14:paraId="196C823A" w14:textId="77777777" w:rsidTr="001D616C">
        <w:trPr>
          <w:trHeight w:val="58"/>
        </w:trPr>
        <w:tc>
          <w:tcPr>
            <w:tcW w:w="4050" w:type="dxa"/>
            <w:shd w:val="clear" w:color="auto" w:fill="auto"/>
          </w:tcPr>
          <w:p w14:paraId="60C68E5C" w14:textId="77777777" w:rsidR="001D616C" w:rsidRPr="008E132C" w:rsidRDefault="001D616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C50445A" w14:textId="77777777" w:rsidR="001D616C" w:rsidRPr="008E132C" w:rsidRDefault="001D616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E5AFDDE" w14:textId="77777777" w:rsidR="001D616C" w:rsidRPr="008E132C" w:rsidRDefault="001D616C" w:rsidP="001F3A7C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3CA314C" w14:textId="77777777" w:rsidR="001D616C" w:rsidRPr="008E132C" w:rsidRDefault="001D616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ED20FFE" w14:textId="77777777" w:rsidR="001D616C" w:rsidRPr="008E132C" w:rsidRDefault="001D616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0BBC65E2" w14:textId="77777777" w:rsidR="001D616C" w:rsidRPr="008E132C" w:rsidRDefault="001D616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559D4413" w14:textId="77777777" w:rsidR="001D616C" w:rsidRPr="008E132C" w:rsidRDefault="001D616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4976DB" w14:textId="77777777" w:rsidR="001D616C" w:rsidRPr="008E132C" w:rsidRDefault="001D616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6615CE4" w14:textId="77777777" w:rsidR="001D616C" w:rsidRPr="008172C0" w:rsidRDefault="001D616C" w:rsidP="001F3A7C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356C8B" w14:textId="77777777" w:rsidR="001D616C" w:rsidRPr="008E132C" w:rsidRDefault="001D616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C9208E8" w14:textId="77777777" w:rsidR="001D616C" w:rsidRPr="008E132C" w:rsidRDefault="001D616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1F3A7C" w:rsidRPr="00395767" w14:paraId="24F4F7E8" w14:textId="77777777" w:rsidTr="001F3A7C">
        <w:trPr>
          <w:trHeight w:val="412"/>
        </w:trPr>
        <w:tc>
          <w:tcPr>
            <w:tcW w:w="4050" w:type="dxa"/>
            <w:shd w:val="clear" w:color="auto" w:fill="auto"/>
          </w:tcPr>
          <w:p w14:paraId="7413420C" w14:textId="77777777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ค่าเสื่อมราคา</w:t>
            </w:r>
          </w:p>
        </w:tc>
        <w:tc>
          <w:tcPr>
            <w:tcW w:w="900" w:type="dxa"/>
          </w:tcPr>
          <w:p w14:paraId="21D9BB79" w14:textId="77777777" w:rsidR="001F3A7C" w:rsidRPr="00040C24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38F9E733" w14:textId="3CC5A61F" w:rsidR="001F3A7C" w:rsidRPr="00040C24" w:rsidRDefault="001F3A7C" w:rsidP="001F3A7C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276BFD" w14:textId="77777777" w:rsidR="001F3A7C" w:rsidRPr="00040C24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0E835C4" w14:textId="77777777" w:rsidR="001F3A7C" w:rsidRPr="00040C24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71BAEA7" w14:textId="77777777" w:rsidR="001F3A7C" w:rsidRPr="00040C24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1166A84C" w14:textId="37C76287" w:rsidR="001F3A7C" w:rsidRPr="00040C24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5327DA" w14:textId="77777777" w:rsidR="001F3A7C" w:rsidRPr="00040C24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32CB188" w14:textId="77777777" w:rsidR="001F3A7C" w:rsidRPr="008172C0" w:rsidRDefault="001F3A7C" w:rsidP="001F3A7C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A3985A" w14:textId="77777777" w:rsidR="001F3A7C" w:rsidRPr="00040C24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318AEC1" w14:textId="77777777" w:rsidR="001F3A7C" w:rsidRPr="00040C24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3A7C" w:rsidRPr="00395767" w14:paraId="539EC7C9" w14:textId="77777777" w:rsidTr="001F3A7C">
        <w:trPr>
          <w:trHeight w:val="401"/>
        </w:trPr>
        <w:tc>
          <w:tcPr>
            <w:tcW w:w="4050" w:type="dxa"/>
            <w:shd w:val="clear" w:color="auto" w:fill="auto"/>
          </w:tcPr>
          <w:p w14:paraId="64D7584B" w14:textId="332E7B8A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34632D5B" w14:textId="77777777" w:rsidR="001F3A7C" w:rsidRPr="009214C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BCFDC6A" w14:textId="27149BF7" w:rsidR="001F3A7C" w:rsidRPr="00F20D0B" w:rsidRDefault="00860A17" w:rsidP="00DB750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F3A7C" w:rsidRPr="00A8460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1,211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47BEF9" w14:textId="77777777" w:rsidR="001F3A7C" w:rsidRPr="00F20D0B" w:rsidRDefault="001F3A7C" w:rsidP="001F3A7C">
            <w:pPr>
              <w:tabs>
                <w:tab w:val="decimal" w:pos="1038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ABBB2CB" w14:textId="1B36FECF" w:rsidR="001F3A7C" w:rsidRPr="00A84602" w:rsidRDefault="001D616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647878B8" w14:textId="77777777" w:rsidR="001F3A7C" w:rsidRPr="00A84602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6B7648F2" w14:textId="28CFDC4B" w:rsidR="001F3A7C" w:rsidRPr="000E1D89" w:rsidRDefault="00D45A42" w:rsidP="001D616C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F3A7C" w:rsidRPr="00A8460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4,578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D95ABC" w14:textId="77777777" w:rsidR="001F3A7C" w:rsidRPr="00F20D0B" w:rsidRDefault="001F3A7C" w:rsidP="001F3A7C">
            <w:pPr>
              <w:tabs>
                <w:tab w:val="decimal" w:pos="1038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47AAAA6" w14:textId="6562A013" w:rsidR="001F3A7C" w:rsidRPr="00F20D0B" w:rsidRDefault="001F3A7C" w:rsidP="001D616C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A8460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17FAA" w14:textId="77777777" w:rsidR="001F3A7C" w:rsidRPr="00F20D0B" w:rsidRDefault="001F3A7C" w:rsidP="001F3A7C">
            <w:pPr>
              <w:tabs>
                <w:tab w:val="decimal" w:pos="1038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BBB8309" w14:textId="49FD9F0C" w:rsidR="001F3A7C" w:rsidRPr="00F20D0B" w:rsidRDefault="00D45A42" w:rsidP="00907677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F3A7C" w:rsidRPr="00A8460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5,789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F3A7C" w:rsidRPr="00395767" w14:paraId="3451C457" w14:textId="77777777" w:rsidTr="001D616C">
        <w:trPr>
          <w:trHeight w:val="401"/>
        </w:trPr>
        <w:tc>
          <w:tcPr>
            <w:tcW w:w="4050" w:type="dxa"/>
            <w:shd w:val="clear" w:color="auto" w:fill="auto"/>
          </w:tcPr>
          <w:p w14:paraId="4E0BEBB0" w14:textId="2BC97F6F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00" w:type="dxa"/>
          </w:tcPr>
          <w:p w14:paraId="3A5DAEBB" w14:textId="14F19E4B" w:rsidR="001F3A7C" w:rsidRPr="006C150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37051613" w14:textId="5CABD529" w:rsidR="001F3A7C" w:rsidRPr="000A221A" w:rsidRDefault="001F3A7C" w:rsidP="001F3A7C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2C9E15" w14:textId="77777777" w:rsidR="001F3A7C" w:rsidRPr="00F20D0B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674618D" w14:textId="27DA0EDC" w:rsidR="001F3A7C" w:rsidRPr="00C64585" w:rsidRDefault="001D616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58F1C6DC" w14:textId="77777777" w:rsidR="001F3A7C" w:rsidRPr="00C64585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1FB97AE6" w14:textId="1A6B7E10" w:rsidR="001F3A7C" w:rsidRPr="000A221A" w:rsidRDefault="00D45A42" w:rsidP="001D616C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F3A7C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1F3A7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1F3A7C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220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AC9948" w14:textId="77777777" w:rsidR="001F3A7C" w:rsidRPr="00F20D0B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D811CD2" w14:textId="5DA832C1" w:rsidR="001F3A7C" w:rsidRPr="000A221A" w:rsidRDefault="001F3A7C" w:rsidP="001D616C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3B90F0" w14:textId="77777777" w:rsidR="001F3A7C" w:rsidRPr="00F20D0B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1340933" w14:textId="21CB5EB6" w:rsidR="001F3A7C" w:rsidRPr="000A221A" w:rsidRDefault="00D45A42" w:rsidP="00907677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F3A7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2,22</w:t>
            </w:r>
            <w:r w:rsidR="001F3A7C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F3A7C" w:rsidRPr="00395767" w14:paraId="78A6BCAC" w14:textId="77777777" w:rsidTr="001D616C">
        <w:trPr>
          <w:trHeight w:val="401"/>
        </w:trPr>
        <w:tc>
          <w:tcPr>
            <w:tcW w:w="4050" w:type="dxa"/>
            <w:shd w:val="clear" w:color="auto" w:fill="auto"/>
          </w:tcPr>
          <w:p w14:paraId="0BFC7DD8" w14:textId="6D2040A0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707475D9" w14:textId="77777777" w:rsidR="001F3A7C" w:rsidRPr="006C150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ED9F061" w14:textId="2CBF6CF6" w:rsidR="001F3A7C" w:rsidRPr="000A221A" w:rsidRDefault="00D45A42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F3A7C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1F3A7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1F3A7C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490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E79E77" w14:textId="77777777" w:rsidR="001F3A7C" w:rsidRPr="00F20D0B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A22D7F6" w14:textId="7378E895" w:rsidR="001F3A7C" w:rsidRPr="00C64585" w:rsidRDefault="001D616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57BD632A" w14:textId="77777777" w:rsidR="001F3A7C" w:rsidRPr="00C64585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5B72447" w14:textId="10DD7202" w:rsidR="001F3A7C" w:rsidRPr="000A221A" w:rsidRDefault="00D45A42" w:rsidP="001D616C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F3A7C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1F3A7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1F3A7C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400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F7AAF5" w14:textId="77777777" w:rsidR="001F3A7C" w:rsidRPr="00F20D0B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16659CF" w14:textId="167B85F9" w:rsidR="001F3A7C" w:rsidRPr="000A221A" w:rsidRDefault="001F3A7C" w:rsidP="001D616C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904E1D" w14:textId="77777777" w:rsidR="001F3A7C" w:rsidRPr="00F20D0B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111884C" w14:textId="11FD2D4F" w:rsidR="001F3A7C" w:rsidRPr="000A221A" w:rsidRDefault="00D45A42" w:rsidP="00907677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F3A7C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 w:rsidR="001F3A7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1F3A7C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890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F3A7C" w:rsidRPr="00395767" w14:paraId="2EA5D480" w14:textId="77777777" w:rsidTr="001D616C">
        <w:trPr>
          <w:trHeight w:val="412"/>
        </w:trPr>
        <w:tc>
          <w:tcPr>
            <w:tcW w:w="4050" w:type="dxa"/>
            <w:shd w:val="clear" w:color="auto" w:fill="auto"/>
          </w:tcPr>
          <w:p w14:paraId="0D6349DB" w14:textId="31C9AD65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35151640" w14:textId="77777777" w:rsidR="001F3A7C" w:rsidRPr="00395767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50357DD" w14:textId="1EE5F4B1" w:rsidR="001F3A7C" w:rsidRPr="00395767" w:rsidRDefault="001F3A7C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4E7F1E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E7C472" w14:textId="77777777" w:rsidR="001F3A7C" w:rsidRPr="00395767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5D9162A1" w14:textId="77777777" w:rsidR="001F3A7C" w:rsidRPr="00395767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1A6F86D4" w14:textId="17922B3C" w:rsidR="001F3A7C" w:rsidRPr="00395767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944044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97254F5" w14:textId="77777777" w:rsidR="001F3A7C" w:rsidRPr="00395767" w:rsidRDefault="001F3A7C" w:rsidP="001F3A7C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321632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68A31CF" w14:textId="77777777" w:rsidR="001F3A7C" w:rsidRPr="00395767" w:rsidRDefault="001F3A7C" w:rsidP="00907677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3A7C" w:rsidRPr="00395767" w14:paraId="5F60F516" w14:textId="77777777" w:rsidTr="001F3A7C">
        <w:trPr>
          <w:trHeight w:val="412"/>
        </w:trPr>
        <w:tc>
          <w:tcPr>
            <w:tcW w:w="4050" w:type="dxa"/>
            <w:shd w:val="clear" w:color="auto" w:fill="auto"/>
          </w:tcPr>
          <w:p w14:paraId="2AD6078C" w14:textId="28642F7F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6FEC3F8D" w14:textId="77777777" w:rsidR="001F3A7C" w:rsidRPr="008E132C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54EFF2E" w14:textId="64AF7CEF" w:rsidR="001F3A7C" w:rsidRPr="002B7387" w:rsidRDefault="00D45A42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F3A7C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1F3A7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F3A7C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701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2A06465" w14:textId="77777777" w:rsidR="001F3A7C" w:rsidRPr="002B738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536CE1A" w14:textId="007F9418" w:rsidR="001F3A7C" w:rsidRPr="00C64585" w:rsidRDefault="001D616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60CD990C" w14:textId="77777777" w:rsidR="001F3A7C" w:rsidRPr="00C64585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6E386AFA" w14:textId="2819F45A" w:rsidR="001F3A7C" w:rsidRPr="002B7387" w:rsidRDefault="00D45A42" w:rsidP="001D616C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F3A7C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1F3A7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F3A7C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198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6CF56E" w14:textId="387AA7C9" w:rsidR="001F3A7C" w:rsidRPr="002B738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0103322" w14:textId="1CE56471" w:rsidR="001F3A7C" w:rsidRPr="008172C0" w:rsidRDefault="001F3A7C" w:rsidP="00907677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172C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8685B4" w14:textId="77777777" w:rsidR="001F3A7C" w:rsidRPr="002B7387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BC428DF" w14:textId="38BFE43A" w:rsidR="001F3A7C" w:rsidRPr="00907677" w:rsidRDefault="00D45A42" w:rsidP="00907677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F3A7C" w:rsidRPr="009076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14,899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F3A7C" w:rsidRPr="008E132C" w14:paraId="1B55695B" w14:textId="77777777" w:rsidTr="001D616C">
        <w:trPr>
          <w:trHeight w:val="412"/>
        </w:trPr>
        <w:tc>
          <w:tcPr>
            <w:tcW w:w="4050" w:type="dxa"/>
            <w:shd w:val="clear" w:color="auto" w:fill="auto"/>
          </w:tcPr>
          <w:p w14:paraId="1C445EA3" w14:textId="5628E12F" w:rsidR="001F3A7C" w:rsidRPr="008E132C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900" w:type="dxa"/>
          </w:tcPr>
          <w:p w14:paraId="05EF43ED" w14:textId="38BB7304" w:rsidR="001F3A7C" w:rsidRPr="008E132C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14:paraId="470D81C3" w14:textId="555FD27A" w:rsidR="001F3A7C" w:rsidRPr="008E132C" w:rsidRDefault="001F3A7C" w:rsidP="001F3A7C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37E530" w14:textId="77777777" w:rsidR="001F3A7C" w:rsidRPr="008E132C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C1529A8" w14:textId="396108DA" w:rsidR="001F3A7C" w:rsidRDefault="001D616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0EF11F41" w14:textId="77777777" w:rsidR="001F3A7C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376049FD" w14:textId="09FEB95B" w:rsidR="001F3A7C" w:rsidRPr="008E132C" w:rsidRDefault="00D45A42" w:rsidP="001D616C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F3A7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11,160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0349F4" w14:textId="77777777" w:rsidR="001F3A7C" w:rsidRPr="008E132C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D38BD5B" w14:textId="36B7B725" w:rsidR="001F3A7C" w:rsidRPr="00907677" w:rsidRDefault="001F3A7C" w:rsidP="00907677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9076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C509E0" w14:textId="77777777" w:rsidR="001F3A7C" w:rsidRPr="008E132C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618AA99" w14:textId="34A34536" w:rsidR="001F3A7C" w:rsidRPr="008E132C" w:rsidRDefault="00D45A42" w:rsidP="00907677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F3A7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11,160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F3A7C" w:rsidRPr="00395767" w14:paraId="17EA45ED" w14:textId="77777777" w:rsidTr="001D616C">
        <w:trPr>
          <w:trHeight w:val="401"/>
        </w:trPr>
        <w:tc>
          <w:tcPr>
            <w:tcW w:w="4050" w:type="dxa"/>
            <w:shd w:val="clear" w:color="auto" w:fill="auto"/>
          </w:tcPr>
          <w:p w14:paraId="3BFB5ABF" w14:textId="5B323717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เสื่อมราคา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900" w:type="dxa"/>
          </w:tcPr>
          <w:p w14:paraId="34D51CD7" w14:textId="77777777" w:rsidR="001F3A7C" w:rsidRPr="008E132C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EC03A92" w14:textId="67EC84B9" w:rsidR="001F3A7C" w:rsidRDefault="00D45A42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D616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8,829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93E467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1D583F7" w14:textId="3F963C38" w:rsidR="001F3A7C" w:rsidRDefault="00D45A42" w:rsidP="001D616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D616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1,234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2776A4ED" w14:textId="77777777" w:rsidR="001F3A7C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47AE3CE0" w14:textId="4BBFF04B" w:rsidR="001F3A7C" w:rsidRDefault="00D45A42" w:rsidP="001D616C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F3A7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3,204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624814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73CD8F" w14:textId="150E6AA4" w:rsidR="001F3A7C" w:rsidRPr="00907677" w:rsidRDefault="001F3A7C" w:rsidP="00907677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9076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19375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9A2DC4D" w14:textId="76A2EEAC" w:rsidR="001F3A7C" w:rsidRDefault="00D45A42" w:rsidP="00907677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F3A7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13,267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F3A7C" w:rsidRPr="00395767" w14:paraId="1695DD89" w14:textId="77777777" w:rsidTr="001D616C">
        <w:trPr>
          <w:trHeight w:val="401"/>
        </w:trPr>
        <w:tc>
          <w:tcPr>
            <w:tcW w:w="4050" w:type="dxa"/>
            <w:shd w:val="clear" w:color="auto" w:fill="auto"/>
          </w:tcPr>
          <w:p w14:paraId="61C87A86" w14:textId="6E2A3C44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631159EB" w14:textId="77777777" w:rsidR="001F3A7C" w:rsidRPr="009214C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37426" w14:textId="77AC9DD2" w:rsidR="001F3A7C" w:rsidRPr="00040C24" w:rsidRDefault="00D45A42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D616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14,530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E7B9F3D" w14:textId="77777777" w:rsidR="001F3A7C" w:rsidRPr="00040C24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EFC3528" w14:textId="0190F774" w:rsidR="001F3A7C" w:rsidRDefault="00D45A42" w:rsidP="001D616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D616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1,234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15673CEB" w14:textId="77777777" w:rsidR="001F3A7C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07989AF0" w14:textId="4562BA0D" w:rsidR="001F3A7C" w:rsidRPr="00040C24" w:rsidRDefault="00D45A42" w:rsidP="001D616C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F3A7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23,562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7CB060" w14:textId="30D4ED1C" w:rsidR="001F3A7C" w:rsidRPr="00040C24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6F56B" w14:textId="02812E34" w:rsidR="001F3A7C" w:rsidRPr="008172C0" w:rsidRDefault="001F3A7C" w:rsidP="00907677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72C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1D998" w14:textId="77777777" w:rsidR="001F3A7C" w:rsidRPr="00040C24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8040" w14:textId="63AB3651" w:rsidR="001F3A7C" w:rsidRPr="00907677" w:rsidRDefault="00D45A42" w:rsidP="00907677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F3A7C" w:rsidRPr="009076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39,326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F3A7C" w:rsidRPr="00395767" w14:paraId="19EB1B0A" w14:textId="77777777" w:rsidTr="001D616C">
        <w:trPr>
          <w:trHeight w:val="107"/>
        </w:trPr>
        <w:tc>
          <w:tcPr>
            <w:tcW w:w="4050" w:type="dxa"/>
            <w:shd w:val="clear" w:color="auto" w:fill="auto"/>
          </w:tcPr>
          <w:p w14:paraId="0E6092C9" w14:textId="77777777" w:rsidR="001F3A7C" w:rsidRPr="008E132C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9EBDD79" w14:textId="77777777" w:rsidR="001F3A7C" w:rsidRPr="009214C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89C2420" w14:textId="687749FB" w:rsidR="001F3A7C" w:rsidRPr="008E132C" w:rsidRDefault="001F3A7C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922D02A" w14:textId="77777777" w:rsidR="001F3A7C" w:rsidRPr="008E132C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221010B" w14:textId="77777777" w:rsidR="001F3A7C" w:rsidRPr="008E132C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2" w:type="dxa"/>
          </w:tcPr>
          <w:p w14:paraId="6423D80D" w14:textId="77777777" w:rsidR="001F3A7C" w:rsidRPr="008E132C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4798D4B7" w14:textId="3498C755" w:rsidR="001F3A7C" w:rsidRPr="001D616C" w:rsidRDefault="001F3A7C" w:rsidP="001D616C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255B41" w14:textId="77777777" w:rsidR="001F3A7C" w:rsidRPr="008E132C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D2AA03C" w14:textId="77777777" w:rsidR="001F3A7C" w:rsidRPr="00907677" w:rsidRDefault="001F3A7C" w:rsidP="00907677">
            <w:pPr>
              <w:tabs>
                <w:tab w:val="decimal" w:pos="860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51EC8C" w14:textId="77777777" w:rsidR="001F3A7C" w:rsidRPr="008E132C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CEC8D06" w14:textId="77777777" w:rsidR="001F3A7C" w:rsidRPr="00907677" w:rsidRDefault="001F3A7C" w:rsidP="00907677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3A7C" w:rsidRPr="00395767" w14:paraId="1F46D227" w14:textId="77777777" w:rsidTr="001D616C">
        <w:trPr>
          <w:trHeight w:val="412"/>
        </w:trPr>
        <w:tc>
          <w:tcPr>
            <w:tcW w:w="4050" w:type="dxa"/>
            <w:shd w:val="clear" w:color="auto" w:fill="auto"/>
          </w:tcPr>
          <w:p w14:paraId="6B790BD9" w14:textId="77777777" w:rsidR="001F3A7C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DC86D09" w14:textId="77777777" w:rsidR="001F3A7C" w:rsidRPr="009214C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D0BA6A5" w14:textId="0895C894" w:rsidR="001F3A7C" w:rsidRPr="00395767" w:rsidRDefault="001F3A7C" w:rsidP="001F3A7C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04E082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CCFA7FC" w14:textId="77777777" w:rsidR="001F3A7C" w:rsidRPr="00395767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2724272" w14:textId="77777777" w:rsidR="001F3A7C" w:rsidRPr="00395767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5D25A986" w14:textId="4E245233" w:rsidR="001F3A7C" w:rsidRPr="00395767" w:rsidRDefault="001F3A7C" w:rsidP="001D616C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E572C4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570910F" w14:textId="77777777" w:rsidR="001F3A7C" w:rsidRPr="00907677" w:rsidRDefault="001F3A7C" w:rsidP="00907677">
            <w:pPr>
              <w:tabs>
                <w:tab w:val="decimal" w:pos="860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79CDB5" w14:textId="77777777" w:rsidR="001F3A7C" w:rsidRPr="00395767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DD569C1" w14:textId="77777777" w:rsidR="001F3A7C" w:rsidRPr="00395767" w:rsidRDefault="001F3A7C" w:rsidP="00907677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3A7C" w:rsidRPr="00395767" w14:paraId="555A89BA" w14:textId="77777777" w:rsidTr="001D616C">
        <w:trPr>
          <w:trHeight w:val="412"/>
        </w:trPr>
        <w:tc>
          <w:tcPr>
            <w:tcW w:w="4050" w:type="dxa"/>
            <w:shd w:val="clear" w:color="auto" w:fill="auto"/>
          </w:tcPr>
          <w:p w14:paraId="7AF8EF1E" w14:textId="0EB22C14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3AFA40A5" w14:textId="77777777" w:rsidR="001F3A7C" w:rsidRPr="009214C0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2D8EBF67" w14:textId="2C927668" w:rsidR="001F3A7C" w:rsidRPr="00AC5D12" w:rsidRDefault="001F3A7C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Pr="00381AB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70" w:type="dxa"/>
          </w:tcPr>
          <w:p w14:paraId="58519481" w14:textId="77777777" w:rsidR="001F3A7C" w:rsidRPr="00AC5D12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86C3554" w14:textId="3970B4EB" w:rsidR="001F3A7C" w:rsidRPr="00C64585" w:rsidRDefault="001D616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4D641751" w14:textId="77777777" w:rsidR="001F3A7C" w:rsidRPr="00C64585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4CBAFAA5" w14:textId="546BFA09" w:rsidR="001F3A7C" w:rsidRPr="00AC5D12" w:rsidRDefault="001F3A7C" w:rsidP="001D616C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3C2E675B" w14:textId="77777777" w:rsidR="001F3A7C" w:rsidRPr="00AC5D12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B3FD89C" w14:textId="75A773AA" w:rsidR="001F3A7C" w:rsidRPr="00AC5D12" w:rsidRDefault="001F3A7C" w:rsidP="00907677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65CE9C" w14:textId="77777777" w:rsidR="001F3A7C" w:rsidRPr="00AC5D12" w:rsidRDefault="001F3A7C" w:rsidP="001F3A7C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BB40CC4" w14:textId="7CAA01DD" w:rsidR="001F3A7C" w:rsidRPr="00907677" w:rsidRDefault="001F3A7C" w:rsidP="00907677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76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105,601</w:t>
            </w:r>
          </w:p>
        </w:tc>
      </w:tr>
      <w:tr w:rsidR="001F3A7C" w:rsidRPr="00395767" w14:paraId="16825D6C" w14:textId="77777777" w:rsidTr="001D616C">
        <w:trPr>
          <w:trHeight w:val="389"/>
        </w:trPr>
        <w:tc>
          <w:tcPr>
            <w:tcW w:w="4050" w:type="dxa"/>
            <w:shd w:val="clear" w:color="auto" w:fill="auto"/>
          </w:tcPr>
          <w:p w14:paraId="0D628C33" w14:textId="2DA39572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18A93C06" w14:textId="77777777" w:rsidR="001F3A7C" w:rsidRPr="00040C24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706E33" w14:textId="7A4098E8" w:rsidR="001F3A7C" w:rsidRPr="00381ABF" w:rsidRDefault="001F3A7C" w:rsidP="001F3A7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D616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6,</w:t>
            </w:r>
            <w:r w:rsidR="001D616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0" w:type="dxa"/>
          </w:tcPr>
          <w:p w14:paraId="074060F7" w14:textId="77777777" w:rsidR="001F3A7C" w:rsidRPr="00381ABF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168A30AA" w14:textId="765C2E7D" w:rsidR="001F3A7C" w:rsidRDefault="001D616C" w:rsidP="001D616C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9,872</w:t>
            </w:r>
          </w:p>
        </w:tc>
        <w:tc>
          <w:tcPr>
            <w:tcW w:w="242" w:type="dxa"/>
          </w:tcPr>
          <w:p w14:paraId="79DCBF49" w14:textId="77777777" w:rsidR="001F3A7C" w:rsidRDefault="001F3A7C" w:rsidP="001F3A7C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double" w:sz="4" w:space="0" w:color="auto"/>
              <w:bottom w:val="double" w:sz="4" w:space="0" w:color="auto"/>
            </w:tcBorders>
          </w:tcPr>
          <w:p w14:paraId="4BD48D51" w14:textId="13DF556C" w:rsidR="001F3A7C" w:rsidRPr="00381ABF" w:rsidRDefault="001F3A7C" w:rsidP="001D616C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43,185</w:t>
            </w:r>
          </w:p>
        </w:tc>
        <w:tc>
          <w:tcPr>
            <w:tcW w:w="270" w:type="dxa"/>
            <w:shd w:val="clear" w:color="auto" w:fill="auto"/>
          </w:tcPr>
          <w:p w14:paraId="343E2EFF" w14:textId="77777777" w:rsidR="001F3A7C" w:rsidRPr="00381ABF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9DCCEB" w14:textId="7AB4D6E1" w:rsidR="001F3A7C" w:rsidRPr="00381ABF" w:rsidRDefault="001F3A7C" w:rsidP="00907677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B3CDF" w14:textId="77777777" w:rsidR="001F3A7C" w:rsidRPr="00381ABF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EB0743" w14:textId="54B0F5B7" w:rsidR="001F3A7C" w:rsidRPr="00907677" w:rsidRDefault="001F3A7C" w:rsidP="00907677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76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219,845</w:t>
            </w:r>
          </w:p>
        </w:tc>
      </w:tr>
    </w:tbl>
    <w:p w14:paraId="2246C809" w14:textId="77777777" w:rsidR="00D91AA2" w:rsidRPr="00356D57" w:rsidRDefault="00D91AA2" w:rsidP="009214C0">
      <w:pPr>
        <w:pStyle w:val="BodyText"/>
        <w:spacing w:after="0"/>
        <w:ind w:left="540" w:hanging="540"/>
        <w:rPr>
          <w:rFonts w:asciiTheme="majorBidi" w:hAnsiTheme="majorBidi" w:cstheme="majorBidi"/>
          <w:sz w:val="2"/>
          <w:szCs w:val="2"/>
          <w:lang w:bidi="th-TH"/>
        </w:rPr>
      </w:pPr>
    </w:p>
    <w:p w14:paraId="1758230C" w14:textId="77777777" w:rsidR="00BD1621" w:rsidRDefault="00BD1621" w:rsidP="00BD1621">
      <w:pPr>
        <w:ind w:firstLine="562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900"/>
        <w:gridCol w:w="1620"/>
        <w:gridCol w:w="270"/>
        <w:gridCol w:w="1620"/>
        <w:gridCol w:w="242"/>
        <w:gridCol w:w="1558"/>
        <w:gridCol w:w="270"/>
        <w:gridCol w:w="1530"/>
        <w:gridCol w:w="270"/>
        <w:gridCol w:w="1530"/>
      </w:tblGrid>
      <w:tr w:rsidR="00947EFA" w:rsidRPr="00395767" w14:paraId="4DC0D117" w14:textId="77777777" w:rsidTr="00C67BBD">
        <w:trPr>
          <w:trHeight w:val="412"/>
          <w:tblHeader/>
        </w:trPr>
        <w:tc>
          <w:tcPr>
            <w:tcW w:w="4050" w:type="dxa"/>
            <w:shd w:val="clear" w:color="auto" w:fill="auto"/>
          </w:tcPr>
          <w:p w14:paraId="2C9042BA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55CA9F8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86" w:hanging="5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910" w:type="dxa"/>
            <w:gridSpan w:val="9"/>
          </w:tcPr>
          <w:p w14:paraId="3EF1651D" w14:textId="36CC9A3C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86" w:hanging="5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7EFA">
              <w:rPr>
                <w:rFonts w:asciiTheme="majorBidi" w:eastAsia="MS Mincho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47EFA" w:rsidRPr="00395767" w14:paraId="42116207" w14:textId="77777777" w:rsidTr="00C67BBD">
        <w:trPr>
          <w:trHeight w:val="470"/>
          <w:tblHeader/>
        </w:trPr>
        <w:tc>
          <w:tcPr>
            <w:tcW w:w="4050" w:type="dxa"/>
            <w:shd w:val="clear" w:color="auto" w:fill="auto"/>
          </w:tcPr>
          <w:p w14:paraId="79224B19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0FF29EA" w14:textId="0895CD8E" w:rsidR="00947EFA" w:rsidRPr="00395767" w:rsidRDefault="00947EFA" w:rsidP="00C67BBD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7F79999" w14:textId="77777777" w:rsidR="00947EFA" w:rsidRDefault="00947EFA" w:rsidP="00C67BBD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0CC6723" w14:textId="77777777" w:rsidR="00947EFA" w:rsidRDefault="00947EFA" w:rsidP="00C67BBD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</w:t>
            </w:r>
          </w:p>
          <w:p w14:paraId="4C9D85E0" w14:textId="77777777" w:rsidR="00947EFA" w:rsidRPr="00395767" w:rsidRDefault="00947EFA" w:rsidP="00C67BBD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การใช้ - ที่ดิน</w:t>
            </w:r>
          </w:p>
        </w:tc>
        <w:tc>
          <w:tcPr>
            <w:tcW w:w="270" w:type="dxa"/>
          </w:tcPr>
          <w:p w14:paraId="5225CC3F" w14:textId="77777777" w:rsidR="00947EFA" w:rsidRPr="00395767" w:rsidRDefault="00947EFA" w:rsidP="00C67BB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153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F197FFB" w14:textId="77777777" w:rsidR="00947EFA" w:rsidRDefault="00947EFA" w:rsidP="00C67BBD">
            <w:pPr>
              <w:tabs>
                <w:tab w:val="left" w:pos="132"/>
                <w:tab w:val="center" w:pos="721"/>
              </w:tabs>
              <w:spacing w:line="240" w:lineRule="auto"/>
              <w:ind w:left="-108" w:right="-153" w:hanging="6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ab/>
            </w: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ab/>
            </w:r>
          </w:p>
          <w:p w14:paraId="604F73A8" w14:textId="77777777" w:rsidR="00947EFA" w:rsidRDefault="00947EFA" w:rsidP="00C67BBD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</w:t>
            </w:r>
          </w:p>
          <w:p w14:paraId="6314EC11" w14:textId="77777777" w:rsidR="00947EFA" w:rsidRPr="00236621" w:rsidRDefault="00947EFA" w:rsidP="00C67BBD">
            <w:pPr>
              <w:spacing w:line="240" w:lineRule="auto"/>
              <w:ind w:left="-114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การใช้ -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42" w:type="dxa"/>
          </w:tcPr>
          <w:p w14:paraId="34B12191" w14:textId="77777777" w:rsidR="00947EFA" w:rsidRPr="00236621" w:rsidRDefault="00947EFA" w:rsidP="00C67BBD">
            <w:pPr>
              <w:spacing w:line="240" w:lineRule="auto"/>
              <w:ind w:left="516" w:right="-105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0A6185E8" w14:textId="77777777" w:rsidR="00947EFA" w:rsidRDefault="00947EFA" w:rsidP="00C67BBD">
            <w:pPr>
              <w:spacing w:line="240" w:lineRule="auto"/>
              <w:ind w:left="516" w:right="-105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36621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อาคารและ</w:t>
            </w:r>
          </w:p>
          <w:p w14:paraId="5A5ABAAB" w14:textId="77777777" w:rsidR="00947EFA" w:rsidRDefault="00947EFA" w:rsidP="00C67BBD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  <w:p w14:paraId="65B82476" w14:textId="77777777" w:rsidR="00947EFA" w:rsidRPr="000E1D89" w:rsidRDefault="00947EFA" w:rsidP="00C67BBD">
            <w:pPr>
              <w:spacing w:line="240" w:lineRule="auto"/>
              <w:ind w:left="516" w:right="-105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645BA3BF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2448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AA5D145" w14:textId="77777777" w:rsidR="00947EFA" w:rsidRDefault="00947EFA" w:rsidP="00C67BBD">
            <w:pPr>
              <w:tabs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65A19B6" w14:textId="77777777" w:rsidR="00947EFA" w:rsidRPr="00395767" w:rsidRDefault="00947EFA" w:rsidP="00C67BBD">
            <w:pPr>
              <w:tabs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br/>
              <w:t>ระหว่างก่อสร้าง</w:t>
            </w:r>
          </w:p>
        </w:tc>
        <w:tc>
          <w:tcPr>
            <w:tcW w:w="270" w:type="dxa"/>
            <w:shd w:val="clear" w:color="auto" w:fill="auto"/>
          </w:tcPr>
          <w:p w14:paraId="39992632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131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35B2627" w14:textId="77777777" w:rsidR="00947EFA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86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1AD385C7" w14:textId="77777777" w:rsidR="00947EFA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86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FBFF471" w14:textId="77777777" w:rsidR="00947EFA" w:rsidRPr="00395767" w:rsidRDefault="00947EFA" w:rsidP="00C67BBD">
            <w:pPr>
              <w:tabs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47EFA" w:rsidRPr="00395767" w14:paraId="40C3F456" w14:textId="77777777" w:rsidTr="00C67BBD">
        <w:trPr>
          <w:trHeight w:val="70"/>
          <w:tblHeader/>
        </w:trPr>
        <w:tc>
          <w:tcPr>
            <w:tcW w:w="4050" w:type="dxa"/>
            <w:shd w:val="clear" w:color="auto" w:fill="auto"/>
          </w:tcPr>
          <w:p w14:paraId="2FEA6B41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F2165BE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910" w:type="dxa"/>
            <w:gridSpan w:val="9"/>
          </w:tcPr>
          <w:p w14:paraId="4F490EA7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47EFA" w:rsidRPr="00395767" w14:paraId="56A24DB5" w14:textId="77777777" w:rsidTr="00C67BBD">
        <w:trPr>
          <w:trHeight w:val="412"/>
        </w:trPr>
        <w:tc>
          <w:tcPr>
            <w:tcW w:w="4050" w:type="dxa"/>
            <w:shd w:val="clear" w:color="auto" w:fill="auto"/>
          </w:tcPr>
          <w:p w14:paraId="38814EA6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900" w:type="dxa"/>
          </w:tcPr>
          <w:p w14:paraId="53B3141D" w14:textId="77777777" w:rsidR="00947EFA" w:rsidRPr="009214C0" w:rsidRDefault="00947EFA" w:rsidP="00C67BBD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8178643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9867721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6950F13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F6FF676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354EED4D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F2741F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35D983D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A620DF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decimal" w:pos="74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847D424" w14:textId="77777777" w:rsidR="00947EFA" w:rsidRPr="00395767" w:rsidRDefault="00947EFA" w:rsidP="00C67BBD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D572A" w:rsidRPr="00395767" w14:paraId="2723351F" w14:textId="77777777" w:rsidTr="00C67BBD">
        <w:trPr>
          <w:trHeight w:val="401"/>
        </w:trPr>
        <w:tc>
          <w:tcPr>
            <w:tcW w:w="4050" w:type="dxa"/>
            <w:shd w:val="clear" w:color="auto" w:fill="auto"/>
          </w:tcPr>
          <w:p w14:paraId="2B8BF06C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329326A4" w14:textId="77777777" w:rsidR="00DD572A" w:rsidRPr="009214C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23E3F63" w14:textId="13374860" w:rsidR="00DD572A" w:rsidRPr="00A84602" w:rsidRDefault="00DD572A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95,597</w:t>
            </w:r>
          </w:p>
        </w:tc>
        <w:tc>
          <w:tcPr>
            <w:tcW w:w="270" w:type="dxa"/>
          </w:tcPr>
          <w:p w14:paraId="3912A2B0" w14:textId="77777777" w:rsidR="00DD572A" w:rsidRPr="00A84602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AF81F18" w14:textId="600BFA85" w:rsidR="00DD572A" w:rsidRPr="00A84602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3BCD9770" w14:textId="77777777" w:rsidR="00DD572A" w:rsidRPr="00A84602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5937749C" w14:textId="608DFEBB" w:rsidR="00DD572A" w:rsidRPr="00A84602" w:rsidRDefault="00DD572A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51,264</w:t>
            </w:r>
          </w:p>
        </w:tc>
        <w:tc>
          <w:tcPr>
            <w:tcW w:w="270" w:type="dxa"/>
            <w:shd w:val="clear" w:color="auto" w:fill="auto"/>
          </w:tcPr>
          <w:p w14:paraId="3F81651B" w14:textId="77777777" w:rsidR="00DD572A" w:rsidRPr="00A84602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2108DE1" w14:textId="519C5952" w:rsidR="00DD572A" w:rsidRPr="00A84602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77D8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60,453</w:t>
            </w:r>
          </w:p>
        </w:tc>
        <w:tc>
          <w:tcPr>
            <w:tcW w:w="270" w:type="dxa"/>
            <w:shd w:val="clear" w:color="auto" w:fill="auto"/>
          </w:tcPr>
          <w:p w14:paraId="301FDF1C" w14:textId="77777777" w:rsidR="00DD572A" w:rsidRPr="00A84602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1BEFE00" w14:textId="0643290C" w:rsidR="00DD572A" w:rsidRPr="00A84602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77D8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207,314</w:t>
            </w:r>
          </w:p>
        </w:tc>
      </w:tr>
      <w:tr w:rsidR="00DD572A" w:rsidRPr="00395767" w14:paraId="4EDEA869" w14:textId="77777777" w:rsidTr="00C67BBD">
        <w:trPr>
          <w:trHeight w:val="401"/>
        </w:trPr>
        <w:tc>
          <w:tcPr>
            <w:tcW w:w="4050" w:type="dxa"/>
            <w:shd w:val="clear" w:color="auto" w:fill="auto"/>
          </w:tcPr>
          <w:p w14:paraId="0CB9A80D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4970C0A1" w14:textId="77777777" w:rsidR="00DD572A" w:rsidRPr="009214C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059ACC64" w14:textId="4AE045EB" w:rsidR="00DD572A" w:rsidRPr="000A221A" w:rsidRDefault="00DD572A" w:rsidP="00DD572A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9FBB06" w14:textId="77777777" w:rsidR="00DD572A" w:rsidRPr="000A221A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70D68C79" w14:textId="4696A731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71D8001B" w14:textId="77777777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0688F948" w14:textId="6786E408" w:rsidR="00DD572A" w:rsidRPr="000A221A" w:rsidRDefault="00DD572A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1,751</w:t>
            </w:r>
          </w:p>
        </w:tc>
        <w:tc>
          <w:tcPr>
            <w:tcW w:w="270" w:type="dxa"/>
            <w:shd w:val="clear" w:color="auto" w:fill="auto"/>
          </w:tcPr>
          <w:p w14:paraId="4FD0012B" w14:textId="77777777" w:rsidR="00DD572A" w:rsidRPr="000A221A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9C9A96E" w14:textId="761B7BC6" w:rsidR="00DD572A" w:rsidRPr="000A221A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270" w:type="dxa"/>
            <w:shd w:val="clear" w:color="auto" w:fill="auto"/>
          </w:tcPr>
          <w:p w14:paraId="4875E6DC" w14:textId="77777777" w:rsidR="00DD572A" w:rsidRPr="000A221A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E26502C" w14:textId="598A56D3" w:rsidR="00DD572A" w:rsidRPr="000A221A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333</w:t>
            </w:r>
          </w:p>
        </w:tc>
      </w:tr>
      <w:tr w:rsidR="00DD572A" w:rsidRPr="00395767" w14:paraId="6603810E" w14:textId="77777777" w:rsidTr="00C67BBD">
        <w:trPr>
          <w:trHeight w:val="401"/>
        </w:trPr>
        <w:tc>
          <w:tcPr>
            <w:tcW w:w="4050" w:type="dxa"/>
            <w:shd w:val="clear" w:color="auto" w:fill="auto"/>
          </w:tcPr>
          <w:p w14:paraId="024D259A" w14:textId="4008AA32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7C33C8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64A8447C" w14:textId="4AB47A94" w:rsidR="00DD572A" w:rsidRPr="00A53A92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6582417" w14:textId="18E7274F" w:rsidR="00DD572A" w:rsidRPr="000A221A" w:rsidRDefault="00DD572A" w:rsidP="00DD572A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6D4513" w14:textId="77777777" w:rsidR="00DD572A" w:rsidRPr="000A221A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0FF9EA6" w14:textId="1C98EBB4" w:rsidR="00DD572A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497641B6" w14:textId="77777777" w:rsidR="00DD572A" w:rsidRDefault="00DD572A" w:rsidP="00DD572A">
            <w:pPr>
              <w:tabs>
                <w:tab w:val="decimal" w:pos="70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58C3C32D" w14:textId="1DD9E8AF" w:rsidR="00DD572A" w:rsidRPr="000A221A" w:rsidRDefault="00DD572A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33,750</w:t>
            </w:r>
          </w:p>
        </w:tc>
        <w:tc>
          <w:tcPr>
            <w:tcW w:w="270" w:type="dxa"/>
            <w:shd w:val="clear" w:color="auto" w:fill="auto"/>
          </w:tcPr>
          <w:p w14:paraId="692369F1" w14:textId="77777777" w:rsidR="00DD572A" w:rsidRPr="000A221A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EA41F2A" w14:textId="176844BB" w:rsidR="00DD572A" w:rsidRPr="000A221A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750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4C5537" w14:textId="77777777" w:rsidR="00DD572A" w:rsidRPr="000A221A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06DF959" w14:textId="2B31AF99" w:rsidR="00DD572A" w:rsidRPr="000A221A" w:rsidRDefault="00DD572A" w:rsidP="00DD572A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D572A" w:rsidRPr="00395767" w14:paraId="322E56FF" w14:textId="77777777" w:rsidTr="00C67BBD">
        <w:trPr>
          <w:trHeight w:val="401"/>
        </w:trPr>
        <w:tc>
          <w:tcPr>
            <w:tcW w:w="4050" w:type="dxa"/>
            <w:shd w:val="clear" w:color="auto" w:fill="auto"/>
          </w:tcPr>
          <w:p w14:paraId="2F7AD8FE" w14:textId="4CFD1415" w:rsidR="00DD572A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900" w:type="dxa"/>
          </w:tcPr>
          <w:p w14:paraId="16E35920" w14:textId="77777777" w:rsidR="00DD572A" w:rsidRPr="00B30E1D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ADED3BA" w14:textId="76DBBA7E" w:rsidR="00DD572A" w:rsidRDefault="00DD572A" w:rsidP="00DD572A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6D5BC4" w14:textId="77777777" w:rsidR="00DD572A" w:rsidRPr="000A221A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6635D6" w14:textId="31971742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3B2C1F18" w14:textId="77777777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26B1B915" w14:textId="0E5817B8" w:rsidR="00DD572A" w:rsidRDefault="00DD572A" w:rsidP="0035385F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161A8C" w14:textId="77777777" w:rsidR="00DD572A" w:rsidRPr="000A221A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A051E03" w14:textId="16217FB2" w:rsidR="00DD572A" w:rsidRPr="000A221A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184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5D38EC" w14:textId="77777777" w:rsidR="00DD572A" w:rsidRPr="000A221A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05D9BC9" w14:textId="2C2A5D58" w:rsidR="00DD572A" w:rsidRPr="000A221A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184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D572A" w:rsidRPr="00395767" w14:paraId="2EEF97E2" w14:textId="77777777" w:rsidTr="00C67BBD">
        <w:trPr>
          <w:trHeight w:val="401"/>
        </w:trPr>
        <w:tc>
          <w:tcPr>
            <w:tcW w:w="4050" w:type="dxa"/>
            <w:shd w:val="clear" w:color="auto" w:fill="auto"/>
          </w:tcPr>
          <w:p w14:paraId="36CC3A79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53EBF285" w14:textId="77777777" w:rsidR="00DD572A" w:rsidRPr="009214C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DC3CBDC" w14:textId="77777777" w:rsidR="00DD572A" w:rsidRPr="000A221A" w:rsidRDefault="00DD572A" w:rsidP="00DD572A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706DD7" w14:textId="77777777" w:rsidR="00DD572A" w:rsidRPr="000A221A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32D6C8" w14:textId="77777777" w:rsidR="00DD572A" w:rsidRPr="000A221A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0666BED" w14:textId="77777777" w:rsidR="00DD572A" w:rsidRPr="000A221A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244768EC" w14:textId="77777777" w:rsidR="00DD572A" w:rsidRPr="000A221A" w:rsidRDefault="00DD572A" w:rsidP="00DD572A">
            <w:pPr>
              <w:tabs>
                <w:tab w:val="decimal" w:pos="1086"/>
                <w:tab w:val="decimal" w:pos="1176"/>
              </w:tabs>
              <w:spacing w:line="240" w:lineRule="auto"/>
              <w:ind w:left="-84" w:right="-370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90E918" w14:textId="77777777" w:rsidR="00DD572A" w:rsidRPr="000A221A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C4B22DF" w14:textId="77777777" w:rsidR="00DD572A" w:rsidRPr="0076369F" w:rsidRDefault="00DD572A" w:rsidP="00DD572A">
            <w:pPr>
              <w:tabs>
                <w:tab w:val="decimal" w:pos="700"/>
                <w:tab w:val="decimal" w:pos="86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85A718" w14:textId="77777777" w:rsidR="00DD572A" w:rsidRPr="000A221A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76814B8" w14:textId="77777777" w:rsidR="00DD572A" w:rsidRPr="000A221A" w:rsidRDefault="00DD572A" w:rsidP="00DD572A">
            <w:pPr>
              <w:tabs>
                <w:tab w:val="decimal" w:pos="1086"/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D572A" w:rsidRPr="00395767" w14:paraId="636740B0" w14:textId="77777777" w:rsidTr="00C67BBD">
        <w:trPr>
          <w:trHeight w:val="412"/>
        </w:trPr>
        <w:tc>
          <w:tcPr>
            <w:tcW w:w="4050" w:type="dxa"/>
            <w:shd w:val="clear" w:color="auto" w:fill="auto"/>
          </w:tcPr>
          <w:p w14:paraId="38A2860E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4DFD8F77" w14:textId="77777777" w:rsidR="00DD572A" w:rsidRPr="009214C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375B3E8" w14:textId="533B80CC" w:rsidR="00DD572A" w:rsidRPr="002B7387" w:rsidRDefault="00DD572A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95,597</w:t>
            </w:r>
          </w:p>
        </w:tc>
        <w:tc>
          <w:tcPr>
            <w:tcW w:w="270" w:type="dxa"/>
          </w:tcPr>
          <w:p w14:paraId="25837F6F" w14:textId="77777777" w:rsidR="00DD572A" w:rsidRPr="002B7387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0BC88FC" w14:textId="0C6401AB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1BE00636" w14:textId="77777777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7C5B1736" w14:textId="1EE036D9" w:rsidR="00DD572A" w:rsidRPr="002B7387" w:rsidRDefault="00DD572A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86,765</w:t>
            </w:r>
          </w:p>
        </w:tc>
        <w:tc>
          <w:tcPr>
            <w:tcW w:w="270" w:type="dxa"/>
            <w:shd w:val="clear" w:color="auto" w:fill="auto"/>
          </w:tcPr>
          <w:p w14:paraId="4D966B67" w14:textId="77777777" w:rsidR="00DD572A" w:rsidRPr="002B7387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EA320C4" w14:textId="1E83D00C" w:rsidR="00DD572A" w:rsidRPr="00BA16BB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09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2,101</w:t>
            </w:r>
          </w:p>
        </w:tc>
        <w:tc>
          <w:tcPr>
            <w:tcW w:w="270" w:type="dxa"/>
            <w:shd w:val="clear" w:color="auto" w:fill="auto"/>
          </w:tcPr>
          <w:p w14:paraId="732CCA94" w14:textId="77777777" w:rsidR="00DD572A" w:rsidRPr="002B7387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86485A1" w14:textId="41D12604" w:rsidR="00DD572A" w:rsidRPr="002B7387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09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184,463</w:t>
            </w:r>
          </w:p>
        </w:tc>
      </w:tr>
      <w:tr w:rsidR="00DD572A" w:rsidRPr="00395767" w14:paraId="78AC0E28" w14:textId="77777777" w:rsidTr="00C67BBD">
        <w:trPr>
          <w:trHeight w:val="389"/>
        </w:trPr>
        <w:tc>
          <w:tcPr>
            <w:tcW w:w="4050" w:type="dxa"/>
            <w:shd w:val="clear" w:color="auto" w:fill="auto"/>
          </w:tcPr>
          <w:p w14:paraId="0B29798E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5128F95A" w14:textId="77777777" w:rsidR="00DD572A" w:rsidRPr="009214C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BF2D773" w14:textId="179302E3" w:rsidR="00DD572A" w:rsidRPr="00545F91" w:rsidRDefault="0035385F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104,013</w:t>
            </w:r>
          </w:p>
        </w:tc>
        <w:tc>
          <w:tcPr>
            <w:tcW w:w="270" w:type="dxa"/>
          </w:tcPr>
          <w:p w14:paraId="1E4023E2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DAD450F" w14:textId="3E5DD1CE" w:rsidR="00DD572A" w:rsidRDefault="0035385F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11,106</w:t>
            </w:r>
          </w:p>
        </w:tc>
        <w:tc>
          <w:tcPr>
            <w:tcW w:w="242" w:type="dxa"/>
          </w:tcPr>
          <w:p w14:paraId="1B3F0D85" w14:textId="77777777" w:rsidR="00DD572A" w:rsidRDefault="00DD572A" w:rsidP="00DD572A">
            <w:pPr>
              <w:tabs>
                <w:tab w:val="decimal" w:pos="70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5CF65C37" w14:textId="1AA4DCFB" w:rsidR="00DD572A" w:rsidRPr="00395767" w:rsidRDefault="00DD572A" w:rsidP="0035385F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C8CF5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7F89130" w14:textId="0FAC3023" w:rsidR="00DD572A" w:rsidRPr="00BA16BB" w:rsidRDefault="00DD572A" w:rsidP="00DD572A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E68D6B" w14:textId="5BBF6988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115,</w:t>
            </w:r>
          </w:p>
        </w:tc>
        <w:tc>
          <w:tcPr>
            <w:tcW w:w="1530" w:type="dxa"/>
            <w:shd w:val="clear" w:color="auto" w:fill="auto"/>
          </w:tcPr>
          <w:p w14:paraId="68CC1770" w14:textId="594076CC" w:rsidR="00DD572A" w:rsidRPr="00395767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115,119</w:t>
            </w:r>
          </w:p>
        </w:tc>
      </w:tr>
      <w:tr w:rsidR="00DD572A" w:rsidRPr="00395767" w14:paraId="134A13E2" w14:textId="77777777" w:rsidTr="00C67BBD">
        <w:trPr>
          <w:trHeight w:val="401"/>
        </w:trPr>
        <w:tc>
          <w:tcPr>
            <w:tcW w:w="4050" w:type="dxa"/>
            <w:shd w:val="clear" w:color="auto" w:fill="auto"/>
          </w:tcPr>
          <w:p w14:paraId="7BA81900" w14:textId="7DF88B22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</w:p>
        </w:tc>
        <w:tc>
          <w:tcPr>
            <w:tcW w:w="900" w:type="dxa"/>
          </w:tcPr>
          <w:p w14:paraId="7AD41A98" w14:textId="08CF62C0" w:rsidR="00DD572A" w:rsidRPr="00167F23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360D3454" w14:textId="1F1EAAE1" w:rsidR="00DD572A" w:rsidRPr="00395767" w:rsidRDefault="00DD572A" w:rsidP="00DD572A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D3EC7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7E1DFA" w14:textId="73A0A38E" w:rsidR="00DD572A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2B50D6D0" w14:textId="77777777" w:rsidR="00DD572A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574DBEFB" w14:textId="7997A2D0" w:rsidR="00DD572A" w:rsidRPr="00395767" w:rsidRDefault="00DD572A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1,944</w:t>
            </w:r>
          </w:p>
        </w:tc>
        <w:tc>
          <w:tcPr>
            <w:tcW w:w="270" w:type="dxa"/>
            <w:shd w:val="clear" w:color="auto" w:fill="auto"/>
          </w:tcPr>
          <w:p w14:paraId="5CA47FB8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DC49C32" w14:textId="191A5BA2" w:rsidR="00DD572A" w:rsidRPr="00BA16BB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(1,944)</w:t>
            </w:r>
          </w:p>
        </w:tc>
        <w:tc>
          <w:tcPr>
            <w:tcW w:w="270" w:type="dxa"/>
            <w:shd w:val="clear" w:color="auto" w:fill="auto"/>
          </w:tcPr>
          <w:p w14:paraId="6AA908A5" w14:textId="77777777" w:rsidR="00DD572A" w:rsidRPr="00395767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1BDA404" w14:textId="233A226E" w:rsidR="00DD572A" w:rsidRPr="00F14986" w:rsidRDefault="00DD572A" w:rsidP="00DD572A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D572A" w:rsidRPr="00381ABF" w14:paraId="18D5F421" w14:textId="77777777" w:rsidTr="00C67BBD">
        <w:trPr>
          <w:trHeight w:val="412"/>
        </w:trPr>
        <w:tc>
          <w:tcPr>
            <w:tcW w:w="4050" w:type="dxa"/>
            <w:shd w:val="clear" w:color="auto" w:fill="auto"/>
          </w:tcPr>
          <w:p w14:paraId="1BE98445" w14:textId="77777777" w:rsidR="00DD572A" w:rsidRPr="00040C24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hAnsiTheme="majorBidi" w:cs="Angsana New"/>
                <w:sz w:val="30"/>
                <w:szCs w:val="30"/>
                <w:highlight w:val="cyan"/>
                <w:cs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68840343" w14:textId="77777777" w:rsidR="00DD572A" w:rsidRPr="009214C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E0406" w14:textId="4E3C5F15" w:rsidR="00DD572A" w:rsidRPr="00381ABF" w:rsidRDefault="0035385F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199,610</w:t>
            </w:r>
          </w:p>
        </w:tc>
        <w:tc>
          <w:tcPr>
            <w:tcW w:w="270" w:type="dxa"/>
          </w:tcPr>
          <w:p w14:paraId="1C6D1620" w14:textId="77777777" w:rsidR="00DD572A" w:rsidRPr="00381ABF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F68917" w14:textId="64F555DF" w:rsidR="00DD572A" w:rsidRDefault="0035385F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11,106</w:t>
            </w:r>
          </w:p>
        </w:tc>
        <w:tc>
          <w:tcPr>
            <w:tcW w:w="242" w:type="dxa"/>
          </w:tcPr>
          <w:p w14:paraId="4FF60B6D" w14:textId="77777777" w:rsidR="00DD572A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D2126CC" w14:textId="1B07EDBF" w:rsidR="00DD572A" w:rsidRPr="00381ABF" w:rsidRDefault="00DD572A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88,709</w:t>
            </w:r>
          </w:p>
        </w:tc>
        <w:tc>
          <w:tcPr>
            <w:tcW w:w="270" w:type="dxa"/>
            <w:shd w:val="clear" w:color="auto" w:fill="auto"/>
          </w:tcPr>
          <w:p w14:paraId="6BDA1D8C" w14:textId="77777777" w:rsidR="00DD572A" w:rsidRPr="00381ABF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C81F7" w14:textId="0847A1DE" w:rsidR="00DD572A" w:rsidRPr="00BA16BB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5A02AF2E" w14:textId="77777777" w:rsidR="00DD572A" w:rsidRPr="00381ABF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7585F" w14:textId="3F197533" w:rsidR="00DD572A" w:rsidRPr="00381ABF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7BE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299,58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DD572A" w:rsidRPr="00395767" w14:paraId="6F2764DE" w14:textId="77777777" w:rsidTr="00947EFA">
        <w:trPr>
          <w:trHeight w:val="58"/>
        </w:trPr>
        <w:tc>
          <w:tcPr>
            <w:tcW w:w="4050" w:type="dxa"/>
            <w:shd w:val="clear" w:color="auto" w:fill="auto"/>
          </w:tcPr>
          <w:p w14:paraId="630351A1" w14:textId="77777777" w:rsidR="00DD572A" w:rsidRPr="008E132C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15F7DCF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76A2C64" w14:textId="77777777" w:rsidR="00DD572A" w:rsidRPr="008E132C" w:rsidRDefault="00DD572A" w:rsidP="00DD572A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F35C906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D6DDD12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AC6D8F9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697EB5B3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0D8DF0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C0AF7F8" w14:textId="77777777" w:rsidR="00DD572A" w:rsidRPr="008172C0" w:rsidRDefault="00DD572A" w:rsidP="00DD572A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D7BF62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ED5E7B7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D572A" w:rsidRPr="00395767" w14:paraId="1CE33005" w14:textId="77777777" w:rsidTr="00947EFA">
        <w:trPr>
          <w:trHeight w:val="58"/>
        </w:trPr>
        <w:tc>
          <w:tcPr>
            <w:tcW w:w="4050" w:type="dxa"/>
            <w:shd w:val="clear" w:color="auto" w:fill="auto"/>
          </w:tcPr>
          <w:p w14:paraId="5F8678DA" w14:textId="77777777" w:rsidR="00DD572A" w:rsidRPr="008E132C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4D73E9A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0897A02" w14:textId="77777777" w:rsidR="00DD572A" w:rsidRPr="008E132C" w:rsidRDefault="00DD572A" w:rsidP="00DD572A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51A4CF6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D072F9D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7BA875A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49E7886C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697378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27FB370" w14:textId="77777777" w:rsidR="00DD572A" w:rsidRPr="008172C0" w:rsidRDefault="00DD572A" w:rsidP="00DD572A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13984A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2C64F75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D572A" w:rsidRPr="00395767" w14:paraId="4D7CA400" w14:textId="77777777" w:rsidTr="00947EFA">
        <w:trPr>
          <w:trHeight w:val="58"/>
        </w:trPr>
        <w:tc>
          <w:tcPr>
            <w:tcW w:w="4050" w:type="dxa"/>
            <w:shd w:val="clear" w:color="auto" w:fill="auto"/>
          </w:tcPr>
          <w:p w14:paraId="492CC3B1" w14:textId="77777777" w:rsidR="00DD572A" w:rsidRPr="008E132C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55C41DB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F573F41" w14:textId="77777777" w:rsidR="00DD572A" w:rsidRPr="008E132C" w:rsidRDefault="00DD572A" w:rsidP="00DD572A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229281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65B3C4D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5251CDA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2BD0D0F5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ED00ED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349473D" w14:textId="77777777" w:rsidR="00DD572A" w:rsidRPr="008172C0" w:rsidRDefault="00DD572A" w:rsidP="00DD572A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3E990B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5822970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D572A" w:rsidRPr="00395767" w14:paraId="44EB6330" w14:textId="77777777" w:rsidTr="00947EFA">
        <w:trPr>
          <w:trHeight w:val="58"/>
        </w:trPr>
        <w:tc>
          <w:tcPr>
            <w:tcW w:w="4050" w:type="dxa"/>
            <w:shd w:val="clear" w:color="auto" w:fill="auto"/>
          </w:tcPr>
          <w:p w14:paraId="3CAC3A64" w14:textId="77777777" w:rsidR="00DD572A" w:rsidRPr="008E132C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648D476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30B8D4F" w14:textId="77777777" w:rsidR="00DD572A" w:rsidRPr="008E132C" w:rsidRDefault="00DD572A" w:rsidP="00DD572A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38CC65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705F71D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1AE5E4C3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0085BC6C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9A3BD3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8F5D729" w14:textId="77777777" w:rsidR="00DD572A" w:rsidRPr="008172C0" w:rsidRDefault="00DD572A" w:rsidP="00DD572A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4C0623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19464C9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D572A" w:rsidRPr="00395767" w14:paraId="21DAFD5A" w14:textId="77777777" w:rsidTr="00C67BBD">
        <w:trPr>
          <w:trHeight w:val="58"/>
        </w:trPr>
        <w:tc>
          <w:tcPr>
            <w:tcW w:w="4050" w:type="dxa"/>
            <w:shd w:val="clear" w:color="auto" w:fill="auto"/>
          </w:tcPr>
          <w:p w14:paraId="55558F8F" w14:textId="77777777" w:rsidR="00DD572A" w:rsidRPr="008E132C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E7144FA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A701777" w14:textId="77777777" w:rsidR="00DD572A" w:rsidRPr="008E132C" w:rsidRDefault="00DD572A" w:rsidP="00DD572A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941189A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159CD20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D1EFDCB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58FB454A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9E0685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B6CDF9A" w14:textId="77777777" w:rsidR="00DD572A" w:rsidRPr="008172C0" w:rsidRDefault="00DD572A" w:rsidP="00DD572A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CAF520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72AD930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D572A" w:rsidRPr="00395767" w14:paraId="5B53ECBE" w14:textId="77777777" w:rsidTr="00C67BBD">
        <w:trPr>
          <w:trHeight w:val="412"/>
        </w:trPr>
        <w:tc>
          <w:tcPr>
            <w:tcW w:w="4050" w:type="dxa"/>
            <w:shd w:val="clear" w:color="auto" w:fill="auto"/>
          </w:tcPr>
          <w:p w14:paraId="69362349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ค่าเสื่อมราคา</w:t>
            </w:r>
          </w:p>
        </w:tc>
        <w:tc>
          <w:tcPr>
            <w:tcW w:w="900" w:type="dxa"/>
          </w:tcPr>
          <w:p w14:paraId="5CF48D32" w14:textId="77777777" w:rsidR="00DD572A" w:rsidRPr="00040C24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CD9A3A9" w14:textId="77777777" w:rsidR="00DD572A" w:rsidRPr="00040C24" w:rsidRDefault="00DD572A" w:rsidP="00DD572A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6864D6" w14:textId="77777777" w:rsidR="00DD572A" w:rsidRPr="00040C24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3F12270" w14:textId="77777777" w:rsidR="00DD572A" w:rsidRPr="00040C24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4C2DB1B" w14:textId="77777777" w:rsidR="00DD572A" w:rsidRPr="00040C24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725C9264" w14:textId="77777777" w:rsidR="00DD572A" w:rsidRPr="00040C24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6902A2" w14:textId="77777777" w:rsidR="00DD572A" w:rsidRPr="00040C24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B96E7E1" w14:textId="77777777" w:rsidR="00DD572A" w:rsidRPr="008172C0" w:rsidRDefault="00DD572A" w:rsidP="00DD572A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4A7336" w14:textId="77777777" w:rsidR="00DD572A" w:rsidRPr="00040C24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E32BB9A" w14:textId="77777777" w:rsidR="00DD572A" w:rsidRPr="00040C24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D572A" w:rsidRPr="00395767" w14:paraId="2BB913BD" w14:textId="77777777" w:rsidTr="00C67BBD">
        <w:trPr>
          <w:trHeight w:val="401"/>
        </w:trPr>
        <w:tc>
          <w:tcPr>
            <w:tcW w:w="4050" w:type="dxa"/>
            <w:shd w:val="clear" w:color="auto" w:fill="auto"/>
          </w:tcPr>
          <w:p w14:paraId="3DAE2125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5C3A6666" w14:textId="77777777" w:rsidR="00DD572A" w:rsidRPr="009214C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7774EB7" w14:textId="06FD6345" w:rsidR="00DD572A" w:rsidRPr="00F20D0B" w:rsidRDefault="007D27E0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DD572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5,301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139F64" w14:textId="77777777" w:rsidR="00DD572A" w:rsidRPr="00F20D0B" w:rsidRDefault="00DD572A" w:rsidP="00DD572A">
            <w:pPr>
              <w:tabs>
                <w:tab w:val="decimal" w:pos="1038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6D6A228" w14:textId="0FBCDC05" w:rsidR="00DD572A" w:rsidRPr="00A84602" w:rsidRDefault="00162BA8" w:rsidP="00162BA8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0317C8C7" w14:textId="77777777" w:rsidR="00DD572A" w:rsidRPr="00A84602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427E3184" w14:textId="38735783" w:rsidR="00DD572A" w:rsidRPr="000E1D89" w:rsidRDefault="007D27E0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DD572A" w:rsidRPr="00577D8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1,247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3E69C5" w14:textId="77777777" w:rsidR="00DD572A" w:rsidRPr="00F20D0B" w:rsidRDefault="00DD572A" w:rsidP="00DD572A">
            <w:pPr>
              <w:tabs>
                <w:tab w:val="decimal" w:pos="1038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B6CB316" w14:textId="1D9061E3" w:rsidR="00DD572A" w:rsidRPr="00F20D0B" w:rsidRDefault="00DD572A" w:rsidP="00DD572A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77D8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1F2B08" w14:textId="77777777" w:rsidR="00DD572A" w:rsidRPr="00F20D0B" w:rsidRDefault="00DD572A" w:rsidP="00DD572A">
            <w:pPr>
              <w:tabs>
                <w:tab w:val="decimal" w:pos="1038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AC2BC27" w14:textId="2C85D9A8" w:rsidR="00DD572A" w:rsidRPr="00F20D0B" w:rsidRDefault="007D27E0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DD572A" w:rsidRPr="00577D8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6,548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D572A" w:rsidRPr="00395767" w14:paraId="19CA40F8" w14:textId="77777777" w:rsidTr="00C67BBD">
        <w:trPr>
          <w:trHeight w:val="401"/>
        </w:trPr>
        <w:tc>
          <w:tcPr>
            <w:tcW w:w="4050" w:type="dxa"/>
            <w:shd w:val="clear" w:color="auto" w:fill="auto"/>
          </w:tcPr>
          <w:p w14:paraId="45D82AFB" w14:textId="77777777" w:rsidR="00DD572A" w:rsidRPr="00DD572A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hAnsiTheme="majorBidi"/>
                <w:sz w:val="30"/>
                <w:szCs w:val="30"/>
              </w:rPr>
            </w:pPr>
            <w:r w:rsidRPr="00DD572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ค่าตัดจำหน่ายที่เป็นส่วนหนึ่งของ</w:t>
            </w:r>
          </w:p>
          <w:p w14:paraId="7636FEE4" w14:textId="10F5A94A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DD572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 </w:t>
            </w:r>
            <w:r w:rsidRPr="00DD572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36DD6ABD" w14:textId="1A3878FA" w:rsidR="00DD572A" w:rsidRPr="006C150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8C59B61" w14:textId="77777777" w:rsidR="00DD572A" w:rsidRDefault="00DD572A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67549C84" w14:textId="4950EB51" w:rsidR="00DD572A" w:rsidRPr="000A221A" w:rsidRDefault="007D27E0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DD572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320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055536" w14:textId="77777777" w:rsidR="00DD572A" w:rsidRPr="00F20D0B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5AECD89" w14:textId="77777777" w:rsidR="00162BA8" w:rsidRDefault="00162BA8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4BA2C99D" w14:textId="7B7DD705" w:rsidR="00DD572A" w:rsidRPr="00C64585" w:rsidRDefault="00162BA8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3F1D7370" w14:textId="77777777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1786C896" w14:textId="77777777" w:rsidR="00DD572A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67E25CA3" w14:textId="28C9F36B" w:rsidR="00DD572A" w:rsidRPr="000A221A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08C7F5" w14:textId="77777777" w:rsidR="00DD572A" w:rsidRPr="00F20D0B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68C09F0" w14:textId="77777777" w:rsidR="00DD572A" w:rsidRDefault="00DD572A" w:rsidP="00DD572A">
            <w:pPr>
              <w:tabs>
                <w:tab w:val="decimal" w:pos="69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5EBEDAD" w14:textId="256633A0" w:rsidR="00DD572A" w:rsidRPr="000A221A" w:rsidRDefault="00DD572A" w:rsidP="00DD572A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9E06F" w14:textId="77777777" w:rsidR="00DD572A" w:rsidRPr="00F20D0B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CD74921" w14:textId="77777777" w:rsidR="00DD572A" w:rsidRDefault="00DD572A" w:rsidP="00DD572A">
            <w:pPr>
              <w:tabs>
                <w:tab w:val="decimal" w:pos="8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0F3F351" w14:textId="4A8227EF" w:rsidR="00DD572A" w:rsidRPr="000A221A" w:rsidRDefault="007D27E0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DD572A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320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D572A" w:rsidRPr="00395767" w14:paraId="292BA71E" w14:textId="77777777" w:rsidTr="00C67BBD">
        <w:trPr>
          <w:trHeight w:val="401"/>
        </w:trPr>
        <w:tc>
          <w:tcPr>
            <w:tcW w:w="4050" w:type="dxa"/>
            <w:shd w:val="clear" w:color="auto" w:fill="auto"/>
          </w:tcPr>
          <w:p w14:paraId="7F2B3C10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8AC2713" w14:textId="77777777" w:rsidR="00DD572A" w:rsidRPr="006C150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F63E815" w14:textId="4A591E8A" w:rsidR="00DD572A" w:rsidRPr="000A221A" w:rsidRDefault="007D27E0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DD572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2,774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6CB41D8" w14:textId="77777777" w:rsidR="00DD572A" w:rsidRPr="00F20D0B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EAA01F6" w14:textId="77777777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0B1A3C5F" w14:textId="77777777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88AC1B0" w14:textId="4128BA9D" w:rsidR="00DD572A" w:rsidRPr="000A221A" w:rsidRDefault="007D27E0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DD572A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DD572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DD572A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291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3520C1" w14:textId="77777777" w:rsidR="00DD572A" w:rsidRPr="00F20D0B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7365F35" w14:textId="6A96B987" w:rsidR="00DD572A" w:rsidRPr="000A221A" w:rsidRDefault="00DD572A" w:rsidP="00DD572A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EF5EF4" w14:textId="77777777" w:rsidR="00DD572A" w:rsidRPr="00F20D0B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91A834C" w14:textId="6450D4D5" w:rsidR="00DD572A" w:rsidRPr="000A221A" w:rsidRDefault="007D27E0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DD572A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="00DD572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DD572A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065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D572A" w:rsidRPr="00395767" w14:paraId="240DCAF0" w14:textId="77777777" w:rsidTr="00C67BBD">
        <w:trPr>
          <w:trHeight w:val="412"/>
        </w:trPr>
        <w:tc>
          <w:tcPr>
            <w:tcW w:w="4050" w:type="dxa"/>
            <w:shd w:val="clear" w:color="auto" w:fill="auto"/>
          </w:tcPr>
          <w:p w14:paraId="0AB6FFB2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297C0251" w14:textId="77777777" w:rsidR="00DD572A" w:rsidRPr="00395767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71AF2D" w14:textId="77777777" w:rsidR="00DD572A" w:rsidRPr="00395767" w:rsidRDefault="00DD572A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5A0B58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71F913" w14:textId="77777777" w:rsidR="00DD572A" w:rsidRPr="00395767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716D1A07" w14:textId="77777777" w:rsidR="00DD572A" w:rsidRPr="00395767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18C6D5E" w14:textId="77777777" w:rsidR="00DD572A" w:rsidRPr="00395767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4C5524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26AFD14" w14:textId="77777777" w:rsidR="00DD572A" w:rsidRPr="00395767" w:rsidRDefault="00DD572A" w:rsidP="00DD572A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7BB3AD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DA8E960" w14:textId="77777777" w:rsidR="00DD572A" w:rsidRPr="00395767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D572A" w:rsidRPr="00395767" w14:paraId="329BD1EF" w14:textId="77777777" w:rsidTr="00C67BBD">
        <w:trPr>
          <w:trHeight w:val="412"/>
        </w:trPr>
        <w:tc>
          <w:tcPr>
            <w:tcW w:w="4050" w:type="dxa"/>
            <w:shd w:val="clear" w:color="auto" w:fill="auto"/>
          </w:tcPr>
          <w:p w14:paraId="402F2278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6B4A21CB" w14:textId="77777777" w:rsidR="00DD572A" w:rsidRPr="008E132C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5FF5E89" w14:textId="7FECFF94" w:rsidR="00DD572A" w:rsidRPr="002B7387" w:rsidRDefault="007D27E0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D572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8,395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DA75EE" w14:textId="77777777" w:rsidR="00DD572A" w:rsidRPr="002B738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7EADBDD" w14:textId="77777777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68019429" w14:textId="77777777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1F9DDD43" w14:textId="1DC68542" w:rsidR="00DD572A" w:rsidRPr="002B7387" w:rsidRDefault="007D27E0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D572A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DD572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D572A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538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3E0A31" w14:textId="77777777" w:rsidR="00DD572A" w:rsidRPr="002B738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519ABC8" w14:textId="68BCBDE1" w:rsidR="00DD572A" w:rsidRPr="008172C0" w:rsidRDefault="00DD572A" w:rsidP="00DD572A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DFD10E" w14:textId="77777777" w:rsidR="00DD572A" w:rsidRPr="002B7387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963BECE" w14:textId="637299D9" w:rsidR="00DD572A" w:rsidRPr="00907677" w:rsidRDefault="007D27E0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D572A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DD572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D572A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933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DD572A" w:rsidRPr="00395767" w14:paraId="3C83BC2D" w14:textId="77777777" w:rsidTr="00C67BBD">
        <w:trPr>
          <w:trHeight w:val="401"/>
        </w:trPr>
        <w:tc>
          <w:tcPr>
            <w:tcW w:w="4050" w:type="dxa"/>
            <w:shd w:val="clear" w:color="auto" w:fill="auto"/>
          </w:tcPr>
          <w:p w14:paraId="24460813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เสื่อมราคา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900" w:type="dxa"/>
          </w:tcPr>
          <w:p w14:paraId="2DB0938D" w14:textId="77777777" w:rsidR="00DD572A" w:rsidRPr="008E132C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A19491C" w14:textId="5A9CA4CD" w:rsidR="00DD572A" w:rsidRDefault="007D27E0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35385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7,334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169C8C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9809DD8" w14:textId="0CD7BEC7" w:rsidR="00DD572A" w:rsidRDefault="007D27E0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162BA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1,234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06345265" w14:textId="77777777" w:rsidR="00DD572A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049A7E3" w14:textId="63F2FBA2" w:rsidR="00DD572A" w:rsidRDefault="007D27E0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DD572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5,192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BA75F9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04CA860" w14:textId="446CC48A" w:rsidR="00DD572A" w:rsidRPr="00907677" w:rsidRDefault="00DD572A" w:rsidP="00DD572A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E43953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97805CF" w14:textId="0F53AA57" w:rsidR="00DD572A" w:rsidRDefault="007D27E0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DD572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13,760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D572A" w:rsidRPr="00395767" w14:paraId="2AF01DBE" w14:textId="77777777" w:rsidTr="00C67BBD">
        <w:trPr>
          <w:trHeight w:val="401"/>
        </w:trPr>
        <w:tc>
          <w:tcPr>
            <w:tcW w:w="4050" w:type="dxa"/>
            <w:shd w:val="clear" w:color="auto" w:fill="auto"/>
          </w:tcPr>
          <w:p w14:paraId="24D6EC5B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64362903" w14:textId="77777777" w:rsidR="00DD572A" w:rsidRPr="009214C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03CA6" w14:textId="1A361F61" w:rsidR="00DD572A" w:rsidRPr="00040C24" w:rsidRDefault="007D27E0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D572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5385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5,729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B356A4" w14:textId="77777777" w:rsidR="00DD572A" w:rsidRPr="00040C24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A0F9D1C" w14:textId="4BBE80D4" w:rsidR="00DD572A" w:rsidRDefault="007D27E0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62B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1,234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640AF23E" w14:textId="77777777" w:rsidR="00DD572A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12FC21C6" w14:textId="7BAC5AB4" w:rsidR="00DD572A" w:rsidRPr="00040C24" w:rsidRDefault="007D27E0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D572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11,730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A855F6" w14:textId="77777777" w:rsidR="00DD572A" w:rsidRPr="00040C24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69E93" w14:textId="32C6EA62" w:rsidR="00DD572A" w:rsidRPr="008172C0" w:rsidRDefault="00DD572A" w:rsidP="00DD572A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2E4FEF" w14:textId="77777777" w:rsidR="00DD572A" w:rsidRPr="00040C24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D5844" w14:textId="66E6CE9A" w:rsidR="00DD572A" w:rsidRPr="00907677" w:rsidRDefault="007D27E0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D572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28,693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DD572A" w:rsidRPr="00395767" w14:paraId="0B41B8E1" w14:textId="77777777" w:rsidTr="00C67BBD">
        <w:trPr>
          <w:trHeight w:val="107"/>
        </w:trPr>
        <w:tc>
          <w:tcPr>
            <w:tcW w:w="4050" w:type="dxa"/>
            <w:shd w:val="clear" w:color="auto" w:fill="auto"/>
          </w:tcPr>
          <w:p w14:paraId="58B1D15F" w14:textId="77777777" w:rsidR="00DD572A" w:rsidRPr="008E132C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8BA1110" w14:textId="77777777" w:rsidR="00DD572A" w:rsidRPr="009214C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52D6DB3" w14:textId="77777777" w:rsidR="00DD572A" w:rsidRPr="008E132C" w:rsidRDefault="00DD572A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AD65287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28F177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2" w:type="dxa"/>
          </w:tcPr>
          <w:p w14:paraId="0CC435B4" w14:textId="77777777" w:rsidR="00DD572A" w:rsidRPr="008E132C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5E4CFB34" w14:textId="77777777" w:rsidR="00DD572A" w:rsidRPr="001D616C" w:rsidRDefault="00DD572A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4DD84D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76FD6B8" w14:textId="77777777" w:rsidR="00DD572A" w:rsidRPr="00907677" w:rsidRDefault="00DD572A" w:rsidP="00DD572A">
            <w:pPr>
              <w:tabs>
                <w:tab w:val="decimal" w:pos="860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8D1508" w14:textId="77777777" w:rsidR="00DD572A" w:rsidRPr="008E132C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76C92A0" w14:textId="77777777" w:rsidR="00DD572A" w:rsidRPr="00907677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D572A" w:rsidRPr="00395767" w14:paraId="0386DB18" w14:textId="77777777" w:rsidTr="00C67BBD">
        <w:trPr>
          <w:trHeight w:val="412"/>
        </w:trPr>
        <w:tc>
          <w:tcPr>
            <w:tcW w:w="4050" w:type="dxa"/>
            <w:shd w:val="clear" w:color="auto" w:fill="auto"/>
          </w:tcPr>
          <w:p w14:paraId="735E3E6A" w14:textId="77777777" w:rsidR="00DD572A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018D6EEF" w14:textId="77777777" w:rsidR="00DD572A" w:rsidRPr="009214C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9E57535" w14:textId="77777777" w:rsidR="00DD572A" w:rsidRPr="00395767" w:rsidRDefault="00DD572A" w:rsidP="00DD572A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CE3670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C0B5745" w14:textId="77777777" w:rsidR="00DD572A" w:rsidRPr="00395767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A1FB580" w14:textId="77777777" w:rsidR="00DD572A" w:rsidRPr="00395767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2D82DB9F" w14:textId="77777777" w:rsidR="00DD572A" w:rsidRPr="00395767" w:rsidRDefault="00DD572A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3040CD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632AA60" w14:textId="77777777" w:rsidR="00DD572A" w:rsidRPr="00907677" w:rsidRDefault="00DD572A" w:rsidP="00DD572A">
            <w:pPr>
              <w:tabs>
                <w:tab w:val="decimal" w:pos="860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BEFDAB" w14:textId="77777777" w:rsidR="00DD572A" w:rsidRPr="00395767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A1645F7" w14:textId="77777777" w:rsidR="00DD572A" w:rsidRPr="00395767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D572A" w:rsidRPr="00395767" w14:paraId="5D4A38BC" w14:textId="77777777" w:rsidTr="00C67BBD">
        <w:trPr>
          <w:trHeight w:val="412"/>
        </w:trPr>
        <w:tc>
          <w:tcPr>
            <w:tcW w:w="4050" w:type="dxa"/>
            <w:shd w:val="clear" w:color="auto" w:fill="auto"/>
          </w:tcPr>
          <w:p w14:paraId="678FD5CC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1409E826" w14:textId="77777777" w:rsidR="00DD572A" w:rsidRPr="009214C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5B1BC901" w14:textId="496FA093" w:rsidR="00DD572A" w:rsidRPr="00AC5D12" w:rsidRDefault="0035385F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87,202</w:t>
            </w:r>
          </w:p>
        </w:tc>
        <w:tc>
          <w:tcPr>
            <w:tcW w:w="270" w:type="dxa"/>
          </w:tcPr>
          <w:p w14:paraId="53FB04FA" w14:textId="77777777" w:rsidR="00DD572A" w:rsidRPr="00AC5D12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FFACDF3" w14:textId="77777777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33BBC908" w14:textId="77777777" w:rsidR="00DD572A" w:rsidRPr="00C64585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461C0502" w14:textId="5916A337" w:rsidR="00DD572A" w:rsidRPr="00AC5D12" w:rsidRDefault="00DD572A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14:paraId="3BF8F40B" w14:textId="77777777" w:rsidR="00DD572A" w:rsidRPr="00AC5D12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8B72D6D" w14:textId="58B8C755" w:rsidR="00DD572A" w:rsidRPr="00AC5D12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065689DD" w14:textId="77777777" w:rsidR="00DD572A" w:rsidRPr="00AC5D12" w:rsidRDefault="00DD572A" w:rsidP="00DD572A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0F39FE7" w14:textId="43C3E5FD" w:rsidR="00DD572A" w:rsidRPr="00907677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169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</w:tr>
      <w:tr w:rsidR="00DD572A" w:rsidRPr="00395767" w14:paraId="6F15C85F" w14:textId="77777777" w:rsidTr="00C67BBD">
        <w:trPr>
          <w:trHeight w:val="389"/>
        </w:trPr>
        <w:tc>
          <w:tcPr>
            <w:tcW w:w="4050" w:type="dxa"/>
            <w:shd w:val="clear" w:color="auto" w:fill="auto"/>
          </w:tcPr>
          <w:p w14:paraId="036F59A5" w14:textId="77777777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61CEBE25" w14:textId="77777777" w:rsidR="00DD572A" w:rsidRPr="00040C24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617BEA" w14:textId="32466659" w:rsidR="00DD572A" w:rsidRPr="00381ABF" w:rsidRDefault="0035385F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183,881</w:t>
            </w:r>
          </w:p>
        </w:tc>
        <w:tc>
          <w:tcPr>
            <w:tcW w:w="270" w:type="dxa"/>
          </w:tcPr>
          <w:p w14:paraId="5DDB9E1E" w14:textId="77777777" w:rsidR="00DD572A" w:rsidRPr="00381ABF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4D4DC422" w14:textId="0719F031" w:rsidR="00DD572A" w:rsidRDefault="00162BA8" w:rsidP="00DD572A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9,872</w:t>
            </w:r>
          </w:p>
        </w:tc>
        <w:tc>
          <w:tcPr>
            <w:tcW w:w="242" w:type="dxa"/>
          </w:tcPr>
          <w:p w14:paraId="3B6A2105" w14:textId="77777777" w:rsidR="00DD572A" w:rsidRDefault="00DD572A" w:rsidP="00DD572A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double" w:sz="4" w:space="0" w:color="auto"/>
              <w:bottom w:val="double" w:sz="4" w:space="0" w:color="auto"/>
            </w:tcBorders>
          </w:tcPr>
          <w:p w14:paraId="7181A065" w14:textId="4D5AFA25" w:rsidR="00DD572A" w:rsidRPr="00381ABF" w:rsidRDefault="00DD572A" w:rsidP="00DD572A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76,979</w:t>
            </w:r>
          </w:p>
        </w:tc>
        <w:tc>
          <w:tcPr>
            <w:tcW w:w="270" w:type="dxa"/>
            <w:shd w:val="clear" w:color="auto" w:fill="auto"/>
          </w:tcPr>
          <w:p w14:paraId="14F32BE5" w14:textId="77777777" w:rsidR="00DD572A" w:rsidRPr="00381ABF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E7A491" w14:textId="363B321C" w:rsidR="00DD572A" w:rsidRPr="00381ABF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04A1273F" w14:textId="77777777" w:rsidR="00DD572A" w:rsidRPr="00381ABF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6B43D3" w14:textId="17FE3FC1" w:rsidR="00DD572A" w:rsidRPr="00907677" w:rsidRDefault="00DD572A" w:rsidP="00DD572A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270,889</w:t>
            </w:r>
          </w:p>
        </w:tc>
      </w:tr>
    </w:tbl>
    <w:p w14:paraId="2D6FF8B1" w14:textId="77777777" w:rsidR="00947EFA" w:rsidRDefault="00947EFA" w:rsidP="00BD1621">
      <w:pPr>
        <w:ind w:firstLine="562"/>
        <w:rPr>
          <w:rFonts w:asciiTheme="majorBidi" w:hAnsiTheme="majorBidi" w:cstheme="majorBidi"/>
          <w:sz w:val="30"/>
          <w:szCs w:val="30"/>
          <w:lang w:bidi="th-TH"/>
        </w:rPr>
        <w:sectPr w:rsidR="00947EFA" w:rsidSect="009214C0">
          <w:footerReference w:type="default" r:id="rId15"/>
          <w:pgSz w:w="16839" w:h="11907" w:orient="landscape" w:code="9"/>
          <w:pgMar w:top="1152" w:right="691" w:bottom="1152" w:left="1350" w:header="720" w:footer="720" w:gutter="0"/>
          <w:paperSrc w:first="7" w:other="7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66"/>
        <w:gridCol w:w="1014"/>
        <w:gridCol w:w="270"/>
        <w:gridCol w:w="990"/>
        <w:gridCol w:w="184"/>
        <w:gridCol w:w="986"/>
        <w:gridCol w:w="180"/>
        <w:gridCol w:w="990"/>
      </w:tblGrid>
      <w:tr w:rsidR="00D91AA2" w:rsidRPr="008D3B67" w14:paraId="25ACFF6E" w14:textId="77777777" w:rsidTr="004760F0">
        <w:trPr>
          <w:cantSplit/>
          <w:trHeight w:val="435"/>
          <w:tblHeader/>
        </w:trPr>
        <w:tc>
          <w:tcPr>
            <w:tcW w:w="4566" w:type="dxa"/>
            <w:shd w:val="clear" w:color="auto" w:fill="auto"/>
            <w:vAlign w:val="bottom"/>
          </w:tcPr>
          <w:p w14:paraId="2EC0E827" w14:textId="77777777" w:rsidR="00D91AA2" w:rsidRPr="008D3B67" w:rsidRDefault="00D91AA2" w:rsidP="004760F0">
            <w:pPr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74" w:type="dxa"/>
            <w:gridSpan w:val="3"/>
          </w:tcPr>
          <w:p w14:paraId="3996EED8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3B6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6E55A3AA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6674B0BC" w14:textId="77777777" w:rsidR="00D91AA2" w:rsidRPr="008D3B67" w:rsidRDefault="00D91AA2" w:rsidP="004760F0">
            <w:pPr>
              <w:spacing w:line="240" w:lineRule="atLeast"/>
              <w:ind w:left="-85" w:right="-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3B6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77D89" w:rsidRPr="008D3B67" w14:paraId="7490EAA6" w14:textId="77777777" w:rsidTr="004760F0">
        <w:trPr>
          <w:cantSplit/>
          <w:trHeight w:val="435"/>
          <w:tblHeader/>
        </w:trPr>
        <w:tc>
          <w:tcPr>
            <w:tcW w:w="4566" w:type="dxa"/>
          </w:tcPr>
          <w:p w14:paraId="78CFDE59" w14:textId="2DDBC81B" w:rsidR="00577D89" w:rsidRPr="008D3B67" w:rsidRDefault="00577D89" w:rsidP="00577D8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14" w:type="dxa"/>
          </w:tcPr>
          <w:p w14:paraId="5991EFCC" w14:textId="2C87101C" w:rsidR="00577D89" w:rsidRPr="008D3B67" w:rsidRDefault="00577D89" w:rsidP="00577D8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EA93B80" w14:textId="77777777" w:rsidR="00577D89" w:rsidRPr="008D3B67" w:rsidRDefault="00577D89" w:rsidP="00577D8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C87E6" w14:textId="101C87BA" w:rsidR="00577D89" w:rsidRPr="008D3B67" w:rsidRDefault="00577D89" w:rsidP="00577D8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4" w:type="dxa"/>
          </w:tcPr>
          <w:p w14:paraId="71D659B2" w14:textId="77777777" w:rsidR="00577D89" w:rsidRPr="008D3B67" w:rsidRDefault="00577D89" w:rsidP="00577D8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473BE505" w14:textId="65CD3EA0" w:rsidR="00577D89" w:rsidRPr="008D3B67" w:rsidRDefault="00577D89" w:rsidP="00577D8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5FCDC542" w14:textId="77777777" w:rsidR="00577D89" w:rsidRPr="008D3B67" w:rsidRDefault="00577D89" w:rsidP="00577D8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56A03" w14:textId="2620A6C8" w:rsidR="00577D89" w:rsidRPr="008D3B67" w:rsidRDefault="00577D89" w:rsidP="00577D8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577D89" w:rsidRPr="008D3B67" w14:paraId="276A6B1C" w14:textId="77777777" w:rsidTr="004760F0">
        <w:trPr>
          <w:cantSplit/>
          <w:trHeight w:val="435"/>
        </w:trPr>
        <w:tc>
          <w:tcPr>
            <w:tcW w:w="4566" w:type="dxa"/>
          </w:tcPr>
          <w:p w14:paraId="7686E25B" w14:textId="77777777" w:rsidR="00577D89" w:rsidRPr="008D3B67" w:rsidRDefault="00577D89" w:rsidP="00577D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614" w:type="dxa"/>
            <w:gridSpan w:val="7"/>
          </w:tcPr>
          <w:p w14:paraId="2FA6A73C" w14:textId="77777777" w:rsidR="00577D89" w:rsidRPr="008D3B67" w:rsidRDefault="00577D89" w:rsidP="00577D89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3B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D3B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8D3B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7D89" w:rsidRPr="008D3B67" w14:paraId="7F9F82E0" w14:textId="77777777" w:rsidTr="004760F0">
        <w:trPr>
          <w:cantSplit/>
          <w:trHeight w:val="447"/>
        </w:trPr>
        <w:tc>
          <w:tcPr>
            <w:tcW w:w="4566" w:type="dxa"/>
          </w:tcPr>
          <w:p w14:paraId="389BE17F" w14:textId="77777777" w:rsidR="00577D89" w:rsidRPr="008D3B67" w:rsidRDefault="00577D89" w:rsidP="00577D8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จำนวนที่รับรู้ในกำไรหรือขาดทุน </w:t>
            </w:r>
          </w:p>
        </w:tc>
        <w:tc>
          <w:tcPr>
            <w:tcW w:w="1014" w:type="dxa"/>
          </w:tcPr>
          <w:p w14:paraId="4F26942F" w14:textId="77777777" w:rsidR="00577D89" w:rsidRPr="008D3B67" w:rsidRDefault="00577D89" w:rsidP="00577D8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FC11E" w14:textId="77777777" w:rsidR="00577D89" w:rsidRPr="008D3B67" w:rsidRDefault="00577D89" w:rsidP="00577D8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060E8" w14:textId="77777777" w:rsidR="00577D89" w:rsidRPr="008D3B67" w:rsidRDefault="00577D89" w:rsidP="00577D8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428948" w14:textId="77777777" w:rsidR="00577D89" w:rsidRPr="008D3B67" w:rsidRDefault="00577D89" w:rsidP="00577D8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5A9989AA" w14:textId="77777777" w:rsidR="00577D89" w:rsidRPr="008D3B67" w:rsidRDefault="00577D89" w:rsidP="00577D8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317FF" w14:textId="77777777" w:rsidR="00577D89" w:rsidRPr="008D3B67" w:rsidRDefault="00577D89" w:rsidP="00577D8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C7849" w14:textId="77777777" w:rsidR="00577D89" w:rsidRPr="008D3B67" w:rsidRDefault="00577D89" w:rsidP="00577D8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D89" w:rsidRPr="008D3B67" w14:paraId="66ECA1EC" w14:textId="77777777" w:rsidTr="004760F0">
        <w:trPr>
          <w:cantSplit/>
          <w:trHeight w:val="410"/>
        </w:trPr>
        <w:tc>
          <w:tcPr>
            <w:tcW w:w="4566" w:type="dxa"/>
          </w:tcPr>
          <w:p w14:paraId="256CBCF8" w14:textId="77777777" w:rsidR="00577D89" w:rsidRPr="008D3B67" w:rsidRDefault="00577D89" w:rsidP="00577D8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E07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</w:t>
            </w:r>
            <w:r w:rsidRPr="008E07C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่า</w:t>
            </w:r>
          </w:p>
        </w:tc>
        <w:tc>
          <w:tcPr>
            <w:tcW w:w="1014" w:type="dxa"/>
          </w:tcPr>
          <w:p w14:paraId="579A37A8" w14:textId="5B51C0CD" w:rsidR="00577D89" w:rsidRPr="00625D9A" w:rsidRDefault="00E86854" w:rsidP="00577D89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="00625D9A"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70" w:type="dxa"/>
          </w:tcPr>
          <w:p w14:paraId="5255FF66" w14:textId="77777777" w:rsidR="00577D89" w:rsidRPr="00625D9A" w:rsidRDefault="00577D89" w:rsidP="00577D8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33BDF3" w14:textId="132FB0AF" w:rsidR="00577D89" w:rsidRPr="00625D9A" w:rsidRDefault="00577D89" w:rsidP="00577D89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25D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</w:p>
        </w:tc>
        <w:tc>
          <w:tcPr>
            <w:tcW w:w="184" w:type="dxa"/>
          </w:tcPr>
          <w:p w14:paraId="040B0193" w14:textId="77777777" w:rsidR="00577D89" w:rsidRPr="00625D9A" w:rsidRDefault="00577D89" w:rsidP="00577D8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5482644" w14:textId="7B5D8E5B" w:rsidR="00577D89" w:rsidRPr="00625D9A" w:rsidRDefault="00625D9A" w:rsidP="00577D89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5D9A">
              <w:rPr>
                <w:rFonts w:asciiTheme="majorBidi" w:hAnsiTheme="majorBidi" w:cstheme="majorBidi"/>
                <w:sz w:val="30"/>
                <w:szCs w:val="30"/>
              </w:rPr>
              <w:t>8,835</w:t>
            </w:r>
          </w:p>
        </w:tc>
        <w:tc>
          <w:tcPr>
            <w:tcW w:w="180" w:type="dxa"/>
          </w:tcPr>
          <w:p w14:paraId="2BF0CB95" w14:textId="77777777" w:rsidR="00577D89" w:rsidRPr="00625D9A" w:rsidRDefault="00577D89" w:rsidP="00577D8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BED48A" w14:textId="2FF2C936" w:rsidR="00577D89" w:rsidRPr="00625D9A" w:rsidRDefault="00577D89" w:rsidP="00577D89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625D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</w:tr>
    </w:tbl>
    <w:p w14:paraId="1F0CDB3D" w14:textId="77777777" w:rsidR="00D91AA2" w:rsidRPr="00625D9A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B437A57" w14:textId="6E4A5CC7" w:rsidR="00D91AA2" w:rsidRPr="009C0763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C076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การค้ำประกัน</w:t>
      </w:r>
    </w:p>
    <w:p w14:paraId="76B94ADF" w14:textId="77777777" w:rsidR="00D91AA2" w:rsidRPr="009C0763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3D7A4319" w14:textId="4A9BC724" w:rsidR="00D91AA2" w:rsidRPr="009C0763" w:rsidRDefault="00D91AA2" w:rsidP="00D91AA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9C0763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64585" w:rsidRPr="009C076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CF27E3" w:rsidRPr="009C0763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อสังหาริมทรัพย์เพื่อการลงทุนของกลุ่มบริษัท</w:t>
      </w:r>
      <w:r w:rsidR="008353A4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และบริษัท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มีมูลค่าตามบัญชีจำนวน</w:t>
      </w:r>
      <w:r w:rsid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523C5D" w:rsidRPr="009C0763">
        <w:rPr>
          <w:rFonts w:asciiTheme="majorBidi" w:hAnsiTheme="majorBidi" w:cstheme="majorBidi"/>
          <w:sz w:val="30"/>
          <w:szCs w:val="30"/>
          <w:lang w:val="en-US" w:bidi="th-TH"/>
        </w:rPr>
        <w:t>30.2</w:t>
      </w:r>
      <w:r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8353A4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C217C5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EF07E8" w:rsidRPr="009C0763">
        <w:rPr>
          <w:rFonts w:asciiTheme="majorBidi" w:hAnsiTheme="majorBidi" w:cstheme="majorBidi"/>
          <w:sz w:val="30"/>
          <w:szCs w:val="30"/>
          <w:lang w:val="en-US" w:bidi="th-TH"/>
        </w:rPr>
        <w:t>61.9</w:t>
      </w:r>
      <w:r w:rsidR="00CF27E3"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353A4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6C5E3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353A4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ตามลำดับ </w:t>
      </w:r>
      <w:r w:rsidR="005F55F1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C64585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CF27E3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5F55F1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CF27E3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CF27E3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</w:t>
      </w:r>
      <w:r w:rsidR="007F6A39" w:rsidRPr="009C076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และ </w:t>
      </w:r>
      <w:r w:rsidR="00CF27E3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63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CF27E3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ล้านบาทตามลำดับ</w:t>
      </w:r>
      <w:r w:rsidR="005F55F1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="005F55F1"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ได้นำไปเป็นหลักประกันเงินกู้ยืม</w:t>
      </w:r>
      <w:r w:rsidR="007F6A39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จากสถาบันการเงิน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(</w:t>
      </w:r>
      <w:r w:rsidR="007E4ACC" w:rsidRPr="009C0763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7E4ACC" w:rsidRPr="009C076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57D02" w:rsidRPr="009C0763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)</w:t>
      </w:r>
    </w:p>
    <w:p w14:paraId="65BA32D6" w14:textId="77777777" w:rsidR="00BF527B" w:rsidRPr="009C0763" w:rsidRDefault="00BF527B" w:rsidP="00D91AA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highlight w:val="yellow"/>
        </w:rPr>
      </w:pPr>
    </w:p>
    <w:p w14:paraId="6DC3F0D1" w14:textId="0A84B7CC" w:rsidR="00D91AA2" w:rsidRPr="009C0763" w:rsidRDefault="00D91AA2" w:rsidP="00D91AA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C0763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4458AE" w:rsidRPr="009C0763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ของกลุ่มบริษัทและบริษัท</w:t>
      </w:r>
      <w:r w:rsidRPr="009C076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C64585" w:rsidRPr="009C076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C0763">
        <w:rPr>
          <w:rFonts w:asciiTheme="majorBidi" w:hAnsiTheme="majorBidi" w:cstheme="majorBidi"/>
          <w:sz w:val="30"/>
          <w:szCs w:val="30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64585" w:rsidRPr="009C076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B4C7E" w:rsidRPr="009C0763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9C0763">
        <w:rPr>
          <w:rFonts w:asciiTheme="majorBidi" w:hAnsiTheme="majorBidi" w:cstheme="majorBidi"/>
          <w:sz w:val="30"/>
          <w:szCs w:val="30"/>
        </w:rPr>
        <w:t xml:space="preserve"> </w:t>
      </w:r>
      <w:r w:rsidR="004458AE" w:rsidRPr="009C0763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9C0763">
        <w:rPr>
          <w:rFonts w:asciiTheme="majorBidi" w:hAnsiTheme="majorBidi" w:cstheme="majorBidi"/>
          <w:sz w:val="30"/>
          <w:szCs w:val="30"/>
          <w:cs/>
        </w:rPr>
        <w:t>จำนวน</w:t>
      </w:r>
      <w:r w:rsidR="00A95113" w:rsidRPr="009C0763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           </w:t>
      </w:r>
      <w:r w:rsidR="008353A4" w:rsidRPr="009C076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BE688A" w:rsidRPr="006C5E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729.3 </w:t>
      </w:r>
      <w:r w:rsidRPr="006C5E3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AF53F8" w:rsidRPr="006C5E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</w:t>
      </w:r>
      <w:r w:rsidR="00BE688A" w:rsidRPr="006C5E31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719.9</w:t>
      </w:r>
      <w:r w:rsidR="009B4C7E" w:rsidRPr="006C5E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AF53F8" w:rsidRPr="006C5E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45923" w:rsidRPr="006E12A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AF53F8" w:rsidRPr="006E12A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ตามลำดับ</w:t>
      </w:r>
      <w:r w:rsidR="003056F6" w:rsidRPr="006E12A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056F6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(256</w:t>
      </w:r>
      <w:r w:rsidR="009B4C7E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6</w:t>
      </w:r>
      <w:r w:rsidR="003056F6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9B4C7E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117.0</w:t>
      </w:r>
      <w:r w:rsidR="003056F6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 </w:t>
      </w:r>
      <w:r w:rsidR="003056F6" w:rsidRPr="006E12AD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ล้านบาท</w:t>
      </w:r>
      <w:r w:rsidR="00AF08F6" w:rsidRPr="006E12AD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 xml:space="preserve">และ </w:t>
      </w:r>
      <w:r w:rsidR="009B4C7E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</w:t>
      </w:r>
      <w:r w:rsidR="00BE688A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84</w:t>
      </w:r>
      <w:r w:rsidR="009B4C7E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BE688A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7</w:t>
      </w:r>
      <w:r w:rsidR="00AF08F6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AF08F6" w:rsidRPr="006E12AD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ล้านบาท</w:t>
      </w:r>
      <w:r w:rsidR="00742AC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 w:bidi="th-TH"/>
        </w:rPr>
        <w:t xml:space="preserve"> </w:t>
      </w:r>
      <w:r w:rsidR="00AF08F6" w:rsidRPr="006E12AD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ตามลำดับ</w:t>
      </w:r>
      <w:r w:rsidR="003056F6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)</w:t>
      </w:r>
      <w:r w:rsidRPr="006E1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ประเมินราคาโดย</w:t>
      </w:r>
      <w:r w:rsidR="00A95113" w:rsidRPr="009C0763">
        <w:rPr>
          <w:rFonts w:asciiTheme="majorBidi" w:hAnsiTheme="majorBidi" w:cstheme="majorBidi"/>
          <w:sz w:val="30"/>
          <w:szCs w:val="30"/>
          <w:cs/>
          <w:lang w:bidi="th-TH"/>
        </w:rPr>
        <w:t xml:space="preserve">  </w:t>
      </w:r>
      <w:r w:rsidRPr="009C0763">
        <w:rPr>
          <w:rFonts w:asciiTheme="majorBidi" w:hAnsiTheme="majorBidi" w:cstheme="majorBidi"/>
          <w:sz w:val="30"/>
          <w:szCs w:val="30"/>
          <w:cs/>
        </w:rPr>
        <w:t xml:space="preserve">ผู้ประเมินราคาอิสระโดยวิธีคิดลดกระแสเงินสดโดยใช้อัตราคิดลดที่ปรับค่าความเสี่ยง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C64585" w:rsidRPr="009C0763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10FA6A4E" w14:textId="77777777" w:rsidR="00D91AA2" w:rsidRPr="009C0763" w:rsidRDefault="00D91AA2" w:rsidP="00625D9A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20"/>
          <w:highlight w:val="cyan"/>
          <w:lang w:val="en-US" w:bidi="th-TH"/>
        </w:rPr>
      </w:pPr>
    </w:p>
    <w:p w14:paraId="71CCE6DC" w14:textId="77777777" w:rsidR="00D91AA2" w:rsidRPr="009C0763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C076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สัญญาให้เช่าอาคาร</w:t>
      </w:r>
    </w:p>
    <w:p w14:paraId="5CC16C6C" w14:textId="77777777" w:rsidR="00D91AA2" w:rsidRPr="009C0763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2BCEF628" w14:textId="69D429B3" w:rsidR="00D91AA2" w:rsidRPr="009C0763" w:rsidRDefault="00D91AA2" w:rsidP="007A0589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สัญญาเช่าอสังหาริมทรัพย์เพื่อการลงทุนประกอบด้วย</w:t>
      </w:r>
      <w:r w:rsidR="003C3F49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 w:rsidR="000625CB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ดินและอาคาร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หลายแห่งที่ให้เช่าแก่</w:t>
      </w:r>
      <w:r w:rsidR="003C3F49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บริษัทย่อยและกิจการที่เกี่ยวข้องกันหลายแห่ง</w:t>
      </w:r>
      <w:r w:rsidR="00625D9A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ซึ่งจัดประเภทเป็นสัญญาเช่าดำเนินงาน สัญญาเช่าแต่ละฉบับกำหนดระยะเวลาเช่าเป็นเวลา</w:t>
      </w:r>
      <w:r w:rsidR="008353A4"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11123A" w:rsidRPr="009C076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353A4"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C64585" w:rsidRPr="009C0763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</w:t>
      </w:r>
    </w:p>
    <w:p w14:paraId="3DC61780" w14:textId="77777777" w:rsidR="00D91AA2" w:rsidRPr="00625D9A" w:rsidRDefault="00D91AA2" w:rsidP="00D91AA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  <w:highlight w:val="cyan"/>
          <w:cs/>
          <w:lang w:val="en-US" w:bidi="th-TH"/>
        </w:rPr>
      </w:pPr>
    </w:p>
    <w:tbl>
      <w:tblPr>
        <w:tblW w:w="91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1"/>
        <w:gridCol w:w="1163"/>
        <w:gridCol w:w="268"/>
        <w:gridCol w:w="1165"/>
        <w:gridCol w:w="268"/>
        <w:gridCol w:w="1253"/>
        <w:gridCol w:w="268"/>
        <w:gridCol w:w="1165"/>
      </w:tblGrid>
      <w:tr w:rsidR="00D91AA2" w:rsidRPr="00D57D02" w14:paraId="1B0ECB65" w14:textId="77777777" w:rsidTr="004760F0">
        <w:trPr>
          <w:trHeight w:val="19"/>
          <w:tblHeader/>
        </w:trPr>
        <w:tc>
          <w:tcPr>
            <w:tcW w:w="3581" w:type="dxa"/>
            <w:vAlign w:val="bottom"/>
          </w:tcPr>
          <w:p w14:paraId="73806177" w14:textId="77777777" w:rsidR="00D91AA2" w:rsidRPr="00F1116C" w:rsidRDefault="00D91AA2" w:rsidP="004760F0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3" w:name="_Hlk159193664"/>
            <w:r w:rsidRPr="00F111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ค่าเช่าที่จะได้รับจากสัญญาให้เช่าดำเนินงาน</w:t>
            </w:r>
            <w:bookmarkEnd w:id="3"/>
          </w:p>
        </w:tc>
        <w:tc>
          <w:tcPr>
            <w:tcW w:w="2596" w:type="dxa"/>
            <w:gridSpan w:val="3"/>
          </w:tcPr>
          <w:p w14:paraId="1F27F583" w14:textId="77777777" w:rsidR="00D91AA2" w:rsidRPr="00F1116C" w:rsidRDefault="00D91AA2" w:rsidP="004760F0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5B026FFD" w14:textId="77777777" w:rsidR="00D91AA2" w:rsidRPr="00F1116C" w:rsidRDefault="00D91AA2" w:rsidP="004760F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6" w:type="dxa"/>
            <w:gridSpan w:val="3"/>
          </w:tcPr>
          <w:p w14:paraId="078F2F1B" w14:textId="77777777" w:rsidR="00D91AA2" w:rsidRPr="00F1116C" w:rsidRDefault="00D91AA2" w:rsidP="004760F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3586D" w:rsidRPr="00D57D02" w14:paraId="40812AA8" w14:textId="77777777" w:rsidTr="004760F0">
        <w:trPr>
          <w:trHeight w:val="19"/>
          <w:tblHeader/>
        </w:trPr>
        <w:tc>
          <w:tcPr>
            <w:tcW w:w="3581" w:type="dxa"/>
          </w:tcPr>
          <w:p w14:paraId="219D9817" w14:textId="45B29B7E" w:rsidR="0073586D" w:rsidRPr="00F1116C" w:rsidRDefault="0073586D" w:rsidP="007358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F111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111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163" w:type="dxa"/>
          </w:tcPr>
          <w:p w14:paraId="35E07F40" w14:textId="48723251" w:rsidR="0073586D" w:rsidRPr="00F1116C" w:rsidRDefault="0073586D" w:rsidP="0073586D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8" w:type="dxa"/>
          </w:tcPr>
          <w:p w14:paraId="007E8C60" w14:textId="77777777" w:rsidR="0073586D" w:rsidRPr="00F1116C" w:rsidRDefault="0073586D" w:rsidP="0073586D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</w:tcPr>
          <w:p w14:paraId="11DBF55A" w14:textId="271E2F72" w:rsidR="0073586D" w:rsidRPr="00F1116C" w:rsidRDefault="0073586D" w:rsidP="0073586D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11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8" w:type="dxa"/>
          </w:tcPr>
          <w:p w14:paraId="3E603332" w14:textId="77777777" w:rsidR="0073586D" w:rsidRPr="00F1116C" w:rsidRDefault="0073586D" w:rsidP="0073586D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3" w:type="dxa"/>
          </w:tcPr>
          <w:p w14:paraId="0B98DEAB" w14:textId="699530A7" w:rsidR="0073586D" w:rsidRPr="00F1116C" w:rsidRDefault="0073586D" w:rsidP="0073586D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111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8" w:type="dxa"/>
          </w:tcPr>
          <w:p w14:paraId="02A30BA9" w14:textId="77777777" w:rsidR="0073586D" w:rsidRPr="00F1116C" w:rsidRDefault="0073586D" w:rsidP="0073586D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</w:tcPr>
          <w:p w14:paraId="4402F516" w14:textId="72A9B1E7" w:rsidR="0073586D" w:rsidRPr="00F1116C" w:rsidRDefault="0073586D" w:rsidP="0073586D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111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73586D" w:rsidRPr="00D57D02" w14:paraId="633D5C88" w14:textId="77777777" w:rsidTr="004760F0">
        <w:trPr>
          <w:trHeight w:val="19"/>
        </w:trPr>
        <w:tc>
          <w:tcPr>
            <w:tcW w:w="3581" w:type="dxa"/>
          </w:tcPr>
          <w:p w14:paraId="364E3B76" w14:textId="77777777" w:rsidR="0073586D" w:rsidRPr="00F1116C" w:rsidRDefault="0073586D" w:rsidP="007358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50" w:type="dxa"/>
            <w:gridSpan w:val="7"/>
          </w:tcPr>
          <w:p w14:paraId="724BDBD5" w14:textId="77777777" w:rsidR="0073586D" w:rsidRPr="00F1116C" w:rsidRDefault="0073586D" w:rsidP="0073586D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111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111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F111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73586D" w:rsidRPr="00D57D02" w14:paraId="0A8133E3" w14:textId="77777777" w:rsidTr="004760F0">
        <w:trPr>
          <w:trHeight w:val="19"/>
        </w:trPr>
        <w:tc>
          <w:tcPr>
            <w:tcW w:w="3581" w:type="dxa"/>
          </w:tcPr>
          <w:p w14:paraId="4413CBCF" w14:textId="4C49E075" w:rsidR="0073586D" w:rsidRPr="006530F2" w:rsidRDefault="0073586D" w:rsidP="007358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Pr="00653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530F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163" w:type="dxa"/>
          </w:tcPr>
          <w:p w14:paraId="467EAE73" w14:textId="5F6C9E27" w:rsidR="0073586D" w:rsidRPr="00625D9A" w:rsidRDefault="009B50EB" w:rsidP="007358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5D9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11</w:t>
            </w:r>
            <w:r w:rsidRPr="00625D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25D9A" w:rsidRPr="00625D9A">
              <w:rPr>
                <w:rFonts w:asciiTheme="majorBidi" w:hAnsiTheme="majorBidi" w:cs="Angsana New"/>
                <w:sz w:val="30"/>
                <w:szCs w:val="30"/>
                <w:lang w:bidi="th-TH"/>
              </w:rPr>
              <w:t>615</w:t>
            </w:r>
          </w:p>
        </w:tc>
        <w:tc>
          <w:tcPr>
            <w:tcW w:w="268" w:type="dxa"/>
          </w:tcPr>
          <w:p w14:paraId="04F73AFC" w14:textId="77777777" w:rsidR="0073586D" w:rsidRPr="00D57D02" w:rsidRDefault="0073586D" w:rsidP="007358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1B9E9AC8" w14:textId="23E3C82E" w:rsidR="0073586D" w:rsidRPr="00F1116C" w:rsidRDefault="0073586D" w:rsidP="0073586D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11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1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</w:t>
            </w:r>
          </w:p>
        </w:tc>
        <w:tc>
          <w:tcPr>
            <w:tcW w:w="268" w:type="dxa"/>
          </w:tcPr>
          <w:p w14:paraId="2EA4BE34" w14:textId="77777777" w:rsidR="0073586D" w:rsidRPr="00D57D02" w:rsidRDefault="0073586D" w:rsidP="0073586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</w:tcPr>
          <w:p w14:paraId="012198AD" w14:textId="62069133" w:rsidR="0073586D" w:rsidRPr="0006783F" w:rsidRDefault="00AE6DF1" w:rsidP="007358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7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11,099</w:t>
            </w:r>
          </w:p>
        </w:tc>
        <w:tc>
          <w:tcPr>
            <w:tcW w:w="268" w:type="dxa"/>
          </w:tcPr>
          <w:p w14:paraId="00EAD8C7" w14:textId="77777777" w:rsidR="0073586D" w:rsidRPr="00D57D02" w:rsidRDefault="0073586D" w:rsidP="007358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165" w:type="dxa"/>
          </w:tcPr>
          <w:p w14:paraId="4C8AF90D" w14:textId="6572BA62" w:rsidR="0073586D" w:rsidRPr="00F1116C" w:rsidRDefault="0073586D" w:rsidP="0073586D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11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1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</w:t>
            </w:r>
          </w:p>
        </w:tc>
      </w:tr>
      <w:tr w:rsidR="0073586D" w:rsidRPr="00D57D02" w14:paraId="1FEE7232" w14:textId="77777777" w:rsidTr="004760F0">
        <w:trPr>
          <w:trHeight w:val="19"/>
        </w:trPr>
        <w:tc>
          <w:tcPr>
            <w:tcW w:w="3581" w:type="dxa"/>
          </w:tcPr>
          <w:p w14:paraId="19B053A0" w14:textId="223605D0" w:rsidR="0073586D" w:rsidRPr="006530F2" w:rsidRDefault="0073586D" w:rsidP="007358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Pr="00653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63" w:type="dxa"/>
          </w:tcPr>
          <w:p w14:paraId="1C84D188" w14:textId="68B7D432" w:rsidR="0073586D" w:rsidRPr="00625D9A" w:rsidRDefault="009B50EB" w:rsidP="007358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5D9A">
              <w:rPr>
                <w:rFonts w:asciiTheme="majorBidi" w:hAnsiTheme="majorBidi" w:cstheme="majorBidi"/>
                <w:sz w:val="30"/>
                <w:szCs w:val="30"/>
              </w:rPr>
              <w:t>8,506</w:t>
            </w:r>
          </w:p>
        </w:tc>
        <w:tc>
          <w:tcPr>
            <w:tcW w:w="268" w:type="dxa"/>
          </w:tcPr>
          <w:p w14:paraId="2E670EEC" w14:textId="77777777" w:rsidR="0073586D" w:rsidRPr="00D57D02" w:rsidRDefault="0073586D" w:rsidP="007358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42B43645" w14:textId="6F108BC1" w:rsidR="0073586D" w:rsidRPr="00F1116C" w:rsidRDefault="0073586D" w:rsidP="0073586D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11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1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268" w:type="dxa"/>
          </w:tcPr>
          <w:p w14:paraId="1692DA4C" w14:textId="77777777" w:rsidR="0073586D" w:rsidRPr="00D57D02" w:rsidRDefault="0073586D" w:rsidP="0073586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</w:tcPr>
          <w:p w14:paraId="1ACD584C" w14:textId="0EA074BF" w:rsidR="0073586D" w:rsidRPr="0006783F" w:rsidRDefault="00AE6DF1" w:rsidP="007358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83F">
              <w:rPr>
                <w:rFonts w:asciiTheme="majorBidi" w:hAnsiTheme="majorBidi" w:cstheme="majorBidi"/>
                <w:sz w:val="30"/>
                <w:szCs w:val="30"/>
              </w:rPr>
              <w:t>9,249</w:t>
            </w:r>
          </w:p>
        </w:tc>
        <w:tc>
          <w:tcPr>
            <w:tcW w:w="268" w:type="dxa"/>
          </w:tcPr>
          <w:p w14:paraId="52C12869" w14:textId="77777777" w:rsidR="0073586D" w:rsidRPr="00D57D02" w:rsidRDefault="0073586D" w:rsidP="007358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573824F3" w14:textId="3018F354" w:rsidR="0073586D" w:rsidRPr="00F1116C" w:rsidRDefault="0073586D" w:rsidP="0073586D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11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1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</w:p>
        </w:tc>
      </w:tr>
      <w:tr w:rsidR="0073586D" w:rsidRPr="00D57D02" w14:paraId="1D0380FE" w14:textId="77777777" w:rsidTr="004760F0">
        <w:trPr>
          <w:trHeight w:val="19"/>
        </w:trPr>
        <w:tc>
          <w:tcPr>
            <w:tcW w:w="3581" w:type="dxa"/>
          </w:tcPr>
          <w:p w14:paraId="199F9B91" w14:textId="66379948" w:rsidR="0073586D" w:rsidRPr="006530F2" w:rsidRDefault="0073586D" w:rsidP="007358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Pr="00653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63" w:type="dxa"/>
          </w:tcPr>
          <w:p w14:paraId="1B1FD462" w14:textId="0AA0EF58" w:rsidR="0073586D" w:rsidRPr="00625D9A" w:rsidRDefault="00625D9A" w:rsidP="007358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5D9A">
              <w:rPr>
                <w:rFonts w:asciiTheme="majorBidi" w:hAnsiTheme="majorBidi" w:cstheme="majorBidi"/>
                <w:sz w:val="30"/>
                <w:szCs w:val="30"/>
              </w:rPr>
              <w:t>4,587</w:t>
            </w:r>
          </w:p>
        </w:tc>
        <w:tc>
          <w:tcPr>
            <w:tcW w:w="268" w:type="dxa"/>
          </w:tcPr>
          <w:p w14:paraId="2F236AC0" w14:textId="77777777" w:rsidR="0073586D" w:rsidRPr="00D57D02" w:rsidRDefault="0073586D" w:rsidP="007358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7CC31599" w14:textId="520ED323" w:rsidR="0073586D" w:rsidRPr="00F1116C" w:rsidRDefault="0073586D" w:rsidP="0073586D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68" w:type="dxa"/>
          </w:tcPr>
          <w:p w14:paraId="63208438" w14:textId="77777777" w:rsidR="0073586D" w:rsidRPr="00D57D02" w:rsidRDefault="0073586D" w:rsidP="0073586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</w:tcPr>
          <w:p w14:paraId="717D3913" w14:textId="4495297F" w:rsidR="0073586D" w:rsidRPr="0006783F" w:rsidRDefault="008B5B83" w:rsidP="007358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783F">
              <w:rPr>
                <w:rFonts w:asciiTheme="majorBidi" w:hAnsiTheme="majorBidi" w:cstheme="majorBidi"/>
                <w:sz w:val="30"/>
                <w:szCs w:val="30"/>
              </w:rPr>
              <w:t>5,833</w:t>
            </w:r>
          </w:p>
        </w:tc>
        <w:tc>
          <w:tcPr>
            <w:tcW w:w="268" w:type="dxa"/>
          </w:tcPr>
          <w:p w14:paraId="6C037AD9" w14:textId="77777777" w:rsidR="0073586D" w:rsidRPr="00D57D02" w:rsidRDefault="0073586D" w:rsidP="007358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5C8CB4DE" w14:textId="34F33B5F" w:rsidR="0073586D" w:rsidRPr="00F1116C" w:rsidRDefault="0073586D" w:rsidP="0073586D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3,148</w:t>
            </w:r>
          </w:p>
        </w:tc>
      </w:tr>
      <w:tr w:rsidR="007B5E8D" w:rsidRPr="00D57D02" w14:paraId="003AE936" w14:textId="77777777" w:rsidTr="004760F0">
        <w:trPr>
          <w:trHeight w:val="19"/>
        </w:trPr>
        <w:tc>
          <w:tcPr>
            <w:tcW w:w="3581" w:type="dxa"/>
          </w:tcPr>
          <w:p w14:paraId="1453BC92" w14:textId="4DBD96A6" w:rsidR="007B5E8D" w:rsidRPr="006530F2" w:rsidRDefault="007B5E8D" w:rsidP="007B5E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Pr="00653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63" w:type="dxa"/>
          </w:tcPr>
          <w:p w14:paraId="6B75F2F2" w14:textId="22553D73" w:rsidR="007B5E8D" w:rsidRPr="00625D9A" w:rsidRDefault="0067609B" w:rsidP="0067609B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6F619D0" w14:textId="77777777" w:rsidR="007B5E8D" w:rsidRPr="0067609B" w:rsidRDefault="007B5E8D" w:rsidP="0067609B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4A49099E" w14:textId="50BBD55D" w:rsidR="007B5E8D" w:rsidRPr="00F1116C" w:rsidRDefault="0067609B" w:rsidP="0067609B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F02D00E" w14:textId="77777777" w:rsidR="007B5E8D" w:rsidRPr="00D57D02" w:rsidRDefault="007B5E8D" w:rsidP="007B5E8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</w:tcPr>
          <w:p w14:paraId="59F4AB3C" w14:textId="1FA415BE" w:rsidR="007B5E8D" w:rsidRPr="0006783F" w:rsidRDefault="007B5E8D" w:rsidP="007B5E8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83F">
              <w:rPr>
                <w:rFonts w:asciiTheme="majorBidi" w:hAnsiTheme="majorBidi" w:cstheme="majorBidi"/>
                <w:sz w:val="30"/>
                <w:szCs w:val="30"/>
              </w:rPr>
              <w:t>2,898</w:t>
            </w:r>
          </w:p>
        </w:tc>
        <w:tc>
          <w:tcPr>
            <w:tcW w:w="268" w:type="dxa"/>
          </w:tcPr>
          <w:p w14:paraId="1A5A0A45" w14:textId="77777777" w:rsidR="007B5E8D" w:rsidRPr="00D57D02" w:rsidRDefault="007B5E8D" w:rsidP="007B5E8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0B48BB02" w14:textId="12FFED59" w:rsidR="007B5E8D" w:rsidRPr="00F1116C" w:rsidRDefault="00625D9A" w:rsidP="00625D9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2,898</w:t>
            </w:r>
          </w:p>
        </w:tc>
      </w:tr>
      <w:tr w:rsidR="007B5E8D" w:rsidRPr="00D57D02" w14:paraId="6587F020" w14:textId="77777777" w:rsidTr="004760F0">
        <w:trPr>
          <w:trHeight w:val="19"/>
        </w:trPr>
        <w:tc>
          <w:tcPr>
            <w:tcW w:w="3581" w:type="dxa"/>
          </w:tcPr>
          <w:p w14:paraId="3342A41C" w14:textId="3099AF3A" w:rsidR="007B5E8D" w:rsidRPr="006530F2" w:rsidRDefault="007B5E8D" w:rsidP="007B5E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Pr="00653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63" w:type="dxa"/>
          </w:tcPr>
          <w:p w14:paraId="1E9E8244" w14:textId="3B23352D" w:rsidR="007B5E8D" w:rsidRPr="00625D9A" w:rsidRDefault="0067609B" w:rsidP="0067609B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1F8381B" w14:textId="77777777" w:rsidR="007B5E8D" w:rsidRPr="0067609B" w:rsidRDefault="007B5E8D" w:rsidP="0067609B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6A8D2FA2" w14:textId="50F53EB4" w:rsidR="007B5E8D" w:rsidRPr="00F1116C" w:rsidRDefault="0067609B" w:rsidP="0067609B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5695329" w14:textId="77777777" w:rsidR="007B5E8D" w:rsidRPr="00D57D02" w:rsidRDefault="007B5E8D" w:rsidP="007B5E8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</w:tcPr>
          <w:p w14:paraId="74A828A7" w14:textId="0E61DD9A" w:rsidR="007B5E8D" w:rsidRPr="0006783F" w:rsidRDefault="007B5E8D" w:rsidP="007B5E8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83F">
              <w:rPr>
                <w:rFonts w:asciiTheme="majorBidi" w:hAnsiTheme="majorBidi" w:cstheme="majorBidi"/>
                <w:sz w:val="30"/>
                <w:szCs w:val="30"/>
              </w:rPr>
              <w:t>3,04</w:t>
            </w:r>
            <w:r w:rsidR="0064205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722C89EC" w14:textId="77777777" w:rsidR="007B5E8D" w:rsidRPr="00D57D02" w:rsidRDefault="007B5E8D" w:rsidP="007B5E8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31B41B4C" w14:textId="55DE34FC" w:rsidR="007B5E8D" w:rsidRPr="00F1116C" w:rsidRDefault="00625D9A" w:rsidP="00625D9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2,898</w:t>
            </w:r>
          </w:p>
        </w:tc>
      </w:tr>
      <w:tr w:rsidR="00625D9A" w:rsidRPr="00D57D02" w14:paraId="0EE7D468" w14:textId="77777777" w:rsidTr="004760F0">
        <w:trPr>
          <w:trHeight w:val="19"/>
        </w:trPr>
        <w:tc>
          <w:tcPr>
            <w:tcW w:w="3581" w:type="dxa"/>
          </w:tcPr>
          <w:p w14:paraId="1BEE9F14" w14:textId="63FCD38F" w:rsidR="00625D9A" w:rsidRPr="006530F2" w:rsidRDefault="00625D9A" w:rsidP="007B5E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5D9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หลังจากปีที่</w:t>
            </w:r>
            <w:r w:rsidRPr="00625D9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63" w:type="dxa"/>
          </w:tcPr>
          <w:p w14:paraId="2C598DF2" w14:textId="5B0AC31B" w:rsidR="00625D9A" w:rsidRPr="00625D9A" w:rsidRDefault="00625D9A" w:rsidP="0067609B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2A741ED" w14:textId="77777777" w:rsidR="00625D9A" w:rsidRPr="0067609B" w:rsidRDefault="00625D9A" w:rsidP="0067609B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6598DFBC" w14:textId="44AA46B9" w:rsidR="00625D9A" w:rsidRDefault="00625D9A" w:rsidP="0067609B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4CC29CF" w14:textId="77777777" w:rsidR="00625D9A" w:rsidRPr="00D57D02" w:rsidRDefault="00625D9A" w:rsidP="007B5E8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</w:tcPr>
          <w:p w14:paraId="176CB402" w14:textId="085D7649" w:rsidR="00625D9A" w:rsidRPr="0006783F" w:rsidRDefault="00625D9A" w:rsidP="007B5E8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79,234</w:t>
            </w:r>
          </w:p>
        </w:tc>
        <w:tc>
          <w:tcPr>
            <w:tcW w:w="268" w:type="dxa"/>
          </w:tcPr>
          <w:p w14:paraId="404260FB" w14:textId="77777777" w:rsidR="00625D9A" w:rsidRPr="00D57D02" w:rsidRDefault="00625D9A" w:rsidP="007B5E8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4D8F561F" w14:textId="39E16710" w:rsidR="00625D9A" w:rsidRDefault="00625D9A" w:rsidP="00625D9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82,277</w:t>
            </w:r>
          </w:p>
        </w:tc>
      </w:tr>
      <w:tr w:rsidR="007B5E8D" w:rsidRPr="00EF68EF" w14:paraId="75DAEA9B" w14:textId="77777777" w:rsidTr="004760F0">
        <w:trPr>
          <w:trHeight w:val="19"/>
        </w:trPr>
        <w:tc>
          <w:tcPr>
            <w:tcW w:w="3581" w:type="dxa"/>
          </w:tcPr>
          <w:p w14:paraId="2A7849AC" w14:textId="77777777" w:rsidR="007B5E8D" w:rsidRPr="006530F2" w:rsidRDefault="007B5E8D" w:rsidP="007B5E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5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63AF0434" w14:textId="28777AC3" w:rsidR="007B5E8D" w:rsidRPr="00625D9A" w:rsidRDefault="00625D9A" w:rsidP="007B5E8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5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24,708</w:t>
            </w:r>
          </w:p>
        </w:tc>
        <w:tc>
          <w:tcPr>
            <w:tcW w:w="268" w:type="dxa"/>
          </w:tcPr>
          <w:p w14:paraId="4C412BFC" w14:textId="77777777" w:rsidR="007B5E8D" w:rsidRPr="00D57D02" w:rsidRDefault="007B5E8D" w:rsidP="007B5E8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B414E5E" w14:textId="6E7887B1" w:rsidR="007B5E8D" w:rsidRPr="00F1116C" w:rsidRDefault="007B5E8D" w:rsidP="007B5E8D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F11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111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</w:p>
        </w:tc>
        <w:tc>
          <w:tcPr>
            <w:tcW w:w="268" w:type="dxa"/>
          </w:tcPr>
          <w:p w14:paraId="1368549A" w14:textId="77777777" w:rsidR="007B5E8D" w:rsidRPr="00D57D02" w:rsidRDefault="007B5E8D" w:rsidP="007B5E8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24825384" w14:textId="3696BE8F" w:rsidR="007B5E8D" w:rsidRPr="0088253C" w:rsidRDefault="00625D9A" w:rsidP="007B5E8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111,35</w:t>
            </w:r>
            <w:r w:rsidR="0064205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68" w:type="dxa"/>
          </w:tcPr>
          <w:p w14:paraId="36CAB1F1" w14:textId="77777777" w:rsidR="007B5E8D" w:rsidRPr="00D57D02" w:rsidRDefault="007B5E8D" w:rsidP="007B5E8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9192CDD" w14:textId="2814E537" w:rsidR="007B5E8D" w:rsidRPr="00F1116C" w:rsidRDefault="00625D9A" w:rsidP="007B5E8D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101,687</w:t>
            </w:r>
          </w:p>
        </w:tc>
      </w:tr>
    </w:tbl>
    <w:p w14:paraId="13EB51F6" w14:textId="2AB2A04F" w:rsidR="00D91AA2" w:rsidRPr="00277AC2" w:rsidRDefault="00D91AA2" w:rsidP="00D91AA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77AC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สินทรัพย์ให้เช่าตามสัญญาเช่า</w:t>
      </w:r>
      <w:r w:rsidRPr="00277AC2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ดำเนินงาน</w:t>
      </w:r>
    </w:p>
    <w:p w14:paraId="45B41658" w14:textId="060B68DA" w:rsidR="00D91AA2" w:rsidRPr="00C6342B" w:rsidRDefault="00D91AA2" w:rsidP="005B0508">
      <w:pPr>
        <w:pStyle w:val="BodyText"/>
        <w:tabs>
          <w:tab w:val="left" w:pos="1260"/>
        </w:tabs>
        <w:spacing w:after="0" w:line="240" w:lineRule="auto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270"/>
        <w:gridCol w:w="1287"/>
        <w:gridCol w:w="270"/>
        <w:gridCol w:w="1305"/>
        <w:gridCol w:w="270"/>
        <w:gridCol w:w="1296"/>
      </w:tblGrid>
      <w:tr w:rsidR="00D91AA2" w:rsidRPr="005B0508" w14:paraId="6ED80C61" w14:textId="77777777" w:rsidTr="006705E2">
        <w:tc>
          <w:tcPr>
            <w:tcW w:w="3510" w:type="dxa"/>
            <w:shd w:val="clear" w:color="auto" w:fill="auto"/>
          </w:tcPr>
          <w:p w14:paraId="28CA0EDA" w14:textId="77777777" w:rsidR="00D91AA2" w:rsidRPr="005B0508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AA895B6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84631F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51DB8DB4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D91AA2" w:rsidRPr="005B0508" w14:paraId="0E9D5EC4" w14:textId="77777777" w:rsidTr="006705E2">
        <w:tc>
          <w:tcPr>
            <w:tcW w:w="3510" w:type="dxa"/>
            <w:shd w:val="clear" w:color="auto" w:fill="auto"/>
          </w:tcPr>
          <w:p w14:paraId="715FC4D8" w14:textId="77777777" w:rsidR="00D91AA2" w:rsidRPr="005B0508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20F89FC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292D313C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5C6967A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6E87A254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646B72D0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092090F9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1665A27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D91AA2" w:rsidRPr="005B0508" w14:paraId="29E8CE69" w14:textId="77777777" w:rsidTr="006705E2">
        <w:tc>
          <w:tcPr>
            <w:tcW w:w="3510" w:type="dxa"/>
            <w:shd w:val="clear" w:color="auto" w:fill="auto"/>
          </w:tcPr>
          <w:p w14:paraId="46493B73" w14:textId="77777777" w:rsidR="00D91AA2" w:rsidRPr="005B0508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27A981A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29D172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4354DE81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91AA2" w:rsidRPr="005B0508" w14:paraId="5DB5F8A1" w14:textId="77777777" w:rsidTr="006705E2">
        <w:tc>
          <w:tcPr>
            <w:tcW w:w="3510" w:type="dxa"/>
            <w:shd w:val="clear" w:color="auto" w:fill="auto"/>
          </w:tcPr>
          <w:p w14:paraId="634359ED" w14:textId="77777777" w:rsidR="00D91AA2" w:rsidRPr="005B0508" w:rsidRDefault="00D91AA2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900" w:type="dxa"/>
            <w:shd w:val="clear" w:color="auto" w:fill="auto"/>
          </w:tcPr>
          <w:p w14:paraId="29DDB363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37B216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8B7B6A8" w14:textId="77777777" w:rsidR="00D91AA2" w:rsidRPr="005B0508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E71B81" w14:textId="77777777" w:rsidR="00D91AA2" w:rsidRPr="005B0508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7F1700D9" w14:textId="77777777" w:rsidR="00D91AA2" w:rsidRPr="005B0508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886EA2" w14:textId="77777777" w:rsidR="00D91AA2" w:rsidRPr="005B0508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09029B" w14:textId="77777777" w:rsidR="00D91AA2" w:rsidRPr="005B0508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3586D" w:rsidRPr="005B0508" w14:paraId="355E7D4B" w14:textId="77777777" w:rsidTr="006705E2">
        <w:tc>
          <w:tcPr>
            <w:tcW w:w="3510" w:type="dxa"/>
            <w:shd w:val="clear" w:color="auto" w:fill="auto"/>
          </w:tcPr>
          <w:p w14:paraId="2910304D" w14:textId="0E502E65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6D19BE74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AC6918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448886C" w14:textId="06397994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262,710</w:t>
            </w:r>
          </w:p>
        </w:tc>
        <w:tc>
          <w:tcPr>
            <w:tcW w:w="270" w:type="dxa"/>
            <w:shd w:val="clear" w:color="auto" w:fill="auto"/>
          </w:tcPr>
          <w:p w14:paraId="4DA674BF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5D9913E" w14:textId="3CED5693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23,575</w:t>
            </w:r>
          </w:p>
        </w:tc>
        <w:tc>
          <w:tcPr>
            <w:tcW w:w="270" w:type="dxa"/>
            <w:shd w:val="clear" w:color="auto" w:fill="auto"/>
          </w:tcPr>
          <w:p w14:paraId="06A5A070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08A2E9" w14:textId="5CE1A07D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286,285</w:t>
            </w:r>
          </w:p>
        </w:tc>
      </w:tr>
      <w:tr w:rsidR="0073586D" w:rsidRPr="005B0508" w14:paraId="6ECAC385" w14:textId="77777777" w:rsidTr="006705E2">
        <w:tc>
          <w:tcPr>
            <w:tcW w:w="3510" w:type="dxa"/>
            <w:shd w:val="clear" w:color="auto" w:fill="auto"/>
          </w:tcPr>
          <w:p w14:paraId="04F96604" w14:textId="77777777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6ECB4AAB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FC6A33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7982E58A" w14:textId="065025CA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98,297</w:t>
            </w:r>
          </w:p>
        </w:tc>
        <w:tc>
          <w:tcPr>
            <w:tcW w:w="270" w:type="dxa"/>
            <w:shd w:val="clear" w:color="auto" w:fill="auto"/>
          </w:tcPr>
          <w:p w14:paraId="2DACD61F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A9F27D2" w14:textId="1342CC5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26C784D9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F403F57" w14:textId="6D851E42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98,663</w:t>
            </w:r>
          </w:p>
        </w:tc>
      </w:tr>
      <w:tr w:rsidR="0073586D" w:rsidRPr="005B0508" w14:paraId="3B0610BF" w14:textId="77777777" w:rsidTr="006705E2">
        <w:tc>
          <w:tcPr>
            <w:tcW w:w="3510" w:type="dxa"/>
            <w:shd w:val="clear" w:color="auto" w:fill="auto"/>
          </w:tcPr>
          <w:p w14:paraId="73BBBA20" w14:textId="77777777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03E064BA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84D3DD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CC0AA23" w14:textId="7D716944" w:rsidR="0073586D" w:rsidRPr="005B0508" w:rsidRDefault="0073586D" w:rsidP="0073586D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4BED4A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79DAEAEC" w14:textId="7412CE0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(4,722)</w:t>
            </w:r>
          </w:p>
        </w:tc>
        <w:tc>
          <w:tcPr>
            <w:tcW w:w="270" w:type="dxa"/>
            <w:shd w:val="clear" w:color="auto" w:fill="auto"/>
          </w:tcPr>
          <w:p w14:paraId="5E736508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BF7C325" w14:textId="3975DE33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(4,722)</w:t>
            </w:r>
          </w:p>
        </w:tc>
      </w:tr>
      <w:tr w:rsidR="0073586D" w:rsidRPr="005B0508" w14:paraId="3477225C" w14:textId="77777777" w:rsidTr="006705E2">
        <w:tc>
          <w:tcPr>
            <w:tcW w:w="3510" w:type="dxa"/>
            <w:shd w:val="clear" w:color="auto" w:fill="auto"/>
          </w:tcPr>
          <w:p w14:paraId="72BD52F7" w14:textId="77777777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6424B6EE" w14:textId="6F9E8DA0" w:rsidR="0073586D" w:rsidRPr="005B0508" w:rsidRDefault="002C6A6B" w:rsidP="0073586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F8AA332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34A3B418" w14:textId="42194BA8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(17,365)</w:t>
            </w:r>
          </w:p>
        </w:tc>
        <w:tc>
          <w:tcPr>
            <w:tcW w:w="270" w:type="dxa"/>
            <w:shd w:val="clear" w:color="auto" w:fill="auto"/>
          </w:tcPr>
          <w:p w14:paraId="0740CB2C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BBF1147" w14:textId="21996AA8" w:rsidR="0073586D" w:rsidRPr="005B0508" w:rsidRDefault="0073586D" w:rsidP="0073586D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6B6C5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89E8593" w14:textId="5223A389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(17,365)</w:t>
            </w:r>
          </w:p>
        </w:tc>
      </w:tr>
      <w:tr w:rsidR="0073586D" w:rsidRPr="005B0508" w14:paraId="1C390253" w14:textId="77777777" w:rsidTr="006705E2">
        <w:tc>
          <w:tcPr>
            <w:tcW w:w="3510" w:type="dxa"/>
            <w:shd w:val="clear" w:color="auto" w:fill="auto"/>
          </w:tcPr>
          <w:p w14:paraId="25D85DAE" w14:textId="662E527F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US" w:bidi="th-TH"/>
              </w:rPr>
              <w:t>โอนไปสินทรัพย์สิทธิการใช้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788EB4B3" w14:textId="55D01694" w:rsidR="0073586D" w:rsidRPr="005B0508" w:rsidRDefault="0073586D" w:rsidP="0073586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2C6A6B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5B724BA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E08A40D" w14:textId="3C45A01A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(115,844)</w:t>
            </w:r>
          </w:p>
        </w:tc>
        <w:tc>
          <w:tcPr>
            <w:tcW w:w="270" w:type="dxa"/>
            <w:shd w:val="clear" w:color="auto" w:fill="auto"/>
          </w:tcPr>
          <w:p w14:paraId="1C8A4E35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0E705AC" w14:textId="561BDD69" w:rsidR="0073586D" w:rsidRPr="005B0508" w:rsidRDefault="0073586D" w:rsidP="0073586D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D156B9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EF8DCBD" w14:textId="0609E86E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(115,844)</w:t>
            </w:r>
          </w:p>
        </w:tc>
      </w:tr>
      <w:tr w:rsidR="0073586D" w:rsidRPr="005B0508" w14:paraId="054B582B" w14:textId="77777777" w:rsidTr="006705E2">
        <w:tc>
          <w:tcPr>
            <w:tcW w:w="3510" w:type="dxa"/>
            <w:shd w:val="clear" w:color="auto" w:fill="auto"/>
          </w:tcPr>
          <w:p w14:paraId="596DE19C" w14:textId="48C06FFF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2566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900" w:type="dxa"/>
            <w:shd w:val="clear" w:color="auto" w:fill="auto"/>
          </w:tcPr>
          <w:p w14:paraId="677514BB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A93BD4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2468EB17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0F983C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9502F8E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3D3ACB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056047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3586D" w:rsidRPr="005B0508" w14:paraId="1B4BEE13" w14:textId="77777777" w:rsidTr="006705E2">
        <w:tc>
          <w:tcPr>
            <w:tcW w:w="3510" w:type="dxa"/>
            <w:shd w:val="clear" w:color="auto" w:fill="auto"/>
          </w:tcPr>
          <w:p w14:paraId="36820AF7" w14:textId="5E40DE3C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 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35EB790D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8FC0F7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16EA8406" w14:textId="0F841FDA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227,798</w:t>
            </w:r>
          </w:p>
        </w:tc>
        <w:tc>
          <w:tcPr>
            <w:tcW w:w="270" w:type="dxa"/>
            <w:shd w:val="clear" w:color="auto" w:fill="auto"/>
          </w:tcPr>
          <w:p w14:paraId="3DD787D0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108201CB" w14:textId="12F2A11D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19,219</w:t>
            </w:r>
          </w:p>
        </w:tc>
        <w:tc>
          <w:tcPr>
            <w:tcW w:w="270" w:type="dxa"/>
            <w:shd w:val="clear" w:color="auto" w:fill="auto"/>
          </w:tcPr>
          <w:p w14:paraId="668B8A4E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245D012" w14:textId="1A555364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247,017</w:t>
            </w:r>
          </w:p>
        </w:tc>
      </w:tr>
      <w:tr w:rsidR="0073586D" w:rsidRPr="005B0508" w14:paraId="3C712A3C" w14:textId="77777777" w:rsidTr="006705E2">
        <w:tc>
          <w:tcPr>
            <w:tcW w:w="3510" w:type="dxa"/>
            <w:shd w:val="clear" w:color="auto" w:fill="auto"/>
          </w:tcPr>
          <w:p w14:paraId="4AF916D5" w14:textId="77777777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50EDD19A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8EF42F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5D3A96D9" w14:textId="20870995" w:rsidR="0073586D" w:rsidRPr="005B0508" w:rsidRDefault="00943246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135,605</w:t>
            </w:r>
          </w:p>
        </w:tc>
        <w:tc>
          <w:tcPr>
            <w:tcW w:w="270" w:type="dxa"/>
            <w:shd w:val="clear" w:color="auto" w:fill="auto"/>
          </w:tcPr>
          <w:p w14:paraId="2BB9F2A0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179DBE44" w14:textId="21304F2A" w:rsidR="0073586D" w:rsidRPr="005B0508" w:rsidRDefault="00943246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3,091</w:t>
            </w:r>
          </w:p>
        </w:tc>
        <w:tc>
          <w:tcPr>
            <w:tcW w:w="270" w:type="dxa"/>
            <w:shd w:val="clear" w:color="auto" w:fill="auto"/>
          </w:tcPr>
          <w:p w14:paraId="1998FDE3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D50B65F" w14:textId="660416FB" w:rsidR="0073586D" w:rsidRPr="005B0508" w:rsidRDefault="00943246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138,696</w:t>
            </w:r>
          </w:p>
        </w:tc>
      </w:tr>
      <w:tr w:rsidR="00943246" w:rsidRPr="005B0508" w14:paraId="18BCFA38" w14:textId="77777777" w:rsidTr="006705E2">
        <w:tc>
          <w:tcPr>
            <w:tcW w:w="3510" w:type="dxa"/>
            <w:shd w:val="clear" w:color="auto" w:fill="auto"/>
          </w:tcPr>
          <w:p w14:paraId="5D5E6BCE" w14:textId="685D3BB6" w:rsidR="00943246" w:rsidRPr="005B0508" w:rsidRDefault="00943246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14:paraId="0A5AA2C5" w14:textId="77777777" w:rsidR="00943246" w:rsidRPr="005B0508" w:rsidRDefault="00943246" w:rsidP="0073586D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230661" w14:textId="77777777" w:rsidR="00943246" w:rsidRPr="005B0508" w:rsidRDefault="00943246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4B89487" w14:textId="2A28212E" w:rsidR="00943246" w:rsidRPr="005B0508" w:rsidRDefault="00486BAD" w:rsidP="00990C99">
            <w:pPr>
              <w:tabs>
                <w:tab w:val="decimal" w:pos="79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6B7FD" w14:textId="77777777" w:rsidR="00943246" w:rsidRPr="005B0508" w:rsidRDefault="00943246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606D408C" w14:textId="0300A428" w:rsidR="00943246" w:rsidRPr="005B0508" w:rsidRDefault="00706320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(5,028)</w:t>
            </w:r>
          </w:p>
        </w:tc>
        <w:tc>
          <w:tcPr>
            <w:tcW w:w="270" w:type="dxa"/>
            <w:shd w:val="clear" w:color="auto" w:fill="auto"/>
          </w:tcPr>
          <w:p w14:paraId="5A521A51" w14:textId="77777777" w:rsidR="00943246" w:rsidRPr="005B0508" w:rsidRDefault="00943246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AC87F01" w14:textId="6D1FA7B7" w:rsidR="00943246" w:rsidRPr="005B0508" w:rsidRDefault="00486BA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</w:t>
            </w:r>
            <w:r w:rsidR="00706320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,028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3586D" w:rsidRPr="005B0508" w14:paraId="0CEF8072" w14:textId="77777777" w:rsidTr="006705E2">
        <w:tc>
          <w:tcPr>
            <w:tcW w:w="3510" w:type="dxa"/>
            <w:shd w:val="clear" w:color="auto" w:fill="auto"/>
          </w:tcPr>
          <w:p w14:paraId="5C6E23D3" w14:textId="77777777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0861424D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3945FD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E3EAF5D" w14:textId="1767643F" w:rsidR="0073586D" w:rsidRPr="005B0508" w:rsidRDefault="00990C99" w:rsidP="00990C99">
            <w:pPr>
              <w:tabs>
                <w:tab w:val="decimal" w:pos="79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A3BF5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103AF030" w14:textId="3128D7DA" w:rsidR="0073586D" w:rsidRPr="005B0508" w:rsidRDefault="006E63AC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(58)</w:t>
            </w:r>
          </w:p>
        </w:tc>
        <w:tc>
          <w:tcPr>
            <w:tcW w:w="270" w:type="dxa"/>
            <w:shd w:val="clear" w:color="auto" w:fill="auto"/>
          </w:tcPr>
          <w:p w14:paraId="401D0E2C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5B57252" w14:textId="77891446" w:rsidR="0073586D" w:rsidRPr="005B0508" w:rsidRDefault="00706320" w:rsidP="008F52D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(58)</w:t>
            </w:r>
          </w:p>
        </w:tc>
      </w:tr>
      <w:tr w:rsidR="0073586D" w:rsidRPr="005B0508" w14:paraId="3BBC809E" w14:textId="77777777" w:rsidTr="006705E2">
        <w:tc>
          <w:tcPr>
            <w:tcW w:w="3510" w:type="dxa"/>
            <w:shd w:val="clear" w:color="auto" w:fill="auto"/>
          </w:tcPr>
          <w:p w14:paraId="5B1F41EC" w14:textId="77777777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5930D087" w14:textId="3E5D924E" w:rsidR="0073586D" w:rsidRPr="005B0508" w:rsidRDefault="002C6A6B" w:rsidP="0073586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0BCA40F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1FEEA533" w14:textId="15190814" w:rsidR="0073586D" w:rsidRPr="005B0508" w:rsidRDefault="00486BA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(15,07</w:t>
            </w:r>
            <w:r w:rsidR="00301601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444F86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4AB91C8" w14:textId="7BD52D31" w:rsidR="0073586D" w:rsidRPr="005B0508" w:rsidRDefault="00486BAD" w:rsidP="0073586D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049825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C4DB243" w14:textId="1E94D7BA" w:rsidR="0073586D" w:rsidRPr="005B0508" w:rsidRDefault="00706320" w:rsidP="008F52D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(15,07</w:t>
            </w:r>
            <w:r w:rsidR="00301601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3586D" w:rsidRPr="005B0508" w14:paraId="08AD4D52" w14:textId="77777777" w:rsidTr="006705E2">
        <w:tc>
          <w:tcPr>
            <w:tcW w:w="3510" w:type="dxa"/>
            <w:shd w:val="clear" w:color="auto" w:fill="auto"/>
          </w:tcPr>
          <w:p w14:paraId="40955A31" w14:textId="70123827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US" w:bidi="th-TH"/>
              </w:rPr>
              <w:t>โอนไปสินทรัพย์สิทธิการใช้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3CB1E24B" w14:textId="10BE5F67" w:rsidR="0073586D" w:rsidRPr="005B0508" w:rsidRDefault="0073586D" w:rsidP="0073586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2C6A6B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F431E95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1CF8EA9C" w14:textId="5E74BED3" w:rsidR="0073586D" w:rsidRPr="005B0508" w:rsidRDefault="00486BA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(80,973)</w:t>
            </w:r>
          </w:p>
        </w:tc>
        <w:tc>
          <w:tcPr>
            <w:tcW w:w="270" w:type="dxa"/>
            <w:shd w:val="clear" w:color="auto" w:fill="auto"/>
          </w:tcPr>
          <w:p w14:paraId="144D2A28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6F56FEF2" w14:textId="3C339A9A" w:rsidR="0073586D" w:rsidRPr="005B0508" w:rsidRDefault="00486BAD" w:rsidP="0073586D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7F6F84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6EE6007A" w14:textId="59FFA634" w:rsidR="0073586D" w:rsidRPr="005B0508" w:rsidRDefault="00706320" w:rsidP="008F52D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(80,973)</w:t>
            </w:r>
          </w:p>
        </w:tc>
      </w:tr>
      <w:tr w:rsidR="0073586D" w:rsidRPr="005B0508" w14:paraId="3813C1FF" w14:textId="77777777" w:rsidTr="006705E2">
        <w:tc>
          <w:tcPr>
            <w:tcW w:w="3510" w:type="dxa"/>
            <w:shd w:val="clear" w:color="auto" w:fill="auto"/>
          </w:tcPr>
          <w:p w14:paraId="499F03CA" w14:textId="3A25819B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746146C7" w14:textId="77777777" w:rsidR="0073586D" w:rsidRPr="005B0508" w:rsidRDefault="0073586D" w:rsidP="0073586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E53DCC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09E8A" w14:textId="4ADD79E8" w:rsidR="0073586D" w:rsidRPr="005B0508" w:rsidRDefault="00486BA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267,35</w:t>
            </w:r>
            <w:r w:rsidR="00301601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44EEF65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2D8AC" w14:textId="0CF8B32A" w:rsidR="0073586D" w:rsidRPr="005B0508" w:rsidRDefault="00486BA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17,224</w:t>
            </w:r>
          </w:p>
        </w:tc>
        <w:tc>
          <w:tcPr>
            <w:tcW w:w="270" w:type="dxa"/>
            <w:shd w:val="clear" w:color="auto" w:fill="auto"/>
          </w:tcPr>
          <w:p w14:paraId="567F164D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75D50" w14:textId="51FE5CF0" w:rsidR="0073586D" w:rsidRPr="005B0508" w:rsidRDefault="000B0AC3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284,58</w:t>
            </w:r>
            <w:r w:rsidR="00301601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73586D" w:rsidRPr="00C06A73" w14:paraId="2D7A083F" w14:textId="77777777" w:rsidTr="006705E2">
        <w:tc>
          <w:tcPr>
            <w:tcW w:w="3510" w:type="dxa"/>
            <w:shd w:val="clear" w:color="auto" w:fill="auto"/>
          </w:tcPr>
          <w:p w14:paraId="690617BF" w14:textId="77777777" w:rsidR="0073586D" w:rsidRPr="00C06A73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9C9D880" w14:textId="77777777" w:rsidR="0073586D" w:rsidRPr="00C06A73" w:rsidRDefault="0073586D" w:rsidP="0073586D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835F5F" w14:textId="77777777" w:rsidR="0073586D" w:rsidRPr="00C06A73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2DEE942F" w14:textId="77777777" w:rsidR="0073586D" w:rsidRPr="00C06A73" w:rsidRDefault="0073586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B78C4B" w14:textId="77777777" w:rsidR="0073586D" w:rsidRPr="00C06A73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08DDC16" w14:textId="77777777" w:rsidR="0073586D" w:rsidRPr="00C06A73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40EC5E" w14:textId="77777777" w:rsidR="0073586D" w:rsidRPr="00C06A73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B8AAB8" w14:textId="77777777" w:rsidR="0073586D" w:rsidRPr="00C06A73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73586D" w:rsidRPr="005B0508" w14:paraId="0ED2281D" w14:textId="77777777" w:rsidTr="006705E2">
        <w:tc>
          <w:tcPr>
            <w:tcW w:w="3510" w:type="dxa"/>
            <w:shd w:val="clear" w:color="auto" w:fill="auto"/>
          </w:tcPr>
          <w:p w14:paraId="3D9B2397" w14:textId="77777777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900" w:type="dxa"/>
            <w:shd w:val="clear" w:color="auto" w:fill="auto"/>
          </w:tcPr>
          <w:p w14:paraId="03B1355F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592500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36ED4046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C79E03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7305B819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747D36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8F44A46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437B4" w:rsidRPr="005B0508" w14:paraId="6FDE5AA5" w14:textId="77777777" w:rsidTr="006705E2">
        <w:tc>
          <w:tcPr>
            <w:tcW w:w="3510" w:type="dxa"/>
            <w:shd w:val="clear" w:color="auto" w:fill="auto"/>
          </w:tcPr>
          <w:p w14:paraId="2F599B5B" w14:textId="4610F626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1BA9BC17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A18383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43F2B88" w14:textId="096722D3" w:rsidR="008437B4" w:rsidRPr="005B0508" w:rsidRDefault="00BD619B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8437B4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58,888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75CC4F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102BCC9E" w14:textId="40E30A51" w:rsidR="008437B4" w:rsidRPr="005B0508" w:rsidRDefault="00BD619B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8437B4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11,806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557BAC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976711E" w14:textId="6B5FF99F" w:rsidR="008437B4" w:rsidRPr="005B0508" w:rsidRDefault="00BD619B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8437B4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70,694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437B4" w:rsidRPr="005B0508" w14:paraId="770A5D85" w14:textId="77777777" w:rsidTr="006705E2">
        <w:tc>
          <w:tcPr>
            <w:tcW w:w="3510" w:type="dxa"/>
            <w:shd w:val="clear" w:color="auto" w:fill="auto"/>
          </w:tcPr>
          <w:p w14:paraId="40486879" w14:textId="77777777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</w:tcPr>
          <w:p w14:paraId="34DCBF9A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AF4207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584BA2B" w14:textId="54AFBCB0" w:rsidR="008437B4" w:rsidRPr="005B0508" w:rsidRDefault="00BD619B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8437B4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20,154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E6E33C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27A81F95" w14:textId="610F918D" w:rsidR="008437B4" w:rsidRPr="005B0508" w:rsidRDefault="00BD619B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8437B4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3,677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D0661A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0E9DE85" w14:textId="5BF848F6" w:rsidR="008437B4" w:rsidRPr="005B0508" w:rsidRDefault="00BD619B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8437B4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23,831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437B4" w:rsidRPr="005B0508" w14:paraId="1700F68F" w14:textId="77777777" w:rsidTr="008437B4">
        <w:tc>
          <w:tcPr>
            <w:tcW w:w="3510" w:type="dxa"/>
            <w:shd w:val="clear" w:color="auto" w:fill="auto"/>
          </w:tcPr>
          <w:p w14:paraId="63B2A2E9" w14:textId="77777777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5720BE8D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3B155F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5BAF9170" w14:textId="3FE935C8" w:rsidR="008437B4" w:rsidRPr="005B0508" w:rsidRDefault="008437B4" w:rsidP="008437B4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6B4ACE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2421A7DD" w14:textId="4EB6F04B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4,245</w:t>
            </w:r>
          </w:p>
        </w:tc>
        <w:tc>
          <w:tcPr>
            <w:tcW w:w="270" w:type="dxa"/>
            <w:shd w:val="clear" w:color="auto" w:fill="auto"/>
          </w:tcPr>
          <w:p w14:paraId="3A3199D5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E76456" w14:textId="7354C56E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4,245</w:t>
            </w:r>
          </w:p>
        </w:tc>
      </w:tr>
      <w:tr w:rsidR="008437B4" w:rsidRPr="005B0508" w14:paraId="2E7E63A3" w14:textId="77777777" w:rsidTr="008437B4">
        <w:tc>
          <w:tcPr>
            <w:tcW w:w="3510" w:type="dxa"/>
            <w:shd w:val="clear" w:color="auto" w:fill="auto"/>
          </w:tcPr>
          <w:p w14:paraId="1AFF9216" w14:textId="77777777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59940A11" w14:textId="1BA359F8" w:rsidR="008437B4" w:rsidRPr="005B0508" w:rsidRDefault="002C6A6B" w:rsidP="008437B4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F53113C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50C8E338" w14:textId="65E83410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10,446</w:t>
            </w:r>
          </w:p>
        </w:tc>
        <w:tc>
          <w:tcPr>
            <w:tcW w:w="270" w:type="dxa"/>
            <w:shd w:val="clear" w:color="auto" w:fill="auto"/>
          </w:tcPr>
          <w:p w14:paraId="45C1AC91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32060C9F" w14:textId="682C0F15" w:rsidR="008437B4" w:rsidRPr="005B0508" w:rsidRDefault="008437B4" w:rsidP="008437B4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1EF05A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6F77634" w14:textId="4551CA4A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10,446</w:t>
            </w:r>
          </w:p>
        </w:tc>
      </w:tr>
      <w:tr w:rsidR="008437B4" w:rsidRPr="005B0508" w14:paraId="5D21166D" w14:textId="77777777" w:rsidTr="008437B4">
        <w:tc>
          <w:tcPr>
            <w:tcW w:w="3510" w:type="dxa"/>
            <w:shd w:val="clear" w:color="auto" w:fill="auto"/>
          </w:tcPr>
          <w:p w14:paraId="61134D2D" w14:textId="6D15159C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US" w:bidi="th-TH"/>
              </w:rPr>
              <w:t>โอนไปสินทรัพย์สิทธิการใช้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3C84A69E" w14:textId="1577030D" w:rsidR="008437B4" w:rsidRPr="005B0508" w:rsidRDefault="008437B4" w:rsidP="008437B4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2C6A6B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7F8CB1F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2E95484B" w14:textId="18223962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30032B88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04A9C26C" w14:textId="2B6FCE2D" w:rsidR="008437B4" w:rsidRPr="005B0508" w:rsidRDefault="008437B4" w:rsidP="008437B4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945DAE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DAE21B" w14:textId="032273EC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8437B4" w:rsidRPr="005B0508" w14:paraId="2EC808E5" w14:textId="77777777" w:rsidTr="006705E2">
        <w:tc>
          <w:tcPr>
            <w:tcW w:w="3510" w:type="dxa"/>
            <w:shd w:val="clear" w:color="auto" w:fill="auto"/>
          </w:tcPr>
          <w:p w14:paraId="41C12747" w14:textId="41AD308F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2566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900" w:type="dxa"/>
            <w:shd w:val="clear" w:color="auto" w:fill="auto"/>
          </w:tcPr>
          <w:p w14:paraId="2A0C9813" w14:textId="77777777" w:rsidR="008437B4" w:rsidRPr="005B0508" w:rsidRDefault="008437B4" w:rsidP="008437B4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32DD1B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7A59243B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CFD9F4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8E93C7B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C22887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99A7D2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437B4" w:rsidRPr="005B0508" w14:paraId="5407EC6D" w14:textId="77777777" w:rsidTr="006705E2">
        <w:tc>
          <w:tcPr>
            <w:tcW w:w="3510" w:type="dxa"/>
            <w:shd w:val="clear" w:color="auto" w:fill="auto"/>
          </w:tcPr>
          <w:p w14:paraId="4B09F85B" w14:textId="47D351BD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 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5889999E" w14:textId="77777777" w:rsidR="008437B4" w:rsidRPr="005B0508" w:rsidRDefault="008437B4" w:rsidP="008437B4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D72515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5B65293" w14:textId="6FA526FE" w:rsidR="008437B4" w:rsidRPr="005B0508" w:rsidRDefault="009C0763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8437B4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68,536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8A90DD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4E468B9" w14:textId="7CD6AD54" w:rsidR="008437B4" w:rsidRPr="005B0508" w:rsidRDefault="009C0763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8437B4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11,238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922D0A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7D6BC71" w14:textId="53A8A6E8" w:rsidR="008437B4" w:rsidRPr="005B0508" w:rsidRDefault="009C0763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8437B4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79,774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8437B4" w:rsidRPr="005B0508" w14:paraId="287FA195" w14:textId="77777777" w:rsidTr="006705E2">
        <w:tc>
          <w:tcPr>
            <w:tcW w:w="3510" w:type="dxa"/>
            <w:shd w:val="clear" w:color="auto" w:fill="auto"/>
          </w:tcPr>
          <w:p w14:paraId="4F060656" w14:textId="77777777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</w:tcPr>
          <w:p w14:paraId="352DEAEF" w14:textId="77777777" w:rsidR="008437B4" w:rsidRPr="005B0508" w:rsidRDefault="008437B4" w:rsidP="008437B4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A968F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E8ECD94" w14:textId="2DD5C441" w:rsidR="008437B4" w:rsidRPr="005B0508" w:rsidRDefault="009C0763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47DDC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21,733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719A9A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C44FF41" w14:textId="52C466CD" w:rsidR="008437B4" w:rsidRPr="005B0508" w:rsidRDefault="009C0763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47DDC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2,682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013D73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09F40A3" w14:textId="0817E35B" w:rsidR="008437B4" w:rsidRPr="005B0508" w:rsidRDefault="009C0763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47DDC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24,415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47DDC" w:rsidRPr="005B0508" w14:paraId="6B0542A3" w14:textId="77777777" w:rsidTr="006705E2">
        <w:tc>
          <w:tcPr>
            <w:tcW w:w="3510" w:type="dxa"/>
            <w:shd w:val="clear" w:color="auto" w:fill="auto"/>
          </w:tcPr>
          <w:p w14:paraId="24293A82" w14:textId="3FBCAFE3" w:rsidR="00447DDC" w:rsidRPr="005B0508" w:rsidRDefault="00447DDC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14:paraId="5CB650CF" w14:textId="77777777" w:rsidR="00447DDC" w:rsidRPr="005B0508" w:rsidRDefault="00447DDC" w:rsidP="008437B4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470F42" w14:textId="77777777" w:rsidR="00447DDC" w:rsidRPr="005B0508" w:rsidRDefault="00447DDC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16212CB3" w14:textId="0661318B" w:rsidR="00447DDC" w:rsidRPr="005B0508" w:rsidRDefault="00447DDC" w:rsidP="00301601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C7AB7" w14:textId="77777777" w:rsidR="00447DDC" w:rsidRPr="005B0508" w:rsidRDefault="00447DDC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6BC6DFD" w14:textId="5F8BD096" w:rsidR="00447DDC" w:rsidRPr="005B0508" w:rsidRDefault="00447DDC" w:rsidP="00301601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4,402</w:t>
            </w:r>
          </w:p>
        </w:tc>
        <w:tc>
          <w:tcPr>
            <w:tcW w:w="270" w:type="dxa"/>
            <w:shd w:val="clear" w:color="auto" w:fill="auto"/>
          </w:tcPr>
          <w:p w14:paraId="05D43C89" w14:textId="77777777" w:rsidR="00447DDC" w:rsidRPr="005B0508" w:rsidRDefault="00447DDC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A22FB08" w14:textId="7C5B4B2D" w:rsidR="00447DDC" w:rsidRPr="005B0508" w:rsidRDefault="00447DDC" w:rsidP="00301601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4,402</w:t>
            </w:r>
          </w:p>
        </w:tc>
      </w:tr>
      <w:tr w:rsidR="008437B4" w:rsidRPr="005B0508" w14:paraId="1322C7CE" w14:textId="77777777" w:rsidTr="006705E2">
        <w:tc>
          <w:tcPr>
            <w:tcW w:w="3510" w:type="dxa"/>
            <w:shd w:val="clear" w:color="auto" w:fill="auto"/>
          </w:tcPr>
          <w:p w14:paraId="4366880D" w14:textId="77777777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4F7E3A08" w14:textId="77777777" w:rsidR="008437B4" w:rsidRPr="005B0508" w:rsidRDefault="008437B4" w:rsidP="008437B4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85208B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63E53F4" w14:textId="44061932" w:rsidR="008437B4" w:rsidRPr="005B0508" w:rsidRDefault="00447DDC" w:rsidP="00301601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7A138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B609233" w14:textId="58C4072C" w:rsidR="008437B4" w:rsidRPr="005B0508" w:rsidRDefault="00447DDC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12D5727E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9603F6" w14:textId="1FB38005" w:rsidR="008437B4" w:rsidRPr="005B0508" w:rsidRDefault="00447DDC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</w:tr>
      <w:tr w:rsidR="008437B4" w:rsidRPr="005B0508" w14:paraId="27905208" w14:textId="77777777" w:rsidTr="006705E2">
        <w:tc>
          <w:tcPr>
            <w:tcW w:w="3510" w:type="dxa"/>
            <w:shd w:val="clear" w:color="auto" w:fill="auto"/>
          </w:tcPr>
          <w:p w14:paraId="310BCB1A" w14:textId="4F99E57F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2C7B7B24" w14:textId="543C1CD0" w:rsidR="008437B4" w:rsidRPr="005B0508" w:rsidRDefault="002C6A6B" w:rsidP="008437B4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82FCDA0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7CF039C7" w14:textId="3A041441" w:rsidR="008437B4" w:rsidRPr="005B0508" w:rsidRDefault="003C3964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6,533</w:t>
            </w:r>
          </w:p>
        </w:tc>
        <w:tc>
          <w:tcPr>
            <w:tcW w:w="270" w:type="dxa"/>
            <w:shd w:val="clear" w:color="auto" w:fill="auto"/>
          </w:tcPr>
          <w:p w14:paraId="26E59283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03271F2" w14:textId="31F0CA8A" w:rsidR="008437B4" w:rsidRPr="005B0508" w:rsidRDefault="003C3964" w:rsidP="008437B4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4A4042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D8FFAAB" w14:textId="5F651D1F" w:rsidR="008437B4" w:rsidRPr="005B0508" w:rsidRDefault="003C3964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6,533</w:t>
            </w:r>
          </w:p>
        </w:tc>
      </w:tr>
      <w:tr w:rsidR="008437B4" w:rsidRPr="005B0508" w14:paraId="10C12934" w14:textId="77777777" w:rsidTr="006705E2">
        <w:tc>
          <w:tcPr>
            <w:tcW w:w="3510" w:type="dxa"/>
            <w:shd w:val="clear" w:color="auto" w:fill="auto"/>
          </w:tcPr>
          <w:p w14:paraId="3857D3FC" w14:textId="3AE8B4DE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US" w:bidi="th-TH"/>
              </w:rPr>
              <w:t>โอนไปสินทรัพย์สิทธิการใช้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1C6C37D7" w14:textId="6A76D0EF" w:rsidR="008437B4" w:rsidRPr="005B0508" w:rsidRDefault="008437B4" w:rsidP="008437B4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2C6A6B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A6E142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31C9CFB" w14:textId="286633CC" w:rsidR="008437B4" w:rsidRPr="005B0508" w:rsidRDefault="003C3964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26</w:t>
            </w:r>
            <w:r w:rsidR="009C076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BBF3AB3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23BC5FC" w14:textId="7D96D06B" w:rsidR="008437B4" w:rsidRPr="005B0508" w:rsidRDefault="003C3964" w:rsidP="008437B4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273008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6A9ACB" w14:textId="2EA5532A" w:rsidR="008437B4" w:rsidRPr="005B0508" w:rsidRDefault="003C3964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</w:tr>
      <w:tr w:rsidR="008437B4" w:rsidRPr="005B0508" w14:paraId="31310502" w14:textId="77777777" w:rsidTr="006705E2">
        <w:tc>
          <w:tcPr>
            <w:tcW w:w="3510" w:type="dxa"/>
            <w:shd w:val="clear" w:color="auto" w:fill="auto"/>
          </w:tcPr>
          <w:p w14:paraId="5D565FFE" w14:textId="6E17E0DD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55AD84A4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C65A98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E834F" w14:textId="0CCFADAF" w:rsidR="008437B4" w:rsidRPr="005B0508" w:rsidRDefault="009C0763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3C3964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83,476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5064E9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C181B" w14:textId="4970C84E" w:rsidR="008437B4" w:rsidRPr="005B0508" w:rsidRDefault="009C0763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3C3964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9,4</w:t>
            </w:r>
            <w:r w:rsidR="00D754B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75BF5D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B40C8" w14:textId="3DD3ECD4" w:rsidR="008437B4" w:rsidRPr="005B0508" w:rsidRDefault="009C0763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7E4FE6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92,93</w:t>
            </w:r>
            <w:r w:rsidR="00D754B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8437B4" w:rsidRPr="005B0508" w14:paraId="3D950203" w14:textId="77777777" w:rsidTr="00293DBA">
        <w:tc>
          <w:tcPr>
            <w:tcW w:w="3510" w:type="dxa"/>
            <w:shd w:val="clear" w:color="auto" w:fill="auto"/>
          </w:tcPr>
          <w:p w14:paraId="40BC01E7" w14:textId="77777777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7A1C480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FC2436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33B18DAD" w14:textId="7AFD134C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8437B4" w:rsidRPr="005B0508" w14:paraId="2A73F749" w14:textId="77777777" w:rsidTr="006705E2">
        <w:trPr>
          <w:trHeight w:val="68"/>
        </w:trPr>
        <w:tc>
          <w:tcPr>
            <w:tcW w:w="3510" w:type="dxa"/>
            <w:shd w:val="clear" w:color="auto" w:fill="auto"/>
          </w:tcPr>
          <w:p w14:paraId="7A71BFE7" w14:textId="77777777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DBEA7D" w14:textId="1A1A073C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BFBB11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0178462F" w14:textId="00995A50" w:rsidR="008437B4" w:rsidRPr="005B0508" w:rsidRDefault="008437B4" w:rsidP="008437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7E2925BA" w14:textId="77777777" w:rsidR="008437B4" w:rsidRPr="005B0508" w:rsidRDefault="008437B4" w:rsidP="008437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B995AAB" w14:textId="162A5DE5" w:rsidR="008437B4" w:rsidRPr="005B0508" w:rsidRDefault="008437B4" w:rsidP="008437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15380826" w14:textId="77777777" w:rsidR="008437B4" w:rsidRPr="005B0508" w:rsidRDefault="008437B4" w:rsidP="008437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9D4BDC" w14:textId="7260E1D2" w:rsidR="008437B4" w:rsidRPr="005B0508" w:rsidRDefault="008437B4" w:rsidP="008437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8437B4" w:rsidRPr="005B0508" w14:paraId="432BF89F" w14:textId="77777777" w:rsidTr="006705E2">
        <w:trPr>
          <w:trHeight w:val="68"/>
        </w:trPr>
        <w:tc>
          <w:tcPr>
            <w:tcW w:w="3510" w:type="dxa"/>
            <w:shd w:val="clear" w:color="auto" w:fill="auto"/>
          </w:tcPr>
          <w:p w14:paraId="0B1FFAD1" w14:textId="77777777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4E5D1C8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ADC5CA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32B775B9" w14:textId="49875243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8437B4" w:rsidRPr="005B0508" w14:paraId="7CF0DFDF" w14:textId="77777777" w:rsidTr="006705E2">
        <w:tc>
          <w:tcPr>
            <w:tcW w:w="3510" w:type="dxa"/>
            <w:shd w:val="clear" w:color="auto" w:fill="auto"/>
          </w:tcPr>
          <w:p w14:paraId="529FD8F8" w14:textId="77777777" w:rsidR="008437B4" w:rsidRPr="005B0508" w:rsidRDefault="008437B4" w:rsidP="008437B4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900" w:type="dxa"/>
            <w:shd w:val="clear" w:color="auto" w:fill="auto"/>
          </w:tcPr>
          <w:p w14:paraId="59538F57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AECFFF" w14:textId="77777777" w:rsidR="008437B4" w:rsidRPr="005B0508" w:rsidRDefault="008437B4" w:rsidP="008437B4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E6E7035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D383C8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36738A64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90E630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6DB7A55" w14:textId="77777777" w:rsidR="008437B4" w:rsidRPr="005B0508" w:rsidRDefault="008437B4" w:rsidP="008437B4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D0B07" w:rsidRPr="005B0508" w14:paraId="22CB6050" w14:textId="77777777" w:rsidTr="006705E2">
        <w:tc>
          <w:tcPr>
            <w:tcW w:w="3510" w:type="dxa"/>
            <w:shd w:val="clear" w:color="auto" w:fill="auto"/>
          </w:tcPr>
          <w:p w14:paraId="3FC97BC7" w14:textId="016510F9" w:rsidR="007D0B07" w:rsidRPr="005B0508" w:rsidRDefault="007D0B07" w:rsidP="007D0B07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2F9E4E3F" w14:textId="77777777" w:rsidR="007D0B07" w:rsidRPr="005B0508" w:rsidRDefault="007D0B07" w:rsidP="007D0B07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2C8F44" w14:textId="77777777" w:rsidR="007D0B07" w:rsidRPr="005B0508" w:rsidRDefault="007D0B07" w:rsidP="007D0B07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</w:tcPr>
          <w:p w14:paraId="33810F60" w14:textId="264F35F4" w:rsidR="007D0B07" w:rsidRPr="005B0508" w:rsidRDefault="007D0B07" w:rsidP="007D0B07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159,262</w:t>
            </w:r>
          </w:p>
        </w:tc>
        <w:tc>
          <w:tcPr>
            <w:tcW w:w="270" w:type="dxa"/>
            <w:shd w:val="clear" w:color="auto" w:fill="auto"/>
          </w:tcPr>
          <w:p w14:paraId="7937B063" w14:textId="77777777" w:rsidR="007D0B07" w:rsidRPr="005B0508" w:rsidRDefault="007D0B07" w:rsidP="007D0B07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6876AFFC" w14:textId="66019A53" w:rsidR="007D0B07" w:rsidRPr="005B0508" w:rsidRDefault="007D0B07" w:rsidP="007D0B07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7,981</w:t>
            </w:r>
          </w:p>
        </w:tc>
        <w:tc>
          <w:tcPr>
            <w:tcW w:w="270" w:type="dxa"/>
            <w:shd w:val="clear" w:color="auto" w:fill="auto"/>
          </w:tcPr>
          <w:p w14:paraId="2C4A57A6" w14:textId="77777777" w:rsidR="007D0B07" w:rsidRPr="005B0508" w:rsidRDefault="007D0B07" w:rsidP="007D0B07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3B1153DF" w14:textId="65C3D08A" w:rsidR="007D0B07" w:rsidRPr="005B0508" w:rsidRDefault="007D0B07" w:rsidP="007D0B07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167,243</w:t>
            </w:r>
          </w:p>
        </w:tc>
      </w:tr>
      <w:tr w:rsidR="007D0B07" w:rsidRPr="005B0508" w14:paraId="6C352D0F" w14:textId="77777777" w:rsidTr="006705E2">
        <w:tc>
          <w:tcPr>
            <w:tcW w:w="3510" w:type="dxa"/>
            <w:shd w:val="clear" w:color="auto" w:fill="auto"/>
          </w:tcPr>
          <w:p w14:paraId="6F3AAFC8" w14:textId="0FA0B65C" w:rsidR="007D0B07" w:rsidRPr="005B0508" w:rsidRDefault="007D0B07" w:rsidP="007D0B07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397679E0" w14:textId="77777777" w:rsidR="007D0B07" w:rsidRPr="005B0508" w:rsidRDefault="007D0B07" w:rsidP="007D0B07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2E67B6" w14:textId="77777777" w:rsidR="007D0B07" w:rsidRPr="005B0508" w:rsidRDefault="007D0B07" w:rsidP="007D0B07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4D62B8" w14:textId="00EB8898" w:rsidR="007D0B07" w:rsidRPr="005B0508" w:rsidRDefault="00A0504E" w:rsidP="007D0B07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183,88</w:t>
            </w:r>
            <w:r w:rsidR="00D754B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FD1101F" w14:textId="77777777" w:rsidR="007D0B07" w:rsidRPr="005B0508" w:rsidRDefault="007D0B07" w:rsidP="007D0B07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6468F4" w14:textId="4FBEB55D" w:rsidR="007D0B07" w:rsidRPr="005B0508" w:rsidRDefault="00A0504E" w:rsidP="007D0B07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7,76</w:t>
            </w:r>
            <w:r w:rsidR="00D754B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11B1D80" w14:textId="77777777" w:rsidR="007D0B07" w:rsidRPr="005B0508" w:rsidRDefault="007D0B07" w:rsidP="007D0B07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478E90" w14:textId="10134EF7" w:rsidR="007D0B07" w:rsidRPr="005B0508" w:rsidRDefault="00A0504E" w:rsidP="007D0B07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191</w:t>
            </w:r>
            <w:r w:rsidR="009857BF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,645</w:t>
            </w:r>
          </w:p>
        </w:tc>
      </w:tr>
    </w:tbl>
    <w:p w14:paraId="4F0E974D" w14:textId="77777777" w:rsidR="00D91AA2" w:rsidRPr="000848BB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F52BD" w14:textId="6FCBFCE8" w:rsidR="00D91AA2" w:rsidRPr="001F7214" w:rsidRDefault="00D91AA2" w:rsidP="00D91AA2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ราคาทุน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ของสินทรัพย์ให้เช่าตามสัญญาเช่าดำเนินงาน ซึ่งได้คิดค่าเสื่อมราคาเต็มจำนวนแล้วแต่ยังคงใช้งานจนถึง </w:t>
      </w:r>
      <w:r w:rsidR="009057E9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 w:rsidR="007D0B07">
        <w:rPr>
          <w:rFonts w:asciiTheme="majorBidi" w:eastAsia="MS Mincho" w:hAnsiTheme="majorBidi" w:cstheme="majorBidi"/>
          <w:sz w:val="30"/>
          <w:szCs w:val="30"/>
          <w:lang w:val="en-US" w:bidi="th-TH"/>
        </w:rPr>
        <w:t>7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มี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จำนวน</w:t>
      </w:r>
      <w:r w:rsidR="00D95BE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1.8 </w:t>
      </w:r>
      <w:r w:rsidRPr="000848BB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ล้านบาท</w:t>
      </w:r>
      <w:r w:rsidRPr="000848BB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C64585" w:rsidRPr="000848BB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 w:rsidR="007D0B0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6</w:t>
      </w:r>
      <w:r w:rsidRPr="000848BB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7D0B0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4.2</w:t>
      </w:r>
      <w:r w:rsidRPr="000848BB">
        <w:rPr>
          <w:rFonts w:asciiTheme="majorBidi" w:eastAsia="MS Mincho" w:hAnsiTheme="majorBidi" w:cstheme="majorBidi"/>
          <w:i/>
          <w:iCs/>
          <w:sz w:val="30"/>
          <w:szCs w:val="30"/>
          <w:lang w:bidi="th-TH"/>
        </w:rPr>
        <w:t xml:space="preserve"> </w:t>
      </w:r>
      <w:r w:rsidRPr="000848BB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15A620D6" w14:textId="77777777" w:rsidR="00D91AA2" w:rsidRPr="000848BB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146751B" w14:textId="77777777" w:rsidR="00D91AA2" w:rsidRPr="001F7214" w:rsidRDefault="00D91AA2" w:rsidP="00D91AA2">
      <w:pPr>
        <w:spacing w:line="240" w:lineRule="auto"/>
        <w:ind w:left="540"/>
        <w:jc w:val="both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การค้ำประกัน</w:t>
      </w:r>
    </w:p>
    <w:p w14:paraId="27074B9A" w14:textId="5BBFF8B7" w:rsidR="00D91AA2" w:rsidRPr="002136E0" w:rsidRDefault="00D91AA2" w:rsidP="002136E0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7B23C77E" w14:textId="35EEC627" w:rsidR="002015FF" w:rsidRDefault="00D91AA2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</w:pP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 w:rsidR="007D0B07">
        <w:rPr>
          <w:rFonts w:asciiTheme="majorBidi" w:eastAsia="MS Mincho" w:hAnsiTheme="majorBidi" w:cstheme="majorBidi"/>
          <w:sz w:val="30"/>
          <w:szCs w:val="30"/>
          <w:lang w:val="en-US" w:bidi="th-TH"/>
        </w:rPr>
        <w:t>7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สินทรัพย์ให้เช่าตามสัญญาเช่าดำเนินงาน</w:t>
      </w:r>
      <w:r w:rsidR="00BD6C3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มี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มูลค่าสุทธิตามบัญชี</w:t>
      </w:r>
      <w:r w:rsidR="00BD6C3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E66427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จำนวน</w:t>
      </w:r>
      <w:r w:rsidR="008940F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160.6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1206D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 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C64585" w:rsidRPr="00C64585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 w:rsidR="007D0B0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6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 w:rsidRPr="001F7214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7D0B0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73.8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ใช้เป็นหลักทรัพย์ค้ำประกันเงินกู้ยืมระยะ</w:t>
      </w: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สั้นและ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ระยะ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ยาวจากสถาบันการเงินในประเทศ</w:t>
      </w:r>
      <w:r w:rsidR="001206D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โดยการทำสัญญาโอนกรรมสิทธิ์สินทรัพย์อย่างมีเงื่อนไขให้แก่สถาบันการเงินดังกล่าว เนื่องจาก</w:t>
      </w:r>
      <w:r w:rsidR="00A12B9C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บริษัทซื้อสินทรัพย์เหล่านี้ด้วยเงินที่รับมาจากเงินกู้ยืมดังกล่า</w:t>
      </w:r>
      <w:r w:rsidR="001F0E8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ว</w:t>
      </w:r>
      <w:r w:rsidR="007E4ACC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(</w:t>
      </w:r>
      <w:r w:rsidR="007E4ACC" w:rsidRPr="009A644D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7E4ACC" w:rsidRPr="00C6458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C6A6B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7E4ACC">
        <w:rPr>
          <w:rFonts w:asciiTheme="majorBidi" w:hAnsiTheme="majorBidi" w:cstheme="majorBidi"/>
          <w:sz w:val="30"/>
          <w:szCs w:val="30"/>
          <w:lang w:val="en-US"/>
        </w:rPr>
        <w:t>)</w:t>
      </w:r>
    </w:p>
    <w:p w14:paraId="5CA737DA" w14:textId="77777777" w:rsidR="0066402D" w:rsidRDefault="0066402D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287937D" w14:textId="4752EA04" w:rsidR="0066402D" w:rsidRDefault="0066402D" w:rsidP="0066402D">
      <w:pPr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  <w:sectPr w:rsidR="0066402D" w:rsidSect="00BD1621"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D8556AD" w14:textId="6ED4392D" w:rsidR="00D91AA2" w:rsidRPr="00252D82" w:rsidRDefault="00D91AA2" w:rsidP="007E18DD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52D8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ที่ดิน</w:t>
      </w:r>
      <w:r w:rsidR="00FB4A7E" w:rsidRPr="00252D8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  <w:r w:rsidR="00FB4A7E" w:rsidRPr="00252D82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อาคารและอุปกรณ์</w:t>
      </w:r>
    </w:p>
    <w:p w14:paraId="423DE21A" w14:textId="77777777" w:rsidR="00B87842" w:rsidRPr="00B87842" w:rsidRDefault="00B87842" w:rsidP="00B8784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lang w:bidi="th-TH"/>
        </w:rPr>
      </w:pPr>
    </w:p>
    <w:tbl>
      <w:tblPr>
        <w:tblW w:w="13680" w:type="dxa"/>
        <w:tblInd w:w="54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50"/>
        <w:gridCol w:w="900"/>
        <w:gridCol w:w="1260"/>
        <w:gridCol w:w="106"/>
        <w:gridCol w:w="1258"/>
        <w:gridCol w:w="106"/>
        <w:gridCol w:w="1294"/>
        <w:gridCol w:w="116"/>
        <w:gridCol w:w="1260"/>
        <w:gridCol w:w="111"/>
        <w:gridCol w:w="1329"/>
        <w:gridCol w:w="109"/>
        <w:gridCol w:w="1331"/>
        <w:gridCol w:w="109"/>
        <w:gridCol w:w="1241"/>
      </w:tblGrid>
      <w:tr w:rsidR="00DB3E1D" w:rsidRPr="00B87842" w14:paraId="38BF9E92" w14:textId="77777777" w:rsidTr="00B87842">
        <w:trPr>
          <w:cantSplit/>
          <w:trHeight w:val="288"/>
          <w:tblHeader/>
        </w:trPr>
        <w:tc>
          <w:tcPr>
            <w:tcW w:w="3150" w:type="dxa"/>
            <w:vAlign w:val="bottom"/>
          </w:tcPr>
          <w:p w14:paraId="7F5B34A3" w14:textId="77777777" w:rsidR="00D91AA2" w:rsidRPr="00840904" w:rsidRDefault="00D91AA2" w:rsidP="004760F0">
            <w:pPr>
              <w:tabs>
                <w:tab w:val="left" w:pos="2171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FF52EA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630" w:type="dxa"/>
            <w:gridSpan w:val="13"/>
          </w:tcPr>
          <w:p w14:paraId="261CC509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A1CE3" w:rsidRPr="00B87842" w14:paraId="0EDA6AD2" w14:textId="77777777" w:rsidTr="00B87842">
        <w:trPr>
          <w:cantSplit/>
          <w:trHeight w:val="288"/>
          <w:tblHeader/>
        </w:trPr>
        <w:tc>
          <w:tcPr>
            <w:tcW w:w="3150" w:type="dxa"/>
            <w:vAlign w:val="bottom"/>
          </w:tcPr>
          <w:p w14:paraId="2A3318A3" w14:textId="77777777" w:rsidR="009A1CE3" w:rsidRPr="00840904" w:rsidRDefault="009A1CE3" w:rsidP="009A1CE3">
            <w:pPr>
              <w:tabs>
                <w:tab w:val="left" w:pos="2171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D022CC" w14:textId="4709207F" w:rsidR="009A1CE3" w:rsidRPr="00840904" w:rsidRDefault="009A1CE3" w:rsidP="007E18DD">
            <w:pPr>
              <w:pStyle w:val="acctfourfigures"/>
              <w:tabs>
                <w:tab w:val="clear" w:pos="765"/>
              </w:tabs>
              <w:spacing w:line="300" w:lineRule="exact"/>
              <w:ind w:left="-47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8D3E199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06" w:type="dxa"/>
          </w:tcPr>
          <w:p w14:paraId="53827D3A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500B0152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06" w:type="dxa"/>
          </w:tcPr>
          <w:p w14:paraId="513E8C2B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7941E3E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16" w:type="dxa"/>
          </w:tcPr>
          <w:p w14:paraId="38591B72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5DB73EC" w14:textId="77777777" w:rsidR="007E18DD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เครื่องจักร</w:t>
            </w:r>
          </w:p>
          <w:p w14:paraId="4D7EC5F8" w14:textId="56B12B6A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11" w:type="dxa"/>
          </w:tcPr>
          <w:p w14:paraId="137DA7F8" w14:textId="77777777" w:rsidR="009A1CE3" w:rsidRPr="00840904" w:rsidRDefault="009A1CE3" w:rsidP="009A1CE3">
            <w:pPr>
              <w:tabs>
                <w:tab w:val="left" w:pos="540"/>
              </w:tabs>
              <w:spacing w:line="300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</w:tcPr>
          <w:p w14:paraId="5CB48D36" w14:textId="77777777" w:rsidR="00475725" w:rsidRDefault="009A1CE3" w:rsidP="009A1CE3">
            <w:pPr>
              <w:tabs>
                <w:tab w:val="left" w:pos="540"/>
              </w:tabs>
              <w:spacing w:line="300" w:lineRule="exact"/>
              <w:ind w:left="-66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  <w:p w14:paraId="70069D67" w14:textId="159A29C9" w:rsidR="007E18DD" w:rsidRPr="00840904" w:rsidRDefault="009A1CE3" w:rsidP="009A1CE3">
            <w:pPr>
              <w:tabs>
                <w:tab w:val="left" w:pos="540"/>
              </w:tabs>
              <w:spacing w:line="300" w:lineRule="exact"/>
              <w:ind w:left="-66" w:right="-6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ะ</w:t>
            </w:r>
          </w:p>
          <w:p w14:paraId="507940A0" w14:textId="77777777" w:rsidR="007E18DD" w:rsidRPr="00840904" w:rsidRDefault="009A1CE3" w:rsidP="009A1CE3">
            <w:pPr>
              <w:tabs>
                <w:tab w:val="left" w:pos="540"/>
              </w:tabs>
              <w:spacing w:line="300" w:lineRule="exact"/>
              <w:ind w:left="-66" w:right="-6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เครื่องใช้</w:t>
            </w:r>
          </w:p>
          <w:p w14:paraId="56A185A5" w14:textId="2E460D4E" w:rsidR="009A1CE3" w:rsidRPr="00840904" w:rsidRDefault="009A1CE3" w:rsidP="009A1CE3">
            <w:pPr>
              <w:tabs>
                <w:tab w:val="left" w:pos="540"/>
              </w:tabs>
              <w:spacing w:line="300" w:lineRule="exact"/>
              <w:ind w:left="-66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09" w:type="dxa"/>
          </w:tcPr>
          <w:p w14:paraId="0D90FFC2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4B9BC04D" w14:textId="30FEE7FD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  <w:p w14:paraId="0EB06FC6" w14:textId="0386208F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09" w:type="dxa"/>
          </w:tcPr>
          <w:p w14:paraId="21BCBE8C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60E6BC80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3E1D" w:rsidRPr="00B87842" w14:paraId="3B616D4C" w14:textId="77777777" w:rsidTr="00B87842">
        <w:trPr>
          <w:cantSplit/>
          <w:trHeight w:val="288"/>
          <w:tblHeader/>
        </w:trPr>
        <w:tc>
          <w:tcPr>
            <w:tcW w:w="3150" w:type="dxa"/>
          </w:tcPr>
          <w:p w14:paraId="6C40B87A" w14:textId="77777777" w:rsidR="00D91AA2" w:rsidRPr="00840904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F21763" w14:textId="77777777" w:rsidR="00D91AA2" w:rsidRPr="00840904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630" w:type="dxa"/>
            <w:gridSpan w:val="13"/>
          </w:tcPr>
          <w:p w14:paraId="2777D635" w14:textId="77777777" w:rsidR="00D91AA2" w:rsidRPr="00840904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B4A7E" w:rsidRPr="00B87842" w14:paraId="4BB6A0C7" w14:textId="77777777" w:rsidTr="00840904">
        <w:trPr>
          <w:cantSplit/>
          <w:trHeight w:val="333"/>
        </w:trPr>
        <w:tc>
          <w:tcPr>
            <w:tcW w:w="3150" w:type="dxa"/>
          </w:tcPr>
          <w:p w14:paraId="23AABF5F" w14:textId="77777777" w:rsidR="00D91AA2" w:rsidRPr="00840904" w:rsidRDefault="00D91AA2" w:rsidP="00B945E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900" w:type="dxa"/>
          </w:tcPr>
          <w:p w14:paraId="687C7348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5F6DD9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2D05C565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517289EF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2227249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E8739E7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dxa"/>
          </w:tcPr>
          <w:p w14:paraId="54C53586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A33105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" w:type="dxa"/>
          </w:tcPr>
          <w:p w14:paraId="0B9C5068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06C5531E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5B125540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</w:tcPr>
          <w:p w14:paraId="695D70A8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40B7D943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</w:tcPr>
          <w:p w14:paraId="6816BF52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4A7E" w:rsidRPr="00B87842" w14:paraId="62D0D4D2" w14:textId="77777777" w:rsidTr="00B87842">
        <w:trPr>
          <w:cantSplit/>
          <w:trHeight w:val="288"/>
        </w:trPr>
        <w:tc>
          <w:tcPr>
            <w:tcW w:w="3150" w:type="dxa"/>
          </w:tcPr>
          <w:p w14:paraId="3842D307" w14:textId="0E12F98B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8409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มกราคม </w:t>
            </w:r>
            <w:r w:rsidRPr="008409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900" w:type="dxa"/>
          </w:tcPr>
          <w:p w14:paraId="76A67A1F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BA7FB82" w14:textId="56516EB5" w:rsidR="00FA3F2B" w:rsidRPr="00840904" w:rsidRDefault="00FA3F2B" w:rsidP="00FB4A7E">
            <w:pPr>
              <w:pStyle w:val="acctfourfigures"/>
              <w:tabs>
                <w:tab w:val="clear" w:pos="765"/>
                <w:tab w:val="decimal" w:pos="76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135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900</w:t>
            </w:r>
          </w:p>
        </w:tc>
        <w:tc>
          <w:tcPr>
            <w:tcW w:w="106" w:type="dxa"/>
          </w:tcPr>
          <w:p w14:paraId="26689AFF" w14:textId="77777777" w:rsidR="00FA3F2B" w:rsidRPr="00840904" w:rsidRDefault="00FA3F2B" w:rsidP="00FA3F2B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160EEA5A" w14:textId="5D880E9B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187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260</w:t>
            </w:r>
          </w:p>
        </w:tc>
        <w:tc>
          <w:tcPr>
            <w:tcW w:w="106" w:type="dxa"/>
          </w:tcPr>
          <w:p w14:paraId="55413DA2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42E65FDF" w14:textId="27B61550" w:rsidR="00FA3F2B" w:rsidRPr="00840904" w:rsidRDefault="00FA3F2B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81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447</w:t>
            </w:r>
          </w:p>
        </w:tc>
        <w:tc>
          <w:tcPr>
            <w:tcW w:w="116" w:type="dxa"/>
          </w:tcPr>
          <w:p w14:paraId="1AF8B6B2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285857B" w14:textId="66E9E7B0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317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118</w:t>
            </w:r>
          </w:p>
        </w:tc>
        <w:tc>
          <w:tcPr>
            <w:tcW w:w="111" w:type="dxa"/>
          </w:tcPr>
          <w:p w14:paraId="675EB013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29" w:type="dxa"/>
            <w:vAlign w:val="bottom"/>
          </w:tcPr>
          <w:p w14:paraId="3695B46D" w14:textId="21FA8D7E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269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530</w:t>
            </w:r>
          </w:p>
        </w:tc>
        <w:tc>
          <w:tcPr>
            <w:tcW w:w="109" w:type="dxa"/>
          </w:tcPr>
          <w:p w14:paraId="2837862D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523383F" w14:textId="0225CBEA" w:rsidR="00FA3F2B" w:rsidRPr="00840904" w:rsidRDefault="00FA3F2B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83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348</w:t>
            </w:r>
          </w:p>
        </w:tc>
        <w:tc>
          <w:tcPr>
            <w:tcW w:w="109" w:type="dxa"/>
          </w:tcPr>
          <w:p w14:paraId="6331C92A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7FF28E7" w14:textId="1F3F50A9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074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603</w:t>
            </w:r>
          </w:p>
        </w:tc>
      </w:tr>
      <w:tr w:rsidR="00FB4A7E" w:rsidRPr="00B87842" w14:paraId="4BBAD362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00817142" w14:textId="77777777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00E292D9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284635" w14:textId="17E6C9CD" w:rsidR="00FA3F2B" w:rsidRPr="00840904" w:rsidRDefault="00FA3F2B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71A2726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615C975C" w14:textId="0BA5529B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314</w:t>
            </w:r>
          </w:p>
        </w:tc>
        <w:tc>
          <w:tcPr>
            <w:tcW w:w="106" w:type="dxa"/>
          </w:tcPr>
          <w:p w14:paraId="38278F9C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60BD141C" w14:textId="2C5BB017" w:rsidR="00FA3F2B" w:rsidRPr="00840904" w:rsidRDefault="00FA3F2B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21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770</w:t>
            </w:r>
          </w:p>
        </w:tc>
        <w:tc>
          <w:tcPr>
            <w:tcW w:w="116" w:type="dxa"/>
          </w:tcPr>
          <w:p w14:paraId="50B9581A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175C6CB" w14:textId="2E2433A2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32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906</w:t>
            </w:r>
          </w:p>
        </w:tc>
        <w:tc>
          <w:tcPr>
            <w:tcW w:w="111" w:type="dxa"/>
          </w:tcPr>
          <w:p w14:paraId="4E58426C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29" w:type="dxa"/>
            <w:vAlign w:val="bottom"/>
          </w:tcPr>
          <w:p w14:paraId="2AF8F9A2" w14:textId="7A0CD344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33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637</w:t>
            </w:r>
          </w:p>
        </w:tc>
        <w:tc>
          <w:tcPr>
            <w:tcW w:w="109" w:type="dxa"/>
          </w:tcPr>
          <w:p w14:paraId="2C8D91DF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E21DF91" w14:textId="19D75096" w:rsidR="00FA3F2B" w:rsidRPr="00840904" w:rsidRDefault="00FA3F2B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204,568</w:t>
            </w:r>
          </w:p>
        </w:tc>
        <w:tc>
          <w:tcPr>
            <w:tcW w:w="109" w:type="dxa"/>
          </w:tcPr>
          <w:p w14:paraId="048AA96D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69275B7" w14:textId="21F5AB8D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300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195</w:t>
            </w:r>
          </w:p>
        </w:tc>
      </w:tr>
      <w:tr w:rsidR="00FB4A7E" w:rsidRPr="00B87842" w14:paraId="1B20C4C4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594C31A3" w14:textId="77777777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</w:t>
            </w:r>
          </w:p>
        </w:tc>
        <w:tc>
          <w:tcPr>
            <w:tcW w:w="900" w:type="dxa"/>
          </w:tcPr>
          <w:p w14:paraId="5B192EA7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1FA0D8" w14:textId="1A4B28DB" w:rsidR="00FA3F2B" w:rsidRPr="00840904" w:rsidRDefault="00FA3F2B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86A790E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7B2C7DA" w14:textId="3977BA8F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178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904</w:t>
            </w:r>
          </w:p>
        </w:tc>
        <w:tc>
          <w:tcPr>
            <w:tcW w:w="106" w:type="dxa"/>
          </w:tcPr>
          <w:p w14:paraId="20A9F820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33A095E7" w14:textId="5442C5A9" w:rsidR="00FA3F2B" w:rsidRPr="00840904" w:rsidRDefault="00FA3F2B" w:rsidP="00252D82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32A39430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78C409" w14:textId="12FB4467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10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822</w:t>
            </w:r>
          </w:p>
        </w:tc>
        <w:tc>
          <w:tcPr>
            <w:tcW w:w="111" w:type="dxa"/>
          </w:tcPr>
          <w:p w14:paraId="5C057BDD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29" w:type="dxa"/>
            <w:vAlign w:val="bottom"/>
          </w:tcPr>
          <w:p w14:paraId="596DAB05" w14:textId="44D62D8A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919</w:t>
            </w:r>
          </w:p>
        </w:tc>
        <w:tc>
          <w:tcPr>
            <w:tcW w:w="109" w:type="dxa"/>
          </w:tcPr>
          <w:p w14:paraId="5F46C192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387CE750" w14:textId="2C03A234" w:rsidR="00FA3F2B" w:rsidRPr="00252D82" w:rsidRDefault="00FA3F2B" w:rsidP="00252D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(197,645)</w:t>
            </w:r>
          </w:p>
        </w:tc>
        <w:tc>
          <w:tcPr>
            <w:tcW w:w="109" w:type="dxa"/>
          </w:tcPr>
          <w:p w14:paraId="2AC2C9C5" w14:textId="77777777" w:rsidR="00FA3F2B" w:rsidRPr="00840904" w:rsidRDefault="00FA3F2B" w:rsidP="00252D82">
            <w:pPr>
              <w:pStyle w:val="acctfourfigures"/>
              <w:tabs>
                <w:tab w:val="clear" w:pos="765"/>
                <w:tab w:val="decimal" w:pos="730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DC35F04" w14:textId="1B52762E" w:rsidR="00FA3F2B" w:rsidRPr="00840904" w:rsidRDefault="00FA3F2B" w:rsidP="00252D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FB4A7E" w:rsidRPr="00B87842" w14:paraId="626F03F9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53296267" w14:textId="77777777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900" w:type="dxa"/>
          </w:tcPr>
          <w:p w14:paraId="75B0E307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028D0A" w14:textId="3AE946BA" w:rsidR="00FA3F2B" w:rsidRPr="00840904" w:rsidRDefault="00FA3F2B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2E97818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31B12B27" w14:textId="38A0F3E7" w:rsidR="00FA3F2B" w:rsidRPr="00840904" w:rsidRDefault="00FA3F2B" w:rsidP="00252D82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4D1495D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1BF85898" w14:textId="1D4DF05C" w:rsidR="00FA3F2B" w:rsidRPr="00252D82" w:rsidRDefault="00FA3F2B" w:rsidP="00252D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(29,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036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216B7099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1CB6BF5" w14:textId="7F6C7BA7" w:rsidR="00FA3F2B" w:rsidRPr="00840904" w:rsidRDefault="00FA3F2B" w:rsidP="00757FAA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63F96FB1" w14:textId="77777777" w:rsidR="00FA3F2B" w:rsidRPr="00252D82" w:rsidRDefault="00FA3F2B" w:rsidP="00252D82">
            <w:pPr>
              <w:pStyle w:val="acctfourfigures"/>
              <w:tabs>
                <w:tab w:val="clear" w:pos="765"/>
                <w:tab w:val="decimal" w:pos="730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33EC365" w14:textId="05177B2D" w:rsidR="00FA3F2B" w:rsidRPr="00840904" w:rsidRDefault="00FA3F2B" w:rsidP="00252D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55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49DB01B0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1DC8A7C" w14:textId="6E638EC5" w:rsidR="00FA3F2B" w:rsidRPr="00252D82" w:rsidRDefault="00FA3F2B" w:rsidP="00252D82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252D82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-</w:t>
            </w:r>
          </w:p>
        </w:tc>
        <w:tc>
          <w:tcPr>
            <w:tcW w:w="109" w:type="dxa"/>
          </w:tcPr>
          <w:p w14:paraId="34B9B72D" w14:textId="77777777" w:rsidR="00FA3F2B" w:rsidRPr="00840904" w:rsidRDefault="00FA3F2B" w:rsidP="00252D82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3B50433" w14:textId="65A639F8" w:rsidR="00FA3F2B" w:rsidRPr="00840904" w:rsidRDefault="00FA3F2B" w:rsidP="00252D82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29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091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FB4A7E" w:rsidRPr="00B87842" w14:paraId="6F98DADD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57F8536D" w14:textId="77777777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900" w:type="dxa"/>
          </w:tcPr>
          <w:p w14:paraId="6CA572FB" w14:textId="77777777" w:rsidR="00FA3F2B" w:rsidRPr="00840904" w:rsidRDefault="00FA3F2B" w:rsidP="00FA3F2B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390717" w14:textId="7A455963" w:rsidR="00FA3F2B" w:rsidRPr="00840904" w:rsidRDefault="00FA3F2B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0D1B33C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07D5A8EB" w14:textId="2D2AC441" w:rsidR="00FA3F2B" w:rsidRPr="00840904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,915)</w:t>
            </w:r>
          </w:p>
        </w:tc>
        <w:tc>
          <w:tcPr>
            <w:tcW w:w="106" w:type="dxa"/>
          </w:tcPr>
          <w:p w14:paraId="2ABDE19E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518529C0" w14:textId="0E140036" w:rsidR="00FA3F2B" w:rsidRPr="00252D82" w:rsidRDefault="00FA3F2B" w:rsidP="00252D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7C9F878C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F1FF176" w14:textId="57B0DDB2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615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577EE90C" w14:textId="77777777" w:rsidR="00FA3F2B" w:rsidRPr="00252D82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ABF5F81" w14:textId="258EC33D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966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5ABFB227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722574A" w14:textId="104E91EA" w:rsidR="00FA3F2B" w:rsidRPr="00252D82" w:rsidRDefault="00FA3F2B" w:rsidP="00252D82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252D82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-</w:t>
            </w:r>
          </w:p>
        </w:tc>
        <w:tc>
          <w:tcPr>
            <w:tcW w:w="109" w:type="dxa"/>
          </w:tcPr>
          <w:p w14:paraId="4B7B728C" w14:textId="77777777" w:rsidR="00FA3F2B" w:rsidRPr="00840904" w:rsidRDefault="00FA3F2B" w:rsidP="00252D82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9E63555" w14:textId="134B1152" w:rsidR="00FA3F2B" w:rsidRPr="00840904" w:rsidRDefault="00FA3F2B" w:rsidP="00252D82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9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496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FB4A7E" w:rsidRPr="00B87842" w14:paraId="72E82150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56113A15" w14:textId="2CF9387C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</w:t>
            </w:r>
            <w:r w:rsidR="0003303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ไป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ยานพาหนะรอการขาย</w:t>
            </w:r>
          </w:p>
        </w:tc>
        <w:tc>
          <w:tcPr>
            <w:tcW w:w="900" w:type="dxa"/>
          </w:tcPr>
          <w:p w14:paraId="6DEE23BF" w14:textId="385CDBB0" w:rsidR="00FA3F2B" w:rsidRPr="00840904" w:rsidRDefault="002C6A6B" w:rsidP="00FA3F2B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840904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260" w:type="dxa"/>
            <w:vAlign w:val="bottom"/>
          </w:tcPr>
          <w:p w14:paraId="63DE5AB5" w14:textId="6B97A8F5" w:rsidR="00FA3F2B" w:rsidRPr="00840904" w:rsidRDefault="00FA3F2B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44AC990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2423842A" w14:textId="21E599FE" w:rsidR="00FA3F2B" w:rsidRPr="00840904" w:rsidRDefault="00FA3F2B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191F37D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5736A6AD" w14:textId="4DCED803" w:rsidR="00FA3F2B" w:rsidRPr="00252D82" w:rsidRDefault="00FA3F2B" w:rsidP="00252D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177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66A51164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59906C3" w14:textId="604EBA6F" w:rsidR="00FA3F2B" w:rsidRPr="00840904" w:rsidRDefault="00FA3F2B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11" w:type="dxa"/>
          </w:tcPr>
          <w:p w14:paraId="3AA55416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vAlign w:val="bottom"/>
          </w:tcPr>
          <w:p w14:paraId="7397A362" w14:textId="5D74D7D4" w:rsidR="00FA3F2B" w:rsidRPr="00840904" w:rsidRDefault="00FA3F2B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09" w:type="dxa"/>
          </w:tcPr>
          <w:p w14:paraId="1B63ED2D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38E9383" w14:textId="25B67F16" w:rsidR="00FA3F2B" w:rsidRPr="00252D82" w:rsidRDefault="00FA3F2B" w:rsidP="00252D82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252D82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-</w:t>
            </w:r>
          </w:p>
        </w:tc>
        <w:tc>
          <w:tcPr>
            <w:tcW w:w="109" w:type="dxa"/>
          </w:tcPr>
          <w:p w14:paraId="6FBE0352" w14:textId="77777777" w:rsidR="00FA3F2B" w:rsidRPr="00840904" w:rsidRDefault="00FA3F2B" w:rsidP="00252D82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7924EDB" w14:textId="6CC05A21" w:rsidR="00FA3F2B" w:rsidRPr="00840904" w:rsidRDefault="00FA3F2B" w:rsidP="00252D82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177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FB4A7E" w:rsidRPr="00B87842" w14:paraId="315E653E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4E5300A2" w14:textId="397C6833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</w:t>
            </w:r>
            <w:r w:rsidR="00787A8B"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จาก </w:t>
            </w:r>
            <w:r w:rsidR="00787A8B" w:rsidRPr="008409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ไป</w:t>
            </w:r>
            <w:r w:rsidR="00787A8B" w:rsidRPr="008409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) 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อสังหาริมทรัพย์                     เพื่อการลงทุน</w:t>
            </w:r>
          </w:p>
        </w:tc>
        <w:tc>
          <w:tcPr>
            <w:tcW w:w="900" w:type="dxa"/>
            <w:vAlign w:val="bottom"/>
          </w:tcPr>
          <w:p w14:paraId="614C2961" w14:textId="7E57AD62" w:rsidR="00FA3F2B" w:rsidRPr="00840904" w:rsidRDefault="00FA3F2B" w:rsidP="00FA3F2B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84090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</w:t>
            </w:r>
            <w:r w:rsidR="002C6A6B" w:rsidRPr="0084090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60" w:type="dxa"/>
            <w:vAlign w:val="bottom"/>
          </w:tcPr>
          <w:p w14:paraId="41DC68F9" w14:textId="231AFEDC" w:rsidR="00FA3F2B" w:rsidRPr="00840904" w:rsidRDefault="00FA3F2B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6" w:type="dxa"/>
          </w:tcPr>
          <w:p w14:paraId="3FB3E02A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2AB7E93" w14:textId="4750083A" w:rsidR="00FA3F2B" w:rsidRPr="00840904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12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,683)</w:t>
            </w:r>
          </w:p>
        </w:tc>
        <w:tc>
          <w:tcPr>
            <w:tcW w:w="106" w:type="dxa"/>
          </w:tcPr>
          <w:p w14:paraId="3823CD02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507C8617" w14:textId="31A47627" w:rsidR="00FA3F2B" w:rsidRPr="00840904" w:rsidRDefault="00FA3F2B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6" w:type="dxa"/>
          </w:tcPr>
          <w:p w14:paraId="5430FB51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6263FE5" w14:textId="23FBAB80" w:rsidR="00FA3F2B" w:rsidRPr="00840904" w:rsidRDefault="00FA3F2B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1" w:type="dxa"/>
          </w:tcPr>
          <w:p w14:paraId="346E1C7E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vAlign w:val="bottom"/>
          </w:tcPr>
          <w:p w14:paraId="7F47E19D" w14:textId="54EE1E04" w:rsidR="00FA3F2B" w:rsidRPr="00840904" w:rsidRDefault="00FA3F2B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9" w:type="dxa"/>
          </w:tcPr>
          <w:p w14:paraId="03A74E0F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46A390A" w14:textId="4CCEF0E8" w:rsidR="00FA3F2B" w:rsidRPr="00840904" w:rsidRDefault="00FA3F2B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931</w:t>
            </w:r>
          </w:p>
        </w:tc>
        <w:tc>
          <w:tcPr>
            <w:tcW w:w="109" w:type="dxa"/>
          </w:tcPr>
          <w:p w14:paraId="3A1B1930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CA21723" w14:textId="339E9FDF" w:rsidR="00FA3F2B" w:rsidRPr="00840904" w:rsidRDefault="00FA3F2B" w:rsidP="00252D82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(10,752)</w:t>
            </w:r>
          </w:p>
        </w:tc>
      </w:tr>
      <w:tr w:rsidR="00FB4A7E" w:rsidRPr="00B87842" w14:paraId="02F6B82E" w14:textId="77777777" w:rsidTr="00B87842">
        <w:trPr>
          <w:cantSplit/>
          <w:trHeight w:val="288"/>
        </w:trPr>
        <w:tc>
          <w:tcPr>
            <w:tcW w:w="3150" w:type="dxa"/>
          </w:tcPr>
          <w:p w14:paraId="0D5ED8F6" w14:textId="49A865A6" w:rsidR="00FA3F2B" w:rsidRPr="00840904" w:rsidRDefault="00FA3F2B" w:rsidP="00B945EF">
            <w:pPr>
              <w:spacing w:line="300" w:lineRule="exact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ณ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วันที่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31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2566</w:t>
            </w:r>
          </w:p>
          <w:p w14:paraId="0AB61C41" w14:textId="1644C3EF" w:rsidR="00FA3F2B" w:rsidRPr="00840904" w:rsidRDefault="00FA3F2B" w:rsidP="00B945EF">
            <w:pPr>
              <w:spacing w:line="300" w:lineRule="exact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   และ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900" w:type="dxa"/>
          </w:tcPr>
          <w:p w14:paraId="076696A6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AE1827" w14:textId="1DCE1EB0" w:rsidR="00FA3F2B" w:rsidRPr="00840904" w:rsidRDefault="00FA3F2B" w:rsidP="00FB4A7E">
            <w:pPr>
              <w:pStyle w:val="acctfourfigures"/>
              <w:tabs>
                <w:tab w:val="clear" w:pos="765"/>
                <w:tab w:val="decimal" w:pos="76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135,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900</w:t>
            </w:r>
          </w:p>
        </w:tc>
        <w:tc>
          <w:tcPr>
            <w:tcW w:w="106" w:type="dxa"/>
          </w:tcPr>
          <w:p w14:paraId="02E14C57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83A539D" w14:textId="3C2FF141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352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880</w:t>
            </w:r>
          </w:p>
        </w:tc>
        <w:tc>
          <w:tcPr>
            <w:tcW w:w="106" w:type="dxa"/>
          </w:tcPr>
          <w:p w14:paraId="10A675BF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CFFE458" w14:textId="42F7E02F" w:rsidR="00FA3F2B" w:rsidRPr="00840904" w:rsidRDefault="00FA3F2B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74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004</w:t>
            </w:r>
          </w:p>
        </w:tc>
        <w:tc>
          <w:tcPr>
            <w:tcW w:w="116" w:type="dxa"/>
          </w:tcPr>
          <w:p w14:paraId="5FE7FA81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820E56" w14:textId="183E0DD5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360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231</w:t>
            </w:r>
          </w:p>
        </w:tc>
        <w:tc>
          <w:tcPr>
            <w:tcW w:w="111" w:type="dxa"/>
          </w:tcPr>
          <w:p w14:paraId="556CF386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4FC7464D" w14:textId="26674FE1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310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065</w:t>
            </w:r>
          </w:p>
        </w:tc>
        <w:tc>
          <w:tcPr>
            <w:tcW w:w="109" w:type="dxa"/>
          </w:tcPr>
          <w:p w14:paraId="2AE0E405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10986AD0" w14:textId="3CA2D163" w:rsidR="00FA3F2B" w:rsidRPr="00840904" w:rsidRDefault="00FA3F2B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202</w:t>
            </w:r>
          </w:p>
        </w:tc>
        <w:tc>
          <w:tcPr>
            <w:tcW w:w="109" w:type="dxa"/>
          </w:tcPr>
          <w:p w14:paraId="42465C9E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05BF5F0" w14:textId="4C24215D" w:rsidR="00FA3F2B" w:rsidRPr="00840904" w:rsidRDefault="00FA3F2B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325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282</w:t>
            </w:r>
          </w:p>
        </w:tc>
      </w:tr>
      <w:tr w:rsidR="00FB4A7E" w:rsidRPr="00B87842" w14:paraId="7CA64A4D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4E0474D5" w14:textId="77777777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1C02EB19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01CEC9" w14:textId="3B16D774" w:rsidR="00FA3F2B" w:rsidRPr="00840904" w:rsidRDefault="0028787F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B66D168" w14:textId="77777777" w:rsidR="00FA3F2B" w:rsidRPr="00840904" w:rsidRDefault="00FA3F2B" w:rsidP="00FA3F2B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127C5B33" w14:textId="19FBC53A" w:rsidR="00FA3F2B" w:rsidRPr="00840904" w:rsidRDefault="009A6FA4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4,207</w:t>
            </w:r>
          </w:p>
        </w:tc>
        <w:tc>
          <w:tcPr>
            <w:tcW w:w="106" w:type="dxa"/>
          </w:tcPr>
          <w:p w14:paraId="47C373E4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041CCCB" w14:textId="16DE02E5" w:rsidR="00FA3F2B" w:rsidRPr="00840904" w:rsidRDefault="009A6FA4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16,583</w:t>
            </w:r>
          </w:p>
        </w:tc>
        <w:tc>
          <w:tcPr>
            <w:tcW w:w="116" w:type="dxa"/>
          </w:tcPr>
          <w:p w14:paraId="675A4EDA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8FE980" w14:textId="18262766" w:rsidR="00FA3F2B" w:rsidRPr="00840904" w:rsidRDefault="000A5E1D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19,179</w:t>
            </w:r>
          </w:p>
        </w:tc>
        <w:tc>
          <w:tcPr>
            <w:tcW w:w="111" w:type="dxa"/>
          </w:tcPr>
          <w:p w14:paraId="41FD80FB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54A00D7" w14:textId="62BB5925" w:rsidR="00FA3F2B" w:rsidRPr="00840904" w:rsidRDefault="000A5E1D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8,300</w:t>
            </w:r>
          </w:p>
        </w:tc>
        <w:tc>
          <w:tcPr>
            <w:tcW w:w="109" w:type="dxa"/>
          </w:tcPr>
          <w:p w14:paraId="730F01E8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1C91E44" w14:textId="739563FE" w:rsidR="00FA3F2B" w:rsidRPr="00840904" w:rsidRDefault="000A5E1D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39,460</w:t>
            </w:r>
          </w:p>
        </w:tc>
        <w:tc>
          <w:tcPr>
            <w:tcW w:w="109" w:type="dxa"/>
          </w:tcPr>
          <w:p w14:paraId="3B9AC948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C2899EF" w14:textId="25863531" w:rsidR="00FA3F2B" w:rsidRPr="00840904" w:rsidRDefault="000A5E1D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87,729</w:t>
            </w:r>
          </w:p>
        </w:tc>
      </w:tr>
      <w:tr w:rsidR="00FB4A7E" w:rsidRPr="00B87842" w14:paraId="2C894534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127D5C12" w14:textId="77777777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</w:t>
            </w:r>
          </w:p>
        </w:tc>
        <w:tc>
          <w:tcPr>
            <w:tcW w:w="900" w:type="dxa"/>
          </w:tcPr>
          <w:p w14:paraId="6E41C7D2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9BC6B6" w14:textId="7654637E" w:rsidR="00FA3F2B" w:rsidRPr="00840904" w:rsidRDefault="0028787F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F232509" w14:textId="77777777" w:rsidR="00FA3F2B" w:rsidRPr="00840904" w:rsidRDefault="00FA3F2B" w:rsidP="00FA3F2B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25099EA" w14:textId="027C8BC8" w:rsidR="00FA3F2B" w:rsidRPr="00840904" w:rsidRDefault="000A5E1D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108,023</w:t>
            </w:r>
          </w:p>
        </w:tc>
        <w:tc>
          <w:tcPr>
            <w:tcW w:w="106" w:type="dxa"/>
          </w:tcPr>
          <w:p w14:paraId="192DA96F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7C9D1E2" w14:textId="1E79C2B9" w:rsidR="00FA3F2B" w:rsidRPr="00840904" w:rsidRDefault="0028787F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6485744F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CBF727" w14:textId="76915765" w:rsidR="00FA3F2B" w:rsidRPr="00840904" w:rsidRDefault="0028787F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21D5880F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7D168B7" w14:textId="29D06D54" w:rsidR="00FA3F2B" w:rsidRPr="00840904" w:rsidRDefault="0028787F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18,667</w:t>
            </w:r>
          </w:p>
        </w:tc>
        <w:tc>
          <w:tcPr>
            <w:tcW w:w="109" w:type="dxa"/>
          </w:tcPr>
          <w:p w14:paraId="57AAEFF9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3C505D6" w14:textId="7F01BCCD" w:rsidR="00FA3F2B" w:rsidRPr="00252D82" w:rsidRDefault="0028787F" w:rsidP="00252D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(126,690)</w:t>
            </w:r>
          </w:p>
        </w:tc>
        <w:tc>
          <w:tcPr>
            <w:tcW w:w="109" w:type="dxa"/>
          </w:tcPr>
          <w:p w14:paraId="487DCF8A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D8FB115" w14:textId="00B501E8" w:rsidR="00FA3F2B" w:rsidRPr="00840904" w:rsidRDefault="0028787F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FB4A7E" w:rsidRPr="00B87842" w14:paraId="00B43FCA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293095D0" w14:textId="77777777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900" w:type="dxa"/>
          </w:tcPr>
          <w:p w14:paraId="47F00FB3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971646" w14:textId="5D5FAA04" w:rsidR="00FA3F2B" w:rsidRPr="00840904" w:rsidRDefault="0010744C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23E69E0" w14:textId="77777777" w:rsidR="00FA3F2B" w:rsidRPr="00840904" w:rsidRDefault="00FA3F2B" w:rsidP="00FA3F2B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6F70862C" w14:textId="4D8A8DC0" w:rsidR="00FA3F2B" w:rsidRPr="00840904" w:rsidRDefault="00DD7744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AD830FB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DBF5B5" w14:textId="71DC4B2A" w:rsidR="00FA3F2B" w:rsidRPr="00840904" w:rsidRDefault="003340D2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(20,435)</w:t>
            </w:r>
          </w:p>
        </w:tc>
        <w:tc>
          <w:tcPr>
            <w:tcW w:w="116" w:type="dxa"/>
          </w:tcPr>
          <w:p w14:paraId="2B6E0981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6F7128" w14:textId="3FD40445" w:rsidR="00FA3F2B" w:rsidRPr="00840904" w:rsidRDefault="00206BCF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4954D676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6B438EB" w14:textId="53475BB5" w:rsidR="00FA3F2B" w:rsidRPr="00840904" w:rsidRDefault="004E387E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(237)</w:t>
            </w:r>
          </w:p>
        </w:tc>
        <w:tc>
          <w:tcPr>
            <w:tcW w:w="109" w:type="dxa"/>
          </w:tcPr>
          <w:p w14:paraId="5AF87738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902961C" w14:textId="07D84325" w:rsidR="00FA3F2B" w:rsidRPr="00840904" w:rsidRDefault="00D9633D" w:rsidP="00252D82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43455FD4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77A0F92" w14:textId="56490A28" w:rsidR="00FA3F2B" w:rsidRPr="00840904" w:rsidRDefault="00DA6D5B" w:rsidP="00252D82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(20,672)</w:t>
            </w:r>
          </w:p>
        </w:tc>
      </w:tr>
      <w:tr w:rsidR="00FB4A7E" w:rsidRPr="00B87842" w14:paraId="523F1BC3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1DFFE381" w14:textId="77777777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900" w:type="dxa"/>
          </w:tcPr>
          <w:p w14:paraId="7CC78B66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3BD4F6" w14:textId="3A0A4600" w:rsidR="00FA3F2B" w:rsidRPr="00840904" w:rsidRDefault="0010744C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86597D8" w14:textId="77777777" w:rsidR="00FA3F2B" w:rsidRPr="00840904" w:rsidRDefault="00FA3F2B" w:rsidP="00FA3F2B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5C7EEEF7" w14:textId="2FB970BD" w:rsidR="00FA3F2B" w:rsidRPr="00840904" w:rsidRDefault="00E9334C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(7,285)</w:t>
            </w:r>
          </w:p>
        </w:tc>
        <w:tc>
          <w:tcPr>
            <w:tcW w:w="106" w:type="dxa"/>
          </w:tcPr>
          <w:p w14:paraId="0CA26E19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E666BEE" w14:textId="18B1EADA" w:rsidR="00FA3F2B" w:rsidRPr="00840904" w:rsidRDefault="00360896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4A4761CD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7FD53B" w14:textId="3E92BAA4" w:rsidR="00FA3F2B" w:rsidRPr="00840904" w:rsidRDefault="00206BCF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(539)</w:t>
            </w:r>
          </w:p>
        </w:tc>
        <w:tc>
          <w:tcPr>
            <w:tcW w:w="111" w:type="dxa"/>
          </w:tcPr>
          <w:p w14:paraId="56241784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1A7100D" w14:textId="47530055" w:rsidR="00FA3F2B" w:rsidRPr="00840904" w:rsidRDefault="00C377EE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(3,508)</w:t>
            </w:r>
          </w:p>
        </w:tc>
        <w:tc>
          <w:tcPr>
            <w:tcW w:w="109" w:type="dxa"/>
          </w:tcPr>
          <w:p w14:paraId="411F882E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1B83529" w14:textId="002FE4F5" w:rsidR="00FA3F2B" w:rsidRPr="00252D82" w:rsidRDefault="00D9633D" w:rsidP="00252D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(1,225)</w:t>
            </w:r>
          </w:p>
        </w:tc>
        <w:tc>
          <w:tcPr>
            <w:tcW w:w="109" w:type="dxa"/>
          </w:tcPr>
          <w:p w14:paraId="42DC47AD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7B69356" w14:textId="6095BAC4" w:rsidR="00FA3F2B" w:rsidRPr="00840904" w:rsidRDefault="0049485F" w:rsidP="00252D82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(12,557)</w:t>
            </w:r>
          </w:p>
        </w:tc>
      </w:tr>
      <w:tr w:rsidR="00FB4A7E" w:rsidRPr="00B87842" w14:paraId="335A4356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66E38BC9" w14:textId="461B0054" w:rsidR="001838EB" w:rsidRPr="00840904" w:rsidRDefault="00246A29" w:rsidP="00B945E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โอนจากสินค้าคงเหลือ</w:t>
            </w:r>
          </w:p>
        </w:tc>
        <w:tc>
          <w:tcPr>
            <w:tcW w:w="900" w:type="dxa"/>
          </w:tcPr>
          <w:p w14:paraId="42769C33" w14:textId="77777777" w:rsidR="001838EB" w:rsidRPr="00840904" w:rsidRDefault="001838EB" w:rsidP="0010744C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5325DF" w14:textId="19FD76DD" w:rsidR="001838EB" w:rsidRPr="00840904" w:rsidRDefault="00246A29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FE0B195" w14:textId="77777777" w:rsidR="001838EB" w:rsidRPr="00840904" w:rsidRDefault="001838EB" w:rsidP="0010744C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0A09653E" w14:textId="4EDAB276" w:rsidR="001838EB" w:rsidRPr="00840904" w:rsidRDefault="00246A29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57DB346" w14:textId="77777777" w:rsidR="001838EB" w:rsidRPr="00840904" w:rsidRDefault="001838E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533D4C" w14:textId="370F00E9" w:rsidR="001838EB" w:rsidRPr="00840904" w:rsidRDefault="008563DD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56,218</w:t>
            </w:r>
          </w:p>
        </w:tc>
        <w:tc>
          <w:tcPr>
            <w:tcW w:w="116" w:type="dxa"/>
          </w:tcPr>
          <w:p w14:paraId="2E6387A5" w14:textId="77777777" w:rsidR="001838EB" w:rsidRPr="00840904" w:rsidRDefault="001838E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578229" w14:textId="188746D9" w:rsidR="001838EB" w:rsidRPr="00840904" w:rsidRDefault="004C758D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272921BB" w14:textId="77777777" w:rsidR="001838EB" w:rsidRPr="00840904" w:rsidRDefault="001838E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FFFDDAB" w14:textId="0E74C133" w:rsidR="001838EB" w:rsidRPr="00840904" w:rsidRDefault="00C377EE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45E7E80D" w14:textId="77777777" w:rsidR="001838EB" w:rsidRPr="00840904" w:rsidRDefault="001838E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CBE092C" w14:textId="0C21C413" w:rsidR="001838EB" w:rsidRPr="00840904" w:rsidRDefault="00CA04C1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5172BDA4" w14:textId="77777777" w:rsidR="001838EB" w:rsidRPr="00840904" w:rsidRDefault="001838E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9E222B5" w14:textId="1B16C86D" w:rsidR="001838EB" w:rsidRPr="00840904" w:rsidRDefault="00EB3FC7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56,218</w:t>
            </w:r>
          </w:p>
        </w:tc>
      </w:tr>
      <w:tr w:rsidR="00FB4A7E" w:rsidRPr="00B87842" w14:paraId="75E72CF4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5A18F9A8" w14:textId="1A706B64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</w:t>
            </w:r>
            <w:r w:rsidR="00787A8B"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จาก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ยานพาหนะรอการขาย</w:t>
            </w:r>
          </w:p>
        </w:tc>
        <w:tc>
          <w:tcPr>
            <w:tcW w:w="900" w:type="dxa"/>
          </w:tcPr>
          <w:p w14:paraId="0B2E7881" w14:textId="4DE3B263" w:rsidR="00FA3F2B" w:rsidRPr="00840904" w:rsidRDefault="002C6A6B" w:rsidP="00FA3F2B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260" w:type="dxa"/>
          </w:tcPr>
          <w:p w14:paraId="10D19182" w14:textId="372C5314" w:rsidR="00FA3F2B" w:rsidRPr="00840904" w:rsidRDefault="0010744C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2C7D4E2" w14:textId="77777777" w:rsidR="00FA3F2B" w:rsidRPr="00840904" w:rsidRDefault="00FA3F2B" w:rsidP="00FA3F2B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573EC5D4" w14:textId="150C0055" w:rsidR="00FA3F2B" w:rsidRPr="00840904" w:rsidRDefault="00ED6B6C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E384D27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0F4A3A9" w14:textId="01B38111" w:rsidR="00FA3F2B" w:rsidRPr="00840904" w:rsidRDefault="008978A9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96</w:t>
            </w:r>
          </w:p>
        </w:tc>
        <w:tc>
          <w:tcPr>
            <w:tcW w:w="116" w:type="dxa"/>
          </w:tcPr>
          <w:p w14:paraId="74378A12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B8C22A" w14:textId="6DEEE12B" w:rsidR="00FA3F2B" w:rsidRPr="00840904" w:rsidRDefault="004C758D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77FD6ED7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092270A" w14:textId="30247DD9" w:rsidR="00FA3F2B" w:rsidRPr="00840904" w:rsidRDefault="00C377EE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11F08B12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413DC3F" w14:textId="066BB538" w:rsidR="00FA3F2B" w:rsidRPr="00840904" w:rsidRDefault="00CA04C1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18F54B42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554EBCF" w14:textId="31364DD3" w:rsidR="00FA3F2B" w:rsidRPr="00840904" w:rsidRDefault="004B756C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96</w:t>
            </w:r>
          </w:p>
        </w:tc>
      </w:tr>
      <w:tr w:rsidR="00FB4A7E" w:rsidRPr="00B87842" w14:paraId="35688085" w14:textId="77777777" w:rsidTr="00B87842">
        <w:trPr>
          <w:cantSplit/>
          <w:trHeight w:val="288"/>
        </w:trPr>
        <w:tc>
          <w:tcPr>
            <w:tcW w:w="3150" w:type="dxa"/>
            <w:vAlign w:val="bottom"/>
          </w:tcPr>
          <w:p w14:paraId="2E6579E9" w14:textId="66718C72" w:rsidR="00FA3F2B" w:rsidRPr="00840904" w:rsidRDefault="00FA3F2B" w:rsidP="00B945E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โอนไปอสังหาริมทรัพย์</w:t>
            </w:r>
            <w:r w:rsidR="00413831"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เพื่อลงทุน</w:t>
            </w:r>
          </w:p>
        </w:tc>
        <w:tc>
          <w:tcPr>
            <w:tcW w:w="900" w:type="dxa"/>
          </w:tcPr>
          <w:p w14:paraId="0602B19F" w14:textId="1ED2979E" w:rsidR="00FA3F2B" w:rsidRPr="00840904" w:rsidRDefault="00FA3F2B" w:rsidP="00FA3F2B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840904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1</w:t>
            </w:r>
            <w:r w:rsidR="002C6A6B" w:rsidRPr="00840904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60" w:type="dxa"/>
          </w:tcPr>
          <w:p w14:paraId="3064C94D" w14:textId="41A9C5B7" w:rsidR="00FA3F2B" w:rsidRPr="00840904" w:rsidRDefault="0010744C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58B4CB7" w14:textId="77777777" w:rsidR="00FA3F2B" w:rsidRPr="00840904" w:rsidRDefault="00FA3F2B" w:rsidP="00FA3F2B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6C0AD5BB" w14:textId="398B1C4E" w:rsidR="00FA3F2B" w:rsidRPr="00840904" w:rsidRDefault="00320E72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(23,552)</w:t>
            </w:r>
          </w:p>
        </w:tc>
        <w:tc>
          <w:tcPr>
            <w:tcW w:w="106" w:type="dxa"/>
          </w:tcPr>
          <w:p w14:paraId="76B64B2F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A6F4BC6" w14:textId="5AB28FC9" w:rsidR="00FA3F2B" w:rsidRPr="00840904" w:rsidRDefault="00761590" w:rsidP="00FB4A7E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2ABAD4F4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886F4D" w14:textId="348FB4E0" w:rsidR="00FA3F2B" w:rsidRPr="00840904" w:rsidRDefault="004C758D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7922D4EE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84FA73F" w14:textId="02FCA9C7" w:rsidR="00FA3F2B" w:rsidRPr="00840904" w:rsidRDefault="00C377EE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32CFEE3C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DF33F2C" w14:textId="6D13CE2D" w:rsidR="00FA3F2B" w:rsidRPr="00840904" w:rsidRDefault="00CA04C1" w:rsidP="00FB4A7E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27CB70D9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2B50408" w14:textId="5D913351" w:rsidR="00FA3F2B" w:rsidRPr="00840904" w:rsidRDefault="00054679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(23,552)</w:t>
            </w:r>
          </w:p>
        </w:tc>
      </w:tr>
      <w:tr w:rsidR="00FB4A7E" w:rsidRPr="00B87842" w14:paraId="1B2FBCE2" w14:textId="77777777" w:rsidTr="00B87842">
        <w:trPr>
          <w:cantSplit/>
          <w:trHeight w:val="288"/>
        </w:trPr>
        <w:tc>
          <w:tcPr>
            <w:tcW w:w="3150" w:type="dxa"/>
          </w:tcPr>
          <w:p w14:paraId="2DB2D25D" w14:textId="6BB1D13D" w:rsidR="00FA3F2B" w:rsidRPr="00840904" w:rsidRDefault="00FA3F2B" w:rsidP="00FA3F2B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900" w:type="dxa"/>
          </w:tcPr>
          <w:p w14:paraId="403D09A9" w14:textId="77777777" w:rsidR="00FA3F2B" w:rsidRPr="00840904" w:rsidRDefault="00FA3F2B" w:rsidP="00FA3F2B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86400" w14:textId="6014080C" w:rsidR="00FA3F2B" w:rsidRPr="00840904" w:rsidRDefault="00DD7744" w:rsidP="00FB4A7E">
            <w:pPr>
              <w:pStyle w:val="acctfourfigures"/>
              <w:tabs>
                <w:tab w:val="clear" w:pos="765"/>
                <w:tab w:val="decimal" w:pos="76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135,900</w:t>
            </w:r>
          </w:p>
        </w:tc>
        <w:tc>
          <w:tcPr>
            <w:tcW w:w="106" w:type="dxa"/>
          </w:tcPr>
          <w:p w14:paraId="5711120A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DF2C2" w14:textId="7FD08FFE" w:rsidR="00FA3F2B" w:rsidRPr="00840904" w:rsidRDefault="00ED6B6C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1,434,273</w:t>
            </w:r>
          </w:p>
        </w:tc>
        <w:tc>
          <w:tcPr>
            <w:tcW w:w="106" w:type="dxa"/>
          </w:tcPr>
          <w:p w14:paraId="7786DBB5" w14:textId="77777777" w:rsidR="00FA3F2B" w:rsidRPr="00840904" w:rsidRDefault="00FA3F2B" w:rsidP="00FB4A7E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7A9CA" w14:textId="67A2F47C" w:rsidR="00FA3F2B" w:rsidRPr="00840904" w:rsidRDefault="00965801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126,466</w:t>
            </w:r>
          </w:p>
        </w:tc>
        <w:tc>
          <w:tcPr>
            <w:tcW w:w="116" w:type="dxa"/>
          </w:tcPr>
          <w:p w14:paraId="3A2967C0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E0185" w14:textId="0360DAB1" w:rsidR="00FA3F2B" w:rsidRPr="00840904" w:rsidRDefault="004C758D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378,871</w:t>
            </w:r>
          </w:p>
        </w:tc>
        <w:tc>
          <w:tcPr>
            <w:tcW w:w="111" w:type="dxa"/>
          </w:tcPr>
          <w:p w14:paraId="3A0D442D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D4BAA" w14:textId="6D3B3C75" w:rsidR="00FA3F2B" w:rsidRPr="00840904" w:rsidRDefault="00C117C2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333,287</w:t>
            </w:r>
          </w:p>
        </w:tc>
        <w:tc>
          <w:tcPr>
            <w:tcW w:w="109" w:type="dxa"/>
          </w:tcPr>
          <w:p w14:paraId="754C8003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7E954" w14:textId="218810EC" w:rsidR="00FA3F2B" w:rsidRPr="00840904" w:rsidRDefault="00CA04C1" w:rsidP="00FB4A7E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3,74</w:t>
            </w:r>
            <w:r w:rsidR="008E01E6" w:rsidRPr="008409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9" w:type="dxa"/>
          </w:tcPr>
          <w:p w14:paraId="001F0746" w14:textId="77777777" w:rsidR="00FA3F2B" w:rsidRPr="00840904" w:rsidRDefault="00FA3F2B" w:rsidP="00FB4A7E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6AE0B" w14:textId="39E026B3" w:rsidR="00FA3F2B" w:rsidRPr="00840904" w:rsidRDefault="00E337BA" w:rsidP="00FB4A7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2,412,54</w:t>
            </w:r>
            <w:r w:rsidR="00B5347D"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4</w:t>
            </w:r>
          </w:p>
        </w:tc>
      </w:tr>
      <w:tr w:rsidR="00FB4A7E" w:rsidRPr="00B87842" w14:paraId="548BCE03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0A28B9F2" w14:textId="77777777" w:rsidR="00FA3F2B" w:rsidRPr="00DB5DFD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B5D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lastRenderedPageBreak/>
              <w:t>ค่าเสื่อมราคา</w:t>
            </w:r>
          </w:p>
        </w:tc>
        <w:tc>
          <w:tcPr>
            <w:tcW w:w="900" w:type="dxa"/>
          </w:tcPr>
          <w:p w14:paraId="57723E5F" w14:textId="77777777" w:rsidR="00FA3F2B" w:rsidRPr="00DB5DFD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4CFAAF6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</w:tcPr>
          <w:p w14:paraId="3DDE8126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1C0D6A38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</w:tcPr>
          <w:p w14:paraId="49B0B0E6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A7F3722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6" w:type="dxa"/>
          </w:tcPr>
          <w:p w14:paraId="1D72C315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6B2CB27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" w:type="dxa"/>
          </w:tcPr>
          <w:p w14:paraId="24287ECC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vAlign w:val="bottom"/>
          </w:tcPr>
          <w:p w14:paraId="4095139A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" w:type="dxa"/>
          </w:tcPr>
          <w:p w14:paraId="321DDD54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vAlign w:val="bottom"/>
          </w:tcPr>
          <w:p w14:paraId="3EC0A5F3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" w:type="dxa"/>
          </w:tcPr>
          <w:p w14:paraId="7FAB2B39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64A622A4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B4A7E" w:rsidRPr="00B87842" w14:paraId="45E4592C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126B1A2A" w14:textId="5A0FBFD8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8409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มกราคม </w:t>
            </w:r>
            <w:r w:rsidRPr="008409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900" w:type="dxa"/>
          </w:tcPr>
          <w:p w14:paraId="31D78544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4204A89" w14:textId="01455EE8" w:rsidR="00FA3F2B" w:rsidRPr="00DB5DFD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FA3F2B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850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55D83286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762"/>
                <w:tab w:val="decimal" w:pos="800"/>
                <w:tab w:val="decimal" w:pos="899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621726D4" w14:textId="072BB6B3" w:rsidR="00FA3F2B" w:rsidRPr="00DB5DFD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FA3F2B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372,267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2D397F4A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1D4FF6B" w14:textId="0AF07369" w:rsidR="00FA3F2B" w:rsidRPr="00DB5DFD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FA3F2B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46,615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335774ED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2D85C2" w14:textId="5785C8C3" w:rsidR="00FA3F2B" w:rsidRPr="00DB5DFD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FA3F2B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217,080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16713F44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194DABD" w14:textId="01FC640B" w:rsidR="00FA3F2B" w:rsidRPr="00DB5DFD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FA3F2B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200,611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16983FA2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9CDDB74" w14:textId="1870D421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1968D46C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5AA008F" w14:textId="70A89AFE" w:rsidR="00FA3F2B" w:rsidRPr="00DB5DFD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FA3F2B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837,423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FB4A7E" w:rsidRPr="00B87842" w14:paraId="09D7DF37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643DC40D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097031C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5F2197" w14:textId="37138E51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8985E38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6863654E" w14:textId="06ED3C17" w:rsidR="00FA3F2B" w:rsidRPr="00DB5DFD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FA3F2B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62,716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48324ECE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D061D23" w14:textId="15DDC0DA" w:rsidR="00FA3F2B" w:rsidRPr="00DB5DFD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FA3F2B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13,407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7E989B8E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94A09B" w14:textId="6BA28455" w:rsidR="00FA3F2B" w:rsidRPr="00DB5DFD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FA3F2B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34,397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43E22443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59602E5" w14:textId="117B6D48" w:rsidR="00FA3F2B" w:rsidRPr="00DB5DFD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FA3F2B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23,460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76F9DBE3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A75855B" w14:textId="1FFE6AFB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3989D17F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736BC04" w14:textId="612B0197" w:rsidR="00FA3F2B" w:rsidRPr="00DB5DFD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FA3F2B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133,980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FB4A7E" w:rsidRPr="00B87842" w14:paraId="46580370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399AFAE7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900" w:type="dxa"/>
          </w:tcPr>
          <w:p w14:paraId="0998330F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EEB7056" w14:textId="05D7D40A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9415B53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B594EF3" w14:textId="25D6128F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C36AB47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85584F4" w14:textId="20930A1C" w:rsidR="00FA3F2B" w:rsidRPr="00DB5DFD" w:rsidRDefault="00FA3F2B" w:rsidP="00475725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24,246</w:t>
            </w:r>
          </w:p>
        </w:tc>
        <w:tc>
          <w:tcPr>
            <w:tcW w:w="116" w:type="dxa"/>
          </w:tcPr>
          <w:p w14:paraId="13DA6D65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A36C9F" w14:textId="20585E0A" w:rsidR="00FA3F2B" w:rsidRPr="00DB5DFD" w:rsidRDefault="00FA3F2B" w:rsidP="00757FAA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418ADAB1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6F4845B" w14:textId="1C550E40" w:rsidR="00FA3F2B" w:rsidRPr="00DB5DFD" w:rsidRDefault="00FA3F2B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26</w:t>
            </w:r>
          </w:p>
        </w:tc>
        <w:tc>
          <w:tcPr>
            <w:tcW w:w="109" w:type="dxa"/>
          </w:tcPr>
          <w:p w14:paraId="6D86588B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5FFC342" w14:textId="0B390EB8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4FF29112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7B42E11" w14:textId="048DBA81" w:rsidR="00FA3F2B" w:rsidRPr="00DB5DFD" w:rsidRDefault="00FA3F2B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24,272</w:t>
            </w:r>
          </w:p>
        </w:tc>
      </w:tr>
      <w:tr w:rsidR="00FB4A7E" w:rsidRPr="00B87842" w14:paraId="0C2F1670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3988C18B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900" w:type="dxa"/>
          </w:tcPr>
          <w:p w14:paraId="4E75D3E0" w14:textId="77777777" w:rsidR="00FA3F2B" w:rsidRPr="00DB5DFD" w:rsidRDefault="00FA3F2B" w:rsidP="00DB5DFD">
            <w:pPr>
              <w:pStyle w:val="acctfourfigures"/>
              <w:tabs>
                <w:tab w:val="clear" w:pos="765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94E252C" w14:textId="4E9A2E40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5F4D8EE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D331B64" w14:textId="30B077B0" w:rsidR="00FA3F2B" w:rsidRPr="00DB5DFD" w:rsidRDefault="00FA3F2B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2,845</w:t>
            </w:r>
          </w:p>
        </w:tc>
        <w:tc>
          <w:tcPr>
            <w:tcW w:w="106" w:type="dxa"/>
          </w:tcPr>
          <w:p w14:paraId="2CAED1FA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9BA2708" w14:textId="0854944A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05783520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9AD095" w14:textId="63C84E21" w:rsidR="00FA3F2B" w:rsidRPr="00DB5DFD" w:rsidRDefault="00FA3F2B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164</w:t>
            </w:r>
          </w:p>
        </w:tc>
        <w:tc>
          <w:tcPr>
            <w:tcW w:w="111" w:type="dxa"/>
          </w:tcPr>
          <w:p w14:paraId="2140DAAB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0119362" w14:textId="3E0249BE" w:rsidR="00FA3F2B" w:rsidRPr="00DB5DFD" w:rsidRDefault="00FA3F2B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955</w:t>
            </w:r>
          </w:p>
        </w:tc>
        <w:tc>
          <w:tcPr>
            <w:tcW w:w="109" w:type="dxa"/>
          </w:tcPr>
          <w:p w14:paraId="4D4FF875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FFB82E3" w14:textId="4C74D04B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3ED904E6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69DBB81" w14:textId="3243B041" w:rsidR="00FA3F2B" w:rsidRPr="00DB5DFD" w:rsidRDefault="00FA3F2B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3,964</w:t>
            </w:r>
          </w:p>
        </w:tc>
      </w:tr>
      <w:tr w:rsidR="00FB4A7E" w:rsidRPr="00B87842" w14:paraId="4C0E72A9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5CF6FBED" w14:textId="271CC953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900" w:type="dxa"/>
          </w:tcPr>
          <w:p w14:paraId="0A2BA119" w14:textId="150CC9D1" w:rsidR="00FA3F2B" w:rsidRPr="00396636" w:rsidRDefault="002C6A6B" w:rsidP="00396636">
            <w:pPr>
              <w:pStyle w:val="acctfourfigures"/>
              <w:tabs>
                <w:tab w:val="clear" w:pos="765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63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10</w:t>
            </w:r>
          </w:p>
        </w:tc>
        <w:tc>
          <w:tcPr>
            <w:tcW w:w="1260" w:type="dxa"/>
            <w:vAlign w:val="bottom"/>
          </w:tcPr>
          <w:p w14:paraId="46CFE212" w14:textId="4217B4DF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020A9E7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022C2D4" w14:textId="22829419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0993CE6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1C1FD07" w14:textId="55871FA7" w:rsidR="00FA3F2B" w:rsidRPr="00DB5DFD" w:rsidRDefault="00FA3F2B" w:rsidP="00475725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29</w:t>
            </w:r>
          </w:p>
        </w:tc>
        <w:tc>
          <w:tcPr>
            <w:tcW w:w="116" w:type="dxa"/>
          </w:tcPr>
          <w:p w14:paraId="5A14B53B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798CE8" w14:textId="4F897E53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3D1F9B2A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582"/>
                <w:tab w:val="decimal" w:pos="80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0906FE8" w14:textId="68C00FB1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4021BBFF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935FFA0" w14:textId="2B26D5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579C8832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B21D5A9" w14:textId="09B602A4" w:rsidR="00FA3F2B" w:rsidRPr="00DB5DFD" w:rsidRDefault="00FA3F2B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29</w:t>
            </w:r>
          </w:p>
        </w:tc>
      </w:tr>
      <w:tr w:rsidR="00FB4A7E" w:rsidRPr="00B87842" w14:paraId="5071EFA7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68FECEB0" w14:textId="5D26B6BE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โอนไปอสังหาริมทรัพย์เพื่อ</w:t>
            </w:r>
            <w:r w:rsidR="00D814DF"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การลงทุน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124C2B47" w14:textId="33A1103D" w:rsidR="00FA3F2B" w:rsidRPr="00396636" w:rsidRDefault="00FA3F2B" w:rsidP="00396636">
            <w:pPr>
              <w:pStyle w:val="acctfourfigures"/>
              <w:tabs>
                <w:tab w:val="clear" w:pos="765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63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1</w:t>
            </w:r>
            <w:r w:rsidR="002C6A6B" w:rsidRPr="0039663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60" w:type="dxa"/>
            <w:vAlign w:val="bottom"/>
          </w:tcPr>
          <w:p w14:paraId="0F250781" w14:textId="1FCD319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A9DA8FF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2D68FCE7" w14:textId="14C1D98E" w:rsidR="00FA3F2B" w:rsidRPr="00DB5DFD" w:rsidRDefault="00FA3F2B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2,220</w:t>
            </w:r>
          </w:p>
        </w:tc>
        <w:tc>
          <w:tcPr>
            <w:tcW w:w="106" w:type="dxa"/>
          </w:tcPr>
          <w:p w14:paraId="2FBB0196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4389EE6" w14:textId="4F79DC2D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7B34BB5D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04C883" w14:textId="5F00D2E6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1F8D0875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08A3332" w14:textId="617D094F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50DAAB9A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FF613C0" w14:textId="3462C33F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4E60AC21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DB83FBC" w14:textId="7C0CB8B2" w:rsidR="00FA3F2B" w:rsidRPr="00DB5DFD" w:rsidRDefault="00FA3F2B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2,220</w:t>
            </w:r>
          </w:p>
        </w:tc>
      </w:tr>
      <w:tr w:rsidR="00FB4A7E" w:rsidRPr="00B87842" w14:paraId="3EA68168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3E03CA49" w14:textId="09EDC396" w:rsidR="00FA3F2B" w:rsidRPr="00396636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31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900" w:type="dxa"/>
          </w:tcPr>
          <w:p w14:paraId="32742C96" w14:textId="77777777" w:rsidR="00FA3F2B" w:rsidRPr="00396636" w:rsidRDefault="00FA3F2B" w:rsidP="00396636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DF36B5" w14:textId="302D4819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7428AC7" w14:textId="77777777" w:rsidR="00FA3F2B" w:rsidRPr="00DB5DFD" w:rsidRDefault="00FA3F2B" w:rsidP="00DB5DFD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7ED2EA00" w14:textId="41FA08B8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7C680FE9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F375F0C" w14:textId="6B62A252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" w:type="dxa"/>
          </w:tcPr>
          <w:p w14:paraId="4A461D82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E6EF5F" w14:textId="5260ECA0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" w:type="dxa"/>
          </w:tcPr>
          <w:p w14:paraId="7C7A05F8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70440209" w14:textId="5555A9D3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7C0F18B7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A3411A6" w14:textId="5BAB4A7E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6A96002B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17915CEC" w14:textId="2338F8BE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B4A7E" w:rsidRPr="00B87842" w14:paraId="506992CD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14BF4B0D" w14:textId="0479EB2C" w:rsidR="00FA3F2B" w:rsidRPr="00396636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  และ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1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มกราคม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900" w:type="dxa"/>
          </w:tcPr>
          <w:p w14:paraId="09AEE427" w14:textId="77777777" w:rsidR="00FA3F2B" w:rsidRPr="00396636" w:rsidRDefault="00FA3F2B" w:rsidP="00396636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5736903" w14:textId="60F735BD" w:rsidR="00FA3F2B" w:rsidRPr="00396636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FA3F2B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850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07905E74" w14:textId="77777777" w:rsidR="00FA3F2B" w:rsidRPr="00396636" w:rsidRDefault="00FA3F2B" w:rsidP="00DB5DFD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48842AC2" w14:textId="02AA566A" w:rsidR="00FA3F2B" w:rsidRPr="00396636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FA3F2B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429,918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11692B2C" w14:textId="77777777" w:rsidR="00FA3F2B" w:rsidRPr="00396636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AA9F088" w14:textId="5FFB8D20" w:rsidR="00FA3F2B" w:rsidRPr="00396636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FA3F2B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35,747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347D5811" w14:textId="77777777" w:rsidR="00FA3F2B" w:rsidRPr="00396636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A842AA" w14:textId="0609DF60" w:rsidR="00FA3F2B" w:rsidRPr="00396636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FA3F2B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251,313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1D126055" w14:textId="77777777" w:rsidR="00FA3F2B" w:rsidRPr="00396636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50657EC" w14:textId="6C28A1DC" w:rsidR="00FA3F2B" w:rsidRPr="00396636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FA3F2B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223,090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3F67D7AB" w14:textId="77777777" w:rsidR="00FA3F2B" w:rsidRPr="00396636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DC99A49" w14:textId="10D88317" w:rsidR="00FA3F2B" w:rsidRPr="00396636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0A3089DC" w14:textId="77777777" w:rsidR="00FA3F2B" w:rsidRPr="00396636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3257E43" w14:textId="23918F6C" w:rsidR="00FA3F2B" w:rsidRPr="00396636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FA3F2B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940,918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</w:tr>
      <w:tr w:rsidR="00FB4A7E" w:rsidRPr="00B87842" w14:paraId="6A650000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7D31A0BB" w14:textId="57D2269E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73F02A1B" w14:textId="77777777" w:rsidR="00FA3F2B" w:rsidRPr="00396636" w:rsidRDefault="00FA3F2B" w:rsidP="00396636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F8C3788" w14:textId="670075BA" w:rsidR="00FA3F2B" w:rsidRPr="00DB5DFD" w:rsidRDefault="00A022A7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13B41A3" w14:textId="77777777" w:rsidR="00FA3F2B" w:rsidRPr="00DB5DFD" w:rsidRDefault="00FA3F2B" w:rsidP="00DB5DFD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951CCE6" w14:textId="3694F4B9" w:rsidR="00FA3F2B" w:rsidRPr="00DB5DFD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734DC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70,357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522E86B8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DF321B9" w14:textId="55D12AB4" w:rsidR="00FA3F2B" w:rsidRPr="00DB5DFD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973E9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16,333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5361B117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D394FF" w14:textId="6202BE95" w:rsidR="00FA3F2B" w:rsidRPr="00DB5DFD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5D4FB0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35,470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0107EC15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7F89542" w14:textId="52F430DD" w:rsidR="00FA3F2B" w:rsidRPr="00DB5DFD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DC41F6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28,335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0682BE3A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0C86D5B" w14:textId="1888FB88" w:rsidR="00FA3F2B" w:rsidRPr="00DB5DFD" w:rsidRDefault="000D0268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041819AF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B9E13A9" w14:textId="57F3C067" w:rsidR="00FA3F2B" w:rsidRPr="00DB5DFD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96632A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150,495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FB4A7E" w:rsidRPr="00B87842" w14:paraId="3BD455D4" w14:textId="77777777" w:rsidTr="00A91501">
        <w:trPr>
          <w:cantSplit/>
          <w:trHeight w:val="66"/>
        </w:trPr>
        <w:tc>
          <w:tcPr>
            <w:tcW w:w="3150" w:type="dxa"/>
            <w:vAlign w:val="center"/>
          </w:tcPr>
          <w:p w14:paraId="3FBDF663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900" w:type="dxa"/>
          </w:tcPr>
          <w:p w14:paraId="75A20D80" w14:textId="77777777" w:rsidR="00FA3F2B" w:rsidRPr="00396636" w:rsidRDefault="00FA3F2B" w:rsidP="00396636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4ECEA06" w14:textId="3C97B80A" w:rsidR="00FA3F2B" w:rsidRPr="00DB5DFD" w:rsidRDefault="00A022A7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FDAD233" w14:textId="77777777" w:rsidR="00FA3F2B" w:rsidRPr="00DB5DFD" w:rsidRDefault="00FA3F2B" w:rsidP="00DB5DFD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38BEEF8E" w14:textId="2AFC9FDE" w:rsidR="00FA3F2B" w:rsidRPr="00DB5DFD" w:rsidRDefault="002A199F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FF8EC56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B8F593C" w14:textId="3CE76A27" w:rsidR="00FA3F2B" w:rsidRPr="00DB5DFD" w:rsidRDefault="00F2016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17,116</w:t>
            </w:r>
          </w:p>
        </w:tc>
        <w:tc>
          <w:tcPr>
            <w:tcW w:w="116" w:type="dxa"/>
          </w:tcPr>
          <w:p w14:paraId="255F4344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A453D4" w14:textId="25B594C4" w:rsidR="00FA3F2B" w:rsidRPr="00DB5DFD" w:rsidRDefault="0031752D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0530DAD7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E481005" w14:textId="06B2E5D1" w:rsidR="00FA3F2B" w:rsidRPr="00DB5DFD" w:rsidRDefault="00DC41F6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223</w:t>
            </w:r>
          </w:p>
        </w:tc>
        <w:tc>
          <w:tcPr>
            <w:tcW w:w="109" w:type="dxa"/>
          </w:tcPr>
          <w:p w14:paraId="6D9B6635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DACE9A6" w14:textId="32E90B8F" w:rsidR="00FA3F2B" w:rsidRPr="00DB5DFD" w:rsidRDefault="000D0268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6D8C82CF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28322A1" w14:textId="6B35308F" w:rsidR="00FA3F2B" w:rsidRPr="00DB5DFD" w:rsidRDefault="008C1C15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17,339</w:t>
            </w:r>
          </w:p>
        </w:tc>
      </w:tr>
      <w:tr w:rsidR="00FB4A7E" w:rsidRPr="00B87842" w14:paraId="0CB2FD69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5BED6999" w14:textId="77777777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900" w:type="dxa"/>
          </w:tcPr>
          <w:p w14:paraId="3DF90CA4" w14:textId="77777777" w:rsidR="00FA3F2B" w:rsidRPr="00396636" w:rsidRDefault="00FA3F2B" w:rsidP="00396636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66C54D" w14:textId="69B7A91C" w:rsidR="00FA3F2B" w:rsidRPr="00DB5DFD" w:rsidRDefault="00A022A7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FABC6A7" w14:textId="77777777" w:rsidR="00FA3F2B" w:rsidRPr="00DB5DFD" w:rsidRDefault="00FA3F2B" w:rsidP="00DB5DFD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BF0F0E5" w14:textId="5A03E394" w:rsidR="00FA3F2B" w:rsidRPr="00DB5DFD" w:rsidRDefault="00480BB4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5,499</w:t>
            </w:r>
          </w:p>
        </w:tc>
        <w:tc>
          <w:tcPr>
            <w:tcW w:w="106" w:type="dxa"/>
          </w:tcPr>
          <w:p w14:paraId="655687B0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3A04693" w14:textId="6ADFE90E" w:rsidR="00FA3F2B" w:rsidRPr="00DB5DFD" w:rsidRDefault="002A199F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76C054DC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84657F" w14:textId="64BA6F68" w:rsidR="00FA3F2B" w:rsidRPr="00DB5DFD" w:rsidRDefault="0031752D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535</w:t>
            </w:r>
          </w:p>
        </w:tc>
        <w:tc>
          <w:tcPr>
            <w:tcW w:w="111" w:type="dxa"/>
          </w:tcPr>
          <w:p w14:paraId="3136906E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54F96E4" w14:textId="35CBC328" w:rsidR="00FA3F2B" w:rsidRPr="00DB5DFD" w:rsidRDefault="000D0268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3,495</w:t>
            </w:r>
          </w:p>
        </w:tc>
        <w:tc>
          <w:tcPr>
            <w:tcW w:w="109" w:type="dxa"/>
          </w:tcPr>
          <w:p w14:paraId="295C74E2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AFCC396" w14:textId="37B97690" w:rsidR="00FA3F2B" w:rsidRPr="00DB5DFD" w:rsidRDefault="000D0268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2DE84841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328BBA2" w14:textId="51DC69C7" w:rsidR="00FA3F2B" w:rsidRPr="00DB5DFD" w:rsidRDefault="008C1C15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9,529</w:t>
            </w:r>
          </w:p>
        </w:tc>
      </w:tr>
      <w:tr w:rsidR="00FB4A7E" w:rsidRPr="00B87842" w14:paraId="7C06AEC6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49B06A87" w14:textId="3F6A34B0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900" w:type="dxa"/>
          </w:tcPr>
          <w:p w14:paraId="10156096" w14:textId="74786348" w:rsidR="00FA3F2B" w:rsidRPr="00396636" w:rsidRDefault="002C6A6B" w:rsidP="00396636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63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10</w:t>
            </w:r>
          </w:p>
        </w:tc>
        <w:tc>
          <w:tcPr>
            <w:tcW w:w="1260" w:type="dxa"/>
            <w:vAlign w:val="bottom"/>
          </w:tcPr>
          <w:p w14:paraId="1F270F2B" w14:textId="1216E515" w:rsidR="00FA3F2B" w:rsidRPr="00DB5DFD" w:rsidRDefault="00A022A7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87DB2B2" w14:textId="77777777" w:rsidR="00FA3F2B" w:rsidRPr="00DB5DFD" w:rsidRDefault="00FA3F2B" w:rsidP="00DB5DFD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493D3AD8" w14:textId="388DE323" w:rsidR="00FA3F2B" w:rsidRPr="00DB5DFD" w:rsidRDefault="002A199F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D0744B0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AE2F412" w14:textId="76AB543E" w:rsidR="00FA3F2B" w:rsidRPr="00DB5DFD" w:rsidRDefault="002A199F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1,663</w:t>
            </w:r>
          </w:p>
        </w:tc>
        <w:tc>
          <w:tcPr>
            <w:tcW w:w="116" w:type="dxa"/>
          </w:tcPr>
          <w:p w14:paraId="5FBA321A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20E7F1" w14:textId="4218F9F8" w:rsidR="00FA3F2B" w:rsidRPr="00DB5DFD" w:rsidRDefault="0031752D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5A6EA985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26A2A28" w14:textId="36BF5F1B" w:rsidR="00FA3F2B" w:rsidRPr="00DB5DFD" w:rsidRDefault="000D0268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1DE02E61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3C5FFDA7" w14:textId="69AB650B" w:rsidR="00FA3F2B" w:rsidRPr="00DB5DFD" w:rsidRDefault="000D0268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4992D545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10C9D99" w14:textId="2973AB92" w:rsidR="00FA3F2B" w:rsidRPr="00DB5DFD" w:rsidRDefault="00591E18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1,663</w:t>
            </w:r>
          </w:p>
        </w:tc>
      </w:tr>
      <w:tr w:rsidR="00FB4A7E" w:rsidRPr="00B87842" w14:paraId="509C422E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71C48413" w14:textId="613383CE" w:rsidR="00FA3F2B" w:rsidRPr="00840904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14:paraId="1B0BAE76" w14:textId="281BDD6B" w:rsidR="00FA3F2B" w:rsidRPr="00396636" w:rsidRDefault="00FA3F2B" w:rsidP="00396636">
            <w:pPr>
              <w:pStyle w:val="acctfourfigures"/>
              <w:tabs>
                <w:tab w:val="clear" w:pos="765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9663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1</w:t>
            </w:r>
            <w:r w:rsidR="002C6A6B" w:rsidRPr="0039663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4</w:t>
            </w:r>
          </w:p>
        </w:tc>
        <w:tc>
          <w:tcPr>
            <w:tcW w:w="1260" w:type="dxa"/>
            <w:vAlign w:val="bottom"/>
          </w:tcPr>
          <w:p w14:paraId="2A30AB87" w14:textId="3490E679" w:rsidR="00FA3F2B" w:rsidRPr="00DB5DFD" w:rsidRDefault="00A022A7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8311889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E8705F9" w14:textId="14719C21" w:rsidR="00FA3F2B" w:rsidRPr="00DB5DFD" w:rsidRDefault="00202C76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11,160</w:t>
            </w:r>
          </w:p>
        </w:tc>
        <w:tc>
          <w:tcPr>
            <w:tcW w:w="106" w:type="dxa"/>
          </w:tcPr>
          <w:p w14:paraId="1CFD293B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7237501" w14:textId="0F08A071" w:rsidR="00FA3F2B" w:rsidRPr="00DB5DFD" w:rsidRDefault="005D4FB0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664C8685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D19062" w14:textId="5B28EE32" w:rsidR="00FA3F2B" w:rsidRPr="00DB5DFD" w:rsidRDefault="00681FE2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229CC0F1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2A2A002" w14:textId="1E8D88A2" w:rsidR="00FA3F2B" w:rsidRPr="00DB5DFD" w:rsidRDefault="000D0268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63E17159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AC650A7" w14:textId="1B049DEF" w:rsidR="00FA3F2B" w:rsidRPr="00DB5DFD" w:rsidRDefault="000D0268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0510F109" w14:textId="77777777" w:rsidR="00FA3F2B" w:rsidRPr="00DB5DFD" w:rsidRDefault="00FA3F2B" w:rsidP="00DB5DFD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5FB9BFD" w14:textId="23DD2565" w:rsidR="00FA3F2B" w:rsidRPr="00DB5DFD" w:rsidRDefault="005641ED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11,160</w:t>
            </w:r>
          </w:p>
        </w:tc>
      </w:tr>
      <w:tr w:rsidR="00FB4A7E" w:rsidRPr="00B87842" w14:paraId="264F3F0E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276BEAFA" w14:textId="2048A2AE" w:rsidR="00FA3F2B" w:rsidRPr="00396636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31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900" w:type="dxa"/>
          </w:tcPr>
          <w:p w14:paraId="722234D6" w14:textId="77777777" w:rsidR="00FA3F2B" w:rsidRPr="00DB5DFD" w:rsidRDefault="00FA3F2B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1E28A" w14:textId="49B0614E" w:rsidR="00FA3F2B" w:rsidRPr="00396636" w:rsidRDefault="00871715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74734F" w:rsidRPr="00396636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850</w:t>
            </w:r>
            <w:r w:rsidRPr="00396636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516C9815" w14:textId="77777777" w:rsidR="00FA3F2B" w:rsidRPr="00396636" w:rsidRDefault="00FA3F2B" w:rsidP="00DB5DFD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33033" w14:textId="6A0D29B0" w:rsidR="00FA3F2B" w:rsidRPr="00396636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A022A7" w:rsidRPr="00396636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483</w:t>
            </w:r>
            <w:r w:rsidR="00A022A7" w:rsidRPr="00396636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A022A7" w:rsidRPr="00396636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616</w:t>
            </w:r>
            <w:r w:rsidRPr="00396636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512CF4CF" w14:textId="77777777" w:rsidR="00FA3F2B" w:rsidRPr="00396636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892B3" w14:textId="5F70BEE5" w:rsidR="00FA3F2B" w:rsidRPr="00396636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5D4FB0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33,301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77E0AD46" w14:textId="77777777" w:rsidR="00FA3F2B" w:rsidRPr="00396636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444E1" w14:textId="15B293BC" w:rsidR="00FA3F2B" w:rsidRPr="00396636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681FE2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286,248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7EB31552" w14:textId="77777777" w:rsidR="00FA3F2B" w:rsidRPr="00396636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5E3BA" w14:textId="199FEBA9" w:rsidR="00FA3F2B" w:rsidRPr="00396636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0D0268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247,70</w:t>
            </w:r>
            <w:r w:rsidR="00E37116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7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0F3E1C08" w14:textId="77777777" w:rsidR="00FA3F2B" w:rsidRPr="00396636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620FE" w14:textId="3BD10F31" w:rsidR="00FA3F2B" w:rsidRPr="00396636" w:rsidRDefault="000D0268" w:rsidP="00DB5DFD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37EC920E" w14:textId="77777777" w:rsidR="00FA3F2B" w:rsidRPr="00396636" w:rsidRDefault="00FA3F2B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BFE81" w14:textId="22705A0C" w:rsidR="00FA3F2B" w:rsidRPr="00396636" w:rsidRDefault="00365604" w:rsidP="00DB5DF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325FB9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1,051,72</w:t>
            </w:r>
            <w:r w:rsidR="00E37116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2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</w:tr>
      <w:tr w:rsidR="001275A9" w:rsidRPr="00B87842" w14:paraId="4732A045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7B6EF7C6" w14:textId="77777777" w:rsidR="001275A9" w:rsidRPr="00DB5DFD" w:rsidRDefault="001275A9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B2462A2" w14:textId="77777777" w:rsidR="001275A9" w:rsidRPr="00DB5DFD" w:rsidRDefault="001275A9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E8DCDB" w14:textId="77777777" w:rsidR="001275A9" w:rsidRPr="00DB5DFD" w:rsidRDefault="001275A9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</w:tcPr>
          <w:p w14:paraId="196DAF14" w14:textId="77777777" w:rsidR="001275A9" w:rsidRPr="00DB5DFD" w:rsidRDefault="001275A9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FE24CF0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7AE4F48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5244A90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" w:type="dxa"/>
          </w:tcPr>
          <w:p w14:paraId="5C4D1BC6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2F743E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" w:type="dxa"/>
          </w:tcPr>
          <w:p w14:paraId="588B24EC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6D1446A0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3DE6609C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4A151D82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2719E017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6B6A05C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1275A9" w:rsidRPr="00B87842" w14:paraId="0C156647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5EDFAB43" w14:textId="3B79770E" w:rsidR="001275A9" w:rsidRPr="00396636" w:rsidRDefault="001275A9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45BA1217" w14:textId="77777777" w:rsidR="001275A9" w:rsidRPr="00DB5DFD" w:rsidRDefault="001275A9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E54D3A6" w14:textId="77777777" w:rsidR="001275A9" w:rsidRPr="00DB5DFD" w:rsidRDefault="001275A9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</w:tcPr>
          <w:p w14:paraId="6748523B" w14:textId="77777777" w:rsidR="001275A9" w:rsidRPr="00DB5DFD" w:rsidRDefault="001275A9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5C8793D9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583FD3AE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3A8B0F9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" w:type="dxa"/>
          </w:tcPr>
          <w:p w14:paraId="199A167A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5D0DE0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" w:type="dxa"/>
          </w:tcPr>
          <w:p w14:paraId="57EA361F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F2B24BE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452D72ED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B9EC922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159711CB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F9256B6" w14:textId="77777777" w:rsidR="001275A9" w:rsidRPr="00DB5DFD" w:rsidRDefault="001275A9" w:rsidP="00DB5DFD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1275A9" w:rsidRPr="00B87842" w14:paraId="6FB46618" w14:textId="77777777" w:rsidTr="00A91501">
        <w:trPr>
          <w:cantSplit/>
          <w:trHeight w:val="288"/>
        </w:trPr>
        <w:tc>
          <w:tcPr>
            <w:tcW w:w="3150" w:type="dxa"/>
            <w:vAlign w:val="center"/>
          </w:tcPr>
          <w:p w14:paraId="1761D111" w14:textId="7B6211DC" w:rsidR="001275A9" w:rsidRPr="00396636" w:rsidRDefault="001275A9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31 </w:t>
            </w: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900" w:type="dxa"/>
          </w:tcPr>
          <w:p w14:paraId="1E9E350C" w14:textId="77777777" w:rsidR="001275A9" w:rsidRPr="00DB5DFD" w:rsidRDefault="001275A9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665C5DB" w14:textId="5109B927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135,050</w:t>
            </w:r>
          </w:p>
        </w:tc>
        <w:tc>
          <w:tcPr>
            <w:tcW w:w="106" w:type="dxa"/>
          </w:tcPr>
          <w:p w14:paraId="79643ABF" w14:textId="77777777" w:rsidR="001275A9" w:rsidRPr="00396636" w:rsidRDefault="001275A9" w:rsidP="00396636">
            <w:pPr>
              <w:pStyle w:val="acctfourfigures"/>
              <w:tabs>
                <w:tab w:val="clear" w:pos="765"/>
                <w:tab w:val="decimal" w:pos="727"/>
                <w:tab w:val="decimal" w:pos="840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152EA993" w14:textId="7D10F46A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922,962</w:t>
            </w:r>
          </w:p>
        </w:tc>
        <w:tc>
          <w:tcPr>
            <w:tcW w:w="106" w:type="dxa"/>
          </w:tcPr>
          <w:p w14:paraId="3A2C2D5E" w14:textId="77777777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4BD53522" w14:textId="0E7D9241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38,257</w:t>
            </w:r>
          </w:p>
        </w:tc>
        <w:tc>
          <w:tcPr>
            <w:tcW w:w="116" w:type="dxa"/>
          </w:tcPr>
          <w:p w14:paraId="4D6425DA" w14:textId="77777777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60D077F" w14:textId="026071F4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108,918</w:t>
            </w:r>
          </w:p>
        </w:tc>
        <w:tc>
          <w:tcPr>
            <w:tcW w:w="111" w:type="dxa"/>
          </w:tcPr>
          <w:p w14:paraId="0CE54AD0" w14:textId="77777777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  <w:vAlign w:val="bottom"/>
          </w:tcPr>
          <w:p w14:paraId="5373BF77" w14:textId="490042CE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86,975</w:t>
            </w:r>
          </w:p>
        </w:tc>
        <w:tc>
          <w:tcPr>
            <w:tcW w:w="109" w:type="dxa"/>
          </w:tcPr>
          <w:p w14:paraId="1A851106" w14:textId="77777777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7DEAD005" w14:textId="2A0FB647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92,202</w:t>
            </w:r>
          </w:p>
        </w:tc>
        <w:tc>
          <w:tcPr>
            <w:tcW w:w="109" w:type="dxa"/>
          </w:tcPr>
          <w:p w14:paraId="343B3C8A" w14:textId="77777777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5F8E4330" w14:textId="37D07951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1,384,364</w:t>
            </w:r>
          </w:p>
        </w:tc>
      </w:tr>
      <w:tr w:rsidR="001275A9" w:rsidRPr="00B87842" w14:paraId="2C8059F5" w14:textId="77777777" w:rsidTr="00B87842">
        <w:trPr>
          <w:cantSplit/>
          <w:trHeight w:val="288"/>
        </w:trPr>
        <w:tc>
          <w:tcPr>
            <w:tcW w:w="3150" w:type="dxa"/>
          </w:tcPr>
          <w:p w14:paraId="48633C14" w14:textId="0AA5A2FF" w:rsidR="001275A9" w:rsidRPr="00396636" w:rsidRDefault="001275A9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31 </w:t>
            </w: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900" w:type="dxa"/>
          </w:tcPr>
          <w:p w14:paraId="22049D50" w14:textId="77777777" w:rsidR="001275A9" w:rsidRPr="00DB5DFD" w:rsidRDefault="001275A9" w:rsidP="00DB5DFD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13DBEF" w14:textId="53CAE2C1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135,050</w:t>
            </w:r>
          </w:p>
        </w:tc>
        <w:tc>
          <w:tcPr>
            <w:tcW w:w="106" w:type="dxa"/>
          </w:tcPr>
          <w:p w14:paraId="62E91971" w14:textId="77777777" w:rsidR="001275A9" w:rsidRPr="00396636" w:rsidRDefault="001275A9" w:rsidP="00396636">
            <w:pPr>
              <w:pStyle w:val="acctfourfigures"/>
              <w:tabs>
                <w:tab w:val="clear" w:pos="765"/>
                <w:tab w:val="decimal" w:pos="727"/>
                <w:tab w:val="decimal" w:pos="840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81F80B" w14:textId="2969E726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950,657</w:t>
            </w:r>
          </w:p>
        </w:tc>
        <w:tc>
          <w:tcPr>
            <w:tcW w:w="106" w:type="dxa"/>
          </w:tcPr>
          <w:p w14:paraId="4C15785D" w14:textId="77777777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B774BA" w14:textId="5ED558E5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93,165</w:t>
            </w:r>
          </w:p>
        </w:tc>
        <w:tc>
          <w:tcPr>
            <w:tcW w:w="116" w:type="dxa"/>
          </w:tcPr>
          <w:p w14:paraId="0F0607D2" w14:textId="77777777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66CDB1" w14:textId="39C03CF5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92,623</w:t>
            </w:r>
          </w:p>
        </w:tc>
        <w:tc>
          <w:tcPr>
            <w:tcW w:w="111" w:type="dxa"/>
          </w:tcPr>
          <w:p w14:paraId="03EDE74E" w14:textId="77777777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CF534E" w14:textId="1EEF4ED5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85,580</w:t>
            </w:r>
          </w:p>
        </w:tc>
        <w:tc>
          <w:tcPr>
            <w:tcW w:w="109" w:type="dxa"/>
          </w:tcPr>
          <w:p w14:paraId="24BBCB7A" w14:textId="77777777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9CFA0" w14:textId="5DB01453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3,747</w:t>
            </w:r>
          </w:p>
        </w:tc>
        <w:tc>
          <w:tcPr>
            <w:tcW w:w="109" w:type="dxa"/>
          </w:tcPr>
          <w:p w14:paraId="031F11D5" w14:textId="77777777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FBD0A6" w14:textId="470890EA" w:rsidR="001275A9" w:rsidRPr="00396636" w:rsidRDefault="001275A9" w:rsidP="00396636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1,360,822</w:t>
            </w:r>
          </w:p>
        </w:tc>
      </w:tr>
    </w:tbl>
    <w:p w14:paraId="768A81BE" w14:textId="77777777" w:rsidR="00723E2A" w:rsidRDefault="00723E2A" w:rsidP="00AF43EA">
      <w:pPr>
        <w:spacing w:line="240" w:lineRule="auto"/>
        <w:ind w:left="540"/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sectPr w:rsidR="00723E2A" w:rsidSect="007E18DD">
          <w:pgSz w:w="16839" w:h="11907" w:orient="landscape" w:code="9"/>
          <w:pgMar w:top="1152" w:right="1179" w:bottom="1152" w:left="1350" w:header="720" w:footer="720" w:gutter="0"/>
          <w:paperSrc w:first="7" w:other="7"/>
          <w:cols w:space="720"/>
          <w:docGrid w:linePitch="360"/>
        </w:sectPr>
      </w:pPr>
    </w:p>
    <w:p w14:paraId="05FFFA31" w14:textId="36BAC8AB" w:rsidR="00D91AA2" w:rsidRPr="005D3291" w:rsidRDefault="00D91AA2" w:rsidP="00723E2A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5D329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lastRenderedPageBreak/>
        <w:t>ราคาทุนของที่ดิน อาคารและอุปกรณ์ ซึ่งได้คิดค่าเสื่อมราคาเต็มจำนวนแล้วแต่ยังคงใช้งานจนถึง ณ วันที่</w:t>
      </w:r>
      <w:r w:rsidR="00723E2A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          </w:t>
      </w:r>
      <w:r w:rsidR="00F1247F"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C64585"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 w:rsidRPr="005D329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C64585"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 w:rsidR="002D5661"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>7</w:t>
      </w:r>
      <w:r w:rsidRPr="005D329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มีจำนวน</w:t>
      </w:r>
      <w:r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C551E7"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>47</w:t>
      </w:r>
      <w:r w:rsidR="00972CF2"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>7</w:t>
      </w:r>
      <w:r w:rsidR="00C551E7"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>.</w:t>
      </w:r>
      <w:r w:rsidR="00972CF2"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>4</w:t>
      </w:r>
      <w:r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5D329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ล้านบาท</w:t>
      </w:r>
      <w:r w:rsidRPr="005D3291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C64585" w:rsidRPr="005D3291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 w:rsidR="002D5661" w:rsidRPr="005D3291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6</w:t>
      </w:r>
      <w:r w:rsidRPr="005D3291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2D5661" w:rsidRPr="005D3291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425.5</w:t>
      </w:r>
      <w:r w:rsidRPr="005D3291">
        <w:rPr>
          <w:rFonts w:asciiTheme="majorBidi" w:eastAsia="MS Mincho" w:hAnsiTheme="majorBidi" w:cstheme="majorBidi"/>
          <w:i/>
          <w:iCs/>
          <w:sz w:val="30"/>
          <w:szCs w:val="30"/>
          <w:lang w:bidi="th-TH"/>
        </w:rPr>
        <w:t xml:space="preserve"> </w:t>
      </w:r>
      <w:r w:rsidRPr="005D3291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482DE24C" w14:textId="28FBAB96" w:rsidR="00D91AA2" w:rsidRPr="007741FD" w:rsidRDefault="00572FFD" w:rsidP="00D91AA2">
      <w:pPr>
        <w:jc w:val="thaiDistribute"/>
        <w:rPr>
          <w:rFonts w:asciiTheme="majorBidi" w:hAnsiTheme="majorBidi" w:cstheme="majorBidi"/>
          <w:sz w:val="20"/>
          <w:lang w:val="en-US" w:bidi="th-TH"/>
        </w:rPr>
      </w:pPr>
      <w:r w:rsidRPr="005D3291">
        <w:rPr>
          <w:rFonts w:asciiTheme="majorBidi" w:hAnsiTheme="majorBidi" w:cstheme="majorBidi"/>
          <w:i/>
          <w:iCs/>
          <w:sz w:val="30"/>
          <w:szCs w:val="30"/>
          <w:lang w:bidi="th-TH"/>
        </w:rPr>
        <w:tab/>
      </w:r>
    </w:p>
    <w:p w14:paraId="234F55CD" w14:textId="77777777" w:rsidR="00D91AA2" w:rsidRPr="005D3291" w:rsidRDefault="00D91AA2" w:rsidP="00D91AA2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D3291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59B6B4C" w14:textId="77777777" w:rsidR="00D91AA2" w:rsidRPr="007741FD" w:rsidRDefault="00D91AA2" w:rsidP="00D91AA2">
      <w:pPr>
        <w:ind w:left="547"/>
        <w:jc w:val="thaiDistribute"/>
        <w:rPr>
          <w:rFonts w:asciiTheme="majorBidi" w:hAnsiTheme="majorBidi" w:cstheme="majorBidi"/>
          <w:sz w:val="20"/>
        </w:rPr>
      </w:pPr>
    </w:p>
    <w:p w14:paraId="26700393" w14:textId="6DA60094" w:rsidR="00D91AA2" w:rsidRPr="002671A4" w:rsidRDefault="00D91AA2" w:rsidP="00AF43EA">
      <w:pPr>
        <w:tabs>
          <w:tab w:val="left" w:pos="15210"/>
        </w:tabs>
        <w:ind w:left="547" w:right="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C64585" w:rsidRPr="002671A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C64585" w:rsidRPr="002671A4">
        <w:rPr>
          <w:rFonts w:asciiTheme="majorBidi" w:hAnsiTheme="majorBidi" w:cstheme="majorBidi"/>
          <w:spacing w:val="-4"/>
          <w:sz w:val="30"/>
          <w:szCs w:val="30"/>
          <w:lang w:val="en-US"/>
        </w:rPr>
        <w:t>25</w:t>
      </w:r>
      <w:r w:rsidR="00C64585" w:rsidRPr="002671A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6</w:t>
      </w:r>
      <w:r w:rsidR="00D306A0" w:rsidRPr="002671A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7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สินทรัพย์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>มูลค่าตามบัญชีจำนวน</w:t>
      </w:r>
      <w:r w:rsidRPr="002671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91B44" w:rsidRPr="002671A4">
        <w:rPr>
          <w:rFonts w:asciiTheme="majorBidi" w:hAnsiTheme="majorBidi" w:cstheme="majorBidi"/>
          <w:spacing w:val="-4"/>
          <w:sz w:val="30"/>
          <w:szCs w:val="30"/>
        </w:rPr>
        <w:t>623.</w:t>
      </w:r>
      <w:r w:rsidR="00972CF2" w:rsidRPr="002671A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  <w:r w:rsidRPr="002671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2671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671A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C64585" w:rsidRPr="002671A4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</w:t>
      </w:r>
      <w:r w:rsidR="00D306A0" w:rsidRPr="002671A4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</w:t>
      </w:r>
      <w:r w:rsidRPr="002671A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D306A0" w:rsidRPr="002671A4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604.0</w:t>
      </w:r>
      <w:r w:rsidRPr="002671A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2671A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AF43EA" w:rsidRPr="002671A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) 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>ได้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นำไป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>เป็นหลักประกันเงินกู้ยืม</w:t>
      </w:r>
      <w:r w:rsidR="00AF43EA" w:rsidRPr="002671A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จากสถาบันการเงิน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(ดูหมายเหตุข้อ </w:t>
      </w:r>
      <w:r w:rsidR="00C64585" w:rsidRPr="002671A4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2C6A6B" w:rsidRPr="002671A4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5933E587" w14:textId="77777777" w:rsidR="00DB3E1D" w:rsidRPr="007741FD" w:rsidRDefault="00DB3E1D" w:rsidP="00D91AA2">
      <w:pPr>
        <w:ind w:left="547"/>
        <w:jc w:val="thaiDistribute"/>
        <w:rPr>
          <w:rFonts w:asciiTheme="majorBidi" w:hAnsiTheme="majorBidi" w:cstheme="majorBidi"/>
          <w:sz w:val="20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350"/>
        <w:gridCol w:w="270"/>
        <w:gridCol w:w="1557"/>
        <w:gridCol w:w="243"/>
        <w:gridCol w:w="1332"/>
        <w:gridCol w:w="270"/>
        <w:gridCol w:w="1296"/>
      </w:tblGrid>
      <w:tr w:rsidR="00A10892" w:rsidRPr="006666FA" w14:paraId="6A304239" w14:textId="77777777" w:rsidTr="00A10892">
        <w:tc>
          <w:tcPr>
            <w:tcW w:w="2790" w:type="dxa"/>
            <w:shd w:val="clear" w:color="auto" w:fill="auto"/>
          </w:tcPr>
          <w:p w14:paraId="52052941" w14:textId="77777777" w:rsidR="00A10892" w:rsidRPr="00395767" w:rsidRDefault="00A10892" w:rsidP="00293DBA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18" w:type="dxa"/>
            <w:gridSpan w:val="7"/>
            <w:shd w:val="clear" w:color="auto" w:fill="auto"/>
          </w:tcPr>
          <w:p w14:paraId="57476D12" w14:textId="0A7382F7" w:rsidR="00A10892" w:rsidRPr="00395767" w:rsidRDefault="00A10892" w:rsidP="00293D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04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0892" w:rsidRPr="006666FA" w14:paraId="24DB63BA" w14:textId="77777777" w:rsidTr="00A10892">
        <w:tc>
          <w:tcPr>
            <w:tcW w:w="2790" w:type="dxa"/>
            <w:shd w:val="clear" w:color="auto" w:fill="auto"/>
          </w:tcPr>
          <w:p w14:paraId="58697A1E" w14:textId="77777777" w:rsidR="00A10892" w:rsidRPr="00395767" w:rsidRDefault="00A10892" w:rsidP="00A10892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DCBB178" w14:textId="77777777" w:rsidR="00A10892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7EC2F0" w14:textId="7C66B24A" w:rsidR="00A10892" w:rsidRPr="00DB2D6B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163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  <w:r w:rsidR="00DB2D6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57095C8F" w14:textId="77777777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1D30BEF4" w14:textId="548E30C1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163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</w:t>
            </w:r>
            <w:r w:rsidRPr="00B163A9">
              <w:rPr>
                <w:rFonts w:asciiTheme="majorBidi" w:hAnsiTheme="majorBidi" w:cstheme="majorBidi"/>
                <w:sz w:val="30"/>
                <w:szCs w:val="30"/>
                <w:cs/>
              </w:rPr>
              <w:t>แล</w:t>
            </w:r>
            <w:r w:rsidRPr="00B163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ะเครื่องใช้สำนักงาน</w:t>
            </w:r>
          </w:p>
        </w:tc>
        <w:tc>
          <w:tcPr>
            <w:tcW w:w="243" w:type="dxa"/>
            <w:shd w:val="clear" w:color="auto" w:fill="auto"/>
          </w:tcPr>
          <w:p w14:paraId="721A6AC8" w14:textId="77777777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7A7F7A2E" w14:textId="06B22CA0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3" w:right="-12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163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="00DB2D6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077F3CE9" w14:textId="77777777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2CF2534" w14:textId="77777777" w:rsidR="00A10892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01262AE7" w14:textId="77777777" w:rsidR="00A10892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7507669" w14:textId="1FD31DAD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10892" w:rsidRPr="006666FA" w14:paraId="184CAE9B" w14:textId="77777777" w:rsidTr="00A10892">
        <w:tc>
          <w:tcPr>
            <w:tcW w:w="2790" w:type="dxa"/>
            <w:shd w:val="clear" w:color="auto" w:fill="auto"/>
          </w:tcPr>
          <w:p w14:paraId="0F8D9849" w14:textId="77777777" w:rsidR="00A10892" w:rsidRPr="006705E2" w:rsidRDefault="00A10892" w:rsidP="00A10892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18" w:type="dxa"/>
            <w:gridSpan w:val="7"/>
            <w:shd w:val="clear" w:color="auto" w:fill="auto"/>
          </w:tcPr>
          <w:p w14:paraId="0251D45D" w14:textId="77777777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10892" w:rsidRPr="006666FA" w14:paraId="59ED6E5F" w14:textId="77777777" w:rsidTr="00A10892">
        <w:tc>
          <w:tcPr>
            <w:tcW w:w="2790" w:type="dxa"/>
            <w:shd w:val="clear" w:color="auto" w:fill="auto"/>
          </w:tcPr>
          <w:p w14:paraId="50D33A57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5271F7C4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3B0413" w14:textId="77777777" w:rsidR="00A10892" w:rsidRPr="00A10892" w:rsidRDefault="00A10892" w:rsidP="00A10892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68183FFD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55BCD1E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2DD8A335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FA01A4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41DE52B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306A0" w:rsidRPr="006666FA" w14:paraId="3B2200EB" w14:textId="77777777" w:rsidTr="00D306A0">
        <w:tc>
          <w:tcPr>
            <w:tcW w:w="2790" w:type="dxa"/>
            <w:shd w:val="clear" w:color="auto" w:fill="auto"/>
          </w:tcPr>
          <w:p w14:paraId="04B024DB" w14:textId="6DDDB5AF" w:rsidR="00D306A0" w:rsidRPr="00395767" w:rsidRDefault="00D306A0" w:rsidP="00D306A0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7482A013" w14:textId="05162C3C" w:rsidR="00D306A0" w:rsidRPr="00D306A0" w:rsidRDefault="00D306A0" w:rsidP="008954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306A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43F3C9" w14:textId="77777777" w:rsidR="00D306A0" w:rsidRPr="00D306A0" w:rsidRDefault="00D306A0" w:rsidP="00D306A0">
            <w:pPr>
              <w:tabs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13EC3BAA" w14:textId="59B8F865" w:rsidR="00D306A0" w:rsidRPr="00D306A0" w:rsidRDefault="00D306A0" w:rsidP="00D306A0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306A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7,085</w:t>
            </w:r>
          </w:p>
        </w:tc>
        <w:tc>
          <w:tcPr>
            <w:tcW w:w="243" w:type="dxa"/>
            <w:shd w:val="clear" w:color="auto" w:fill="auto"/>
          </w:tcPr>
          <w:p w14:paraId="68B9B3D5" w14:textId="77777777" w:rsidR="00D306A0" w:rsidRPr="00D306A0" w:rsidRDefault="00D306A0" w:rsidP="00D306A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3734F2BB" w14:textId="2808D46C" w:rsidR="00D306A0" w:rsidRPr="00D306A0" w:rsidRDefault="00D306A0" w:rsidP="009B1D30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306A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50CF8C" w14:textId="77777777" w:rsidR="00D306A0" w:rsidRPr="00D306A0" w:rsidRDefault="00D306A0" w:rsidP="00D306A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36D8A6" w14:textId="5EC9D899" w:rsidR="00D306A0" w:rsidRPr="00D306A0" w:rsidRDefault="00D306A0" w:rsidP="00D306A0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306A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7,085</w:t>
            </w:r>
          </w:p>
        </w:tc>
      </w:tr>
      <w:tr w:rsidR="00D306A0" w:rsidRPr="006666FA" w14:paraId="58225499" w14:textId="77777777" w:rsidTr="00D306A0">
        <w:tc>
          <w:tcPr>
            <w:tcW w:w="2790" w:type="dxa"/>
            <w:shd w:val="clear" w:color="auto" w:fill="auto"/>
          </w:tcPr>
          <w:p w14:paraId="2289FC15" w14:textId="77777777" w:rsidR="00D306A0" w:rsidRPr="00395767" w:rsidRDefault="00D306A0" w:rsidP="00D306A0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22987AC3" w14:textId="5FC6E1D6" w:rsidR="00D306A0" w:rsidRPr="00A10892" w:rsidRDefault="00D306A0" w:rsidP="008954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A491B" w14:textId="77777777" w:rsidR="00D306A0" w:rsidRPr="00A10892" w:rsidRDefault="00D306A0" w:rsidP="00D306A0">
            <w:pPr>
              <w:tabs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75C36879" w14:textId="0D26E76C" w:rsidR="00D306A0" w:rsidRPr="00A10892" w:rsidRDefault="00D306A0" w:rsidP="00D306A0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3,330</w:t>
            </w:r>
          </w:p>
        </w:tc>
        <w:tc>
          <w:tcPr>
            <w:tcW w:w="243" w:type="dxa"/>
            <w:shd w:val="clear" w:color="auto" w:fill="auto"/>
          </w:tcPr>
          <w:p w14:paraId="648BD7BA" w14:textId="77777777" w:rsidR="00D306A0" w:rsidRPr="00395767" w:rsidRDefault="00D306A0" w:rsidP="00D306A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63DFD874" w14:textId="230953A3" w:rsidR="00D306A0" w:rsidRPr="00395767" w:rsidRDefault="00D306A0" w:rsidP="009B1D3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11,544</w:t>
            </w:r>
          </w:p>
        </w:tc>
        <w:tc>
          <w:tcPr>
            <w:tcW w:w="270" w:type="dxa"/>
            <w:shd w:val="clear" w:color="auto" w:fill="auto"/>
          </w:tcPr>
          <w:p w14:paraId="1D7FCAD6" w14:textId="77777777" w:rsidR="00D306A0" w:rsidRPr="00395767" w:rsidRDefault="00D306A0" w:rsidP="00D306A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A952E69" w14:textId="4E028BB2" w:rsidR="00D306A0" w:rsidRPr="00395767" w:rsidRDefault="00D306A0" w:rsidP="00D306A0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14,874</w:t>
            </w:r>
          </w:p>
        </w:tc>
      </w:tr>
      <w:tr w:rsidR="00D306A0" w:rsidRPr="006666FA" w14:paraId="54FE22D3" w14:textId="77777777" w:rsidTr="00D306A0">
        <w:tc>
          <w:tcPr>
            <w:tcW w:w="2790" w:type="dxa"/>
            <w:shd w:val="clear" w:color="auto" w:fill="auto"/>
          </w:tcPr>
          <w:p w14:paraId="6B8D113E" w14:textId="5180383E" w:rsidR="00D306A0" w:rsidRPr="00395767" w:rsidRDefault="00D306A0" w:rsidP="00D306A0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93E77"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US" w:bidi="th-TH"/>
              </w:rPr>
              <w:t>โอน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DB59C2" w14:textId="52B5F82A" w:rsidR="00D306A0" w:rsidRDefault="00D306A0" w:rsidP="008954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5,690</w:t>
            </w:r>
          </w:p>
        </w:tc>
        <w:tc>
          <w:tcPr>
            <w:tcW w:w="270" w:type="dxa"/>
            <w:shd w:val="clear" w:color="auto" w:fill="auto"/>
          </w:tcPr>
          <w:p w14:paraId="030F200D" w14:textId="77777777" w:rsidR="00D306A0" w:rsidRPr="00A10892" w:rsidRDefault="00D306A0" w:rsidP="00D306A0">
            <w:pPr>
              <w:tabs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764D4B84" w14:textId="29FE4E8F" w:rsidR="00D306A0" w:rsidRPr="00A10892" w:rsidRDefault="00D306A0" w:rsidP="00D306A0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3,465</w:t>
            </w:r>
          </w:p>
        </w:tc>
        <w:tc>
          <w:tcPr>
            <w:tcW w:w="243" w:type="dxa"/>
            <w:shd w:val="clear" w:color="auto" w:fill="auto"/>
          </w:tcPr>
          <w:p w14:paraId="0E56FB06" w14:textId="77777777" w:rsidR="00D306A0" w:rsidRPr="00395767" w:rsidRDefault="00D306A0" w:rsidP="00D306A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39E8C728" w14:textId="22142D16" w:rsidR="00D306A0" w:rsidRDefault="00D306A0" w:rsidP="009B1D3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(9,155)</w:t>
            </w:r>
          </w:p>
        </w:tc>
        <w:tc>
          <w:tcPr>
            <w:tcW w:w="270" w:type="dxa"/>
            <w:shd w:val="clear" w:color="auto" w:fill="auto"/>
          </w:tcPr>
          <w:p w14:paraId="322D294A" w14:textId="77777777" w:rsidR="00D306A0" w:rsidRPr="00395767" w:rsidRDefault="00D306A0" w:rsidP="00D306A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995DAF8" w14:textId="724B5B06" w:rsidR="00D306A0" w:rsidRPr="00A10892" w:rsidRDefault="00D306A0" w:rsidP="00972CF2">
            <w:pPr>
              <w:tabs>
                <w:tab w:val="decimal" w:pos="723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06A0" w:rsidRPr="006666FA" w14:paraId="5F2C2B2C" w14:textId="77777777" w:rsidTr="00A10892">
        <w:tc>
          <w:tcPr>
            <w:tcW w:w="2790" w:type="dxa"/>
            <w:shd w:val="clear" w:color="auto" w:fill="auto"/>
          </w:tcPr>
          <w:p w14:paraId="32BAE5D3" w14:textId="45F688AA" w:rsidR="00D306A0" w:rsidRPr="00395767" w:rsidRDefault="00D306A0" w:rsidP="00D306A0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70FA884" w14:textId="77777777" w:rsidR="00D306A0" w:rsidRPr="00A10892" w:rsidRDefault="00D306A0" w:rsidP="008954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C0BA20" w14:textId="77777777" w:rsidR="00D306A0" w:rsidRPr="00A10892" w:rsidRDefault="00D306A0" w:rsidP="00D306A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2B1463B" w14:textId="77777777" w:rsidR="00D306A0" w:rsidRPr="00A10892" w:rsidRDefault="00D306A0" w:rsidP="00D306A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5DFE86C" w14:textId="77777777" w:rsidR="00D306A0" w:rsidRPr="00395767" w:rsidRDefault="00D306A0" w:rsidP="00D306A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59E470C5" w14:textId="77777777" w:rsidR="00D306A0" w:rsidRPr="00437E4A" w:rsidRDefault="00D306A0" w:rsidP="00437E4A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C717E0" w14:textId="77777777" w:rsidR="00D306A0" w:rsidRPr="00395767" w:rsidRDefault="00D306A0" w:rsidP="00D306A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EBABD8" w14:textId="77777777" w:rsidR="00D306A0" w:rsidRPr="00395767" w:rsidRDefault="00D306A0" w:rsidP="00D306A0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306A0" w:rsidRPr="006666FA" w14:paraId="4C8B6A62" w14:textId="77777777" w:rsidTr="00A10892">
        <w:tc>
          <w:tcPr>
            <w:tcW w:w="2790" w:type="dxa"/>
            <w:shd w:val="clear" w:color="auto" w:fill="auto"/>
          </w:tcPr>
          <w:p w14:paraId="3C812F8B" w14:textId="0F49C60E" w:rsidR="00D306A0" w:rsidRPr="00395767" w:rsidRDefault="00D306A0" w:rsidP="00D306A0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4309CB4D" w14:textId="59149422" w:rsidR="00D306A0" w:rsidRPr="0089540F" w:rsidRDefault="00D306A0" w:rsidP="008954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540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5,690</w:t>
            </w:r>
          </w:p>
        </w:tc>
        <w:tc>
          <w:tcPr>
            <w:tcW w:w="270" w:type="dxa"/>
            <w:shd w:val="clear" w:color="auto" w:fill="auto"/>
          </w:tcPr>
          <w:p w14:paraId="69C920B6" w14:textId="77777777" w:rsidR="00D306A0" w:rsidRPr="0055676C" w:rsidRDefault="00D306A0" w:rsidP="00D306A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63F8DADB" w14:textId="28788CE8" w:rsidR="00D306A0" w:rsidRPr="0055676C" w:rsidRDefault="00D306A0" w:rsidP="00D306A0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676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13,880</w:t>
            </w:r>
          </w:p>
        </w:tc>
        <w:tc>
          <w:tcPr>
            <w:tcW w:w="243" w:type="dxa"/>
            <w:shd w:val="clear" w:color="auto" w:fill="auto"/>
          </w:tcPr>
          <w:p w14:paraId="5CF0DD3F" w14:textId="77777777" w:rsidR="00D306A0" w:rsidRPr="00D0463E" w:rsidRDefault="00D306A0" w:rsidP="00D306A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1F64A3FD" w14:textId="43F3EA0B" w:rsidR="00D306A0" w:rsidRPr="00437E4A" w:rsidRDefault="00D306A0" w:rsidP="009B1D3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7E4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2,389</w:t>
            </w:r>
          </w:p>
        </w:tc>
        <w:tc>
          <w:tcPr>
            <w:tcW w:w="270" w:type="dxa"/>
            <w:shd w:val="clear" w:color="auto" w:fill="auto"/>
          </w:tcPr>
          <w:p w14:paraId="72F3DC2D" w14:textId="77777777" w:rsidR="00D306A0" w:rsidRPr="00437E4A" w:rsidRDefault="00D306A0" w:rsidP="00D306A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0529E31" w14:textId="179EA24D" w:rsidR="00D306A0" w:rsidRPr="00437E4A" w:rsidRDefault="00D306A0" w:rsidP="00D306A0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7E4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21,959</w:t>
            </w:r>
          </w:p>
        </w:tc>
      </w:tr>
      <w:tr w:rsidR="00D306A0" w:rsidRPr="006704C3" w14:paraId="18C6509C" w14:textId="77777777" w:rsidTr="00A10892">
        <w:tc>
          <w:tcPr>
            <w:tcW w:w="2790" w:type="dxa"/>
            <w:shd w:val="clear" w:color="auto" w:fill="auto"/>
          </w:tcPr>
          <w:p w14:paraId="1B7D0E5E" w14:textId="77777777" w:rsidR="00D306A0" w:rsidRPr="00395767" w:rsidRDefault="00D306A0" w:rsidP="00D306A0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279CDAAE" w14:textId="231F86B5" w:rsidR="00D306A0" w:rsidRPr="00A10892" w:rsidRDefault="00B11A8C" w:rsidP="008954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E1755" w14:textId="77777777" w:rsidR="00D306A0" w:rsidRPr="00A10892" w:rsidRDefault="00D306A0" w:rsidP="00D306A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4B51F4B7" w14:textId="269FEDE5" w:rsidR="00D306A0" w:rsidRPr="00A10892" w:rsidRDefault="00C60988" w:rsidP="00D306A0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85</w:t>
            </w:r>
            <w:r w:rsidR="00D25B3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2225EC58" w14:textId="77777777" w:rsidR="00D306A0" w:rsidRPr="00395767" w:rsidRDefault="00D306A0" w:rsidP="00D306A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23E8B9F9" w14:textId="0D943DD2" w:rsidR="00D306A0" w:rsidRPr="00395767" w:rsidRDefault="00F12F2A" w:rsidP="009B1D3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2,8</w:t>
            </w:r>
            <w:r w:rsidR="00D25B3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32333C4E" w14:textId="77777777" w:rsidR="00D306A0" w:rsidRPr="00395767" w:rsidRDefault="00D306A0" w:rsidP="00D306A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29D54AC" w14:textId="631E641F" w:rsidR="00D306A0" w:rsidRPr="00395767" w:rsidRDefault="006B4F25" w:rsidP="00D306A0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3,730</w:t>
            </w:r>
          </w:p>
        </w:tc>
      </w:tr>
      <w:tr w:rsidR="00D306A0" w:rsidRPr="006666FA" w14:paraId="1563C821" w14:textId="77777777" w:rsidTr="00A10892">
        <w:tc>
          <w:tcPr>
            <w:tcW w:w="2790" w:type="dxa"/>
            <w:shd w:val="clear" w:color="auto" w:fill="auto"/>
          </w:tcPr>
          <w:p w14:paraId="2429E31D" w14:textId="30BDACB6" w:rsidR="00D306A0" w:rsidRPr="00395767" w:rsidRDefault="00D306A0" w:rsidP="00D306A0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93E77"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US" w:bidi="th-TH"/>
              </w:rPr>
              <w:t>โอน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5FAA1F5" w14:textId="75803D77" w:rsidR="00D306A0" w:rsidRPr="00A10892" w:rsidRDefault="00B11A8C" w:rsidP="008954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3,353</w:t>
            </w:r>
          </w:p>
        </w:tc>
        <w:tc>
          <w:tcPr>
            <w:tcW w:w="270" w:type="dxa"/>
            <w:shd w:val="clear" w:color="auto" w:fill="auto"/>
          </w:tcPr>
          <w:p w14:paraId="2B241D5B" w14:textId="77777777" w:rsidR="00D306A0" w:rsidRPr="00A10892" w:rsidRDefault="00D306A0" w:rsidP="00D306A0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2386EE86" w14:textId="56DFCFED" w:rsidR="00D306A0" w:rsidRPr="00A10892" w:rsidRDefault="00252BFB" w:rsidP="00D306A0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1,915</w:t>
            </w:r>
          </w:p>
        </w:tc>
        <w:tc>
          <w:tcPr>
            <w:tcW w:w="243" w:type="dxa"/>
            <w:shd w:val="clear" w:color="auto" w:fill="auto"/>
          </w:tcPr>
          <w:p w14:paraId="0A794294" w14:textId="77777777" w:rsidR="00D306A0" w:rsidRPr="00395767" w:rsidRDefault="00D306A0" w:rsidP="00D306A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68FBEE92" w14:textId="776C0E3E" w:rsidR="00D306A0" w:rsidRPr="00395767" w:rsidRDefault="00684C29" w:rsidP="009B1D3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(5,2</w:t>
            </w:r>
            <w:r w:rsidR="00050A2B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68)</w:t>
            </w:r>
          </w:p>
        </w:tc>
        <w:tc>
          <w:tcPr>
            <w:tcW w:w="270" w:type="dxa"/>
            <w:shd w:val="clear" w:color="auto" w:fill="auto"/>
          </w:tcPr>
          <w:p w14:paraId="23FC49D5" w14:textId="77777777" w:rsidR="00D306A0" w:rsidRPr="00395767" w:rsidRDefault="00D306A0" w:rsidP="00D306A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0A92E59" w14:textId="178848D2" w:rsidR="00D306A0" w:rsidRPr="00395767" w:rsidRDefault="006812F0" w:rsidP="00D306A0">
            <w:pPr>
              <w:tabs>
                <w:tab w:val="decimal" w:pos="723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306A0" w:rsidRPr="006666FA" w14:paraId="16288DAC" w14:textId="77777777" w:rsidTr="00A10892">
        <w:tc>
          <w:tcPr>
            <w:tcW w:w="2790" w:type="dxa"/>
            <w:shd w:val="clear" w:color="auto" w:fill="auto"/>
          </w:tcPr>
          <w:p w14:paraId="30014B84" w14:textId="527AC847" w:rsidR="00D306A0" w:rsidRPr="00395767" w:rsidRDefault="00D306A0" w:rsidP="00D306A0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AE344" w14:textId="516DFD93" w:rsidR="00D306A0" w:rsidRPr="0089540F" w:rsidRDefault="00094EA1" w:rsidP="008954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540F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9,043</w:t>
            </w:r>
          </w:p>
        </w:tc>
        <w:tc>
          <w:tcPr>
            <w:tcW w:w="270" w:type="dxa"/>
            <w:shd w:val="clear" w:color="auto" w:fill="auto"/>
          </w:tcPr>
          <w:p w14:paraId="68AD7926" w14:textId="77777777" w:rsidR="00D306A0" w:rsidRPr="0055676C" w:rsidRDefault="00D306A0" w:rsidP="00D306A0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D91A7" w14:textId="2F70EE61" w:rsidR="00D306A0" w:rsidRPr="0055676C" w:rsidRDefault="00752CBF" w:rsidP="00D306A0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16,64</w:t>
            </w:r>
            <w:r w:rsidR="00D25B37"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3D998E42" w14:textId="77777777" w:rsidR="00D306A0" w:rsidRPr="00A10892" w:rsidRDefault="00D306A0" w:rsidP="00D306A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3449B" w14:textId="717DDB1B" w:rsidR="00D306A0" w:rsidRPr="00437E4A" w:rsidRDefault="006812F0" w:rsidP="009B1D30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7E4A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9BC4D9" w14:textId="77777777" w:rsidR="00D306A0" w:rsidRPr="0055676C" w:rsidRDefault="00D306A0" w:rsidP="00D306A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BB12A" w14:textId="39BBF352" w:rsidR="00D306A0" w:rsidRPr="0055676C" w:rsidRDefault="00677728" w:rsidP="00D306A0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25,</w:t>
            </w:r>
            <w:r w:rsidR="004F16E2"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689</w:t>
            </w:r>
          </w:p>
        </w:tc>
      </w:tr>
      <w:tr w:rsidR="00D306A0" w:rsidRPr="00395767" w14:paraId="1A65D1D6" w14:textId="77777777" w:rsidTr="00A10892">
        <w:tc>
          <w:tcPr>
            <w:tcW w:w="2790" w:type="dxa"/>
            <w:shd w:val="clear" w:color="auto" w:fill="auto"/>
          </w:tcPr>
          <w:p w14:paraId="2CCFCB2A" w14:textId="77777777" w:rsidR="00D306A0" w:rsidRPr="007741FD" w:rsidRDefault="00D306A0" w:rsidP="00D306A0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B1CF44" w14:textId="77777777" w:rsidR="00D306A0" w:rsidRPr="007741FD" w:rsidRDefault="00D306A0" w:rsidP="008954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6948B5" w14:textId="77777777" w:rsidR="00D306A0" w:rsidRPr="007741FD" w:rsidRDefault="00D306A0" w:rsidP="00D306A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2C171BE6" w14:textId="77777777" w:rsidR="00D306A0" w:rsidRPr="007741FD" w:rsidRDefault="00D306A0" w:rsidP="00D306A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D961FB9" w14:textId="77777777" w:rsidR="00D306A0" w:rsidRPr="007741FD" w:rsidRDefault="00D306A0" w:rsidP="00D306A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534BB587" w14:textId="77777777" w:rsidR="00D306A0" w:rsidRPr="007741FD" w:rsidRDefault="00D306A0" w:rsidP="00D306A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7FD429" w14:textId="77777777" w:rsidR="00D306A0" w:rsidRPr="007741FD" w:rsidRDefault="00D306A0" w:rsidP="00D306A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FAF3C0" w14:textId="77777777" w:rsidR="00D306A0" w:rsidRPr="007741FD" w:rsidRDefault="00D306A0" w:rsidP="00D306A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2B0B9A" w:rsidRPr="006666FA" w14:paraId="071897A1" w14:textId="77777777" w:rsidTr="00A10892">
        <w:tc>
          <w:tcPr>
            <w:tcW w:w="2790" w:type="dxa"/>
            <w:shd w:val="clear" w:color="auto" w:fill="auto"/>
          </w:tcPr>
          <w:p w14:paraId="4F2FC45A" w14:textId="77777777" w:rsidR="002B0B9A" w:rsidRPr="00395767" w:rsidRDefault="002B0B9A" w:rsidP="002B0B9A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1350" w:type="dxa"/>
            <w:shd w:val="clear" w:color="auto" w:fill="auto"/>
          </w:tcPr>
          <w:p w14:paraId="768C80B7" w14:textId="77777777" w:rsidR="002B0B9A" w:rsidRPr="00A10892" w:rsidRDefault="002B0B9A" w:rsidP="002B0B9A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32EC63" w14:textId="77777777" w:rsidR="002B0B9A" w:rsidRPr="00A10892" w:rsidRDefault="002B0B9A" w:rsidP="002B0B9A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47A347D7" w14:textId="7B9A39C4" w:rsidR="002B0B9A" w:rsidRPr="00A10892" w:rsidRDefault="002B0B9A" w:rsidP="002B0B9A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E07CD95" w14:textId="77777777" w:rsidR="002B0B9A" w:rsidRPr="00395767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6C66BC18" w14:textId="77777777" w:rsidR="002B0B9A" w:rsidRPr="00395767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4AE54C" w14:textId="77777777" w:rsidR="002B0B9A" w:rsidRPr="00395767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04B62C3" w14:textId="77777777" w:rsidR="002B0B9A" w:rsidRPr="00395767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B0B9A" w:rsidRPr="006666FA" w14:paraId="1B68840D" w14:textId="77777777" w:rsidTr="00BB25DE">
        <w:tc>
          <w:tcPr>
            <w:tcW w:w="2790" w:type="dxa"/>
            <w:shd w:val="clear" w:color="auto" w:fill="auto"/>
          </w:tcPr>
          <w:p w14:paraId="557DA539" w14:textId="08B0B4D0" w:rsidR="002B0B9A" w:rsidRPr="00395767" w:rsidRDefault="002B0B9A" w:rsidP="002B0B9A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50385C37" w14:textId="01A7B9B3" w:rsidR="002B0B9A" w:rsidRPr="00C82C6E" w:rsidRDefault="002B0B9A" w:rsidP="002B0B9A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82C6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368206" w14:textId="77777777" w:rsidR="002B0B9A" w:rsidRPr="00C82C6E" w:rsidRDefault="002B0B9A" w:rsidP="002B0B9A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4F26E410" w14:textId="1A092B24" w:rsidR="002B0B9A" w:rsidRPr="00C82C6E" w:rsidRDefault="005D3291" w:rsidP="002B0B9A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2B0B9A" w:rsidRPr="00C82C6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3,146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2082962" w14:textId="77777777" w:rsidR="002B0B9A" w:rsidRPr="00C82C6E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2E2859D6" w14:textId="075AB7E4" w:rsidR="002B0B9A" w:rsidRPr="009B1D30" w:rsidRDefault="002B0B9A" w:rsidP="002B0B9A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9B1D3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0B3A49" w14:textId="77777777" w:rsidR="002B0B9A" w:rsidRPr="00C82C6E" w:rsidRDefault="002B0B9A" w:rsidP="002B0B9A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2C7F0AB" w14:textId="6205E188" w:rsidR="002B0B9A" w:rsidRPr="00C82C6E" w:rsidRDefault="005D3291" w:rsidP="002B0B9A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2B0B9A" w:rsidRPr="00C82C6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3,146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B0B9A" w:rsidRPr="006666FA" w14:paraId="4F0C82FF" w14:textId="77777777" w:rsidTr="00BB25DE">
        <w:tc>
          <w:tcPr>
            <w:tcW w:w="2790" w:type="dxa"/>
            <w:shd w:val="clear" w:color="auto" w:fill="auto"/>
          </w:tcPr>
          <w:p w14:paraId="139E957B" w14:textId="77777777" w:rsidR="002B0B9A" w:rsidRPr="00395767" w:rsidRDefault="002B0B9A" w:rsidP="002B0B9A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5D95059" w14:textId="256E7ADE" w:rsidR="002B0B9A" w:rsidRPr="00D0463E" w:rsidRDefault="005D3291" w:rsidP="002B0B9A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2B0B9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EC36CE" w14:textId="77777777" w:rsidR="002B0B9A" w:rsidRPr="00D0463E" w:rsidRDefault="002B0B9A" w:rsidP="002B0B9A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4CFF59D2" w14:textId="6FA8E10B" w:rsidR="002B0B9A" w:rsidRPr="00D0463E" w:rsidRDefault="005D3291" w:rsidP="002B0B9A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2B0B9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1,504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B25B716" w14:textId="77777777" w:rsidR="002B0B9A" w:rsidRPr="00D0463E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70EDB31C" w14:textId="00FC04A7" w:rsidR="002B0B9A" w:rsidRPr="009B1D30" w:rsidRDefault="002B0B9A" w:rsidP="002B0B9A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9B1D3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D3D91" w14:textId="77777777" w:rsidR="002B0B9A" w:rsidRPr="00D0463E" w:rsidRDefault="002B0B9A" w:rsidP="002B0B9A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32FE261" w14:textId="3CA9CCF1" w:rsidR="002B0B9A" w:rsidRPr="00D0463E" w:rsidRDefault="005D3291" w:rsidP="002B0B9A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2B0B9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1,547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B0B9A" w:rsidRPr="006666FA" w14:paraId="52276A16" w14:textId="77777777" w:rsidTr="00BB25DE">
        <w:tc>
          <w:tcPr>
            <w:tcW w:w="2790" w:type="dxa"/>
            <w:shd w:val="clear" w:color="auto" w:fill="auto"/>
          </w:tcPr>
          <w:p w14:paraId="1B54D8EE" w14:textId="122997C1" w:rsidR="002B0B9A" w:rsidRPr="00395767" w:rsidRDefault="002B0B9A" w:rsidP="002B0B9A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112EAC5" w14:textId="77777777" w:rsidR="002B0B9A" w:rsidRPr="00D0463E" w:rsidRDefault="002B0B9A" w:rsidP="002B0B9A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C545E7" w14:textId="77777777" w:rsidR="002B0B9A" w:rsidRPr="00D0463E" w:rsidRDefault="002B0B9A" w:rsidP="002B0B9A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4417B3EA" w14:textId="550F5EC2" w:rsidR="002B0B9A" w:rsidRPr="00D0463E" w:rsidRDefault="002B0B9A" w:rsidP="002B0B9A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C5E01BB" w14:textId="77777777" w:rsidR="002B0B9A" w:rsidRPr="00D0463E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1D754817" w14:textId="00A1AA50" w:rsidR="002B0B9A" w:rsidRPr="009B1D30" w:rsidRDefault="002B0B9A" w:rsidP="002B0B9A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5B5613" w14:textId="77777777" w:rsidR="002B0B9A" w:rsidRPr="00D0463E" w:rsidRDefault="002B0B9A" w:rsidP="002B0B9A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01E7D3" w14:textId="06763A27" w:rsidR="002B0B9A" w:rsidRPr="00D0463E" w:rsidRDefault="002B0B9A" w:rsidP="002B0B9A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0B9A" w:rsidRPr="006666FA" w14:paraId="74E5031B" w14:textId="77777777" w:rsidTr="00BB25DE">
        <w:tc>
          <w:tcPr>
            <w:tcW w:w="2790" w:type="dxa"/>
            <w:shd w:val="clear" w:color="auto" w:fill="auto"/>
          </w:tcPr>
          <w:p w14:paraId="4D1D9F10" w14:textId="4863347E" w:rsidR="002B0B9A" w:rsidRPr="00395767" w:rsidRDefault="002B0B9A" w:rsidP="002B0B9A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046C1730" w14:textId="4A91FAB3" w:rsidR="002B0B9A" w:rsidRPr="0089540F" w:rsidRDefault="005D3291" w:rsidP="002B0B9A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B0B9A" w:rsidRPr="0089540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C22EE8" w14:textId="77777777" w:rsidR="002B0B9A" w:rsidRPr="0055676C" w:rsidRDefault="002B0B9A" w:rsidP="002B0B9A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518E4309" w14:textId="519B917C" w:rsidR="002B0B9A" w:rsidRPr="00D0463E" w:rsidRDefault="005D3291" w:rsidP="002B0B9A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B0B9A"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4,650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59AE986B" w14:textId="77777777" w:rsidR="002B0B9A" w:rsidRPr="00D0463E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1A1A2D25" w14:textId="7D619F77" w:rsidR="002B0B9A" w:rsidRPr="009B1D30" w:rsidRDefault="002B0B9A" w:rsidP="002B0B9A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1D3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2A9F9" w14:textId="77777777" w:rsidR="002B0B9A" w:rsidRPr="00D0463E" w:rsidRDefault="002B0B9A" w:rsidP="002B0B9A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D7FA4E1" w14:textId="722EECFB" w:rsidR="002B0B9A" w:rsidRPr="00D0463E" w:rsidRDefault="005D3291" w:rsidP="002B0B9A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B0B9A"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4,693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2B0B9A" w:rsidRPr="006666FA" w14:paraId="37D97D1A" w14:textId="77777777" w:rsidTr="00BB25DE">
        <w:tc>
          <w:tcPr>
            <w:tcW w:w="2790" w:type="dxa"/>
            <w:shd w:val="clear" w:color="auto" w:fill="auto"/>
          </w:tcPr>
          <w:p w14:paraId="10B52BEE" w14:textId="77777777" w:rsidR="002B0B9A" w:rsidRPr="00395767" w:rsidRDefault="002B0B9A" w:rsidP="002B0B9A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1630C86" w14:textId="31F0579C" w:rsidR="002B0B9A" w:rsidRPr="00A10892" w:rsidRDefault="005D3291" w:rsidP="002B0B9A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2B0B9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951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E439F6" w14:textId="77777777" w:rsidR="002B0B9A" w:rsidRPr="00A10892" w:rsidRDefault="002B0B9A" w:rsidP="002B0B9A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11905E93" w14:textId="3D8CB4B6" w:rsidR="002B0B9A" w:rsidRPr="00A10892" w:rsidRDefault="005D3291" w:rsidP="002B0B9A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2B0B9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2,887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A88D676" w14:textId="77777777" w:rsidR="002B0B9A" w:rsidRPr="00395767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1E985B64" w14:textId="27C0A33D" w:rsidR="002B0B9A" w:rsidRPr="009B1D30" w:rsidRDefault="002B0B9A" w:rsidP="002B0B9A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9B1D30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F6BBBB" w14:textId="77777777" w:rsidR="002B0B9A" w:rsidRPr="00395767" w:rsidRDefault="002B0B9A" w:rsidP="002B0B9A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58CDBCF" w14:textId="5B032933" w:rsidR="002B0B9A" w:rsidRPr="00395767" w:rsidRDefault="005D3291" w:rsidP="002B0B9A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2B0B9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3,838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B0B9A" w:rsidRPr="006666FA" w14:paraId="5EA80611" w14:textId="77777777" w:rsidTr="00BB25DE">
        <w:tc>
          <w:tcPr>
            <w:tcW w:w="2790" w:type="dxa"/>
            <w:shd w:val="clear" w:color="auto" w:fill="auto"/>
          </w:tcPr>
          <w:p w14:paraId="19CFA049" w14:textId="08CC71B2" w:rsidR="002B0B9A" w:rsidRPr="00395767" w:rsidRDefault="002B0B9A" w:rsidP="002B0B9A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4DD78" w14:textId="64D80B27" w:rsidR="002B0B9A" w:rsidRPr="0089540F" w:rsidRDefault="005D3291" w:rsidP="002B0B9A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B0B9A" w:rsidRPr="0089540F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994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F13356" w14:textId="77777777" w:rsidR="002B0B9A" w:rsidRPr="0055676C" w:rsidRDefault="002B0B9A" w:rsidP="002B0B9A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B55E9" w14:textId="5B0676EA" w:rsidR="002B0B9A" w:rsidRPr="0055676C" w:rsidRDefault="005D3291" w:rsidP="002B0B9A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B0B9A"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7,537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22BCC85" w14:textId="77777777" w:rsidR="002B0B9A" w:rsidRPr="0055676C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1F458" w14:textId="24432425" w:rsidR="002B0B9A" w:rsidRPr="009B1D30" w:rsidRDefault="002B0B9A" w:rsidP="002B0B9A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1D3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178859" w14:textId="77777777" w:rsidR="002B0B9A" w:rsidRPr="0055676C" w:rsidRDefault="002B0B9A" w:rsidP="002B0B9A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67089" w14:textId="5EB5F6AC" w:rsidR="002B0B9A" w:rsidRPr="0055676C" w:rsidRDefault="005D3291" w:rsidP="002B0B9A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B0B9A"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8,531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2B0B9A" w:rsidRPr="006666FA" w14:paraId="022B8834" w14:textId="77777777" w:rsidTr="00BB25DE">
        <w:tc>
          <w:tcPr>
            <w:tcW w:w="2790" w:type="dxa"/>
            <w:shd w:val="clear" w:color="auto" w:fill="auto"/>
          </w:tcPr>
          <w:p w14:paraId="138A0677" w14:textId="77777777" w:rsidR="002B0B9A" w:rsidRPr="007741FD" w:rsidRDefault="002B0B9A" w:rsidP="002B0B9A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26B0CA" w14:textId="77777777" w:rsidR="002B0B9A" w:rsidRPr="007741FD" w:rsidRDefault="002B0B9A" w:rsidP="002B0B9A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58F9A5" w14:textId="77777777" w:rsidR="002B0B9A" w:rsidRPr="007741FD" w:rsidRDefault="002B0B9A" w:rsidP="002B0B9A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546DF4A0" w14:textId="77777777" w:rsidR="002B0B9A" w:rsidRPr="007741FD" w:rsidRDefault="002B0B9A" w:rsidP="002B0B9A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94E751F" w14:textId="77777777" w:rsidR="002B0B9A" w:rsidRPr="007741FD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71EFD550" w14:textId="77777777" w:rsidR="002B0B9A" w:rsidRPr="007741FD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D760F7" w14:textId="77777777" w:rsidR="002B0B9A" w:rsidRPr="007741FD" w:rsidRDefault="002B0B9A" w:rsidP="002B0B9A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AFA3CC" w14:textId="77777777" w:rsidR="002B0B9A" w:rsidRPr="007741FD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2B0B9A" w:rsidRPr="006666FA" w14:paraId="0267D002" w14:textId="77777777" w:rsidTr="00BB25DE">
        <w:tc>
          <w:tcPr>
            <w:tcW w:w="2790" w:type="dxa"/>
            <w:shd w:val="clear" w:color="auto" w:fill="auto"/>
          </w:tcPr>
          <w:p w14:paraId="51FEC630" w14:textId="0636C784" w:rsidR="002B0B9A" w:rsidRPr="00395767" w:rsidRDefault="002B0B9A" w:rsidP="002B0B9A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</w:tcPr>
          <w:p w14:paraId="3606014B" w14:textId="77777777" w:rsidR="002B0B9A" w:rsidRPr="00A10892" w:rsidRDefault="002B0B9A" w:rsidP="002B0B9A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6C7CA1" w14:textId="77777777" w:rsidR="002B0B9A" w:rsidRPr="00A10892" w:rsidRDefault="002B0B9A" w:rsidP="002B0B9A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1FF5F2EC" w14:textId="77777777" w:rsidR="002B0B9A" w:rsidRPr="00A10892" w:rsidRDefault="002B0B9A" w:rsidP="002B0B9A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397517AF" w14:textId="77777777" w:rsidR="002B0B9A" w:rsidRPr="00395767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5C1A6725" w14:textId="77777777" w:rsidR="002B0B9A" w:rsidRPr="00395767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F3D6B9" w14:textId="77777777" w:rsidR="002B0B9A" w:rsidRPr="00395767" w:rsidRDefault="002B0B9A" w:rsidP="002B0B9A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48160B5" w14:textId="77777777" w:rsidR="002B0B9A" w:rsidRPr="00395767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B0B9A" w:rsidRPr="006666FA" w14:paraId="3E3CBF52" w14:textId="77777777" w:rsidTr="00BB25DE">
        <w:tc>
          <w:tcPr>
            <w:tcW w:w="2790" w:type="dxa"/>
            <w:shd w:val="clear" w:color="auto" w:fill="auto"/>
          </w:tcPr>
          <w:p w14:paraId="0DF43C36" w14:textId="4B39E17B" w:rsidR="002B0B9A" w:rsidRPr="00395767" w:rsidRDefault="002B0B9A" w:rsidP="002B0B9A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DB69238" w14:textId="6EAB6226" w:rsidR="002B0B9A" w:rsidRPr="0089540F" w:rsidRDefault="002B0B9A" w:rsidP="002B0B9A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540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5,647</w:t>
            </w:r>
          </w:p>
        </w:tc>
        <w:tc>
          <w:tcPr>
            <w:tcW w:w="270" w:type="dxa"/>
            <w:shd w:val="clear" w:color="auto" w:fill="auto"/>
          </w:tcPr>
          <w:p w14:paraId="10146DCD" w14:textId="77777777" w:rsidR="002B0B9A" w:rsidRPr="00BB25DE" w:rsidRDefault="002B0B9A" w:rsidP="002B0B9A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shd w:val="clear" w:color="auto" w:fill="auto"/>
          </w:tcPr>
          <w:p w14:paraId="7AC503E5" w14:textId="3CBB6DB0" w:rsidR="002B0B9A" w:rsidRPr="00BB25DE" w:rsidRDefault="002B0B9A" w:rsidP="002B0B9A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25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9,230</w:t>
            </w:r>
          </w:p>
        </w:tc>
        <w:tc>
          <w:tcPr>
            <w:tcW w:w="243" w:type="dxa"/>
            <w:shd w:val="clear" w:color="auto" w:fill="auto"/>
          </w:tcPr>
          <w:p w14:paraId="733371C2" w14:textId="77777777" w:rsidR="002B0B9A" w:rsidRPr="00BB25DE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17A00C33" w14:textId="2AD5A13C" w:rsidR="002B0B9A" w:rsidRPr="00BB25DE" w:rsidRDefault="002B0B9A" w:rsidP="002B0B9A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25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2,389</w:t>
            </w:r>
          </w:p>
        </w:tc>
        <w:tc>
          <w:tcPr>
            <w:tcW w:w="270" w:type="dxa"/>
            <w:shd w:val="clear" w:color="auto" w:fill="auto"/>
          </w:tcPr>
          <w:p w14:paraId="7200C994" w14:textId="77777777" w:rsidR="002B0B9A" w:rsidRPr="00BB25DE" w:rsidRDefault="002B0B9A" w:rsidP="002B0B9A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234236CB" w14:textId="28910326" w:rsidR="002B0B9A" w:rsidRPr="00BB25DE" w:rsidRDefault="002B0B9A" w:rsidP="002B0B9A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25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17,266</w:t>
            </w:r>
          </w:p>
        </w:tc>
      </w:tr>
      <w:tr w:rsidR="002B0B9A" w:rsidRPr="006666FA" w14:paraId="571AEA84" w14:textId="77777777" w:rsidTr="00BB25DE">
        <w:tc>
          <w:tcPr>
            <w:tcW w:w="2790" w:type="dxa"/>
            <w:shd w:val="clear" w:color="auto" w:fill="auto"/>
          </w:tcPr>
          <w:p w14:paraId="30AC4D51" w14:textId="46634457" w:rsidR="002B0B9A" w:rsidRPr="00395767" w:rsidRDefault="002B0B9A" w:rsidP="002B0B9A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1EE721" w14:textId="3F8864D7" w:rsidR="002B0B9A" w:rsidRPr="0089540F" w:rsidRDefault="002B0B9A" w:rsidP="002B0B9A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540F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8,049</w:t>
            </w:r>
          </w:p>
        </w:tc>
        <w:tc>
          <w:tcPr>
            <w:tcW w:w="270" w:type="dxa"/>
            <w:shd w:val="clear" w:color="auto" w:fill="auto"/>
          </w:tcPr>
          <w:p w14:paraId="0595BA81" w14:textId="77777777" w:rsidR="002B0B9A" w:rsidRPr="0055676C" w:rsidRDefault="002B0B9A" w:rsidP="002B0B9A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208E59" w14:textId="25C18031" w:rsidR="002B0B9A" w:rsidRPr="0055676C" w:rsidRDefault="002B0B9A" w:rsidP="002B0B9A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9,109</w:t>
            </w:r>
          </w:p>
        </w:tc>
        <w:tc>
          <w:tcPr>
            <w:tcW w:w="243" w:type="dxa"/>
            <w:shd w:val="clear" w:color="auto" w:fill="auto"/>
          </w:tcPr>
          <w:p w14:paraId="6801E1F8" w14:textId="77777777" w:rsidR="002B0B9A" w:rsidRPr="0055676C" w:rsidRDefault="002B0B9A" w:rsidP="002B0B9A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B46C7AE" w14:textId="66A4C5B6" w:rsidR="002B0B9A" w:rsidRPr="0055676C" w:rsidRDefault="002B0B9A" w:rsidP="002B0B9A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6716DB" w14:textId="77777777" w:rsidR="002B0B9A" w:rsidRPr="0055676C" w:rsidRDefault="002B0B9A" w:rsidP="002B0B9A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E4B5AF" w14:textId="3D5B295F" w:rsidR="002B0B9A" w:rsidRPr="0055676C" w:rsidRDefault="002B0B9A" w:rsidP="002B0B9A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17,158</w:t>
            </w:r>
          </w:p>
        </w:tc>
      </w:tr>
    </w:tbl>
    <w:p w14:paraId="3E577678" w14:textId="4D83A6B6" w:rsidR="00D91AA2" w:rsidRDefault="00DB2D6B" w:rsidP="0089540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lastRenderedPageBreak/>
        <w:t>ราคาทุน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ขอ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ง</w:t>
      </w:r>
      <w:r w:rsidRPr="00DB2D6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ส่วนปรับปรุงอาคาร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และอุปกรณ์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ซึ่งได้คิดค่าเสื่อมราคาเต็มจำนวนแล้วแต่ยังคงใช้งานจนถึง ณ วันที่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 w:rsidR="00C82C6E">
        <w:rPr>
          <w:rFonts w:asciiTheme="majorBidi" w:eastAsia="MS Mincho" w:hAnsiTheme="majorBidi" w:cstheme="majorBidi"/>
          <w:sz w:val="30"/>
          <w:szCs w:val="30"/>
          <w:lang w:val="en-US" w:bidi="th-TH"/>
        </w:rPr>
        <w:t>7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มี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จำนวน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C32ABF">
        <w:rPr>
          <w:rFonts w:asciiTheme="majorBidi" w:eastAsia="MS Mincho" w:hAnsiTheme="majorBidi" w:cstheme="majorBidi"/>
          <w:sz w:val="30"/>
          <w:szCs w:val="30"/>
          <w:lang w:val="en-US" w:bidi="th-TH"/>
        </w:rPr>
        <w:t>2.4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ล้านบาท</w:t>
      </w:r>
      <w:r w:rsidRPr="009A644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Pr="00C64585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 w:rsidR="00C82C6E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6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C82C6E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1.4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lang w:bidi="th-TH"/>
        </w:rPr>
        <w:t xml:space="preserve"> 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0A8DF73E" w14:textId="77777777" w:rsidR="0089540F" w:rsidRPr="0089540F" w:rsidRDefault="0089540F" w:rsidP="008954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517E72B" w14:textId="3D889793" w:rsidR="00AB6F92" w:rsidRPr="00DB4D63" w:rsidRDefault="00AB6F92" w:rsidP="00AB6F9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B4D6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สัญญาเช่า</w:t>
      </w:r>
    </w:p>
    <w:p w14:paraId="610C3842" w14:textId="77777777" w:rsidR="00AB6F92" w:rsidRPr="006666FA" w:rsidRDefault="00AB6F92" w:rsidP="00AB6F92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p w14:paraId="2CD71B70" w14:textId="77777777" w:rsidR="00AB6F92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3445AE6" w14:textId="77777777" w:rsidR="00AB6F92" w:rsidRPr="00BE2A00" w:rsidRDefault="00AB6F92" w:rsidP="00AB6F92">
      <w:pPr>
        <w:spacing w:line="28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28" w:type="dxa"/>
        <w:tblInd w:w="54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50"/>
        <w:gridCol w:w="900"/>
        <w:gridCol w:w="1200"/>
        <w:gridCol w:w="121"/>
        <w:gridCol w:w="1206"/>
        <w:gridCol w:w="120"/>
        <w:gridCol w:w="1114"/>
        <w:gridCol w:w="120"/>
        <w:gridCol w:w="1197"/>
      </w:tblGrid>
      <w:tr w:rsidR="00437517" w:rsidRPr="00437517" w14:paraId="042A1102" w14:textId="5395E409" w:rsidTr="00A94559">
        <w:trPr>
          <w:cantSplit/>
          <w:trHeight w:val="56"/>
          <w:tblHeader/>
        </w:trPr>
        <w:tc>
          <w:tcPr>
            <w:tcW w:w="3150" w:type="dxa"/>
            <w:shd w:val="clear" w:color="auto" w:fill="auto"/>
            <w:vAlign w:val="bottom"/>
          </w:tcPr>
          <w:p w14:paraId="6A65B3D1" w14:textId="77777777" w:rsidR="00437517" w:rsidRPr="00437517" w:rsidRDefault="00437517" w:rsidP="00845119">
            <w:pPr>
              <w:tabs>
                <w:tab w:val="left" w:pos="2171"/>
              </w:tabs>
              <w:spacing w:line="280" w:lineRule="atLeast"/>
              <w:ind w:left="-495" w:firstLine="4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B058FA" w14:textId="77777777" w:rsidR="00437517" w:rsidRPr="00437517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left="-42" w:right="-4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078" w:type="dxa"/>
            <w:gridSpan w:val="7"/>
            <w:shd w:val="clear" w:color="auto" w:fill="auto"/>
          </w:tcPr>
          <w:p w14:paraId="385A0E4D" w14:textId="34BEA4F8" w:rsidR="00437517" w:rsidRPr="00437517" w:rsidRDefault="00437517" w:rsidP="00437517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37517" w:rsidRPr="00437517" w14:paraId="12E42B01" w14:textId="77777777" w:rsidTr="00A94559">
        <w:trPr>
          <w:cantSplit/>
          <w:trHeight w:val="1051"/>
          <w:tblHeader/>
        </w:trPr>
        <w:tc>
          <w:tcPr>
            <w:tcW w:w="3150" w:type="dxa"/>
            <w:shd w:val="clear" w:color="auto" w:fill="auto"/>
            <w:vAlign w:val="bottom"/>
          </w:tcPr>
          <w:p w14:paraId="5CDB20D6" w14:textId="77777777" w:rsidR="00437517" w:rsidRPr="00437517" w:rsidRDefault="00437517" w:rsidP="00845119">
            <w:pPr>
              <w:tabs>
                <w:tab w:val="left" w:pos="2171"/>
              </w:tabs>
              <w:spacing w:line="280" w:lineRule="atLeast"/>
              <w:ind w:left="-495" w:firstLine="4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87AAE6" w14:textId="77777777" w:rsidR="00437517" w:rsidRPr="00437517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4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8B42EBE" w14:textId="77777777" w:rsidR="00437517" w:rsidRPr="00437517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left="-37" w:right="-4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3720C28" w14:textId="77777777" w:rsidR="00437517" w:rsidRPr="00437517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4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9495243" w14:textId="77777777" w:rsidR="00437517" w:rsidRPr="00437517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left="-37" w:right="-4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1" w:type="dxa"/>
            <w:shd w:val="clear" w:color="auto" w:fill="auto"/>
          </w:tcPr>
          <w:p w14:paraId="0CE5DEBC" w14:textId="77777777" w:rsidR="00437517" w:rsidRPr="00437517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618FFC9" w14:textId="77777777" w:rsidR="00437517" w:rsidRPr="00437517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3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20" w:type="dxa"/>
            <w:shd w:val="clear" w:color="auto" w:fill="auto"/>
          </w:tcPr>
          <w:p w14:paraId="08197B91" w14:textId="77777777" w:rsidR="00437517" w:rsidRPr="00437517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4A63055" w14:textId="77777777" w:rsidR="00437517" w:rsidRPr="00437517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069911BC" w14:textId="77777777" w:rsidR="00437517" w:rsidRPr="00437517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ไม่มีตัวตน</w:t>
            </w:r>
          </w:p>
        </w:tc>
        <w:tc>
          <w:tcPr>
            <w:tcW w:w="120" w:type="dxa"/>
            <w:shd w:val="clear" w:color="auto" w:fill="auto"/>
          </w:tcPr>
          <w:p w14:paraId="394A1F81" w14:textId="77777777" w:rsidR="00437517" w:rsidRPr="00437517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BA77945" w14:textId="77777777" w:rsidR="00437517" w:rsidRPr="00437517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37517" w:rsidRPr="00437517" w14:paraId="0EDD1E67" w14:textId="71E3826D" w:rsidTr="00A94559">
        <w:trPr>
          <w:cantSplit/>
          <w:trHeight w:val="56"/>
          <w:tblHeader/>
        </w:trPr>
        <w:tc>
          <w:tcPr>
            <w:tcW w:w="3150" w:type="dxa"/>
            <w:shd w:val="clear" w:color="auto" w:fill="auto"/>
            <w:vAlign w:val="bottom"/>
          </w:tcPr>
          <w:p w14:paraId="56527E3C" w14:textId="77777777" w:rsidR="00437517" w:rsidRPr="00437517" w:rsidRDefault="00437517" w:rsidP="00845119">
            <w:pPr>
              <w:tabs>
                <w:tab w:val="left" w:pos="2171"/>
              </w:tabs>
              <w:spacing w:line="280" w:lineRule="atLeast"/>
              <w:ind w:left="-495" w:firstLine="4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C19877" w14:textId="77777777" w:rsidR="00437517" w:rsidRPr="00437517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4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078" w:type="dxa"/>
            <w:gridSpan w:val="7"/>
            <w:shd w:val="clear" w:color="auto" w:fill="auto"/>
          </w:tcPr>
          <w:p w14:paraId="400F835D" w14:textId="77777777" w:rsidR="00437517" w:rsidRPr="00437517" w:rsidRDefault="0043751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7517" w:rsidRPr="00437517" w14:paraId="2644BD92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</w:tcPr>
          <w:p w14:paraId="53E409CB" w14:textId="77777777" w:rsidR="00437517" w:rsidRPr="00437517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6E58894F" w14:textId="77777777" w:rsidR="00437517" w:rsidRPr="00437517" w:rsidRDefault="00437517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98905D" w14:textId="77777777" w:rsidR="00437517" w:rsidRPr="00437517" w:rsidRDefault="00437517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-24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1" w:type="dxa"/>
            <w:shd w:val="clear" w:color="auto" w:fill="auto"/>
          </w:tcPr>
          <w:p w14:paraId="58E71294" w14:textId="77777777" w:rsidR="00437517" w:rsidRPr="00437517" w:rsidRDefault="00437517" w:rsidP="00845119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79048AB" w14:textId="77777777" w:rsidR="00437517" w:rsidRPr="00437517" w:rsidRDefault="00437517" w:rsidP="00845119">
            <w:pPr>
              <w:pStyle w:val="acctfourfigures"/>
              <w:tabs>
                <w:tab w:val="clear" w:pos="765"/>
                <w:tab w:val="decimal" w:pos="708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0" w:type="dxa"/>
            <w:shd w:val="clear" w:color="auto" w:fill="auto"/>
          </w:tcPr>
          <w:p w14:paraId="454085A4" w14:textId="77777777" w:rsidR="00437517" w:rsidRPr="00437517" w:rsidRDefault="00437517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753B3EB" w14:textId="77777777" w:rsidR="00437517" w:rsidRPr="00437517" w:rsidRDefault="00437517" w:rsidP="00845119">
            <w:pPr>
              <w:pStyle w:val="acctfourfigures"/>
              <w:tabs>
                <w:tab w:val="clear" w:pos="765"/>
                <w:tab w:val="decimal" w:pos="794"/>
              </w:tabs>
              <w:spacing w:line="280" w:lineRule="atLeast"/>
              <w:ind w:right="12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0" w:type="dxa"/>
            <w:shd w:val="clear" w:color="auto" w:fill="auto"/>
          </w:tcPr>
          <w:p w14:paraId="412A16A3" w14:textId="77777777" w:rsidR="00437517" w:rsidRPr="00437517" w:rsidRDefault="00437517" w:rsidP="00845119">
            <w:pPr>
              <w:pStyle w:val="acctfourfigures"/>
              <w:tabs>
                <w:tab w:val="clear" w:pos="765"/>
                <w:tab w:val="decimal" w:pos="803"/>
              </w:tabs>
              <w:spacing w:line="280" w:lineRule="atLeast"/>
              <w:ind w:right="12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6B34402" w14:textId="77777777" w:rsidR="00437517" w:rsidRPr="00437517" w:rsidRDefault="00437517" w:rsidP="00845119">
            <w:pPr>
              <w:pStyle w:val="acctfourfigures"/>
              <w:tabs>
                <w:tab w:val="clear" w:pos="765"/>
                <w:tab w:val="decimal" w:pos="803"/>
              </w:tabs>
              <w:spacing w:line="280" w:lineRule="atLeast"/>
              <w:ind w:right="12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</w:tr>
      <w:tr w:rsidR="00437517" w:rsidRPr="00437517" w14:paraId="170C4F62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</w:tcPr>
          <w:p w14:paraId="36295066" w14:textId="07BCA4BD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69FE2208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6C89F6" w14:textId="0CF44650" w:rsidR="00437517" w:rsidRPr="00437517" w:rsidRDefault="00437517" w:rsidP="00C16B2B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529</w:t>
            </w: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829</w:t>
            </w:r>
          </w:p>
        </w:tc>
        <w:tc>
          <w:tcPr>
            <w:tcW w:w="121" w:type="dxa"/>
            <w:shd w:val="clear" w:color="auto" w:fill="auto"/>
          </w:tcPr>
          <w:p w14:paraId="3FF58247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5D6710F" w14:textId="06B8F893" w:rsidR="00437517" w:rsidRPr="00437517" w:rsidRDefault="00437517" w:rsidP="00DB4D63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437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/>
              </w:rPr>
              <w:t>235</w:t>
            </w:r>
            <w:r w:rsidRPr="00437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/>
              </w:rPr>
              <w:t>361</w:t>
            </w:r>
          </w:p>
        </w:tc>
        <w:tc>
          <w:tcPr>
            <w:tcW w:w="120" w:type="dxa"/>
            <w:shd w:val="clear" w:color="auto" w:fill="auto"/>
          </w:tcPr>
          <w:p w14:paraId="4EBC2DDB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38097F" w14:textId="7F55B56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4,795</w:t>
            </w:r>
          </w:p>
        </w:tc>
        <w:tc>
          <w:tcPr>
            <w:tcW w:w="120" w:type="dxa"/>
            <w:shd w:val="clear" w:color="auto" w:fill="auto"/>
          </w:tcPr>
          <w:p w14:paraId="14D105EF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1DD6F87" w14:textId="7940DCA6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769</w:t>
            </w: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985</w:t>
            </w:r>
          </w:p>
        </w:tc>
      </w:tr>
      <w:tr w:rsidR="00437517" w:rsidRPr="00437517" w14:paraId="1A07C7B3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</w:tcPr>
          <w:p w14:paraId="4E4E2510" w14:textId="63ADE2E8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26F0B513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B5F60B5" w14:textId="4E8D2ACD" w:rsidR="00437517" w:rsidRPr="00437517" w:rsidRDefault="00437517" w:rsidP="00DB4D63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139,465</w:t>
            </w:r>
          </w:p>
        </w:tc>
        <w:tc>
          <w:tcPr>
            <w:tcW w:w="121" w:type="dxa"/>
            <w:shd w:val="clear" w:color="auto" w:fill="auto"/>
          </w:tcPr>
          <w:p w14:paraId="150DF28C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3FD8F17" w14:textId="7DBD3982" w:rsidR="00437517" w:rsidRPr="00437517" w:rsidRDefault="00437517" w:rsidP="00DB4D63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1,628,550</w:t>
            </w:r>
          </w:p>
        </w:tc>
        <w:tc>
          <w:tcPr>
            <w:tcW w:w="120" w:type="dxa"/>
            <w:shd w:val="clear" w:color="auto" w:fill="auto"/>
          </w:tcPr>
          <w:p w14:paraId="416741AB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14F0E92" w14:textId="3DEC4599" w:rsidR="00437517" w:rsidRPr="00437517" w:rsidRDefault="00437517" w:rsidP="00E3508B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40EEBB86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9CDE45" w14:textId="509D8772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768</w:t>
            </w: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015</w:t>
            </w:r>
          </w:p>
        </w:tc>
      </w:tr>
      <w:tr w:rsidR="00437517" w:rsidRPr="00437517" w14:paraId="02177EC5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</w:tcPr>
          <w:p w14:paraId="3784CE35" w14:textId="50FE0EBB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right="-4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7CE79939" w14:textId="52F248CC" w:rsidR="00437517" w:rsidRPr="00437517" w:rsidRDefault="00BD0297" w:rsidP="00E3508B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BEE14F8" w14:textId="3A962115" w:rsidR="00437517" w:rsidRPr="00437517" w:rsidRDefault="00437517" w:rsidP="00DB4D63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57A75246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1C49741" w14:textId="7E7D72E1" w:rsidR="00437517" w:rsidRPr="00437517" w:rsidRDefault="00437517" w:rsidP="00DB4D63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(259,258)</w:t>
            </w:r>
          </w:p>
        </w:tc>
        <w:tc>
          <w:tcPr>
            <w:tcW w:w="120" w:type="dxa"/>
            <w:shd w:val="clear" w:color="auto" w:fill="auto"/>
          </w:tcPr>
          <w:p w14:paraId="6DEB4AE3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A4E219" w14:textId="67F5D589" w:rsidR="00437517" w:rsidRPr="00437517" w:rsidRDefault="00437517" w:rsidP="00E3508B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2E82BEC3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8DD050C" w14:textId="7573BAE2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(259,258)</w:t>
            </w:r>
          </w:p>
        </w:tc>
      </w:tr>
      <w:tr w:rsidR="00437517" w:rsidRPr="00437517" w14:paraId="2871A078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  <w:vAlign w:val="bottom"/>
          </w:tcPr>
          <w:p w14:paraId="5A670423" w14:textId="254E0EB2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  <w:shd w:val="clear" w:color="auto" w:fill="auto"/>
          </w:tcPr>
          <w:p w14:paraId="3D1691E0" w14:textId="630E7823" w:rsidR="00437517" w:rsidRPr="00437517" w:rsidRDefault="00437517" w:rsidP="00E3508B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BD0297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5E72315" w14:textId="5B4E3405" w:rsidR="00437517" w:rsidRPr="00437517" w:rsidRDefault="00437517" w:rsidP="00DB4D63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(8,315)</w:t>
            </w:r>
          </w:p>
        </w:tc>
        <w:tc>
          <w:tcPr>
            <w:tcW w:w="121" w:type="dxa"/>
            <w:shd w:val="clear" w:color="auto" w:fill="auto"/>
          </w:tcPr>
          <w:p w14:paraId="2F3994E7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37311B" w14:textId="1DAFC907" w:rsidR="00437517" w:rsidRPr="00437517" w:rsidRDefault="00437517" w:rsidP="00DB4D63">
            <w:pPr>
              <w:pStyle w:val="acctfourfigures"/>
              <w:tabs>
                <w:tab w:val="clear" w:pos="765"/>
                <w:tab w:val="decimal" w:pos="703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1863A95C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64EC03" w14:textId="086611F0" w:rsidR="00437517" w:rsidRPr="00437517" w:rsidRDefault="00437517" w:rsidP="00E3508B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34BF14C5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8C8FB4" w14:textId="5824D664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315</w:t>
            </w: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37517" w:rsidRPr="00437517" w14:paraId="1D51F549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  <w:vAlign w:val="bottom"/>
          </w:tcPr>
          <w:p w14:paraId="3704F22A" w14:textId="58CB5343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left="132" w:right="-138" w:hanging="13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โอนจากสินทรัพย์ให้เช่าตามสัญญาเช่าดำเนินงาน</w:t>
            </w:r>
          </w:p>
        </w:tc>
        <w:tc>
          <w:tcPr>
            <w:tcW w:w="900" w:type="dxa"/>
            <w:shd w:val="clear" w:color="auto" w:fill="auto"/>
          </w:tcPr>
          <w:p w14:paraId="53CB091A" w14:textId="74EE5E7A" w:rsidR="00437517" w:rsidRPr="00437517" w:rsidRDefault="00570560" w:rsidP="00E3508B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br/>
            </w:r>
            <w:r w:rsidR="00437517" w:rsidRPr="00437517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1</w:t>
            </w:r>
            <w:r w:rsidR="00BD0297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F290E1A" w14:textId="1841ADCC" w:rsidR="00437517" w:rsidRPr="00437517" w:rsidRDefault="00437517" w:rsidP="00DB4D63">
            <w:pPr>
              <w:pStyle w:val="acctfourfigures"/>
              <w:tabs>
                <w:tab w:val="clear" w:pos="765"/>
                <w:tab w:val="decimal" w:pos="672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550EC540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B7862A3" w14:textId="00DC183F" w:rsidR="00437517" w:rsidRPr="00437517" w:rsidRDefault="00437517" w:rsidP="00DB4D63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115,784</w:t>
            </w:r>
          </w:p>
        </w:tc>
        <w:tc>
          <w:tcPr>
            <w:tcW w:w="120" w:type="dxa"/>
            <w:shd w:val="clear" w:color="auto" w:fill="auto"/>
          </w:tcPr>
          <w:p w14:paraId="246CC57B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BE0D759" w14:textId="169ADDCA" w:rsidR="00437517" w:rsidRPr="00437517" w:rsidRDefault="00437517" w:rsidP="00E3508B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7BB25F19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4F74656" w14:textId="4E3B4B00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115</w:t>
            </w: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784</w:t>
            </w:r>
          </w:p>
        </w:tc>
      </w:tr>
      <w:tr w:rsidR="00437517" w:rsidRPr="00437517" w14:paraId="425E95FE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  <w:vAlign w:val="bottom"/>
          </w:tcPr>
          <w:p w14:paraId="08E7474F" w14:textId="31B44169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ประเมินสัญญาเช่าใหม่</w:t>
            </w:r>
          </w:p>
        </w:tc>
        <w:tc>
          <w:tcPr>
            <w:tcW w:w="900" w:type="dxa"/>
            <w:shd w:val="clear" w:color="auto" w:fill="auto"/>
          </w:tcPr>
          <w:p w14:paraId="2BA74C8F" w14:textId="77777777" w:rsidR="00437517" w:rsidRPr="00437517" w:rsidRDefault="00437517" w:rsidP="00E3508B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C30DFE4" w14:textId="00666162" w:rsidR="00437517" w:rsidRPr="00437517" w:rsidRDefault="00437517" w:rsidP="00DB4D63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19,289</w:t>
            </w:r>
          </w:p>
        </w:tc>
        <w:tc>
          <w:tcPr>
            <w:tcW w:w="121" w:type="dxa"/>
            <w:shd w:val="clear" w:color="auto" w:fill="auto"/>
          </w:tcPr>
          <w:p w14:paraId="0A0A14C9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578CD6C" w14:textId="0C776333" w:rsidR="00437517" w:rsidRPr="00437517" w:rsidRDefault="00437517" w:rsidP="00DB4D63">
            <w:pPr>
              <w:pStyle w:val="acctfourfigures"/>
              <w:tabs>
                <w:tab w:val="clear" w:pos="765"/>
                <w:tab w:val="decimal" w:pos="702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366D97E1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5685F18" w14:textId="443A49AB" w:rsidR="00437517" w:rsidRPr="00437517" w:rsidRDefault="00437517" w:rsidP="00E3508B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3014D2B8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9E49CC2" w14:textId="405C62EF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289</w:t>
            </w:r>
          </w:p>
        </w:tc>
      </w:tr>
      <w:tr w:rsidR="00437517" w:rsidRPr="00437517" w14:paraId="30B8B507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  <w:vAlign w:val="bottom"/>
          </w:tcPr>
          <w:p w14:paraId="01A15B5B" w14:textId="5C97CC14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left="132" w:right="11" w:hanging="13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ค่าตัดจำหน่ายที่เป็นส่วนหนึ่งของที่ดิน อาคารและอุปกรณ์</w:t>
            </w:r>
          </w:p>
        </w:tc>
        <w:tc>
          <w:tcPr>
            <w:tcW w:w="900" w:type="dxa"/>
            <w:shd w:val="clear" w:color="auto" w:fill="auto"/>
          </w:tcPr>
          <w:p w14:paraId="263A67A2" w14:textId="77777777" w:rsidR="00437517" w:rsidRPr="00437517" w:rsidRDefault="00437517" w:rsidP="00E3508B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9A686D3" w14:textId="0FA842CC" w:rsidR="00437517" w:rsidRPr="00437517" w:rsidRDefault="00437517" w:rsidP="00DB4D63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(320)</w:t>
            </w:r>
          </w:p>
        </w:tc>
        <w:tc>
          <w:tcPr>
            <w:tcW w:w="121" w:type="dxa"/>
            <w:shd w:val="clear" w:color="auto" w:fill="auto"/>
          </w:tcPr>
          <w:p w14:paraId="748F0AE1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58D6948" w14:textId="588D92D2" w:rsidR="00437517" w:rsidRPr="00437517" w:rsidRDefault="00437517" w:rsidP="00DB4D63">
            <w:pPr>
              <w:pStyle w:val="acctfourfigures"/>
              <w:tabs>
                <w:tab w:val="clear" w:pos="765"/>
                <w:tab w:val="decimal" w:pos="702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6D0C9F08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3DF8BC" w14:textId="07CAB55B" w:rsidR="00437517" w:rsidRPr="00437517" w:rsidRDefault="00437517" w:rsidP="00E3508B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1C7BFD78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BB7AEC5" w14:textId="2B9C0753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/>
              </w:rPr>
              <w:t>320</w:t>
            </w:r>
            <w:r w:rsidRPr="004375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7517" w:rsidRPr="00437517" w14:paraId="4719B442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  <w:vAlign w:val="bottom"/>
          </w:tcPr>
          <w:p w14:paraId="5D5FBF83" w14:textId="66AA38F8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ค่าเสื่อมราคา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/</w:t>
            </w:r>
            <w:r w:rsidRPr="004375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900" w:type="dxa"/>
            <w:shd w:val="clear" w:color="auto" w:fill="auto"/>
          </w:tcPr>
          <w:p w14:paraId="3D42EC71" w14:textId="6BAD8A37" w:rsidR="00437517" w:rsidRPr="00437517" w:rsidRDefault="00437517" w:rsidP="00E3508B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57B73" w14:textId="5A01FBAC" w:rsidR="00437517" w:rsidRPr="00437517" w:rsidRDefault="00437517" w:rsidP="00DB4D63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(170,609)</w:t>
            </w:r>
          </w:p>
        </w:tc>
        <w:tc>
          <w:tcPr>
            <w:tcW w:w="121" w:type="dxa"/>
            <w:shd w:val="clear" w:color="auto" w:fill="auto"/>
          </w:tcPr>
          <w:p w14:paraId="750DC0CB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66838" w14:textId="7690C3DE" w:rsidR="00437517" w:rsidRPr="00437517" w:rsidRDefault="00437517" w:rsidP="00DB4D63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/>
              </w:rPr>
              <w:t>506</w:t>
            </w:r>
            <w:r w:rsidRPr="00437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/>
              </w:rPr>
              <w:t>329</w:t>
            </w:r>
            <w:r w:rsidRPr="004375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" w:type="dxa"/>
            <w:shd w:val="clear" w:color="auto" w:fill="auto"/>
          </w:tcPr>
          <w:p w14:paraId="09A8E7C4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FFF41" w14:textId="4D978D3C" w:rsidR="00437517" w:rsidRPr="00437517" w:rsidRDefault="00437517" w:rsidP="00E3508B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437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/>
              </w:rPr>
              <w:t>825</w:t>
            </w:r>
            <w:r w:rsidRPr="004375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" w:type="dxa"/>
            <w:shd w:val="clear" w:color="auto" w:fill="auto"/>
          </w:tcPr>
          <w:p w14:paraId="59802B2A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4E032" w14:textId="337C5EB9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/>
              </w:rPr>
              <w:t>679</w:t>
            </w:r>
            <w:r w:rsidRPr="00437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/>
              </w:rPr>
              <w:t>763</w:t>
            </w:r>
            <w:r w:rsidRPr="004375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7517" w:rsidRPr="00437517" w14:paraId="353E354E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</w:tcPr>
          <w:p w14:paraId="40251680" w14:textId="41C95C83" w:rsidR="00437517" w:rsidRPr="00437517" w:rsidRDefault="00437517" w:rsidP="00E3508B">
            <w:pPr>
              <w:spacing w:line="280" w:lineRule="atLeast"/>
              <w:ind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วันที่ </w:t>
            </w: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  <w:p w14:paraId="69DD1420" w14:textId="3A654D53" w:rsidR="00437517" w:rsidRPr="00437517" w:rsidRDefault="00437517" w:rsidP="00E3508B">
            <w:pPr>
              <w:spacing w:line="280" w:lineRule="atLeast"/>
              <w:ind w:right="-12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   และ </w:t>
            </w: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6159F17B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1DE10" w14:textId="46DF5A46" w:rsidR="00437517" w:rsidRPr="00437517" w:rsidRDefault="00437517" w:rsidP="00DB4D63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2</w:t>
            </w:r>
            <w:r w:rsidRPr="00437517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509</w:t>
            </w:r>
            <w:r w:rsidRPr="00437517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121" w:type="dxa"/>
            <w:shd w:val="clear" w:color="auto" w:fill="auto"/>
          </w:tcPr>
          <w:p w14:paraId="4100F89C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C732A" w14:textId="16BED22C" w:rsidR="00437517" w:rsidRPr="00437517" w:rsidRDefault="00437517" w:rsidP="00DB4D63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b/>
                <w:sz w:val="28"/>
                <w:szCs w:val="28"/>
                <w:lang w:val="en-US"/>
              </w:rPr>
              <w:t>3</w:t>
            </w:r>
            <w:r w:rsidRPr="00437517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437517">
              <w:rPr>
                <w:rFonts w:ascii="Angsana New" w:hAnsi="Angsana New" w:cs="Angsana New"/>
                <w:b/>
                <w:sz w:val="28"/>
                <w:szCs w:val="28"/>
                <w:lang w:val="en-US"/>
              </w:rPr>
              <w:t>214</w:t>
            </w:r>
            <w:r w:rsidRPr="00437517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437517">
              <w:rPr>
                <w:rFonts w:ascii="Angsana New" w:hAnsi="Angsana New" w:cs="Angsana New"/>
                <w:b/>
                <w:sz w:val="28"/>
                <w:szCs w:val="28"/>
                <w:lang w:val="en-US"/>
              </w:rPr>
              <w:t>108</w:t>
            </w:r>
          </w:p>
        </w:tc>
        <w:tc>
          <w:tcPr>
            <w:tcW w:w="120" w:type="dxa"/>
            <w:shd w:val="clear" w:color="auto" w:fill="auto"/>
          </w:tcPr>
          <w:p w14:paraId="4BCAD565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953F1" w14:textId="39F737D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1,970</w:t>
            </w:r>
          </w:p>
        </w:tc>
        <w:tc>
          <w:tcPr>
            <w:tcW w:w="120" w:type="dxa"/>
            <w:shd w:val="clear" w:color="auto" w:fill="auto"/>
          </w:tcPr>
          <w:p w14:paraId="46C60CA2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F72A7" w14:textId="3A66D61D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5</w:t>
            </w:r>
            <w:r w:rsidRPr="00437517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725</w:t>
            </w:r>
            <w:r w:rsidRPr="00437517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,</w:t>
            </w:r>
            <w:r w:rsidRPr="00437517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417</w:t>
            </w:r>
          </w:p>
        </w:tc>
      </w:tr>
      <w:tr w:rsidR="00437517" w:rsidRPr="00437517" w14:paraId="7B6F5798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</w:tcPr>
          <w:p w14:paraId="2E8FB380" w14:textId="0D8DEBD3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59E5F7E3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66396C1" w14:textId="3BEBA178" w:rsidR="00437517" w:rsidRPr="00437517" w:rsidRDefault="00437517" w:rsidP="00DB4D63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7,951</w:t>
            </w:r>
          </w:p>
        </w:tc>
        <w:tc>
          <w:tcPr>
            <w:tcW w:w="121" w:type="dxa"/>
            <w:shd w:val="clear" w:color="auto" w:fill="auto"/>
          </w:tcPr>
          <w:p w14:paraId="159B5B68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9B63ED6" w14:textId="73B0AE02" w:rsidR="00437517" w:rsidRPr="00437517" w:rsidRDefault="00437517" w:rsidP="00DB4D63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775,608</w:t>
            </w:r>
          </w:p>
        </w:tc>
        <w:tc>
          <w:tcPr>
            <w:tcW w:w="120" w:type="dxa"/>
            <w:shd w:val="clear" w:color="auto" w:fill="auto"/>
          </w:tcPr>
          <w:p w14:paraId="2F954766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CE0DB9D" w14:textId="5C107750" w:rsidR="00437517" w:rsidRPr="00437517" w:rsidRDefault="00437517" w:rsidP="00E3508B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2955DB6C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DCF795A" w14:textId="2F765896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783,559</w:t>
            </w:r>
          </w:p>
        </w:tc>
      </w:tr>
      <w:tr w:rsidR="00437517" w:rsidRPr="00437517" w14:paraId="3BA0996D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</w:tcPr>
          <w:p w14:paraId="7980639E" w14:textId="77777777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4D7A98E9" w14:textId="76C8724E" w:rsidR="00437517" w:rsidRPr="00BD0297" w:rsidRDefault="00BD0297" w:rsidP="00E3508B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BD0297">
              <w:rPr>
                <w:rFonts w:ascii="Angsana New" w:hAnsi="Angsana New" w:cs="Angsana New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3490DDD" w14:textId="6A314F40" w:rsidR="00437517" w:rsidRPr="00437517" w:rsidRDefault="00437517" w:rsidP="00DB4D63">
            <w:pPr>
              <w:pStyle w:val="acctfourfigures"/>
              <w:tabs>
                <w:tab w:val="clear" w:pos="765"/>
                <w:tab w:val="decimal" w:pos="672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54A5D4B7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8505578" w14:textId="107AB88D" w:rsidR="00437517" w:rsidRPr="00437517" w:rsidRDefault="00437517" w:rsidP="00DB4D63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(215,397)</w:t>
            </w:r>
          </w:p>
        </w:tc>
        <w:tc>
          <w:tcPr>
            <w:tcW w:w="120" w:type="dxa"/>
            <w:shd w:val="clear" w:color="auto" w:fill="auto"/>
          </w:tcPr>
          <w:p w14:paraId="6CEBC63E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C212DB6" w14:textId="4F06AEF2" w:rsidR="00437517" w:rsidRPr="00437517" w:rsidRDefault="00437517" w:rsidP="00E3508B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0FE37C42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5229AFD" w14:textId="605ECFB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(215,397)</w:t>
            </w:r>
          </w:p>
        </w:tc>
      </w:tr>
      <w:tr w:rsidR="00437517" w:rsidRPr="00437517" w14:paraId="64D032E0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  <w:vAlign w:val="bottom"/>
          </w:tcPr>
          <w:p w14:paraId="5E3D526E" w14:textId="0104AC0C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left="132" w:right="-138" w:hanging="13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โอนจากสินทรัพย์ให้เช่าตามสัญญาเช่าดำเนินงาน</w:t>
            </w:r>
          </w:p>
        </w:tc>
        <w:tc>
          <w:tcPr>
            <w:tcW w:w="900" w:type="dxa"/>
            <w:shd w:val="clear" w:color="auto" w:fill="auto"/>
          </w:tcPr>
          <w:p w14:paraId="7AD86B2F" w14:textId="77777777" w:rsidR="00437517" w:rsidRPr="00437517" w:rsidRDefault="00437517" w:rsidP="00E3508B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  <w:p w14:paraId="71903AC6" w14:textId="687A8C43" w:rsidR="00437517" w:rsidRPr="00437517" w:rsidRDefault="00437517" w:rsidP="00E3508B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1</w:t>
            </w:r>
            <w:r w:rsidR="00BD0297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52BB597" w14:textId="23A5BE71" w:rsidR="00437517" w:rsidRPr="00437517" w:rsidRDefault="00437517" w:rsidP="00DB4D63">
            <w:pPr>
              <w:pStyle w:val="acctfourfigures"/>
              <w:tabs>
                <w:tab w:val="clear" w:pos="765"/>
                <w:tab w:val="decimal" w:pos="672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38E23ED8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7769E98" w14:textId="59BBEC71" w:rsidR="00437517" w:rsidRPr="00437517" w:rsidRDefault="00437517" w:rsidP="00DB4D63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80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,713</w:t>
            </w:r>
          </w:p>
        </w:tc>
        <w:tc>
          <w:tcPr>
            <w:tcW w:w="120" w:type="dxa"/>
            <w:shd w:val="clear" w:color="auto" w:fill="auto"/>
          </w:tcPr>
          <w:p w14:paraId="2CAEFE84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66EADD" w14:textId="6527FBE1" w:rsidR="00437517" w:rsidRPr="00437517" w:rsidRDefault="00437517" w:rsidP="00E3508B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174D031E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07D5FC8" w14:textId="2915C8C2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80,713</w:t>
            </w:r>
          </w:p>
        </w:tc>
      </w:tr>
      <w:tr w:rsidR="00437517" w:rsidRPr="00437517" w14:paraId="1EFD1C91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  <w:vAlign w:val="bottom"/>
          </w:tcPr>
          <w:p w14:paraId="64A0B384" w14:textId="77777777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ประเมินสัญญาเช่าใหม่</w:t>
            </w:r>
          </w:p>
        </w:tc>
        <w:tc>
          <w:tcPr>
            <w:tcW w:w="900" w:type="dxa"/>
            <w:shd w:val="clear" w:color="auto" w:fill="auto"/>
          </w:tcPr>
          <w:p w14:paraId="0413AB58" w14:textId="77777777" w:rsidR="00437517" w:rsidRPr="00437517" w:rsidRDefault="00437517" w:rsidP="00E3508B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1A10106" w14:textId="11047409" w:rsidR="00437517" w:rsidRPr="00437517" w:rsidRDefault="00437517" w:rsidP="00DB4D63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A94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1" w:type="dxa"/>
            <w:shd w:val="clear" w:color="auto" w:fill="auto"/>
          </w:tcPr>
          <w:p w14:paraId="18B1038C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7CC6BF1" w14:textId="476A2B69" w:rsidR="00437517" w:rsidRPr="00437517" w:rsidRDefault="00437517" w:rsidP="00DB4D63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7855E778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29DEE97" w14:textId="4F1032BC" w:rsidR="00437517" w:rsidRPr="00437517" w:rsidRDefault="00437517" w:rsidP="00E3508B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4FD6E468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205438D" w14:textId="37F81802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A94559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437517" w:rsidRPr="00437517" w14:paraId="78555F02" w14:textId="77777777" w:rsidTr="00A94559">
        <w:trPr>
          <w:cantSplit/>
          <w:trHeight w:val="166"/>
        </w:trPr>
        <w:tc>
          <w:tcPr>
            <w:tcW w:w="3150" w:type="dxa"/>
            <w:shd w:val="clear" w:color="auto" w:fill="auto"/>
            <w:vAlign w:val="bottom"/>
          </w:tcPr>
          <w:p w14:paraId="231483A7" w14:textId="51AB0883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ค่าเสื่อมราคา</w:t>
            </w: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/</w:t>
            </w:r>
            <w:r w:rsidRPr="004375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900" w:type="dxa"/>
            <w:shd w:val="clear" w:color="auto" w:fill="auto"/>
          </w:tcPr>
          <w:p w14:paraId="650B5124" w14:textId="77777777" w:rsidR="00437517" w:rsidRPr="00437517" w:rsidRDefault="00437517" w:rsidP="00E3508B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CA1C" w14:textId="36F2A976" w:rsidR="00437517" w:rsidRPr="00437517" w:rsidRDefault="00437517" w:rsidP="00DB4D63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(186,025)</w:t>
            </w:r>
          </w:p>
        </w:tc>
        <w:tc>
          <w:tcPr>
            <w:tcW w:w="121" w:type="dxa"/>
            <w:shd w:val="clear" w:color="auto" w:fill="auto"/>
          </w:tcPr>
          <w:p w14:paraId="4A3A93ED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9AA26" w14:textId="7A56C406" w:rsidR="00437517" w:rsidRPr="00437517" w:rsidRDefault="00437517" w:rsidP="00DB4D63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</w:rPr>
              <w:t>(636,004)</w:t>
            </w:r>
          </w:p>
        </w:tc>
        <w:tc>
          <w:tcPr>
            <w:tcW w:w="120" w:type="dxa"/>
            <w:shd w:val="clear" w:color="auto" w:fill="auto"/>
          </w:tcPr>
          <w:p w14:paraId="6361550F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917D0" w14:textId="67FD3F7E" w:rsidR="00437517" w:rsidRPr="00437517" w:rsidRDefault="00437517" w:rsidP="00E3508B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</w:rPr>
              <w:t>(1,640)</w:t>
            </w:r>
          </w:p>
        </w:tc>
        <w:tc>
          <w:tcPr>
            <w:tcW w:w="120" w:type="dxa"/>
            <w:shd w:val="clear" w:color="auto" w:fill="auto"/>
          </w:tcPr>
          <w:p w14:paraId="7FE34799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EABE5" w14:textId="2B778C41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sz w:val="28"/>
                <w:szCs w:val="28"/>
              </w:rPr>
              <w:t>(823,66</w:t>
            </w:r>
            <w:r w:rsidR="00A94559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4375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7517" w:rsidRPr="00437517" w14:paraId="6D316ACF" w14:textId="77777777" w:rsidTr="00A94559">
        <w:trPr>
          <w:cantSplit/>
          <w:trHeight w:val="248"/>
        </w:trPr>
        <w:tc>
          <w:tcPr>
            <w:tcW w:w="3150" w:type="dxa"/>
            <w:shd w:val="clear" w:color="auto" w:fill="auto"/>
          </w:tcPr>
          <w:p w14:paraId="7E2AC25D" w14:textId="4B9D904E" w:rsidR="00437517" w:rsidRPr="00437517" w:rsidRDefault="00437517" w:rsidP="00E3508B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4375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496F66B1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15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36659" w14:textId="2218A539" w:rsidR="00437517" w:rsidRPr="00673A42" w:rsidRDefault="00437517" w:rsidP="00DB4D63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73A4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2,331,3</w:t>
            </w:r>
            <w:r w:rsidR="00A945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21" w:type="dxa"/>
            <w:shd w:val="clear" w:color="auto" w:fill="auto"/>
          </w:tcPr>
          <w:p w14:paraId="503A3A33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5A37B7" w14:textId="4061EFA8" w:rsidR="00437517" w:rsidRPr="00437517" w:rsidRDefault="00437517" w:rsidP="00DB4D63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37517">
              <w:rPr>
                <w:rFonts w:ascii="Angsana New" w:hAnsi="Angsana New" w:cs="Angsana New"/>
                <w:b/>
                <w:sz w:val="28"/>
                <w:szCs w:val="28"/>
              </w:rPr>
              <w:t>3,219,028</w:t>
            </w:r>
          </w:p>
        </w:tc>
        <w:tc>
          <w:tcPr>
            <w:tcW w:w="120" w:type="dxa"/>
            <w:shd w:val="clear" w:color="auto" w:fill="auto"/>
          </w:tcPr>
          <w:p w14:paraId="2B182E11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BF9B2" w14:textId="31C5CB97" w:rsidR="00437517" w:rsidRPr="00437517" w:rsidRDefault="00437517" w:rsidP="00E3508B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437517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120" w:type="dxa"/>
            <w:shd w:val="clear" w:color="auto" w:fill="auto"/>
          </w:tcPr>
          <w:p w14:paraId="3597125B" w14:textId="77777777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80E16" w14:textId="658F698E" w:rsidR="00437517" w:rsidRPr="00437517" w:rsidRDefault="00437517" w:rsidP="00E3508B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437517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5,550,681</w:t>
            </w:r>
          </w:p>
        </w:tc>
      </w:tr>
    </w:tbl>
    <w:p w14:paraId="453553E7" w14:textId="77777777" w:rsidR="00AB6F92" w:rsidRPr="006666FA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AECD400" w14:textId="77777777" w:rsidR="00AB6F92" w:rsidRPr="00043778" w:rsidRDefault="00AB6F92" w:rsidP="00AB6F92">
      <w:pPr>
        <w:rPr>
          <w:rFonts w:cstheme="minorBidi"/>
          <w:cs/>
          <w:lang w:val="en-US" w:bidi="th-TH"/>
        </w:rPr>
      </w:pPr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1408"/>
        <w:gridCol w:w="236"/>
        <w:gridCol w:w="1414"/>
        <w:gridCol w:w="236"/>
        <w:gridCol w:w="1386"/>
      </w:tblGrid>
      <w:tr w:rsidR="00AB6F92" w:rsidRPr="006666FA" w14:paraId="3327EE13" w14:textId="77777777" w:rsidTr="00845119">
        <w:trPr>
          <w:tblHeader/>
        </w:trPr>
        <w:tc>
          <w:tcPr>
            <w:tcW w:w="4230" w:type="dxa"/>
          </w:tcPr>
          <w:p w14:paraId="2BE8F18C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22876140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5"/>
          </w:tcPr>
          <w:p w14:paraId="3EAAA27A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6F92" w:rsidRPr="006666FA" w14:paraId="13FB3038" w14:textId="77777777" w:rsidTr="00AF08F6">
        <w:trPr>
          <w:trHeight w:val="659"/>
          <w:tblHeader/>
        </w:trPr>
        <w:tc>
          <w:tcPr>
            <w:tcW w:w="4230" w:type="dxa"/>
            <w:vAlign w:val="bottom"/>
          </w:tcPr>
          <w:p w14:paraId="1DE51AE2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450A9E" w14:textId="77777777" w:rsidR="00AB6F92" w:rsidRPr="008E590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08" w:type="dxa"/>
            <w:vAlign w:val="bottom"/>
          </w:tcPr>
          <w:p w14:paraId="68B54A47" w14:textId="7EA5055A" w:rsidR="00AB6F92" w:rsidRPr="006666FA" w:rsidRDefault="00AB6F92" w:rsidP="00845119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3F4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0DEF81CD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  <w:vAlign w:val="bottom"/>
          </w:tcPr>
          <w:p w14:paraId="3853608D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71ABDB35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9058639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B6F92" w:rsidRPr="0053772A" w14:paraId="6D11ED1D" w14:textId="77777777" w:rsidTr="00845119">
        <w:trPr>
          <w:trHeight w:val="335"/>
          <w:tblHeader/>
        </w:trPr>
        <w:tc>
          <w:tcPr>
            <w:tcW w:w="4230" w:type="dxa"/>
          </w:tcPr>
          <w:p w14:paraId="2675A352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A074580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5"/>
          </w:tcPr>
          <w:p w14:paraId="540208A1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B6F92" w:rsidRPr="006666FA" w14:paraId="22DFBE73" w14:textId="77777777" w:rsidTr="00845119">
        <w:trPr>
          <w:trHeight w:val="209"/>
        </w:trPr>
        <w:tc>
          <w:tcPr>
            <w:tcW w:w="4230" w:type="dxa"/>
          </w:tcPr>
          <w:p w14:paraId="63C26F90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53ED53C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4687242E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983DA31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62566FB4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908276E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38DD7509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77C6" w:rsidRPr="006666FA" w14:paraId="08E8CD0B" w14:textId="77777777" w:rsidTr="00845119">
        <w:tc>
          <w:tcPr>
            <w:tcW w:w="4230" w:type="dxa"/>
          </w:tcPr>
          <w:p w14:paraId="7C9A15FE" w14:textId="39F01DDD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E4AB7C5" w14:textId="77777777" w:rsidR="002877C6" w:rsidRPr="006666FA" w:rsidRDefault="002877C6" w:rsidP="002877C6">
            <w:pPr>
              <w:spacing w:line="38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5378DC34" w14:textId="5FF1CECF" w:rsidR="002877C6" w:rsidRPr="002877C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2877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30,994</w:t>
            </w:r>
          </w:p>
        </w:tc>
        <w:tc>
          <w:tcPr>
            <w:tcW w:w="236" w:type="dxa"/>
          </w:tcPr>
          <w:p w14:paraId="5EA49659" w14:textId="77777777" w:rsidR="002877C6" w:rsidRPr="002877C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6B28BDE7" w14:textId="0CD1C6BA" w:rsidR="002877C6" w:rsidRPr="002877C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77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20,960</w:t>
            </w:r>
          </w:p>
        </w:tc>
        <w:tc>
          <w:tcPr>
            <w:tcW w:w="236" w:type="dxa"/>
          </w:tcPr>
          <w:p w14:paraId="150A4480" w14:textId="77777777" w:rsidR="002877C6" w:rsidRPr="002877C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45F2A676" w14:textId="27472921" w:rsidR="002877C6" w:rsidRPr="002877C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2877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51,954</w:t>
            </w:r>
          </w:p>
        </w:tc>
      </w:tr>
      <w:tr w:rsidR="002877C6" w:rsidRPr="006666FA" w14:paraId="46BFCF57" w14:textId="77777777" w:rsidTr="00845119">
        <w:tc>
          <w:tcPr>
            <w:tcW w:w="4230" w:type="dxa"/>
          </w:tcPr>
          <w:p w14:paraId="660EE01B" w14:textId="15C0B64F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9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63B86617" w14:textId="77777777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34316AFB" w14:textId="0A2BFABD" w:rsidR="002877C6" w:rsidRPr="008D2A55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36" w:type="dxa"/>
          </w:tcPr>
          <w:p w14:paraId="66E1E4DD" w14:textId="77777777" w:rsidR="002877C6" w:rsidRPr="006666FA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0315EFA5" w14:textId="07E5A030" w:rsidR="002877C6" w:rsidRPr="006666FA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36" w:type="dxa"/>
          </w:tcPr>
          <w:p w14:paraId="7B973BFE" w14:textId="77777777" w:rsidR="002877C6" w:rsidRPr="006666FA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73E5822C" w14:textId="7E4226F9" w:rsidR="002877C6" w:rsidRPr="008D2A55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</w:p>
        </w:tc>
      </w:tr>
      <w:tr w:rsidR="002877C6" w:rsidRPr="006666FA" w14:paraId="7970938D" w14:textId="77777777" w:rsidTr="00845119">
        <w:tc>
          <w:tcPr>
            <w:tcW w:w="4230" w:type="dxa"/>
          </w:tcPr>
          <w:p w14:paraId="522F6A86" w14:textId="3ADEE6C3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9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270" w:type="dxa"/>
          </w:tcPr>
          <w:p w14:paraId="0016717F" w14:textId="77777777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780CCE4E" w14:textId="438DAAB2" w:rsidR="002877C6" w:rsidRPr="00B30E1D" w:rsidRDefault="002877C6" w:rsidP="002877C6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E5376E2" w14:textId="77777777" w:rsidR="002877C6" w:rsidRPr="006666FA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030476A0" w14:textId="4F4CD551" w:rsidR="002877C6" w:rsidRPr="00B30E1D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D478648" w14:textId="77777777" w:rsidR="002877C6" w:rsidRPr="006666FA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1BF74DCE" w14:textId="108985AA" w:rsidR="002877C6" w:rsidRPr="00B30E1D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877C6" w:rsidRPr="006666FA" w14:paraId="146D01A7" w14:textId="77777777" w:rsidTr="00845119">
        <w:tc>
          <w:tcPr>
            <w:tcW w:w="4230" w:type="dxa"/>
          </w:tcPr>
          <w:p w14:paraId="47821219" w14:textId="1C44F55E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270" w:type="dxa"/>
          </w:tcPr>
          <w:p w14:paraId="63FD2C96" w14:textId="77777777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02A458BA" w14:textId="5F42C72F" w:rsidR="002877C6" w:rsidRPr="008D2A55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5EC9010" w14:textId="77777777" w:rsidR="002877C6" w:rsidRPr="006666FA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F5FB45F" w14:textId="7AA8A6FD" w:rsidR="002877C6" w:rsidRPr="006666FA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782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59762F9" w14:textId="77777777" w:rsidR="002877C6" w:rsidRPr="006666FA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BBCC8B7" w14:textId="37781485" w:rsidR="002877C6" w:rsidRPr="008D2A55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877C6" w:rsidRPr="006666FA" w14:paraId="3F1984A6" w14:textId="77777777" w:rsidTr="0089510B">
        <w:tc>
          <w:tcPr>
            <w:tcW w:w="4230" w:type="dxa"/>
          </w:tcPr>
          <w:p w14:paraId="34E5302C" w14:textId="4B25B101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775CCEB" w14:textId="77777777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5D433168" w14:textId="72E555A4" w:rsidR="002877C6" w:rsidRPr="008D2A55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</w:t>
            </w:r>
            <w:r w:rsidRPr="000638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36" w:type="dxa"/>
          </w:tcPr>
          <w:p w14:paraId="75CB3B0B" w14:textId="77777777" w:rsidR="002877C6" w:rsidRPr="006666FA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10A51427" w14:textId="7B79D993" w:rsidR="002877C6" w:rsidRPr="006666FA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Pr="000638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36" w:type="dxa"/>
          </w:tcPr>
          <w:p w14:paraId="2802D916" w14:textId="77777777" w:rsidR="002877C6" w:rsidRPr="006666FA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04EEE52" w14:textId="7AB38203" w:rsidR="002877C6" w:rsidRPr="008E590A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Pr="000638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005</w:t>
            </w:r>
          </w:p>
        </w:tc>
      </w:tr>
      <w:tr w:rsidR="002877C6" w:rsidRPr="006666FA" w14:paraId="7921E348" w14:textId="77777777" w:rsidTr="00845119">
        <w:tc>
          <w:tcPr>
            <w:tcW w:w="4230" w:type="dxa"/>
          </w:tcPr>
          <w:p w14:paraId="5102AB5F" w14:textId="5C81AE8D" w:rsidR="002877C6" w:rsidRPr="00C109A5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109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6E7537E5" w14:textId="77777777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21EE4AF9" w14:textId="2AC10713" w:rsidR="002877C6" w:rsidRPr="000638B6" w:rsidRDefault="004018DC" w:rsidP="00A94559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BEF2D2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</w:tcPr>
          <w:p w14:paraId="31763D41" w14:textId="18FF6F4A" w:rsidR="002877C6" w:rsidRPr="000638B6" w:rsidRDefault="0053772A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</w:t>
            </w:r>
            <w:r w:rsidR="001655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36" w:type="dxa"/>
          </w:tcPr>
          <w:p w14:paraId="2018ADB9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6DCD5424" w14:textId="52D62F8E" w:rsidR="002877C6" w:rsidRPr="000638B6" w:rsidRDefault="0016559F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16,199</w:t>
            </w:r>
          </w:p>
        </w:tc>
      </w:tr>
      <w:tr w:rsidR="002877C6" w:rsidRPr="006666FA" w14:paraId="5593AF4B" w14:textId="77777777" w:rsidTr="00845119">
        <w:tc>
          <w:tcPr>
            <w:tcW w:w="4230" w:type="dxa"/>
          </w:tcPr>
          <w:p w14:paraId="39D12F55" w14:textId="77777777" w:rsidR="002877C6" w:rsidRPr="00C109A5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9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270" w:type="dxa"/>
          </w:tcPr>
          <w:p w14:paraId="2911B376" w14:textId="77777777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271E78B4" w14:textId="4A39259D" w:rsidR="002877C6" w:rsidRPr="000638B6" w:rsidRDefault="004018DC" w:rsidP="00A94559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096C21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</w:tcPr>
          <w:p w14:paraId="1F86068E" w14:textId="777B86D8" w:rsidR="002877C6" w:rsidRPr="000638B6" w:rsidRDefault="004018DC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(7,885)</w:t>
            </w:r>
          </w:p>
        </w:tc>
        <w:tc>
          <w:tcPr>
            <w:tcW w:w="236" w:type="dxa"/>
          </w:tcPr>
          <w:p w14:paraId="73B643E2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32572E30" w14:textId="06529F97" w:rsidR="002877C6" w:rsidRPr="000638B6" w:rsidRDefault="004018DC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(7,885)</w:t>
            </w:r>
          </w:p>
        </w:tc>
      </w:tr>
      <w:tr w:rsidR="002877C6" w:rsidRPr="006666FA" w14:paraId="61EF1ACC" w14:textId="77777777" w:rsidTr="00845119">
        <w:tc>
          <w:tcPr>
            <w:tcW w:w="4230" w:type="dxa"/>
          </w:tcPr>
          <w:p w14:paraId="1DB8B181" w14:textId="77777777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270" w:type="dxa"/>
          </w:tcPr>
          <w:p w14:paraId="517E72DC" w14:textId="77777777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7B094952" w14:textId="0C066F84" w:rsidR="002877C6" w:rsidRPr="000638B6" w:rsidRDefault="0016559F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(12,505)</w:t>
            </w:r>
          </w:p>
        </w:tc>
        <w:tc>
          <w:tcPr>
            <w:tcW w:w="236" w:type="dxa"/>
          </w:tcPr>
          <w:p w14:paraId="2E4EC21B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E794E44" w14:textId="202D8322" w:rsidR="002877C6" w:rsidRPr="000638B6" w:rsidRDefault="0016559F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(8,644)</w:t>
            </w:r>
          </w:p>
        </w:tc>
        <w:tc>
          <w:tcPr>
            <w:tcW w:w="236" w:type="dxa"/>
          </w:tcPr>
          <w:p w14:paraId="2EBC52FB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9C83D94" w14:textId="21518B2B" w:rsidR="002877C6" w:rsidRPr="000638B6" w:rsidRDefault="004018DC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(21,149)</w:t>
            </w:r>
          </w:p>
        </w:tc>
      </w:tr>
      <w:tr w:rsidR="002877C6" w:rsidRPr="006666FA" w14:paraId="4FC4E6D0" w14:textId="77777777" w:rsidTr="00845119">
        <w:tc>
          <w:tcPr>
            <w:tcW w:w="4230" w:type="dxa"/>
          </w:tcPr>
          <w:p w14:paraId="2CE4019E" w14:textId="3FF0171D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21EC764" w14:textId="77777777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31D41BA0" w14:textId="0F6A0D0E" w:rsidR="002877C6" w:rsidRPr="004316D0" w:rsidRDefault="00DC2DF3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6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112,38</w:t>
            </w:r>
            <w:r w:rsidR="00AF40A2" w:rsidRPr="004316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313489DD" w14:textId="77777777" w:rsidR="002877C6" w:rsidRPr="004316D0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799BABA" w14:textId="12244ADE" w:rsidR="002877C6" w:rsidRPr="000638B6" w:rsidRDefault="00DC2DF3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23,782</w:t>
            </w:r>
          </w:p>
        </w:tc>
        <w:tc>
          <w:tcPr>
            <w:tcW w:w="236" w:type="dxa"/>
          </w:tcPr>
          <w:p w14:paraId="6F9D4A6F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03D6E80" w14:textId="77DA20D0" w:rsidR="002877C6" w:rsidRPr="000638B6" w:rsidRDefault="00905709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136,170</w:t>
            </w:r>
          </w:p>
        </w:tc>
      </w:tr>
    </w:tbl>
    <w:p w14:paraId="539F1978" w14:textId="77777777" w:rsidR="00AB6F92" w:rsidRPr="007C02F2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AD1A6E7" w14:textId="6EB3CB7B" w:rsidR="00AB6F92" w:rsidRPr="00CA42A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กลุ่มบริษัทได้ทำสัญญาเช่าที่ดิน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และอาคาร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จาก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กิจการที่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เกี่ยวข้องกันเพื่อใช้ในการดำเนินธุรกิจ</w:t>
      </w:r>
      <w:r w:rsidRPr="00CA42A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สัญญาเช่าที่ดิน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และอาคาร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ดังกล่าวมีระยะเวลา </w:t>
      </w:r>
      <w:r w:rsidR="00C64585" w:rsidRPr="00CA42A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64585" w:rsidRPr="00CA42A2">
        <w:rPr>
          <w:rFonts w:asciiTheme="majorBidi" w:hAnsiTheme="majorBidi" w:cstheme="majorBidi"/>
          <w:sz w:val="30"/>
          <w:szCs w:val="30"/>
          <w:lang w:val="en-US" w:bidi="th-TH"/>
        </w:rPr>
        <w:t>24</w:t>
      </w:r>
      <w:r w:rsidR="000A7F88" w:rsidRPr="00CA42A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ซึ่งจะสิ้นสุดสัญญาในปี </w:t>
      </w:r>
      <w:r w:rsidR="00C64585" w:rsidRPr="00CA42A2">
        <w:rPr>
          <w:rFonts w:asciiTheme="majorBidi" w:hAnsiTheme="majorBidi" w:cstheme="majorBidi"/>
          <w:sz w:val="30"/>
          <w:szCs w:val="30"/>
          <w:lang w:val="en-US" w:bidi="th-TH"/>
        </w:rPr>
        <w:t>2589</w:t>
      </w:r>
    </w:p>
    <w:p w14:paraId="77FCB2CC" w14:textId="77777777" w:rsidR="00AB6F92" w:rsidRPr="00CA42A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46435DE" w14:textId="48B347EF" w:rsidR="00AB6F92" w:rsidRPr="00CA42A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กลุ่มบริษัทได้ทำสัญญาเช่าที่ดิ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น อาคาร อุปกรณ์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สินทรัพย์ให้เช่าตามสัญญาเช่าดำเนินงาน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ไม่มีตัวตน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จาก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บุคคลอื่นๆ และกิจการหลายแห่งที่ไม่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เกี่ยวข้องกันเพื่อใช้ในการดำเนินธุรกิจ</w:t>
      </w:r>
      <w:r w:rsidRPr="00CA42A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สัญญาเช่าที่ดิ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น อาคาร อุปกรณ์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สินทรัพย์ให้เช่าตามสัญญาเช่าดำเนินงาน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ไม่มีตัวตน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ดังกล่าว</w:t>
      </w:r>
      <w:r w:rsidR="007C02F2" w:rsidRPr="00CA42A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มีระยะเวลา </w:t>
      </w:r>
      <w:r w:rsidR="00C64585" w:rsidRPr="00CA42A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64585" w:rsidRPr="00CA42A2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CA42A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ซึ่งจะสิ้นสุดสัญญาในปี </w:t>
      </w:r>
      <w:r w:rsidR="00C64585" w:rsidRPr="00CA42A2">
        <w:rPr>
          <w:rFonts w:asciiTheme="majorBidi" w:hAnsiTheme="majorBidi" w:cstheme="majorBidi"/>
          <w:sz w:val="30"/>
          <w:szCs w:val="30"/>
          <w:lang w:val="en-US" w:bidi="th-TH"/>
        </w:rPr>
        <w:t>2590</w:t>
      </w:r>
    </w:p>
    <w:p w14:paraId="0E195D96" w14:textId="77777777" w:rsidR="00F15D92" w:rsidRPr="00D57D02" w:rsidRDefault="00F15D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5C1F615F" w14:textId="77B77D1F" w:rsidR="00F15D92" w:rsidRPr="00EC5998" w:rsidRDefault="00F15D92" w:rsidP="00F15D92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C5998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EC5998">
        <w:rPr>
          <w:rFonts w:asciiTheme="majorBidi" w:hAnsiTheme="majorBidi" w:cstheme="majorBidi"/>
          <w:sz w:val="30"/>
          <w:szCs w:val="30"/>
        </w:rPr>
        <w:t xml:space="preserve">2567 </w:t>
      </w:r>
      <w:r w:rsidRPr="00EC5998">
        <w:rPr>
          <w:rFonts w:asciiTheme="majorBidi" w:hAnsiTheme="majorBidi" w:cstheme="majorBidi"/>
          <w:sz w:val="30"/>
          <w:szCs w:val="30"/>
          <w:cs/>
        </w:rPr>
        <w:t>กลุ่มบริษัทได้เปลี่ยนแปลงสัญญาเช่าที่ดินและอาคารกับผู้ให้เช่า</w:t>
      </w:r>
      <w:r w:rsidRPr="00EC5998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EC5998">
        <w:rPr>
          <w:rFonts w:asciiTheme="majorBidi" w:hAnsiTheme="majorBidi" w:cstheme="majorBidi"/>
          <w:sz w:val="30"/>
          <w:szCs w:val="30"/>
        </w:rPr>
        <w:t xml:space="preserve"> </w:t>
      </w:r>
      <w:r w:rsidRPr="00EC5998">
        <w:rPr>
          <w:rFonts w:asciiTheme="majorBidi" w:hAnsiTheme="majorBidi" w:cstheme="majorBidi"/>
          <w:sz w:val="30"/>
          <w:szCs w:val="30"/>
          <w:cs/>
        </w:rPr>
        <w:t>โดยเปลี่ยนแปลง</w:t>
      </w:r>
      <w:r w:rsidR="000B6F89">
        <w:rPr>
          <w:rFonts w:asciiTheme="majorBidi" w:hAnsiTheme="majorBidi" w:cstheme="majorBidi"/>
          <w:sz w:val="30"/>
          <w:szCs w:val="30"/>
        </w:rPr>
        <w:br/>
      </w:r>
      <w:r w:rsidRPr="00EC5998">
        <w:rPr>
          <w:rFonts w:asciiTheme="majorBidi" w:hAnsiTheme="majorBidi" w:cstheme="majorBidi"/>
          <w:sz w:val="30"/>
          <w:szCs w:val="30"/>
          <w:cs/>
        </w:rPr>
        <w:t>สิ่งตอบแทน</w:t>
      </w:r>
      <w:r w:rsidR="000B6F89">
        <w:rPr>
          <w:rFonts w:asciiTheme="majorBidi" w:hAnsiTheme="majorBidi" w:cstheme="majorBidi" w:hint="cs"/>
          <w:sz w:val="30"/>
          <w:szCs w:val="30"/>
          <w:cs/>
          <w:lang w:bidi="th-TH"/>
        </w:rPr>
        <w:t>ของ</w:t>
      </w:r>
      <w:r w:rsidRPr="00EC5998">
        <w:rPr>
          <w:rFonts w:asciiTheme="majorBidi" w:hAnsiTheme="majorBidi" w:cstheme="majorBidi"/>
          <w:sz w:val="30"/>
          <w:szCs w:val="30"/>
          <w:cs/>
        </w:rPr>
        <w:t>สัญญาเช่า กลุ่มบริษัทได้วัดมูลค่าของสินทรัพย์สิทธิการใช้ใหม่ มีผลทำให้สินทรัพย์สิทธิการใช้</w:t>
      </w:r>
      <w:r w:rsidRPr="00EC5998">
        <w:rPr>
          <w:rFonts w:asciiTheme="majorBidi" w:hAnsiTheme="majorBidi" w:cstheme="majorBidi" w:hint="cs"/>
          <w:sz w:val="30"/>
          <w:szCs w:val="30"/>
          <w:cs/>
        </w:rPr>
        <w:t>และหนี้สินตามสัญญาเช่า</w:t>
      </w:r>
      <w:r w:rsidRPr="00EC5998">
        <w:rPr>
          <w:rFonts w:asciiTheme="majorBidi" w:hAnsiTheme="majorBidi" w:cstheme="majorBidi"/>
          <w:sz w:val="30"/>
          <w:szCs w:val="30"/>
          <w:cs/>
        </w:rPr>
        <w:t>ของกลุ่มบริษั</w:t>
      </w:r>
      <w:r w:rsidR="00EC5998" w:rsidRPr="00EC5998">
        <w:rPr>
          <w:rFonts w:asciiTheme="majorBidi" w:hAnsiTheme="majorBidi" w:cstheme="majorBidi" w:hint="cs"/>
          <w:sz w:val="30"/>
          <w:szCs w:val="30"/>
          <w:cs/>
          <w:lang w:bidi="th-TH"/>
        </w:rPr>
        <w:t>ทเพิ่มขึ้น</w:t>
      </w:r>
      <w:r w:rsidRPr="00EC5998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Pr="00EC5998">
        <w:rPr>
          <w:rFonts w:asciiTheme="majorBidi" w:hAnsiTheme="majorBidi" w:cstheme="majorBidi"/>
          <w:sz w:val="30"/>
          <w:szCs w:val="30"/>
        </w:rPr>
        <w:t xml:space="preserve">0.06 </w:t>
      </w:r>
      <w:r w:rsidRPr="00EC599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93FEC10" w14:textId="77777777" w:rsidR="009350C2" w:rsidRPr="00D57D02" w:rsidRDefault="009350C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47DE6031" w14:textId="55EB8ED4" w:rsidR="00DF39CF" w:rsidRPr="00B3090A" w:rsidRDefault="00DF39CF" w:rsidP="00DF39CF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F36C0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Pr="002F36C0">
        <w:rPr>
          <w:rFonts w:asciiTheme="majorBidi" w:hAnsiTheme="majorBidi" w:cstheme="majorBidi"/>
          <w:sz w:val="30"/>
          <w:szCs w:val="30"/>
        </w:rPr>
        <w:t xml:space="preserve">2567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บริษัทบันทึกสินทรัพย์สิทธิการใช้และหนี้สินตามสัญญาเช่าลดลง</w:t>
      </w:r>
      <w:r w:rsidR="007C02F2" w:rsidRPr="002F36C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B36A5A">
        <w:rPr>
          <w:rFonts w:asciiTheme="majorBidi" w:hAnsiTheme="majorBidi" w:cstheme="majorBidi"/>
          <w:sz w:val="30"/>
          <w:szCs w:val="30"/>
        </w:rPr>
        <w:t xml:space="preserve"> </w:t>
      </w:r>
      <w:r w:rsidR="00B36A5A">
        <w:rPr>
          <w:rFonts w:asciiTheme="majorBidi" w:hAnsiTheme="majorBidi" w:cstheme="majorBidi"/>
          <w:sz w:val="30"/>
          <w:szCs w:val="30"/>
          <w:lang w:val="en-US"/>
        </w:rPr>
        <w:t>7.88</w:t>
      </w:r>
      <w:r w:rsidRPr="002F36C0">
        <w:rPr>
          <w:rFonts w:asciiTheme="majorBidi" w:hAnsiTheme="majorBidi" w:cstheme="majorBidi"/>
          <w:sz w:val="30"/>
          <w:szCs w:val="30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8770A">
        <w:rPr>
          <w:rFonts w:asciiTheme="majorBidi" w:hAnsiTheme="majorBidi" w:cstheme="majorBidi"/>
          <w:sz w:val="30"/>
          <w:szCs w:val="30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36A5A">
        <w:rPr>
          <w:rFonts w:asciiTheme="majorBidi" w:hAnsiTheme="majorBidi" w:cstheme="majorBidi"/>
          <w:sz w:val="30"/>
          <w:szCs w:val="30"/>
        </w:rPr>
        <w:t>8.18</w:t>
      </w:r>
      <w:r w:rsidRPr="002F36C0">
        <w:rPr>
          <w:rFonts w:asciiTheme="majorBidi" w:hAnsiTheme="majorBidi" w:cstheme="majorBidi"/>
          <w:sz w:val="30"/>
          <w:szCs w:val="30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8770A">
        <w:rPr>
          <w:rFonts w:asciiTheme="majorBidi" w:hAnsiTheme="majorBidi" w:cstheme="majorBidi"/>
          <w:sz w:val="30"/>
          <w:szCs w:val="30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2136E0" w:rsidRPr="002136E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(2566: 2.34 </w:t>
      </w:r>
      <w:r w:rsidR="002136E0" w:rsidRPr="002136E0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="0038770A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="002136E0" w:rsidRPr="002136E0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และ</w:t>
      </w:r>
      <w:r w:rsidR="002136E0" w:rsidRPr="002136E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2136E0" w:rsidRPr="002136E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2.37 </w:t>
      </w:r>
      <w:r w:rsidR="002136E0" w:rsidRPr="002136E0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="0038770A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="002136E0" w:rsidRPr="002136E0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ตามลำดับ</w:t>
      </w:r>
      <w:r w:rsidR="002136E0" w:rsidRPr="002136E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="002136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 xml:space="preserve">และบันทึกกำไรจากการยกเลิกสัญญาเช่าเป็นจำนวนเงิน </w:t>
      </w:r>
      <w:r w:rsidRPr="002F36C0">
        <w:rPr>
          <w:rFonts w:asciiTheme="majorBidi" w:hAnsiTheme="majorBidi" w:cstheme="majorBidi"/>
          <w:sz w:val="30"/>
          <w:szCs w:val="30"/>
        </w:rPr>
        <w:t>0.3</w:t>
      </w:r>
      <w:r w:rsidR="00160B3F" w:rsidRPr="002F36C0">
        <w:rPr>
          <w:rFonts w:asciiTheme="majorBidi" w:hAnsiTheme="majorBidi" w:cstheme="majorBidi"/>
          <w:sz w:val="30"/>
          <w:szCs w:val="30"/>
        </w:rPr>
        <w:t>0</w:t>
      </w:r>
      <w:r w:rsidRPr="002F36C0">
        <w:rPr>
          <w:rFonts w:asciiTheme="majorBidi" w:hAnsiTheme="majorBidi" w:cstheme="majorBidi"/>
          <w:sz w:val="30"/>
          <w:szCs w:val="30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136E0" w:rsidRPr="002136E0">
        <w:rPr>
          <w:rFonts w:asciiTheme="majorBidi" w:hAnsiTheme="majorBidi" w:cstheme="majorBidi"/>
          <w:i/>
          <w:iCs/>
          <w:sz w:val="30"/>
          <w:szCs w:val="30"/>
          <w:lang w:val="en-US"/>
        </w:rPr>
        <w:t>(2</w:t>
      </w:r>
      <w:r w:rsidR="00566544">
        <w:rPr>
          <w:rFonts w:asciiTheme="majorBidi" w:hAnsiTheme="majorBidi" w:cstheme="majorBidi"/>
          <w:i/>
          <w:iCs/>
          <w:sz w:val="30"/>
          <w:szCs w:val="30"/>
          <w:lang w:val="en-US"/>
        </w:rPr>
        <w:t>566</w:t>
      </w:r>
      <w:r w:rsidR="002136E0" w:rsidRPr="002136E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0.03 </w:t>
      </w:r>
      <w:r w:rsidR="002136E0" w:rsidRPr="002136E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</w:t>
      </w:r>
      <w:r w:rsidR="002136E0" w:rsidRPr="002136E0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="002136E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ในงบกำไรขาดทุนเบ็ดเสร็จ</w:t>
      </w:r>
      <w:r w:rsidR="00B3090A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B3090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ฉพาะกิจการ</w:t>
      </w:r>
    </w:p>
    <w:p w14:paraId="2ABF1A6B" w14:textId="77777777" w:rsidR="003D789C" w:rsidRPr="00D57D02" w:rsidRDefault="003D789C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</w:p>
    <w:p w14:paraId="0040DB04" w14:textId="1316ED20" w:rsidR="003D789C" w:rsidRPr="00D57D02" w:rsidRDefault="003D789C" w:rsidP="00FA1DF4">
      <w:pPr>
        <w:tabs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4"/>
          <w:szCs w:val="24"/>
          <w:highlight w:val="cyan"/>
          <w:lang w:val="en-US" w:bidi="th-TH"/>
        </w:rPr>
      </w:pPr>
    </w:p>
    <w:p w14:paraId="7981B179" w14:textId="290382D8" w:rsidR="00AB6F92" w:rsidRPr="006F513D" w:rsidRDefault="00AB6F92" w:rsidP="008444F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513D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ณ วันที่ </w:t>
      </w:r>
      <w:r w:rsidR="00C64585" w:rsidRPr="006F513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F513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</w:t>
      </w:r>
      <w:r w:rsidRPr="006F513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64585" w:rsidRPr="006F513D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41108" w:rsidRPr="006F513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F513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F513D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</w:t>
      </w:r>
      <w:r w:rsidRPr="006F513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มีมูลค่าตามบัญชีจำนวน</w:t>
      </w:r>
      <w:r w:rsidRPr="006F513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35A22" w:rsidRPr="006F513D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E35A22" w:rsidRPr="006F513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,842</w:t>
      </w:r>
      <w:r w:rsidR="00566544">
        <w:rPr>
          <w:rFonts w:asciiTheme="majorBidi" w:hAnsiTheme="majorBidi" w:cstheme="majorBidi"/>
          <w:sz w:val="30"/>
          <w:szCs w:val="30"/>
          <w:lang w:val="en-US" w:bidi="th-TH"/>
        </w:rPr>
        <w:t>.4</w:t>
      </w:r>
      <w:r w:rsidRPr="006F513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6F513D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2136E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35B5F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566544">
        <w:rPr>
          <w:rFonts w:asciiTheme="majorBidi" w:hAnsiTheme="majorBidi" w:cstheme="majorBidi"/>
          <w:sz w:val="30"/>
          <w:szCs w:val="30"/>
          <w:lang w:bidi="th-TH"/>
        </w:rPr>
        <w:t>5.8</w:t>
      </w:r>
      <w:r w:rsidRPr="006F513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6F513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F513D">
        <w:rPr>
          <w:rFonts w:asciiTheme="majorBidi" w:hAnsiTheme="majorBidi" w:cstheme="majorBidi" w:hint="cs"/>
          <w:sz w:val="30"/>
          <w:szCs w:val="30"/>
          <w:cs/>
          <w:lang w:bidi="th-TH"/>
        </w:rPr>
        <w:t>ตามลำดับ</w:t>
      </w:r>
      <w:r w:rsidRPr="006F513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F513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</w:t>
      </w:r>
      <w:r w:rsidR="00C64585" w:rsidRPr="006F513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E41108" w:rsidRPr="006F513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Pr="006F513D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: </w:t>
      </w:r>
      <w:r w:rsidR="003D789C" w:rsidRPr="006F513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4,</w:t>
      </w:r>
      <w:r w:rsidR="00E41108" w:rsidRPr="006F513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949</w:t>
      </w:r>
      <w:r w:rsidR="002136E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.4</w:t>
      </w:r>
      <w:r w:rsidRPr="006F513D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6F513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Pr="006F513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และ </w:t>
      </w:r>
      <w:r w:rsidR="00C64585" w:rsidRPr="006F513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E41108" w:rsidRPr="006F513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7</w:t>
      </w:r>
      <w:r w:rsidR="0056654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.1</w:t>
      </w:r>
      <w:r w:rsidR="0089510B" w:rsidRPr="006F513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89510B" w:rsidRPr="006F513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Pr="006F513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6F513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ตามลำดับ</w:t>
      </w:r>
      <w:r w:rsidRPr="006F513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)</w:t>
      </w:r>
      <w:r w:rsidRPr="006F513D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ได้นำไปเป็นหลักประกัน</w:t>
      </w:r>
      <w:r w:rsidR="00005162" w:rsidRPr="006F513D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</w:t>
      </w:r>
      <w:r w:rsidR="0038770A">
        <w:rPr>
          <w:rFonts w:asciiTheme="majorBidi" w:hAnsiTheme="majorBidi" w:cstheme="majorBidi" w:hint="cs"/>
          <w:sz w:val="30"/>
          <w:szCs w:val="30"/>
          <w:cs/>
          <w:lang w:bidi="th-TH"/>
        </w:rPr>
        <w:t>จากสถาบันการเงิน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(ดูหมายเหตุข้อ </w:t>
      </w:r>
      <w:r w:rsidR="00C64585" w:rsidRPr="006F513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CC3CA2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</w:p>
    <w:p w14:paraId="057C2841" w14:textId="77777777" w:rsidR="003D789C" w:rsidRPr="00D57D02" w:rsidRDefault="003D789C" w:rsidP="008444F7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highlight w:val="cyan"/>
          <w:cs/>
          <w:lang w:bidi="th-TH"/>
        </w:rPr>
      </w:pPr>
    </w:p>
    <w:p w14:paraId="0DAFB564" w14:textId="77777777" w:rsidR="00AB6F92" w:rsidRPr="00C4056C" w:rsidRDefault="00AB6F92" w:rsidP="004B0133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4056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28CE7646" w14:textId="77777777" w:rsidR="00AB6F92" w:rsidRPr="00C4056C" w:rsidRDefault="00AB6F92" w:rsidP="004B0133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39C3712" w14:textId="557496DE" w:rsidR="00AB6F92" w:rsidRPr="00C4056C" w:rsidRDefault="00AB6F92" w:rsidP="004B0133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C4056C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สัญญาเช่าที่ดิน อาคารและส่วนปรับปรุงอาคาร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</w:t>
      </w:r>
      <w:r w:rsidR="005D4BA8" w:rsidRPr="00C4056C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C4056C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</w:t>
      </w:r>
      <w:r w:rsidR="005D4BA8" w:rsidRPr="00C4056C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C4056C">
        <w:rPr>
          <w:rFonts w:asciiTheme="majorBidi" w:hAnsiTheme="majorBidi" w:cstheme="majorBidi"/>
          <w:sz w:val="30"/>
          <w:szCs w:val="30"/>
          <w:cs/>
          <w:lang w:val="en-US" w:bidi="th-TH"/>
        </w:rPr>
        <w:t>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</w:t>
      </w:r>
      <w:r w:rsidR="003D789C" w:rsidRPr="00C4056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ดังกล่าวอย่างสม่ำเสมอ</w:t>
      </w:r>
      <w:r w:rsidRPr="00C405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4FD4F22B" w14:textId="00F8023A" w:rsidR="00AB6F92" w:rsidRPr="00D57D02" w:rsidRDefault="00AB6F92" w:rsidP="00AB6F92">
      <w:pPr>
        <w:spacing w:line="240" w:lineRule="auto"/>
        <w:rPr>
          <w:rFonts w:asciiTheme="majorBidi" w:hAnsiTheme="majorBidi" w:cstheme="majorBidi"/>
          <w:sz w:val="24"/>
          <w:szCs w:val="24"/>
          <w:highlight w:val="cyan"/>
          <w:cs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990"/>
        <w:gridCol w:w="180"/>
        <w:gridCol w:w="1080"/>
        <w:gridCol w:w="180"/>
        <w:gridCol w:w="1080"/>
      </w:tblGrid>
      <w:tr w:rsidR="00AB6F92" w:rsidRPr="00D57D02" w14:paraId="55AFC7BA" w14:textId="77777777" w:rsidTr="00845119">
        <w:trPr>
          <w:cantSplit/>
          <w:tblHeader/>
        </w:trPr>
        <w:tc>
          <w:tcPr>
            <w:tcW w:w="4320" w:type="dxa"/>
            <w:shd w:val="clear" w:color="auto" w:fill="auto"/>
            <w:vAlign w:val="bottom"/>
          </w:tcPr>
          <w:p w14:paraId="412F8110" w14:textId="77777777" w:rsidR="00AB6F92" w:rsidRPr="0028469C" w:rsidRDefault="00AB6F92" w:rsidP="00845119">
            <w:pPr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6771E73" w14:textId="77777777" w:rsidR="00AB6F92" w:rsidRPr="0028469C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8469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2D8013D" w14:textId="77777777" w:rsidR="00AB6F92" w:rsidRPr="0028469C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3B4445F" w14:textId="77777777" w:rsidR="00AB6F92" w:rsidRPr="0028469C" w:rsidRDefault="00AB6F92" w:rsidP="00845119">
            <w:pPr>
              <w:spacing w:line="240" w:lineRule="atLeast"/>
              <w:ind w:left="-85" w:right="-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8469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42E1E" w:rsidRPr="00D57D02" w14:paraId="7D6A9DFA" w14:textId="77777777" w:rsidTr="00845119">
        <w:trPr>
          <w:cantSplit/>
          <w:tblHeader/>
        </w:trPr>
        <w:tc>
          <w:tcPr>
            <w:tcW w:w="4320" w:type="dxa"/>
          </w:tcPr>
          <w:p w14:paraId="538E14E5" w14:textId="36FB86D4" w:rsidR="00742E1E" w:rsidRPr="0028469C" w:rsidRDefault="00742E1E" w:rsidP="00742E1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84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84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284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CC4655E" w14:textId="7FD22D09" w:rsidR="00742E1E" w:rsidRPr="0028469C" w:rsidRDefault="00742E1E" w:rsidP="00742E1E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28469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5718842" w14:textId="77777777" w:rsidR="00742E1E" w:rsidRPr="0028469C" w:rsidRDefault="00742E1E" w:rsidP="00742E1E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54642" w14:textId="2C399B8A" w:rsidR="00742E1E" w:rsidRPr="0028469C" w:rsidRDefault="00742E1E" w:rsidP="00742E1E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8469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6E53C99" w14:textId="77777777" w:rsidR="00742E1E" w:rsidRPr="0028469C" w:rsidRDefault="00742E1E" w:rsidP="00742E1E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2A5A0" w14:textId="0A4FB8A4" w:rsidR="00742E1E" w:rsidRPr="0028469C" w:rsidRDefault="00742E1E" w:rsidP="00742E1E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8469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74A8E87A" w14:textId="77777777" w:rsidR="00742E1E" w:rsidRPr="0028469C" w:rsidRDefault="00742E1E" w:rsidP="00742E1E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B8C1B" w14:textId="3EDD67DE" w:rsidR="00742E1E" w:rsidRPr="0028469C" w:rsidRDefault="00742E1E" w:rsidP="00742E1E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8469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742E1E" w:rsidRPr="00D57D02" w14:paraId="727F5324" w14:textId="77777777" w:rsidTr="00845119">
        <w:trPr>
          <w:cantSplit/>
          <w:tblHeader/>
        </w:trPr>
        <w:tc>
          <w:tcPr>
            <w:tcW w:w="4320" w:type="dxa"/>
          </w:tcPr>
          <w:p w14:paraId="7E3B8C88" w14:textId="77777777" w:rsidR="00742E1E" w:rsidRPr="0028469C" w:rsidRDefault="00742E1E" w:rsidP="00742E1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  <w:gridSpan w:val="7"/>
          </w:tcPr>
          <w:p w14:paraId="4D8B4267" w14:textId="77777777" w:rsidR="00742E1E" w:rsidRPr="0028469C" w:rsidRDefault="00742E1E" w:rsidP="00742E1E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46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46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846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2E1E" w:rsidRPr="00D57D02" w14:paraId="0678906D" w14:textId="77777777" w:rsidTr="00845119">
        <w:trPr>
          <w:cantSplit/>
        </w:trPr>
        <w:tc>
          <w:tcPr>
            <w:tcW w:w="4320" w:type="dxa"/>
          </w:tcPr>
          <w:p w14:paraId="19A5713C" w14:textId="77777777" w:rsidR="00742E1E" w:rsidRPr="0028469C" w:rsidRDefault="00742E1E" w:rsidP="00742E1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84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จำนวนที่รับรู้ในกำไรหรือขาดทุน</w:t>
            </w:r>
            <w:r w:rsidRPr="00284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84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14:paraId="7AF5C6A9" w14:textId="77777777" w:rsidR="00742E1E" w:rsidRPr="0028469C" w:rsidRDefault="00742E1E" w:rsidP="00742E1E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D3469E" w14:textId="77777777" w:rsidR="00742E1E" w:rsidRPr="0028469C" w:rsidRDefault="00742E1E" w:rsidP="00742E1E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48F3BD" w14:textId="77777777" w:rsidR="00742E1E" w:rsidRPr="0028469C" w:rsidRDefault="00742E1E" w:rsidP="00742E1E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BB796B" w14:textId="77777777" w:rsidR="00742E1E" w:rsidRPr="0028469C" w:rsidRDefault="00742E1E" w:rsidP="00742E1E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DDCF5" w14:textId="77777777" w:rsidR="00742E1E" w:rsidRPr="0028469C" w:rsidRDefault="00742E1E" w:rsidP="00742E1E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8269BC" w14:textId="77777777" w:rsidR="00742E1E" w:rsidRPr="0028469C" w:rsidRDefault="00742E1E" w:rsidP="00742E1E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F3D1E" w14:textId="77777777" w:rsidR="00742E1E" w:rsidRPr="0028469C" w:rsidRDefault="00742E1E" w:rsidP="00742E1E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E1E" w:rsidRPr="00D57D02" w14:paraId="4B045AC3" w14:textId="77777777" w:rsidTr="00293DBA">
        <w:trPr>
          <w:cantSplit/>
        </w:trPr>
        <w:tc>
          <w:tcPr>
            <w:tcW w:w="4320" w:type="dxa"/>
          </w:tcPr>
          <w:p w14:paraId="5A4967FC" w14:textId="77777777" w:rsidR="00742E1E" w:rsidRPr="0028469C" w:rsidRDefault="00742E1E" w:rsidP="00742E1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46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</w:t>
            </w:r>
            <w:r w:rsidRPr="002846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2846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ค่าตัดจำหน่าย</w:t>
            </w:r>
            <w:r w:rsidRPr="002846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ของสินทรัพย์</w:t>
            </w:r>
          </w:p>
          <w:p w14:paraId="4D2705D6" w14:textId="77777777" w:rsidR="00742E1E" w:rsidRPr="0028469C" w:rsidRDefault="00742E1E" w:rsidP="00742E1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846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2846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6D17D408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E2952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F416B6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1841D8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A2F3E2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72D4AE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55FE2A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742E1E" w:rsidRPr="00D57D02" w14:paraId="710897E8" w14:textId="77777777" w:rsidTr="00293DBA">
        <w:trPr>
          <w:cantSplit/>
        </w:trPr>
        <w:tc>
          <w:tcPr>
            <w:tcW w:w="4320" w:type="dxa"/>
          </w:tcPr>
          <w:p w14:paraId="011ACBF3" w14:textId="4AC86FFC" w:rsidR="00742E1E" w:rsidRPr="000A7684" w:rsidRDefault="00742E1E" w:rsidP="00742E1E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A768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0EEC56" w14:textId="10BA67D6" w:rsidR="00742E1E" w:rsidRPr="000A7684" w:rsidRDefault="0095154D" w:rsidP="00742E1E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684">
              <w:rPr>
                <w:rFonts w:asciiTheme="majorBidi" w:hAnsiTheme="majorBidi" w:cstheme="majorBidi"/>
                <w:sz w:val="30"/>
                <w:szCs w:val="30"/>
              </w:rPr>
              <w:t>10,063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8D8EE2" w14:textId="77777777" w:rsidR="00742E1E" w:rsidRPr="00D57D02" w:rsidRDefault="00742E1E" w:rsidP="00742E1E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F7235" w14:textId="1487FF2A" w:rsidR="00742E1E" w:rsidRPr="00A37AE1" w:rsidRDefault="00742E1E" w:rsidP="00742E1E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BD29A2" w14:textId="77777777" w:rsidR="00742E1E" w:rsidRPr="00D57D02" w:rsidRDefault="00742E1E" w:rsidP="00742E1E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2DF2E" w14:textId="3FA36CE7" w:rsidR="00742E1E" w:rsidRPr="00CD2292" w:rsidRDefault="00C2285B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68AB71" w14:textId="77777777" w:rsidR="00742E1E" w:rsidRPr="00D57D02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86160B" w14:textId="4176EA6F" w:rsidR="00742E1E" w:rsidRPr="00A37AE1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</w:rPr>
              <w:t>2,774</w:t>
            </w:r>
          </w:p>
        </w:tc>
      </w:tr>
      <w:tr w:rsidR="00742E1E" w:rsidRPr="00D57D02" w14:paraId="28AAE59D" w14:textId="77777777" w:rsidTr="00293DBA">
        <w:trPr>
          <w:cantSplit/>
        </w:trPr>
        <w:tc>
          <w:tcPr>
            <w:tcW w:w="4320" w:type="dxa"/>
          </w:tcPr>
          <w:p w14:paraId="71B89F68" w14:textId="4D317956" w:rsidR="00742E1E" w:rsidRPr="000A7684" w:rsidRDefault="00742E1E" w:rsidP="00742E1E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A768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80" w:type="dxa"/>
            <w:shd w:val="clear" w:color="auto" w:fill="auto"/>
          </w:tcPr>
          <w:p w14:paraId="52C849FF" w14:textId="17DA19A4" w:rsidR="00742E1E" w:rsidRPr="000A7684" w:rsidRDefault="000F3EF6" w:rsidP="00742E1E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684">
              <w:rPr>
                <w:rFonts w:asciiTheme="majorBidi" w:hAnsiTheme="majorBidi" w:cstheme="majorBidi"/>
                <w:sz w:val="30"/>
                <w:szCs w:val="30"/>
              </w:rPr>
              <w:t>636,004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CBA728" w14:textId="77777777" w:rsidR="00742E1E" w:rsidRPr="00D57D02" w:rsidRDefault="00742E1E" w:rsidP="00742E1E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67D89C78" w14:textId="0A2696F7" w:rsidR="00742E1E" w:rsidRPr="00A37AE1" w:rsidRDefault="00742E1E" w:rsidP="00742E1E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  <w:r w:rsidRPr="00A37A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799DB" w14:textId="77777777" w:rsidR="00742E1E" w:rsidRPr="00D57D02" w:rsidRDefault="00742E1E" w:rsidP="00742E1E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64D666D5" w14:textId="115C90E9" w:rsidR="00742E1E" w:rsidRPr="00CD2292" w:rsidRDefault="008C1F0B" w:rsidP="00742E1E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CD2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33F863" w14:textId="77777777" w:rsidR="00742E1E" w:rsidRPr="00D57D02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34CC9CDF" w14:textId="1971126D" w:rsidR="00742E1E" w:rsidRPr="00A37AE1" w:rsidRDefault="00742E1E" w:rsidP="00742E1E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42E1E" w:rsidRPr="00D57D02" w14:paraId="134C672E" w14:textId="77777777" w:rsidTr="00293DBA">
        <w:trPr>
          <w:cantSplit/>
        </w:trPr>
        <w:tc>
          <w:tcPr>
            <w:tcW w:w="4320" w:type="dxa"/>
          </w:tcPr>
          <w:p w14:paraId="3F378044" w14:textId="003ADB57" w:rsidR="00742E1E" w:rsidRPr="000A7684" w:rsidRDefault="00742E1E" w:rsidP="00742E1E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A768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  <w:r w:rsidRPr="000A768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0A768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4F408E70" w14:textId="686D2FA7" w:rsidR="00742E1E" w:rsidRPr="000A7684" w:rsidRDefault="00EC42CC" w:rsidP="00742E1E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684">
              <w:rPr>
                <w:rFonts w:asciiTheme="majorBidi" w:hAnsiTheme="majorBidi" w:cstheme="majorBidi"/>
                <w:sz w:val="30"/>
                <w:szCs w:val="30"/>
              </w:rPr>
              <w:t>186,025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A54171" w14:textId="77777777" w:rsidR="00742E1E" w:rsidRPr="00D57D02" w:rsidRDefault="00742E1E" w:rsidP="00742E1E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30CC7554" w14:textId="3A60FA8F" w:rsidR="00742E1E" w:rsidRPr="00A37AE1" w:rsidRDefault="00742E1E" w:rsidP="00742E1E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Pr="00A37A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BDD2EF" w14:textId="77777777" w:rsidR="00742E1E" w:rsidRPr="00D57D02" w:rsidRDefault="00742E1E" w:rsidP="00742E1E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4351F63D" w14:textId="7C7FA285" w:rsidR="00742E1E" w:rsidRPr="00276A45" w:rsidRDefault="00A562BC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04CB7" w14:textId="77777777" w:rsidR="00742E1E" w:rsidRPr="00D57D02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1B6BD80F" w14:textId="2819B985" w:rsidR="00742E1E" w:rsidRPr="00A37AE1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37A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</w:tr>
      <w:tr w:rsidR="00742E1E" w:rsidRPr="00D57D02" w14:paraId="12E1838B" w14:textId="77777777" w:rsidTr="00293DBA">
        <w:trPr>
          <w:cantSplit/>
        </w:trPr>
        <w:tc>
          <w:tcPr>
            <w:tcW w:w="4320" w:type="dxa"/>
          </w:tcPr>
          <w:p w14:paraId="5168FE25" w14:textId="5F4FCE53" w:rsidR="00742E1E" w:rsidRPr="000A7684" w:rsidRDefault="00742E1E" w:rsidP="00742E1E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A768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EAA62F" w14:textId="1458944C" w:rsidR="00742E1E" w:rsidRPr="000A7684" w:rsidRDefault="005E344A" w:rsidP="00742E1E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6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643A0" w14:textId="77777777" w:rsidR="00742E1E" w:rsidRPr="00D57D02" w:rsidRDefault="00742E1E" w:rsidP="00742E1E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8D0FD7" w14:textId="4FB06672" w:rsidR="00742E1E" w:rsidRPr="00A37AE1" w:rsidRDefault="00742E1E" w:rsidP="00742E1E">
            <w:pPr>
              <w:tabs>
                <w:tab w:val="decimal" w:pos="545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A58638" w14:textId="77777777" w:rsidR="00742E1E" w:rsidRPr="00D57D02" w:rsidRDefault="00742E1E" w:rsidP="00742E1E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1AE764" w14:textId="3694AAF2" w:rsidR="00742E1E" w:rsidRPr="00A37AE1" w:rsidRDefault="00B752B8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</w:rPr>
              <w:t>8,644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2BA107" w14:textId="77777777" w:rsidR="00742E1E" w:rsidRPr="00D57D02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D37C7" w14:textId="16CE6DF0" w:rsidR="00742E1E" w:rsidRPr="00A37AE1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37A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</w:tr>
      <w:tr w:rsidR="00742E1E" w:rsidRPr="00D57D02" w14:paraId="5EF4F239" w14:textId="77777777" w:rsidTr="00293DBA">
        <w:trPr>
          <w:cantSplit/>
        </w:trPr>
        <w:tc>
          <w:tcPr>
            <w:tcW w:w="4320" w:type="dxa"/>
          </w:tcPr>
          <w:p w14:paraId="70803273" w14:textId="0F3772F7" w:rsidR="00742E1E" w:rsidRPr="000A7684" w:rsidRDefault="00742E1E" w:rsidP="00742E1E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A768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011C6682" w14:textId="5041C705" w:rsidR="00742E1E" w:rsidRPr="000A7684" w:rsidRDefault="009B164A" w:rsidP="00742E1E">
            <w:pPr>
              <w:tabs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6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953F1A" w14:textId="77777777" w:rsidR="00742E1E" w:rsidRPr="00D57D02" w:rsidRDefault="00742E1E" w:rsidP="00742E1E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A292ED" w14:textId="4CE83C2A" w:rsidR="00742E1E" w:rsidRPr="00A37AE1" w:rsidRDefault="00742E1E" w:rsidP="00742E1E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37A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EB622B" w14:textId="77777777" w:rsidR="00742E1E" w:rsidRPr="00D57D02" w:rsidRDefault="00742E1E" w:rsidP="00742E1E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7121DDD1" w14:textId="25172113" w:rsidR="00742E1E" w:rsidRPr="00A37AE1" w:rsidRDefault="008C1F0B" w:rsidP="00742E1E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477EBB" w14:textId="77777777" w:rsidR="00742E1E" w:rsidRPr="00D57D02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40D5A3AD" w14:textId="56E75F11" w:rsidR="00742E1E" w:rsidRPr="00A37AE1" w:rsidRDefault="00742E1E" w:rsidP="00742E1E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42E1E" w:rsidRPr="00D57D02" w14:paraId="7BD60D7B" w14:textId="77777777" w:rsidTr="00845119">
        <w:trPr>
          <w:cantSplit/>
        </w:trPr>
        <w:tc>
          <w:tcPr>
            <w:tcW w:w="4320" w:type="dxa"/>
          </w:tcPr>
          <w:p w14:paraId="75FD4E65" w14:textId="77777777" w:rsidR="00742E1E" w:rsidRPr="00040374" w:rsidRDefault="00742E1E" w:rsidP="00742E1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037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1B562CB" w14:textId="73601B52" w:rsidR="00742E1E" w:rsidRPr="00040374" w:rsidRDefault="00B445BE" w:rsidP="00742E1E">
            <w:pPr>
              <w:tabs>
                <w:tab w:val="decimal" w:pos="820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3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39,355</w:t>
            </w:r>
          </w:p>
        </w:tc>
        <w:tc>
          <w:tcPr>
            <w:tcW w:w="180" w:type="dxa"/>
            <w:vAlign w:val="bottom"/>
          </w:tcPr>
          <w:p w14:paraId="769BC103" w14:textId="77777777" w:rsidR="00742E1E" w:rsidRPr="00040374" w:rsidRDefault="00742E1E" w:rsidP="00742E1E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04883EE" w14:textId="645C8FC9" w:rsidR="00742E1E" w:rsidRPr="00040374" w:rsidRDefault="00742E1E" w:rsidP="00742E1E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0403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0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180" w:type="dxa"/>
            <w:vAlign w:val="bottom"/>
          </w:tcPr>
          <w:p w14:paraId="08FA1469" w14:textId="77777777" w:rsidR="00742E1E" w:rsidRPr="00040374" w:rsidRDefault="00742E1E" w:rsidP="00742E1E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DB68A" w14:textId="2F289850" w:rsidR="00742E1E" w:rsidRPr="00040374" w:rsidRDefault="00B37BB5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040374">
              <w:rPr>
                <w:rFonts w:asciiTheme="majorBidi" w:hAnsiTheme="majorBidi" w:cstheme="majorBidi"/>
                <w:sz w:val="30"/>
                <w:szCs w:val="30"/>
              </w:rPr>
              <w:t>9,412</w:t>
            </w:r>
          </w:p>
        </w:tc>
        <w:tc>
          <w:tcPr>
            <w:tcW w:w="180" w:type="dxa"/>
            <w:vAlign w:val="bottom"/>
          </w:tcPr>
          <w:p w14:paraId="4680C764" w14:textId="77777777" w:rsidR="00742E1E" w:rsidRPr="00040374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E1986" w14:textId="27B58332" w:rsidR="00742E1E" w:rsidRPr="00040374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040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403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0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</w:tr>
      <w:tr w:rsidR="00742E1E" w:rsidRPr="00D57D02" w14:paraId="79B63687" w14:textId="77777777" w:rsidTr="00845119">
        <w:trPr>
          <w:cantSplit/>
        </w:trPr>
        <w:tc>
          <w:tcPr>
            <w:tcW w:w="4320" w:type="dxa"/>
          </w:tcPr>
          <w:p w14:paraId="5DD025C9" w14:textId="77777777" w:rsidR="00742E1E" w:rsidRPr="00035562" w:rsidRDefault="00742E1E" w:rsidP="00742E1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556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154684D6" w14:textId="71EA93C3" w:rsidR="00742E1E" w:rsidRPr="00035562" w:rsidRDefault="0076280F" w:rsidP="00742E1E">
            <w:pPr>
              <w:tabs>
                <w:tab w:val="decimal" w:pos="820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35562">
              <w:rPr>
                <w:rFonts w:asciiTheme="majorBidi" w:hAnsiTheme="majorBidi" w:cstheme="majorBidi"/>
                <w:sz w:val="30"/>
                <w:szCs w:val="30"/>
              </w:rPr>
              <w:t>5,554</w:t>
            </w:r>
          </w:p>
        </w:tc>
        <w:tc>
          <w:tcPr>
            <w:tcW w:w="180" w:type="dxa"/>
            <w:vAlign w:val="bottom"/>
          </w:tcPr>
          <w:p w14:paraId="4D62C009" w14:textId="77777777" w:rsidR="00742E1E" w:rsidRPr="00035562" w:rsidRDefault="00742E1E" w:rsidP="00742E1E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6DFF3F" w14:textId="30124EFD" w:rsidR="00742E1E" w:rsidRPr="00035562" w:rsidRDefault="00742E1E" w:rsidP="00742E1E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0355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35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55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</w:p>
        </w:tc>
        <w:tc>
          <w:tcPr>
            <w:tcW w:w="180" w:type="dxa"/>
            <w:vAlign w:val="bottom"/>
          </w:tcPr>
          <w:p w14:paraId="76E5F5E4" w14:textId="77777777" w:rsidR="00742E1E" w:rsidRPr="00035562" w:rsidRDefault="00742E1E" w:rsidP="00742E1E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71C25" w14:textId="77BFA413" w:rsidR="00742E1E" w:rsidRPr="00035562" w:rsidRDefault="006323F8" w:rsidP="00742E1E">
            <w:pPr>
              <w:tabs>
                <w:tab w:val="decimal" w:pos="586"/>
              </w:tabs>
              <w:spacing w:line="240" w:lineRule="atLeast"/>
              <w:ind w:right="-80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562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80" w:type="dxa"/>
            <w:vAlign w:val="bottom"/>
          </w:tcPr>
          <w:p w14:paraId="649F9C11" w14:textId="77777777" w:rsidR="00742E1E" w:rsidRPr="00035562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33647" w14:textId="5E663CF4" w:rsidR="00742E1E" w:rsidRPr="00035562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0355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</w:tr>
      <w:tr w:rsidR="00742E1E" w:rsidRPr="00D57D02" w14:paraId="562095F2" w14:textId="77777777" w:rsidTr="00845119">
        <w:trPr>
          <w:cantSplit/>
        </w:trPr>
        <w:tc>
          <w:tcPr>
            <w:tcW w:w="4320" w:type="dxa"/>
          </w:tcPr>
          <w:p w14:paraId="5E56D918" w14:textId="77777777" w:rsidR="00742E1E" w:rsidRPr="00035562" w:rsidRDefault="00742E1E" w:rsidP="00742E1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556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44D357E4" w14:textId="2B2946B2" w:rsidR="00742E1E" w:rsidRPr="00035562" w:rsidRDefault="002032F5" w:rsidP="00742E1E">
            <w:pPr>
              <w:tabs>
                <w:tab w:val="decimal" w:pos="820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55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7,026</w:t>
            </w:r>
          </w:p>
        </w:tc>
        <w:tc>
          <w:tcPr>
            <w:tcW w:w="180" w:type="dxa"/>
            <w:vAlign w:val="bottom"/>
          </w:tcPr>
          <w:p w14:paraId="7ADFAE6D" w14:textId="77777777" w:rsidR="00742E1E" w:rsidRPr="00035562" w:rsidRDefault="00742E1E" w:rsidP="00742E1E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337B50" w14:textId="77E3BF0B" w:rsidR="00742E1E" w:rsidRPr="00035562" w:rsidRDefault="00742E1E" w:rsidP="00742E1E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0355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6,132</w:t>
            </w:r>
          </w:p>
        </w:tc>
        <w:tc>
          <w:tcPr>
            <w:tcW w:w="180" w:type="dxa"/>
            <w:vAlign w:val="bottom"/>
          </w:tcPr>
          <w:p w14:paraId="3C0EA5AC" w14:textId="77777777" w:rsidR="00742E1E" w:rsidRPr="00035562" w:rsidRDefault="00742E1E" w:rsidP="00742E1E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689D5" w14:textId="0C1D4180" w:rsidR="00742E1E" w:rsidRPr="00035562" w:rsidRDefault="00C27FBC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035562">
              <w:rPr>
                <w:rFonts w:asciiTheme="majorBidi" w:hAnsiTheme="majorBidi" w:cstheme="majorBidi"/>
                <w:sz w:val="30"/>
                <w:szCs w:val="30"/>
              </w:rPr>
              <w:t>2,711</w:t>
            </w:r>
          </w:p>
        </w:tc>
        <w:tc>
          <w:tcPr>
            <w:tcW w:w="180" w:type="dxa"/>
            <w:vAlign w:val="bottom"/>
          </w:tcPr>
          <w:p w14:paraId="45127BC2" w14:textId="77777777" w:rsidR="00742E1E" w:rsidRPr="00035562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290F9" w14:textId="30FAC05A" w:rsidR="00742E1E" w:rsidRPr="00035562" w:rsidRDefault="00742E1E" w:rsidP="00742E1E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0355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</w:p>
        </w:tc>
      </w:tr>
    </w:tbl>
    <w:p w14:paraId="217DC57A" w14:textId="77777777" w:rsidR="00AB6F92" w:rsidRPr="00D57D02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710DABE3" w14:textId="5C7FC7CC" w:rsidR="00AB6F92" w:rsidRPr="00706930" w:rsidRDefault="00AB6F92" w:rsidP="00AB6F9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2818E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ในปี </w:t>
      </w:r>
      <w:r w:rsidR="00C64585" w:rsidRPr="002818ED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278A0" w:rsidRPr="002818E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2818E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818E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FC4E3D" w:rsidRPr="002818ED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2818ED">
        <w:rPr>
          <w:rFonts w:asciiTheme="majorBidi" w:hAnsiTheme="majorBidi" w:cstheme="majorBidi"/>
          <w:sz w:val="30"/>
          <w:szCs w:val="30"/>
          <w:lang w:val="en-US" w:bidi="th-TH"/>
        </w:rPr>
        <w:t>20.3</w:t>
      </w:r>
      <w:r w:rsidR="006342B8" w:rsidRPr="002818E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818ED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2818E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818E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C36D4E" w:rsidRPr="002818E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 </w:t>
      </w:r>
      <w:r w:rsidR="002818ED">
        <w:rPr>
          <w:rFonts w:asciiTheme="majorBidi" w:hAnsiTheme="majorBidi" w:cstheme="majorBidi"/>
          <w:sz w:val="30"/>
          <w:szCs w:val="30"/>
          <w:lang w:val="en-US" w:bidi="th-TH"/>
        </w:rPr>
        <w:t>28.6</w:t>
      </w:r>
      <w:r w:rsidR="000376C2" w:rsidRPr="002818E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818ED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ตามลำดับ</w:t>
      </w:r>
      <w:r w:rsidRPr="002818E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818E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C64585" w:rsidRPr="002818E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A278A0" w:rsidRPr="002818E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Pr="002818E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A278A0" w:rsidRPr="002818E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93</w:t>
      </w:r>
      <w:r w:rsidR="00566544" w:rsidRPr="002818E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6.</w:t>
      </w:r>
      <w:r w:rsidR="00A278A0" w:rsidRPr="002818E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7</w:t>
      </w:r>
      <w:r w:rsidRPr="002818E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 และ </w:t>
      </w:r>
      <w:r w:rsidR="00A278A0" w:rsidRPr="002818E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566544" w:rsidRPr="002818E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4.9</w:t>
      </w:r>
      <w:r w:rsidRPr="002818E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2818E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ตามลำดับ</w:t>
      </w:r>
      <w:r w:rsidRPr="002818E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1E681B6F" w14:textId="77777777" w:rsidR="0046680B" w:rsidRPr="00DE7E6A" w:rsidRDefault="0046680B" w:rsidP="00AB6F9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highlight w:val="cyan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260"/>
        <w:gridCol w:w="270"/>
        <w:gridCol w:w="1170"/>
      </w:tblGrid>
      <w:tr w:rsidR="00AB6F92" w:rsidRPr="00D57D02" w14:paraId="7762628F" w14:textId="77777777" w:rsidTr="00845119">
        <w:trPr>
          <w:trHeight w:val="20"/>
          <w:tblHeader/>
        </w:trPr>
        <w:tc>
          <w:tcPr>
            <w:tcW w:w="3600" w:type="dxa"/>
            <w:vAlign w:val="bottom"/>
          </w:tcPr>
          <w:p w14:paraId="01FE99E9" w14:textId="1F93260F" w:rsidR="00AB6F92" w:rsidRPr="00E2672E" w:rsidRDefault="00AB6F92" w:rsidP="00845119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267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ระยะเวลาครบกำหนดชำระตามสัญญาของ</w:t>
            </w:r>
            <w:r w:rsidR="005A25CB" w:rsidRPr="00E267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สินทรัพย์ให้เช่าตาม</w:t>
            </w:r>
            <w:r w:rsidRPr="00E267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</w:p>
        </w:tc>
        <w:tc>
          <w:tcPr>
            <w:tcW w:w="2610" w:type="dxa"/>
            <w:gridSpan w:val="3"/>
          </w:tcPr>
          <w:p w14:paraId="53B1C3F2" w14:textId="77777777" w:rsidR="008A01E6" w:rsidRPr="00E2672E" w:rsidRDefault="008A01E6" w:rsidP="00845119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F6329E8" w14:textId="4AB9C46F" w:rsidR="00AB6F92" w:rsidRPr="00E2672E" w:rsidRDefault="00AB6F92" w:rsidP="00845119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A4B6DD8" w14:textId="77777777" w:rsidR="00AB6F92" w:rsidRPr="00E2672E" w:rsidRDefault="00AB6F92" w:rsidP="0084511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149F7FEE" w14:textId="77777777" w:rsidR="008A01E6" w:rsidRPr="00E2672E" w:rsidRDefault="008A01E6" w:rsidP="0084511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AC1C9A9" w14:textId="21AD68F0" w:rsidR="00AB6F92" w:rsidRPr="00E2672E" w:rsidRDefault="00AB6F92" w:rsidP="0084511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D0D02" w:rsidRPr="00D57D02" w14:paraId="1C52578A" w14:textId="77777777" w:rsidTr="00845119">
        <w:trPr>
          <w:trHeight w:val="20"/>
          <w:tblHeader/>
        </w:trPr>
        <w:tc>
          <w:tcPr>
            <w:tcW w:w="3600" w:type="dxa"/>
          </w:tcPr>
          <w:p w14:paraId="146C060E" w14:textId="5FBFD2F6" w:rsidR="00CD0D02" w:rsidRPr="00E2672E" w:rsidRDefault="00CD0D02" w:rsidP="00CD0D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267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267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170" w:type="dxa"/>
          </w:tcPr>
          <w:p w14:paraId="0F31158A" w14:textId="288F1C24" w:rsidR="00CD0D02" w:rsidRPr="00E2672E" w:rsidRDefault="00CD0D02" w:rsidP="00CD0D02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6914096D" w14:textId="77777777" w:rsidR="00CD0D02" w:rsidRPr="00E2672E" w:rsidRDefault="00CD0D02" w:rsidP="00CD0D02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0BA8093" w14:textId="04C3A7F6" w:rsidR="00CD0D02" w:rsidRPr="00E2672E" w:rsidRDefault="00CD0D02" w:rsidP="00CD0D02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4DE36968" w14:textId="77777777" w:rsidR="00CD0D02" w:rsidRPr="00E2672E" w:rsidRDefault="00CD0D02" w:rsidP="00CD0D02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84FAB1A" w14:textId="7437D01F" w:rsidR="00CD0D02" w:rsidRPr="00E2672E" w:rsidRDefault="00CD0D02" w:rsidP="00CD0D02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1363C2A4" w14:textId="77777777" w:rsidR="00CD0D02" w:rsidRPr="00E2672E" w:rsidRDefault="00CD0D02" w:rsidP="00CD0D02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52EB7E9" w14:textId="2F23991F" w:rsidR="00CD0D02" w:rsidRPr="00E2672E" w:rsidRDefault="00CD0D02" w:rsidP="00CD0D02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CD0D02" w:rsidRPr="00D57D02" w14:paraId="6B45EA1C" w14:textId="77777777" w:rsidTr="00845119">
        <w:trPr>
          <w:trHeight w:val="20"/>
        </w:trPr>
        <w:tc>
          <w:tcPr>
            <w:tcW w:w="3600" w:type="dxa"/>
          </w:tcPr>
          <w:p w14:paraId="1DF50035" w14:textId="77777777" w:rsidR="00CD0D02" w:rsidRPr="00E2672E" w:rsidRDefault="00CD0D02" w:rsidP="00CD0D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5B15B822" w14:textId="77777777" w:rsidR="00CD0D02" w:rsidRPr="00E2672E" w:rsidRDefault="00CD0D02" w:rsidP="00CD0D02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267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267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267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F07C00" w:rsidRPr="00D57D02" w14:paraId="63F12947" w14:textId="77777777" w:rsidTr="00845119">
        <w:trPr>
          <w:trHeight w:val="20"/>
        </w:trPr>
        <w:tc>
          <w:tcPr>
            <w:tcW w:w="3600" w:type="dxa"/>
          </w:tcPr>
          <w:p w14:paraId="74331460" w14:textId="19F609C9" w:rsidR="00F07C00" w:rsidRPr="00E2672E" w:rsidRDefault="00F07C00" w:rsidP="00F07C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Pr="00E26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2672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66A1AFC4" w14:textId="03E13E55" w:rsidR="00F07C00" w:rsidRPr="00E2672E" w:rsidRDefault="00E2672E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699,424</w:t>
            </w:r>
          </w:p>
        </w:tc>
        <w:tc>
          <w:tcPr>
            <w:tcW w:w="270" w:type="dxa"/>
          </w:tcPr>
          <w:p w14:paraId="63E0ED02" w14:textId="77777777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F15AC4" w14:textId="67A624DA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656,815</w:t>
            </w:r>
          </w:p>
        </w:tc>
        <w:tc>
          <w:tcPr>
            <w:tcW w:w="270" w:type="dxa"/>
          </w:tcPr>
          <w:p w14:paraId="3433E067" w14:textId="77777777" w:rsidR="00F07C00" w:rsidRPr="00E2672E" w:rsidRDefault="00F07C00" w:rsidP="00F07C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534A908" w14:textId="3797E611" w:rsidR="00F07C00" w:rsidRPr="00E2672E" w:rsidRDefault="00F07C00" w:rsidP="00F07C00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0457B0A" w14:textId="77777777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DEE05" w14:textId="77777777" w:rsidR="00F07C00" w:rsidRPr="00E2672E" w:rsidRDefault="00F07C00" w:rsidP="00F07C00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07C00" w:rsidRPr="00D57D02" w14:paraId="44404E57" w14:textId="77777777" w:rsidTr="00845119">
        <w:trPr>
          <w:trHeight w:val="20"/>
        </w:trPr>
        <w:tc>
          <w:tcPr>
            <w:tcW w:w="3600" w:type="dxa"/>
          </w:tcPr>
          <w:p w14:paraId="35C98579" w14:textId="17F8FD1A" w:rsidR="00F07C00" w:rsidRPr="00E2672E" w:rsidRDefault="00F07C00" w:rsidP="00F07C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Pr="00E26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</w:tcPr>
          <w:p w14:paraId="0F125664" w14:textId="42BAFD20" w:rsidR="00F07C00" w:rsidRPr="00E2672E" w:rsidRDefault="00E2672E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543,76</w:t>
            </w:r>
            <w:r w:rsidR="008C23F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D88EF3A" w14:textId="77777777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E670E" w14:textId="26890FD6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522,684</w:t>
            </w:r>
          </w:p>
        </w:tc>
        <w:tc>
          <w:tcPr>
            <w:tcW w:w="270" w:type="dxa"/>
          </w:tcPr>
          <w:p w14:paraId="6FD43589" w14:textId="77777777" w:rsidR="00F07C00" w:rsidRPr="00E2672E" w:rsidRDefault="00F07C00" w:rsidP="00F07C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B16C47A" w14:textId="5961F297" w:rsidR="00F07C00" w:rsidRPr="00E2672E" w:rsidRDefault="00F07C00" w:rsidP="00F07C00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37C51F6" w14:textId="77777777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13BD0" w14:textId="77777777" w:rsidR="00F07C00" w:rsidRPr="00E2672E" w:rsidRDefault="00F07C00" w:rsidP="00F07C00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07C00" w:rsidRPr="00D57D02" w14:paraId="32D92566" w14:textId="77777777" w:rsidTr="00845119">
        <w:trPr>
          <w:trHeight w:val="20"/>
        </w:trPr>
        <w:tc>
          <w:tcPr>
            <w:tcW w:w="3600" w:type="dxa"/>
          </w:tcPr>
          <w:p w14:paraId="720A26C9" w14:textId="27184AAA" w:rsidR="00F07C00" w:rsidRPr="00E2672E" w:rsidRDefault="00F07C00" w:rsidP="00F07C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Pr="00E26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0A7EDC4B" w14:textId="5436A4B5" w:rsidR="00F07C00" w:rsidRPr="00E2672E" w:rsidRDefault="00E2672E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399,460</w:t>
            </w:r>
          </w:p>
        </w:tc>
        <w:tc>
          <w:tcPr>
            <w:tcW w:w="270" w:type="dxa"/>
          </w:tcPr>
          <w:p w14:paraId="3FD5D2AF" w14:textId="77777777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04836" w14:textId="42748BF2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369,614</w:t>
            </w:r>
          </w:p>
        </w:tc>
        <w:tc>
          <w:tcPr>
            <w:tcW w:w="270" w:type="dxa"/>
          </w:tcPr>
          <w:p w14:paraId="6ADF01C7" w14:textId="77777777" w:rsidR="00F07C00" w:rsidRPr="00E2672E" w:rsidRDefault="00F07C00" w:rsidP="00F07C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54180C" w14:textId="1DA47196" w:rsidR="00F07C00" w:rsidRPr="00E2672E" w:rsidRDefault="00F07C00" w:rsidP="00F07C00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D2B3571" w14:textId="77777777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DE28E" w14:textId="77777777" w:rsidR="00F07C00" w:rsidRPr="00E2672E" w:rsidRDefault="00F07C00" w:rsidP="00F07C00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07C00" w:rsidRPr="00D57D02" w14:paraId="4447C2F1" w14:textId="77777777" w:rsidTr="00845119">
        <w:trPr>
          <w:trHeight w:val="20"/>
        </w:trPr>
        <w:tc>
          <w:tcPr>
            <w:tcW w:w="3600" w:type="dxa"/>
          </w:tcPr>
          <w:p w14:paraId="4F7C7C4A" w14:textId="724F8482" w:rsidR="00F07C00" w:rsidRPr="00E2672E" w:rsidRDefault="00F07C00" w:rsidP="00F07C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Pr="00E26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</w:tcPr>
          <w:p w14:paraId="75B91299" w14:textId="24A2329E" w:rsidR="00F07C00" w:rsidRPr="00E2672E" w:rsidRDefault="00E2672E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227,155</w:t>
            </w:r>
          </w:p>
        </w:tc>
        <w:tc>
          <w:tcPr>
            <w:tcW w:w="270" w:type="dxa"/>
          </w:tcPr>
          <w:p w14:paraId="580B711D" w14:textId="77777777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FF575A" w14:textId="3501D7AE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233,143</w:t>
            </w:r>
          </w:p>
        </w:tc>
        <w:tc>
          <w:tcPr>
            <w:tcW w:w="270" w:type="dxa"/>
          </w:tcPr>
          <w:p w14:paraId="63C6EE29" w14:textId="77777777" w:rsidR="00F07C00" w:rsidRPr="00E2672E" w:rsidRDefault="00F07C00" w:rsidP="00F07C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1AB8C42" w14:textId="48A63C17" w:rsidR="00F07C00" w:rsidRPr="00E2672E" w:rsidRDefault="00F07C00" w:rsidP="00F07C00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D30B95D" w14:textId="77777777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43E227" w14:textId="77777777" w:rsidR="00F07C00" w:rsidRPr="00E2672E" w:rsidRDefault="00F07C00" w:rsidP="00F07C00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07C00" w:rsidRPr="00D57D02" w14:paraId="78422ADD" w14:textId="77777777" w:rsidTr="00845119">
        <w:trPr>
          <w:trHeight w:val="20"/>
        </w:trPr>
        <w:tc>
          <w:tcPr>
            <w:tcW w:w="3600" w:type="dxa"/>
          </w:tcPr>
          <w:p w14:paraId="100E6A0D" w14:textId="6EE82FF6" w:rsidR="00F07C00" w:rsidRPr="00E2672E" w:rsidRDefault="00F07C00" w:rsidP="00F07C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Pr="00E26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</w:tcPr>
          <w:p w14:paraId="140727AD" w14:textId="41D91156" w:rsidR="00F07C00" w:rsidRPr="00E2672E" w:rsidRDefault="00E2672E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49,43</w:t>
            </w:r>
            <w:r w:rsidR="008C23F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89DF1A" w14:textId="77777777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40DEAE" w14:textId="29DC7061" w:rsidR="00F07C00" w:rsidRPr="00E2672E" w:rsidRDefault="00FC1A6B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E26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3,101</w:t>
            </w:r>
          </w:p>
        </w:tc>
        <w:tc>
          <w:tcPr>
            <w:tcW w:w="270" w:type="dxa"/>
          </w:tcPr>
          <w:p w14:paraId="40ABAB54" w14:textId="77777777" w:rsidR="00F07C00" w:rsidRPr="00E2672E" w:rsidRDefault="00F07C00" w:rsidP="00F07C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4D8817F" w14:textId="2C5C2BD4" w:rsidR="00F07C00" w:rsidRPr="00E2672E" w:rsidRDefault="00F07C00" w:rsidP="00F07C00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EC9FA8" w14:textId="77777777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B5C48D" w14:textId="77777777" w:rsidR="00F07C00" w:rsidRPr="00E2672E" w:rsidRDefault="00F07C00" w:rsidP="00F07C00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07C00" w:rsidRPr="00AB0943" w14:paraId="4C193C98" w14:textId="77777777" w:rsidTr="00845119">
        <w:trPr>
          <w:trHeight w:val="20"/>
        </w:trPr>
        <w:tc>
          <w:tcPr>
            <w:tcW w:w="3600" w:type="dxa"/>
          </w:tcPr>
          <w:p w14:paraId="779C9BF5" w14:textId="77777777" w:rsidR="00F07C00" w:rsidRPr="00E2672E" w:rsidRDefault="00F07C00" w:rsidP="00F07C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17F9B1" w14:textId="0174BF48" w:rsidR="00F07C00" w:rsidRPr="008C23F9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8C2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919,240</w:t>
            </w:r>
          </w:p>
        </w:tc>
        <w:tc>
          <w:tcPr>
            <w:tcW w:w="270" w:type="dxa"/>
          </w:tcPr>
          <w:p w14:paraId="08D2E687" w14:textId="77777777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279C0" w14:textId="06D1E938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875,357</w:t>
            </w:r>
          </w:p>
        </w:tc>
        <w:tc>
          <w:tcPr>
            <w:tcW w:w="270" w:type="dxa"/>
          </w:tcPr>
          <w:p w14:paraId="146570C7" w14:textId="77777777" w:rsidR="00F07C00" w:rsidRPr="00E2672E" w:rsidRDefault="00F07C00" w:rsidP="00F07C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A43459" w14:textId="0B5ED57D" w:rsidR="00F07C00" w:rsidRPr="00E2672E" w:rsidRDefault="00F07C00" w:rsidP="00F07C00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78FAB2" w14:textId="77777777" w:rsidR="00F07C00" w:rsidRPr="00E2672E" w:rsidRDefault="00F07C00" w:rsidP="00F07C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3659A0" w14:textId="77777777" w:rsidR="00F07C00" w:rsidRPr="00E2672E" w:rsidRDefault="00F07C00" w:rsidP="00F07C00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98888FD" w14:textId="45FC2288" w:rsidR="00FC7713" w:rsidRPr="00DE7E6A" w:rsidRDefault="00FC7713" w:rsidP="009D390D">
      <w:pPr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  <w:lang w:val="en-US" w:bidi="th-TH"/>
        </w:rPr>
      </w:pPr>
    </w:p>
    <w:p w14:paraId="66C45DBE" w14:textId="77777777" w:rsidR="00B7766D" w:rsidRPr="003634C4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3634C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ค่าความนิยม</w:t>
      </w:r>
    </w:p>
    <w:p w14:paraId="164D3F9B" w14:textId="77777777" w:rsidR="00B7766D" w:rsidRPr="00DE7E6A" w:rsidRDefault="00B7766D" w:rsidP="00B7766D">
      <w:pPr>
        <w:pStyle w:val="BodyText"/>
        <w:spacing w:after="0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tbl>
      <w:tblPr>
        <w:tblW w:w="4773" w:type="pct"/>
        <w:tblInd w:w="450" w:type="dxa"/>
        <w:tblLook w:val="01E0" w:firstRow="1" w:lastRow="1" w:firstColumn="1" w:lastColumn="1" w:noHBand="0" w:noVBand="0"/>
      </w:tblPr>
      <w:tblGrid>
        <w:gridCol w:w="6119"/>
        <w:gridCol w:w="1357"/>
        <w:gridCol w:w="321"/>
        <w:gridCol w:w="1370"/>
      </w:tblGrid>
      <w:tr w:rsidR="00B7766D" w:rsidRPr="006666FA" w14:paraId="7BCBDFA2" w14:textId="77777777" w:rsidTr="00B83BC3">
        <w:trPr>
          <w:tblHeader/>
        </w:trPr>
        <w:tc>
          <w:tcPr>
            <w:tcW w:w="3338" w:type="pct"/>
          </w:tcPr>
          <w:p w14:paraId="2C8DE145" w14:textId="77777777" w:rsidR="00B7766D" w:rsidRPr="006666F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62" w:type="pct"/>
            <w:gridSpan w:val="3"/>
          </w:tcPr>
          <w:p w14:paraId="5A07E43D" w14:textId="77777777" w:rsidR="00B7766D" w:rsidRPr="006666FA" w:rsidRDefault="00B7766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งบการเงินรวม </w:t>
            </w:r>
          </w:p>
        </w:tc>
      </w:tr>
      <w:tr w:rsidR="00B7766D" w:rsidRPr="006666FA" w14:paraId="5BF8F00D" w14:textId="77777777" w:rsidTr="00B83BC3">
        <w:trPr>
          <w:tblHeader/>
        </w:trPr>
        <w:tc>
          <w:tcPr>
            <w:tcW w:w="3338" w:type="pct"/>
          </w:tcPr>
          <w:p w14:paraId="574F4422" w14:textId="77777777" w:rsidR="00B7766D" w:rsidRPr="006666F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0" w:type="pct"/>
            <w:vAlign w:val="center"/>
          </w:tcPr>
          <w:p w14:paraId="16F5B6FA" w14:textId="7D2B6348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0D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5" w:type="pct"/>
            <w:vAlign w:val="center"/>
          </w:tcPr>
          <w:p w14:paraId="6B795A80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vAlign w:val="center"/>
          </w:tcPr>
          <w:p w14:paraId="2991DDDB" w14:textId="26BA79FB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0D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B7766D" w:rsidRPr="006666FA" w14:paraId="19C185E9" w14:textId="77777777" w:rsidTr="00B83BC3">
        <w:trPr>
          <w:tblHeader/>
        </w:trPr>
        <w:tc>
          <w:tcPr>
            <w:tcW w:w="3338" w:type="pct"/>
          </w:tcPr>
          <w:p w14:paraId="781E0639" w14:textId="77777777" w:rsidR="00B7766D" w:rsidRPr="006666F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2" w:type="pct"/>
            <w:gridSpan w:val="3"/>
          </w:tcPr>
          <w:p w14:paraId="32E1C14D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7766D" w:rsidRPr="006666FA" w14:paraId="68A2BB34" w14:textId="77777777" w:rsidTr="00B83BC3">
        <w:tc>
          <w:tcPr>
            <w:tcW w:w="3338" w:type="pct"/>
          </w:tcPr>
          <w:p w14:paraId="303AF471" w14:textId="77777777" w:rsidR="00B7766D" w:rsidRPr="006666F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740" w:type="pct"/>
          </w:tcPr>
          <w:p w14:paraId="60C060C0" w14:textId="77777777" w:rsidR="00B7766D" w:rsidRPr="006666FA" w:rsidRDefault="00B7766D" w:rsidP="00B83BC3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</w:tcPr>
          <w:p w14:paraId="4F4C8D73" w14:textId="77777777" w:rsidR="00B7766D" w:rsidRPr="006666FA" w:rsidRDefault="00B7766D" w:rsidP="00B83BC3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</w:tcPr>
          <w:p w14:paraId="46DB5D9A" w14:textId="77777777" w:rsidR="00B7766D" w:rsidRPr="006666FA" w:rsidRDefault="00B7766D" w:rsidP="00B83BC3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15D95" w:rsidRPr="006666FA" w14:paraId="2F6A3491" w14:textId="77777777" w:rsidTr="00B83BC3">
        <w:tc>
          <w:tcPr>
            <w:tcW w:w="3338" w:type="pct"/>
            <w:shd w:val="clear" w:color="auto" w:fill="auto"/>
          </w:tcPr>
          <w:p w14:paraId="45F4A710" w14:textId="4B2F2A77" w:rsidR="00B15D95" w:rsidRPr="006666FA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740" w:type="pct"/>
            <w:vAlign w:val="bottom"/>
          </w:tcPr>
          <w:p w14:paraId="55B9DD3D" w14:textId="778EF60C" w:rsidR="00B15D95" w:rsidRPr="002321E5" w:rsidRDefault="00C6458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550455" w:rsidRPr="002321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175" w:type="pct"/>
          </w:tcPr>
          <w:p w14:paraId="5669517D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vAlign w:val="bottom"/>
          </w:tcPr>
          <w:p w14:paraId="21680A92" w14:textId="16292DC1" w:rsidR="00B15D95" w:rsidRPr="002321E5" w:rsidRDefault="00C6458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B15D95" w:rsidRPr="002321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</w:tr>
      <w:tr w:rsidR="00B15D95" w:rsidRPr="006666FA" w14:paraId="7A0E91A3" w14:textId="77777777" w:rsidTr="00B83BC3">
        <w:tc>
          <w:tcPr>
            <w:tcW w:w="3338" w:type="pct"/>
            <w:shd w:val="clear" w:color="auto" w:fill="auto"/>
          </w:tcPr>
          <w:p w14:paraId="186F7AFD" w14:textId="368BF9F5" w:rsidR="00B15D95" w:rsidRPr="006666FA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0D5C" w14:textId="3133645A" w:rsidR="00B15D95" w:rsidRPr="002321E5" w:rsidRDefault="003634C4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186,440</w:t>
            </w:r>
          </w:p>
        </w:tc>
        <w:tc>
          <w:tcPr>
            <w:tcW w:w="175" w:type="pct"/>
          </w:tcPr>
          <w:p w14:paraId="06E346E9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40CDE" w14:textId="1A0C73CE" w:rsidR="00B15D95" w:rsidRPr="002321E5" w:rsidRDefault="00C6458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  <w:r w:rsidR="00B15D95" w:rsidRPr="00232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</w:tr>
      <w:tr w:rsidR="00B15D95" w:rsidRPr="00B83BC3" w14:paraId="63683905" w14:textId="77777777" w:rsidTr="00B83BC3">
        <w:tc>
          <w:tcPr>
            <w:tcW w:w="3338" w:type="pct"/>
          </w:tcPr>
          <w:p w14:paraId="1BF6171F" w14:textId="77777777" w:rsidR="00B15D95" w:rsidRPr="00B83BC3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4AE1D24F" w14:textId="77777777" w:rsidR="00B15D95" w:rsidRPr="00B83BC3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5" w:type="pct"/>
          </w:tcPr>
          <w:p w14:paraId="544DF691" w14:textId="77777777" w:rsidR="00B15D95" w:rsidRPr="00B83BC3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4DF8F8A9" w14:textId="77777777" w:rsidR="00B15D95" w:rsidRPr="00B83BC3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15D95" w:rsidRPr="006666FA" w14:paraId="4C17BF4F" w14:textId="77777777" w:rsidTr="00B83BC3">
        <w:tc>
          <w:tcPr>
            <w:tcW w:w="3338" w:type="pct"/>
            <w:shd w:val="clear" w:color="auto" w:fill="auto"/>
          </w:tcPr>
          <w:p w14:paraId="0221FC67" w14:textId="77777777" w:rsidR="00B15D95" w:rsidRPr="006666FA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740" w:type="pct"/>
            <w:vAlign w:val="bottom"/>
          </w:tcPr>
          <w:p w14:paraId="6CDCA081" w14:textId="4A812171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" w:type="pct"/>
          </w:tcPr>
          <w:p w14:paraId="670671B2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vAlign w:val="bottom"/>
          </w:tcPr>
          <w:p w14:paraId="7D449BBE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5D95" w:rsidRPr="006666FA" w14:paraId="704DD0D5" w14:textId="77777777" w:rsidTr="00B83BC3">
        <w:tc>
          <w:tcPr>
            <w:tcW w:w="3338" w:type="pct"/>
            <w:shd w:val="clear" w:color="auto" w:fill="auto"/>
          </w:tcPr>
          <w:p w14:paraId="46131A22" w14:textId="461C85BD" w:rsidR="00B15D95" w:rsidRPr="006666FA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65DE5B6C" w14:textId="6DBE34B3" w:rsidR="00B15D95" w:rsidRPr="002321E5" w:rsidRDefault="003634C4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186,440</w:t>
            </w:r>
          </w:p>
        </w:tc>
        <w:tc>
          <w:tcPr>
            <w:tcW w:w="175" w:type="pct"/>
          </w:tcPr>
          <w:p w14:paraId="1E662C9B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50C9FF23" w14:textId="2FB85DDF" w:rsidR="00B15D95" w:rsidRPr="002321E5" w:rsidRDefault="00C6458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  <w:r w:rsidR="00B15D95" w:rsidRPr="00232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</w:tr>
    </w:tbl>
    <w:p w14:paraId="21D17F2A" w14:textId="77777777" w:rsidR="00A63054" w:rsidRPr="00DE7E6A" w:rsidRDefault="00A63054" w:rsidP="00265FBC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firstLine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1641E76" w14:textId="787B0090" w:rsidR="00B7766D" w:rsidRDefault="00B7766D" w:rsidP="00265FBC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firstLine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ค่าความนิยมเกิดจากการที่บริษัทซื้อหุ้นในบริษัท ซัมมิท ฮอนด้า ออโตโมบิล จำกัด</w:t>
      </w:r>
    </w:p>
    <w:p w14:paraId="5FCF84CF" w14:textId="77777777" w:rsidR="004B0133" w:rsidRPr="00DE7E6A" w:rsidRDefault="004B0133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8F18EC7" w14:textId="77777777" w:rsidR="00B7766D" w:rsidRPr="00B76EC5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B76EC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การทดสอบการด้อยค่า</w:t>
      </w:r>
    </w:p>
    <w:p w14:paraId="55FF3026" w14:textId="77777777" w:rsidR="00B7766D" w:rsidRPr="00DE7E6A" w:rsidRDefault="00B7766D" w:rsidP="004B0133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9E70310" w14:textId="3726D031" w:rsidR="00B7766D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ในการประเมินและทดสอบการด้อยค่า กลุ่มบริษัทกําหนดมูลค่าที่จะได้รับคืนจากมูลค่าที่สูงกว่า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</w:t>
      </w:r>
    </w:p>
    <w:p w14:paraId="5AE3F93F" w14:textId="77777777" w:rsidR="006D3E6C" w:rsidRPr="006666FA" w:rsidRDefault="006D3E6C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24EE599" w14:textId="1A8EF989" w:rsidR="00B7766D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ทั้งนี้ในการจัดทําประมาณการกระแสเงินสดในอนาคตที่กลุ่มบริษัทคาดว่าจะได้รับนั้น มาจากการกําหนดข้อสมมติทางการเงินจากการประเมินในระยะยาวของผู้บริหารโดยพิจารณาจากปัจจัยต่างๆ</w:t>
      </w:r>
      <w:r w:rsidR="00E92ED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ที่เกี่ยวข้อง แนวโน้มการเติบโตในอนาคตของอุตสาหกรรมที่เกี่ยวข้อง และข้อมูลทางการเงินในอดีตจากแหล่งข้อมูลภายนอกและภายใน</w:t>
      </w:r>
    </w:p>
    <w:p w14:paraId="020BD249" w14:textId="77777777" w:rsidR="00E92ED5" w:rsidRPr="002818ED" w:rsidRDefault="00E92ED5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47A6D03" w14:textId="662852E6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ข้อสมมติหลักที่ใช้ในการประมาณการมูลค่าที่จะได้รับคืน</w:t>
      </w:r>
      <w:r w:rsidR="004B01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07B4D85F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FDD648B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อัตราคิดลด</w:t>
      </w:r>
    </w:p>
    <w:p w14:paraId="2B66EC88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68CF48D" w14:textId="314AFEA8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อัตราคิดลดที่ใช้มาจากต้นทุนถัวเฉลี่ยถ่วงน้ำหนักของเงินทุน (</w:t>
      </w:r>
      <w:r w:rsidRPr="00962B0E">
        <w:rPr>
          <w:rFonts w:asciiTheme="majorBidi" w:hAnsiTheme="majorBidi" w:cstheme="majorBidi"/>
          <w:sz w:val="30"/>
          <w:szCs w:val="30"/>
          <w:lang w:val="en-US" w:bidi="th-TH"/>
        </w:rPr>
        <w:t xml:space="preserve">Weighted Average Cost of Capital)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ซึ่งประกอบด้วยข้อสมมติทางการเงินที่สําคัญ ได้แก่ สัดส่วนโครงสร้างทางการเงินเป้าหมาย ต้นทุนของหนี้สิน และต้นทุนของ</w:t>
      </w:r>
      <w:r w:rsidR="004B013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ส่วนของผู้ถือหุ้น </w:t>
      </w:r>
    </w:p>
    <w:p w14:paraId="61513AA6" w14:textId="77777777" w:rsidR="008A01E6" w:rsidRPr="00030C3C" w:rsidRDefault="008A01E6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E264C46" w14:textId="7DD4A1D4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อัตราการเติบโตสุดท้าย </w:t>
      </w:r>
    </w:p>
    <w:p w14:paraId="7E490087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1A638D9" w14:textId="721F3028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อัตราการเติบโตสุดท้ายพิจารณาจากค่าเฉลี่ยการเติบโตระยะยาวของดัชนีผู้บริโภค อัตราเงินเฟ้อ อัตราการเติบโตระยะยาวของอุตสาหกรรมที่เกี่ยวข้องในประเทศที่ดําเนินธุรกิจ และแผนการเติบโตในระยะยาว รวมถึง</w:t>
      </w:r>
      <w:r w:rsidR="004B013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          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การเปรียบเทียบกับธุรกิจในอุตสาหกรรมเดียวกัน</w:t>
      </w:r>
    </w:p>
    <w:p w14:paraId="70DFB5C5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14D37B5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ประมาณการกระแสเงินสดที่กลุ่มบริษัทคาดว่าจะได้รับในอนาคต</w:t>
      </w:r>
    </w:p>
    <w:p w14:paraId="1A5EFF63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9782A44" w14:textId="5645534B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ประมาณการกระแสเงินสดที่กลุ่มบริษัทคาดว่าจะได้รับในอนาคต โดยหลักประกอบด้วยการประมาณการเติบโตของรายได้ รวมทั้งต้นทุนและค่าใช้จ่ายที่เกียวข้อง</w:t>
      </w:r>
      <w:r w:rsidR="004B01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โดยพิจารณาจากอัตราเติบโตถัวเฉลี่ยในอดีตที่ผ่านมา </w:t>
      </w:r>
      <w:r w:rsidR="004B013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      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และประมาณ</w:t>
      </w:r>
      <w:r w:rsidRPr="00962B0E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การปริมาณขาย ราคาขาย และค่าใช้จ่าย โดยอ้างอิงถึงแนวโน้มการเติบโตของตลาด ประกอบกับแผนกลยุทธ์และ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การดําเนินธุรกิจในอนาคต</w:t>
      </w:r>
    </w:p>
    <w:p w14:paraId="21FA607A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1114BD3" w14:textId="7D0822A1" w:rsidR="00803925" w:rsidRDefault="00B7766D" w:rsidP="004E1CF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จากการทดสอบการด้อยค่า มูลค่าที่คาดว่าจะได้รับคืนของหน่วยสินทรัพย์ที่ก่อให้เกิดเงินสดสูงกว่ามูลค่าตามบัญชี</w:t>
      </w:r>
      <w:r w:rsidRPr="00962B0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กลุ่มบริษัทจึงไม่รับรู้ขาดทุนจากการด้อยค่าในงบการเงิน</w:t>
      </w:r>
    </w:p>
    <w:p w14:paraId="3C25796B" w14:textId="04AFCC53" w:rsidR="00A63054" w:rsidRDefault="00A63054" w:rsidP="004E1CF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DF44731" w14:textId="77777777" w:rsidR="008F58D0" w:rsidRDefault="008F58D0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D6DF456" w14:textId="785DB4F6" w:rsidR="00B7766D" w:rsidRPr="00533058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33058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หนี้สินที่มีภาระดอกเบี้</w:t>
      </w:r>
      <w:r w:rsidRPr="0053305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ย</w:t>
      </w:r>
      <w:r w:rsidRPr="00533058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</w:p>
    <w:p w14:paraId="1E434117" w14:textId="77777777" w:rsidR="00B7766D" w:rsidRPr="00EF2DCF" w:rsidRDefault="00B7766D" w:rsidP="00B7766D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18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520"/>
        <w:gridCol w:w="180"/>
        <w:gridCol w:w="1034"/>
        <w:gridCol w:w="164"/>
        <w:gridCol w:w="999"/>
        <w:gridCol w:w="164"/>
        <w:gridCol w:w="997"/>
        <w:gridCol w:w="167"/>
        <w:gridCol w:w="992"/>
        <w:gridCol w:w="164"/>
        <w:gridCol w:w="992"/>
        <w:gridCol w:w="178"/>
        <w:gridCol w:w="900"/>
      </w:tblGrid>
      <w:tr w:rsidR="00B7766D" w:rsidRPr="006666FA" w14:paraId="083EC949" w14:textId="77777777" w:rsidTr="00CE3D4C">
        <w:trPr>
          <w:tblHeader/>
        </w:trPr>
        <w:tc>
          <w:tcPr>
            <w:tcW w:w="2520" w:type="dxa"/>
          </w:tcPr>
          <w:p w14:paraId="1524CB87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A0A80D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51" w:type="dxa"/>
            <w:gridSpan w:val="11"/>
          </w:tcPr>
          <w:p w14:paraId="115BC26F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B7766D" w:rsidRPr="006666FA" w14:paraId="06D83650" w14:textId="77777777" w:rsidTr="00CE3D4C">
        <w:trPr>
          <w:tblHeader/>
        </w:trPr>
        <w:tc>
          <w:tcPr>
            <w:tcW w:w="2520" w:type="dxa"/>
          </w:tcPr>
          <w:p w14:paraId="6BBCA865" w14:textId="77777777" w:rsidR="00B7766D" w:rsidRPr="006666FA" w:rsidRDefault="00B7766D" w:rsidP="002C047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951158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58" w:type="dxa"/>
            <w:gridSpan w:val="5"/>
          </w:tcPr>
          <w:p w14:paraId="54C7311D" w14:textId="6D607801" w:rsidR="00B7766D" w:rsidRPr="006666FA" w:rsidRDefault="00C64585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36E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67" w:type="dxa"/>
          </w:tcPr>
          <w:p w14:paraId="78B3FEB2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226" w:type="dxa"/>
            <w:gridSpan w:val="5"/>
          </w:tcPr>
          <w:p w14:paraId="2C3EF8B6" w14:textId="00151E31" w:rsidR="00B7766D" w:rsidRPr="006666FA" w:rsidRDefault="00C64585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36E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B7766D" w:rsidRPr="006666FA" w14:paraId="368984D0" w14:textId="77777777" w:rsidTr="00CE3D4C">
        <w:trPr>
          <w:tblHeader/>
        </w:trPr>
        <w:tc>
          <w:tcPr>
            <w:tcW w:w="2520" w:type="dxa"/>
          </w:tcPr>
          <w:p w14:paraId="2FA84686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A643A4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367DD6ED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14AB0E9A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015BEEE2" w14:textId="77777777" w:rsidR="00B7766D" w:rsidRPr="006666FA" w:rsidRDefault="00B7766D" w:rsidP="002C047A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3EE80BC6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7188332" w14:textId="77777777" w:rsidR="00B7766D" w:rsidRPr="006666FA" w:rsidRDefault="00B7766D" w:rsidP="002C047A">
            <w:pPr>
              <w:spacing w:line="240" w:lineRule="atLeas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67" w:type="dxa"/>
            <w:vAlign w:val="center"/>
          </w:tcPr>
          <w:p w14:paraId="326DF96B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4006590F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4E937076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94E3ACF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78" w:type="dxa"/>
            <w:vAlign w:val="bottom"/>
          </w:tcPr>
          <w:p w14:paraId="1932C5CF" w14:textId="77777777" w:rsidR="00B7766D" w:rsidRPr="006666FA" w:rsidRDefault="00B7766D" w:rsidP="002C047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BDB48ED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7766D" w:rsidRPr="006666FA" w14:paraId="4E11991A" w14:textId="77777777" w:rsidTr="00CE3D4C">
        <w:trPr>
          <w:tblHeader/>
        </w:trPr>
        <w:tc>
          <w:tcPr>
            <w:tcW w:w="2520" w:type="dxa"/>
          </w:tcPr>
          <w:p w14:paraId="54B8FBCC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7A0B1F3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51" w:type="dxa"/>
            <w:gridSpan w:val="11"/>
            <w:vAlign w:val="bottom"/>
          </w:tcPr>
          <w:p w14:paraId="4AD7A63F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B41E6A" w:rsidRPr="006666FA" w14:paraId="768DDE5E" w14:textId="77777777" w:rsidTr="00CE3D4C">
        <w:tc>
          <w:tcPr>
            <w:tcW w:w="2520" w:type="dxa"/>
          </w:tcPr>
          <w:p w14:paraId="142B4899" w14:textId="77777777" w:rsidR="00B41E6A" w:rsidRPr="006666FA" w:rsidRDefault="00B41E6A" w:rsidP="00B41E6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5B8CDA5D" w14:textId="77777777" w:rsidR="00B41E6A" w:rsidRPr="006666FA" w:rsidRDefault="00B41E6A" w:rsidP="00B41E6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5A2183F" w14:textId="46DDE865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8,132</w:t>
            </w:r>
          </w:p>
        </w:tc>
        <w:tc>
          <w:tcPr>
            <w:tcW w:w="164" w:type="dxa"/>
            <w:vAlign w:val="bottom"/>
          </w:tcPr>
          <w:p w14:paraId="76890964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023A3FBC" w14:textId="2224AC69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0FABD343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vAlign w:val="bottom"/>
          </w:tcPr>
          <w:p w14:paraId="4DD45B27" w14:textId="7A38127C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8,132</w:t>
            </w:r>
          </w:p>
        </w:tc>
        <w:tc>
          <w:tcPr>
            <w:tcW w:w="167" w:type="dxa"/>
            <w:vAlign w:val="bottom"/>
          </w:tcPr>
          <w:p w14:paraId="66B9BF48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EEC1E5F" w14:textId="2A1D874F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64" w:type="dxa"/>
            <w:vAlign w:val="bottom"/>
          </w:tcPr>
          <w:p w14:paraId="43560DF6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7625C20" w14:textId="3064993A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3751595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9ECC9" w14:textId="0AF7F2CB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B41E6A" w:rsidRPr="006666FA" w14:paraId="4E9DC398" w14:textId="77777777" w:rsidTr="00CE3D4C">
        <w:tc>
          <w:tcPr>
            <w:tcW w:w="2520" w:type="dxa"/>
          </w:tcPr>
          <w:p w14:paraId="3B98A606" w14:textId="039BA628" w:rsidR="00B41E6A" w:rsidRPr="006666FA" w:rsidRDefault="00B41E6A" w:rsidP="00B41E6A">
            <w:pPr>
              <w:spacing w:line="240" w:lineRule="atLeast"/>
              <w:ind w:right="-2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</w:t>
            </w:r>
            <w:r w:rsidRPr="00666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การเงิน</w:t>
            </w:r>
          </w:p>
        </w:tc>
        <w:tc>
          <w:tcPr>
            <w:tcW w:w="180" w:type="dxa"/>
          </w:tcPr>
          <w:p w14:paraId="6A2600FB" w14:textId="77777777" w:rsidR="00B41E6A" w:rsidRPr="006666FA" w:rsidRDefault="00B41E6A" w:rsidP="00B41E6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F007DFE" w14:textId="487E5EF9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1,512,553</w:t>
            </w:r>
          </w:p>
        </w:tc>
        <w:tc>
          <w:tcPr>
            <w:tcW w:w="164" w:type="dxa"/>
            <w:vAlign w:val="bottom"/>
          </w:tcPr>
          <w:p w14:paraId="60EE46D3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301FE66B" w14:textId="73F6F343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2D76193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BC721EA" w14:textId="6DE118B9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1,512,553</w:t>
            </w:r>
          </w:p>
        </w:tc>
        <w:tc>
          <w:tcPr>
            <w:tcW w:w="167" w:type="dxa"/>
            <w:vAlign w:val="bottom"/>
          </w:tcPr>
          <w:p w14:paraId="116CDBDD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83B5633" w14:textId="17353274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025</w:t>
            </w:r>
          </w:p>
        </w:tc>
        <w:tc>
          <w:tcPr>
            <w:tcW w:w="164" w:type="dxa"/>
            <w:vAlign w:val="bottom"/>
          </w:tcPr>
          <w:p w14:paraId="37669CBF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6982A65" w14:textId="39D596F3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69F4AD2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0623F1" w14:textId="4D0FDB20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025</w:t>
            </w:r>
          </w:p>
        </w:tc>
      </w:tr>
      <w:tr w:rsidR="00B41E6A" w:rsidRPr="006666FA" w14:paraId="7562E238" w14:textId="77777777" w:rsidTr="00F21D13">
        <w:trPr>
          <w:trHeight w:val="641"/>
        </w:trPr>
        <w:tc>
          <w:tcPr>
            <w:tcW w:w="2520" w:type="dxa"/>
          </w:tcPr>
          <w:p w14:paraId="15657F67" w14:textId="63B14CFC" w:rsidR="00B41E6A" w:rsidRPr="006666FA" w:rsidRDefault="00B41E6A" w:rsidP="00B41E6A">
            <w:pPr>
              <w:spacing w:line="240" w:lineRule="atLeast"/>
              <w:ind w:right="-2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เจ้าหนี้สินเชื่อสำหรับสินค้า</w:t>
            </w:r>
            <w:r w:rsidRPr="00666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เพื่อการจัดแสดง</w:t>
            </w:r>
          </w:p>
        </w:tc>
        <w:tc>
          <w:tcPr>
            <w:tcW w:w="180" w:type="dxa"/>
          </w:tcPr>
          <w:p w14:paraId="71D55C72" w14:textId="77777777" w:rsidR="00B41E6A" w:rsidRPr="006666FA" w:rsidRDefault="00B41E6A" w:rsidP="00B41E6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21486CF0" w14:textId="2A578E1E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1,112,981</w:t>
            </w:r>
          </w:p>
        </w:tc>
        <w:tc>
          <w:tcPr>
            <w:tcW w:w="164" w:type="dxa"/>
            <w:vAlign w:val="bottom"/>
          </w:tcPr>
          <w:p w14:paraId="7287FFD6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666EADF9" w14:textId="63DF373E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3F1525C3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95690CB" w14:textId="5EA6D3ED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1,112,981</w:t>
            </w:r>
          </w:p>
        </w:tc>
        <w:tc>
          <w:tcPr>
            <w:tcW w:w="167" w:type="dxa"/>
            <w:vAlign w:val="bottom"/>
          </w:tcPr>
          <w:p w14:paraId="78FD853F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0EDC95C" w14:textId="28A65C3C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164" w:type="dxa"/>
            <w:vAlign w:val="bottom"/>
          </w:tcPr>
          <w:p w14:paraId="2D52917C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3A40B53" w14:textId="0CFC3EC2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75361B7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4D89F45" w14:textId="5A0CE5B5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</w:tr>
      <w:tr w:rsidR="00B41E6A" w:rsidRPr="006666FA" w14:paraId="4E4FD68F" w14:textId="77777777" w:rsidTr="00CE3D4C">
        <w:tc>
          <w:tcPr>
            <w:tcW w:w="2520" w:type="dxa"/>
          </w:tcPr>
          <w:p w14:paraId="6D8D7B79" w14:textId="77777777" w:rsidR="00B41E6A" w:rsidRPr="006666FA" w:rsidRDefault="00B41E6A" w:rsidP="00B41E6A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180" w:type="dxa"/>
          </w:tcPr>
          <w:p w14:paraId="67C6B7FB" w14:textId="77777777" w:rsidR="00B41E6A" w:rsidRPr="006666FA" w:rsidRDefault="00B41E6A" w:rsidP="00B41E6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D8D0F18" w14:textId="51A3FB2B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680,626</w:t>
            </w:r>
          </w:p>
        </w:tc>
        <w:tc>
          <w:tcPr>
            <w:tcW w:w="164" w:type="dxa"/>
            <w:vAlign w:val="bottom"/>
          </w:tcPr>
          <w:p w14:paraId="3788EFAD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1B5F7F2A" w14:textId="05572091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399E3464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054CBAC5" w14:textId="11D1B72C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680,626</w:t>
            </w:r>
          </w:p>
        </w:tc>
        <w:tc>
          <w:tcPr>
            <w:tcW w:w="167" w:type="dxa"/>
            <w:vAlign w:val="bottom"/>
          </w:tcPr>
          <w:p w14:paraId="6BA5D442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3CCC6C3" w14:textId="7F7EB078" w:rsidR="00B41E6A" w:rsidRPr="00886AD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164" w:type="dxa"/>
            <w:vAlign w:val="bottom"/>
          </w:tcPr>
          <w:p w14:paraId="71F1F822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AC933A0" w14:textId="7FAC9326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3CE63F5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DD77F5" w14:textId="099826EE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</w:tr>
      <w:tr w:rsidR="00B41E6A" w:rsidRPr="006666FA" w14:paraId="31BE77CD" w14:textId="77777777" w:rsidTr="00CE3D4C">
        <w:tc>
          <w:tcPr>
            <w:tcW w:w="2520" w:type="dxa"/>
          </w:tcPr>
          <w:p w14:paraId="790546EE" w14:textId="77777777" w:rsidR="00B41E6A" w:rsidRPr="00150297" w:rsidRDefault="00B41E6A" w:rsidP="00B41E6A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249CE74C" w14:textId="5A7F0721" w:rsidR="00B41E6A" w:rsidRPr="006666FA" w:rsidRDefault="00B41E6A" w:rsidP="00B41E6A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80" w:type="dxa"/>
          </w:tcPr>
          <w:p w14:paraId="32620C5A" w14:textId="77777777" w:rsidR="00B41E6A" w:rsidRPr="006666FA" w:rsidRDefault="00B41E6A" w:rsidP="00B41E6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7680A5F2" w14:textId="6C6FDB5C" w:rsidR="00B41E6A" w:rsidRDefault="00B41E6A" w:rsidP="00B41E6A">
            <w:pPr>
              <w:tabs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588,026</w:t>
            </w:r>
          </w:p>
        </w:tc>
        <w:tc>
          <w:tcPr>
            <w:tcW w:w="164" w:type="dxa"/>
            <w:vAlign w:val="bottom"/>
          </w:tcPr>
          <w:p w14:paraId="406B192B" w14:textId="77777777" w:rsidR="00B41E6A" w:rsidRPr="006666FA" w:rsidRDefault="00B41E6A" w:rsidP="00B41E6A">
            <w:pPr>
              <w:tabs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67B161F5" w14:textId="2A337842" w:rsidR="00B41E6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1B07DDF5" w14:textId="77777777" w:rsidR="00B41E6A" w:rsidRPr="006666FA" w:rsidRDefault="00B41E6A" w:rsidP="00B41E6A">
            <w:pPr>
              <w:tabs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7DAAD57" w14:textId="2A879D36" w:rsidR="00B41E6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588,026</w:t>
            </w:r>
          </w:p>
        </w:tc>
        <w:tc>
          <w:tcPr>
            <w:tcW w:w="167" w:type="dxa"/>
            <w:vAlign w:val="bottom"/>
          </w:tcPr>
          <w:p w14:paraId="3B3891F6" w14:textId="77777777" w:rsidR="00B41E6A" w:rsidRPr="006666FA" w:rsidRDefault="00B41E6A" w:rsidP="00B41E6A">
            <w:pPr>
              <w:tabs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4445C6B" w14:textId="0EF1E535" w:rsidR="00B41E6A" w:rsidRPr="00C64585" w:rsidRDefault="00EF2DCF" w:rsidP="00E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4D9A2460" w14:textId="77777777" w:rsidR="00B41E6A" w:rsidRPr="006666FA" w:rsidRDefault="00B41E6A" w:rsidP="00E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D7256DC" w14:textId="70F2DD98" w:rsidR="00B41E6A" w:rsidRPr="00E94053" w:rsidRDefault="00EF2DCF" w:rsidP="00E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67B038D" w14:textId="77777777" w:rsidR="00B41E6A" w:rsidRPr="006666FA" w:rsidRDefault="00B41E6A" w:rsidP="00E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43F298" w14:textId="302C0B07" w:rsidR="00B41E6A" w:rsidRPr="00C64585" w:rsidRDefault="00EF2DCF" w:rsidP="008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41E6A" w:rsidRPr="006666FA" w14:paraId="33CDEA5F" w14:textId="77777777" w:rsidTr="00CE3D4C">
        <w:tc>
          <w:tcPr>
            <w:tcW w:w="2520" w:type="dxa"/>
          </w:tcPr>
          <w:p w14:paraId="7F97E4BA" w14:textId="04D994E5" w:rsidR="00B41E6A" w:rsidRPr="006666FA" w:rsidRDefault="00B41E6A" w:rsidP="00B41E6A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012EA3E4" w14:textId="77777777" w:rsidR="00B41E6A" w:rsidRPr="006666FA" w:rsidRDefault="00B41E6A" w:rsidP="00B41E6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75522017" w14:textId="0FCDCE26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685,27</w:t>
            </w:r>
            <w:r w:rsidR="00AA4B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64" w:type="dxa"/>
            <w:vAlign w:val="bottom"/>
          </w:tcPr>
          <w:p w14:paraId="6AA61062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7FCF78E8" w14:textId="7A890262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55E5F68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07EEDD4" w14:textId="38BE7BD4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685,27</w:t>
            </w:r>
            <w:r w:rsidR="00AA4B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67" w:type="dxa"/>
            <w:vAlign w:val="bottom"/>
          </w:tcPr>
          <w:p w14:paraId="407697B6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0A6F5B7" w14:textId="6147FA05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164" w:type="dxa"/>
            <w:vAlign w:val="bottom"/>
          </w:tcPr>
          <w:p w14:paraId="402D23BB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EC083E5" w14:textId="01B91CFD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A909C31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8C4DFE2" w14:textId="66B8D92E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</w:p>
        </w:tc>
      </w:tr>
      <w:tr w:rsidR="00B41E6A" w:rsidRPr="006666FA" w14:paraId="05ACD4BF" w14:textId="77777777" w:rsidTr="00CE3D4C">
        <w:tc>
          <w:tcPr>
            <w:tcW w:w="2520" w:type="dxa"/>
          </w:tcPr>
          <w:p w14:paraId="7DA50F5B" w14:textId="77777777" w:rsidR="00B41E6A" w:rsidRPr="006666FA" w:rsidRDefault="00B41E6A" w:rsidP="00B41E6A">
            <w:pPr>
              <w:spacing w:line="240" w:lineRule="atLeast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  <w:r w:rsidRPr="00666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04B15E3" w14:textId="77777777" w:rsidR="00B41E6A" w:rsidRPr="006666FA" w:rsidRDefault="00B41E6A" w:rsidP="00B41E6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1B937AD0" w14:textId="7A0593CD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4,145,154</w:t>
            </w:r>
          </w:p>
        </w:tc>
        <w:tc>
          <w:tcPr>
            <w:tcW w:w="164" w:type="dxa"/>
            <w:vAlign w:val="bottom"/>
          </w:tcPr>
          <w:p w14:paraId="03DB2CC5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0A5145AE" w14:textId="752D7424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6AEADBF5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F05253D" w14:textId="74895DB5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4,145,154</w:t>
            </w:r>
          </w:p>
        </w:tc>
        <w:tc>
          <w:tcPr>
            <w:tcW w:w="167" w:type="dxa"/>
            <w:vAlign w:val="bottom"/>
          </w:tcPr>
          <w:p w14:paraId="137269E8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755AD78" w14:textId="6BA49729" w:rsidR="00B41E6A" w:rsidRPr="00125D5B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068</w:t>
            </w:r>
          </w:p>
        </w:tc>
        <w:tc>
          <w:tcPr>
            <w:tcW w:w="164" w:type="dxa"/>
            <w:vAlign w:val="bottom"/>
          </w:tcPr>
          <w:p w14:paraId="1CEC9350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ADC18D0" w14:textId="76AEEE0E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8B0B89C" w14:textId="77777777" w:rsidR="00B41E6A" w:rsidRPr="006666FA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EA6F25E" w14:textId="112B6028" w:rsidR="00B41E6A" w:rsidRPr="00125D5B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068</w:t>
            </w:r>
          </w:p>
        </w:tc>
      </w:tr>
      <w:tr w:rsidR="00B41E6A" w:rsidRPr="006666FA" w14:paraId="0E4C8246" w14:textId="77777777" w:rsidTr="00CE3D4C">
        <w:tc>
          <w:tcPr>
            <w:tcW w:w="2520" w:type="dxa"/>
          </w:tcPr>
          <w:p w14:paraId="526A59A2" w14:textId="77777777" w:rsidR="00B41E6A" w:rsidRPr="006666FA" w:rsidRDefault="00B41E6A" w:rsidP="00B41E6A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54FD892C" w14:textId="77777777" w:rsidR="00B41E6A" w:rsidRPr="006666FA" w:rsidRDefault="00B41E6A" w:rsidP="00B41E6A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4375A" w14:textId="23125D23" w:rsidR="00B41E6A" w:rsidRPr="002939C5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8,732,74</w:t>
            </w:r>
            <w:r w:rsidR="00C925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64" w:type="dxa"/>
            <w:vAlign w:val="bottom"/>
          </w:tcPr>
          <w:p w14:paraId="744C2D6B" w14:textId="77777777" w:rsidR="00B41E6A" w:rsidRPr="002939C5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744C7" w14:textId="6BCD83BC" w:rsidR="00B41E6A" w:rsidRPr="002939C5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F965724" w14:textId="77777777" w:rsidR="00B41E6A" w:rsidRPr="002939C5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9D98B" w14:textId="16794E63" w:rsidR="00B41E6A" w:rsidRPr="00E22504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8,732,74</w:t>
            </w:r>
            <w:r w:rsidR="00C925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67" w:type="dxa"/>
            <w:vAlign w:val="bottom"/>
          </w:tcPr>
          <w:p w14:paraId="1A3B7EB1" w14:textId="77777777" w:rsidR="00B41E6A" w:rsidRPr="002939C5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813EE" w14:textId="5A6E2EA9" w:rsidR="00B41E6A" w:rsidRPr="002939C5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164" w:type="dxa"/>
            <w:vAlign w:val="bottom"/>
          </w:tcPr>
          <w:p w14:paraId="54A1842D" w14:textId="77777777" w:rsidR="00B41E6A" w:rsidRPr="002939C5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88FC8" w14:textId="509DFDFD" w:rsidR="00B41E6A" w:rsidRPr="002939C5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790D8E8" w14:textId="77777777" w:rsidR="00B41E6A" w:rsidRPr="002939C5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DE950" w14:textId="3A7A9B3D" w:rsidR="00B41E6A" w:rsidRPr="002939C5" w:rsidRDefault="00B41E6A" w:rsidP="00B4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402</w:t>
            </w:r>
          </w:p>
        </w:tc>
      </w:tr>
    </w:tbl>
    <w:p w14:paraId="6ED813E2" w14:textId="77777777" w:rsidR="00F562CE" w:rsidRPr="006666FA" w:rsidRDefault="00F562CE" w:rsidP="00B7766D">
      <w:pPr>
        <w:pStyle w:val="BodyText"/>
        <w:spacing w:after="0"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Style w:val="TableGrid18"/>
        <w:tblW w:w="9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520"/>
        <w:gridCol w:w="191"/>
        <w:gridCol w:w="1034"/>
        <w:gridCol w:w="164"/>
        <w:gridCol w:w="999"/>
        <w:gridCol w:w="164"/>
        <w:gridCol w:w="997"/>
        <w:gridCol w:w="167"/>
        <w:gridCol w:w="992"/>
        <w:gridCol w:w="164"/>
        <w:gridCol w:w="992"/>
        <w:gridCol w:w="178"/>
        <w:gridCol w:w="900"/>
      </w:tblGrid>
      <w:tr w:rsidR="00B7766D" w:rsidRPr="006666FA" w14:paraId="2D1E84E9" w14:textId="77777777" w:rsidTr="002C047A">
        <w:trPr>
          <w:tblHeader/>
        </w:trPr>
        <w:tc>
          <w:tcPr>
            <w:tcW w:w="2520" w:type="dxa"/>
          </w:tcPr>
          <w:p w14:paraId="191588F4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6A33C058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51" w:type="dxa"/>
            <w:gridSpan w:val="11"/>
          </w:tcPr>
          <w:p w14:paraId="5E66E9A7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6666FA" w14:paraId="7C2BB0B4" w14:textId="77777777" w:rsidTr="002C047A">
        <w:trPr>
          <w:tblHeader/>
        </w:trPr>
        <w:tc>
          <w:tcPr>
            <w:tcW w:w="2520" w:type="dxa"/>
          </w:tcPr>
          <w:p w14:paraId="06DD9EF0" w14:textId="77777777" w:rsidR="00B7766D" w:rsidRPr="006666FA" w:rsidRDefault="00B7766D" w:rsidP="002C047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7F270AD1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58" w:type="dxa"/>
            <w:gridSpan w:val="5"/>
          </w:tcPr>
          <w:p w14:paraId="17D6E585" w14:textId="3F483407" w:rsidR="00B7766D" w:rsidRPr="006666FA" w:rsidRDefault="00C64585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36E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67" w:type="dxa"/>
          </w:tcPr>
          <w:p w14:paraId="2A2FE0E1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226" w:type="dxa"/>
            <w:gridSpan w:val="5"/>
          </w:tcPr>
          <w:p w14:paraId="09D2EF1C" w14:textId="4B664BFF" w:rsidR="00B7766D" w:rsidRPr="006666FA" w:rsidRDefault="00C64585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36E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B7766D" w:rsidRPr="006666FA" w14:paraId="77B8E309" w14:textId="77777777" w:rsidTr="002C047A">
        <w:trPr>
          <w:tblHeader/>
        </w:trPr>
        <w:tc>
          <w:tcPr>
            <w:tcW w:w="2520" w:type="dxa"/>
          </w:tcPr>
          <w:p w14:paraId="3326D7B0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42D3CCC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0682515A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5077AB42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19F1DA58" w14:textId="77777777" w:rsidR="00B7766D" w:rsidRPr="006666FA" w:rsidRDefault="00B7766D" w:rsidP="002C047A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6E5233DD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29C9394" w14:textId="77777777" w:rsidR="00B7766D" w:rsidRPr="006666FA" w:rsidRDefault="00B7766D" w:rsidP="002C047A">
            <w:pPr>
              <w:spacing w:line="240" w:lineRule="atLeas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67" w:type="dxa"/>
            <w:vAlign w:val="center"/>
          </w:tcPr>
          <w:p w14:paraId="2BD67CFE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E85E926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524E3E94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EC3A390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78" w:type="dxa"/>
            <w:vAlign w:val="bottom"/>
          </w:tcPr>
          <w:p w14:paraId="52667F16" w14:textId="77777777" w:rsidR="00B7766D" w:rsidRPr="006666FA" w:rsidRDefault="00B7766D" w:rsidP="002C047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1265C8A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7766D" w:rsidRPr="006666FA" w14:paraId="421E8ABD" w14:textId="77777777" w:rsidTr="002C047A">
        <w:trPr>
          <w:tblHeader/>
        </w:trPr>
        <w:tc>
          <w:tcPr>
            <w:tcW w:w="2520" w:type="dxa"/>
          </w:tcPr>
          <w:p w14:paraId="0AEAC65C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6BC87516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51" w:type="dxa"/>
            <w:gridSpan w:val="11"/>
            <w:vAlign w:val="bottom"/>
          </w:tcPr>
          <w:p w14:paraId="0440B9A4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851EDB" w:rsidRPr="006666FA" w14:paraId="7A14B2AC" w14:textId="77777777" w:rsidTr="002C047A">
        <w:tc>
          <w:tcPr>
            <w:tcW w:w="2520" w:type="dxa"/>
          </w:tcPr>
          <w:p w14:paraId="46A02132" w14:textId="77777777" w:rsidR="00851EDB" w:rsidRPr="006666FA" w:rsidRDefault="00851EDB" w:rsidP="00851EDB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91" w:type="dxa"/>
          </w:tcPr>
          <w:p w14:paraId="082642B9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3EDA7897" w14:textId="6B2ADD51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26,990</w:t>
            </w:r>
          </w:p>
        </w:tc>
        <w:tc>
          <w:tcPr>
            <w:tcW w:w="164" w:type="dxa"/>
            <w:vAlign w:val="bottom"/>
          </w:tcPr>
          <w:p w14:paraId="5E511A56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686C3B24" w14:textId="7CC79A92" w:rsidR="00851EDB" w:rsidRPr="006666FA" w:rsidRDefault="00851EDB" w:rsidP="00851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1B25D57B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57B9DC3" w14:textId="2D907C7D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26,990</w:t>
            </w:r>
          </w:p>
        </w:tc>
        <w:tc>
          <w:tcPr>
            <w:tcW w:w="167" w:type="dxa"/>
            <w:vAlign w:val="bottom"/>
          </w:tcPr>
          <w:p w14:paraId="425FFFA8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7DFA43F" w14:textId="54CE0659" w:rsidR="00851EDB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164" w:type="dxa"/>
            <w:vAlign w:val="bottom"/>
          </w:tcPr>
          <w:p w14:paraId="59AD0B62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E9A8A3D" w14:textId="004696E7" w:rsidR="00851EDB" w:rsidRDefault="00851EDB" w:rsidP="00851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9B6259E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CE07FA" w14:textId="3F87A6D9" w:rsidR="00851EDB" w:rsidRPr="00C07B1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</w:tr>
      <w:tr w:rsidR="00851EDB" w:rsidRPr="006666FA" w14:paraId="5CA9A878" w14:textId="77777777" w:rsidTr="002C047A">
        <w:tc>
          <w:tcPr>
            <w:tcW w:w="2520" w:type="dxa"/>
          </w:tcPr>
          <w:p w14:paraId="07175AD0" w14:textId="77777777" w:rsidR="00851EDB" w:rsidRPr="006666FA" w:rsidRDefault="00851EDB" w:rsidP="00851EDB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461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  <w:r w:rsidRPr="001146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91" w:type="dxa"/>
          </w:tcPr>
          <w:p w14:paraId="26038773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70700EDB" w14:textId="315887EC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238,604</w:t>
            </w:r>
          </w:p>
        </w:tc>
        <w:tc>
          <w:tcPr>
            <w:tcW w:w="164" w:type="dxa"/>
            <w:vAlign w:val="bottom"/>
          </w:tcPr>
          <w:p w14:paraId="15F6DDB9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AA4C6EB" w14:textId="1081D38B" w:rsidR="00851EDB" w:rsidRPr="006666FA" w:rsidRDefault="00851EDB" w:rsidP="00851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E6FEE80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71D8922" w14:textId="1B049C4E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238,604</w:t>
            </w:r>
          </w:p>
        </w:tc>
        <w:tc>
          <w:tcPr>
            <w:tcW w:w="167" w:type="dxa"/>
            <w:vAlign w:val="bottom"/>
          </w:tcPr>
          <w:p w14:paraId="13228EA8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C78A70" w14:textId="1743588E" w:rsidR="00851EDB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164" w:type="dxa"/>
            <w:vAlign w:val="bottom"/>
          </w:tcPr>
          <w:p w14:paraId="1516C880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1699DD" w14:textId="29305411" w:rsidR="00851EDB" w:rsidRDefault="00851EDB" w:rsidP="00851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C197213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3A24FD" w14:textId="68553D6B" w:rsidR="00851EDB" w:rsidRPr="00C07B1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013</w:t>
            </w:r>
          </w:p>
        </w:tc>
      </w:tr>
      <w:tr w:rsidR="00851EDB" w:rsidRPr="002939C5" w14:paraId="068D0073" w14:textId="77777777" w:rsidTr="002C047A">
        <w:tc>
          <w:tcPr>
            <w:tcW w:w="2520" w:type="dxa"/>
          </w:tcPr>
          <w:p w14:paraId="73B0E406" w14:textId="77777777" w:rsidR="00851EDB" w:rsidRPr="006666FA" w:rsidRDefault="00851EDB" w:rsidP="00851EDB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รวมหนี้สินที่มีภาระดอกเบี้ย</w:t>
            </w:r>
          </w:p>
        </w:tc>
        <w:tc>
          <w:tcPr>
            <w:tcW w:w="191" w:type="dxa"/>
          </w:tcPr>
          <w:p w14:paraId="6428B19D" w14:textId="77777777" w:rsidR="00851EDB" w:rsidRPr="006666FA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2C28F" w14:textId="6F0EC8C1" w:rsidR="00851EDB" w:rsidRPr="002939C5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265,594</w:t>
            </w:r>
          </w:p>
        </w:tc>
        <w:tc>
          <w:tcPr>
            <w:tcW w:w="164" w:type="dxa"/>
            <w:vAlign w:val="bottom"/>
          </w:tcPr>
          <w:p w14:paraId="1E5E985B" w14:textId="77777777" w:rsidR="00851EDB" w:rsidRPr="002939C5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79B93" w14:textId="5F9D42C0" w:rsidR="00851EDB" w:rsidRPr="002939C5" w:rsidRDefault="00851EDB" w:rsidP="00851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74E818F0" w14:textId="77777777" w:rsidR="00851EDB" w:rsidRPr="002939C5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1946B" w14:textId="1AED2E76" w:rsidR="00851EDB" w:rsidRPr="002939C5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265,594</w:t>
            </w:r>
          </w:p>
        </w:tc>
        <w:tc>
          <w:tcPr>
            <w:tcW w:w="167" w:type="dxa"/>
            <w:vAlign w:val="bottom"/>
          </w:tcPr>
          <w:p w14:paraId="48778FA2" w14:textId="77777777" w:rsidR="00851EDB" w:rsidRPr="002939C5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E0D9F" w14:textId="1D2A7422" w:rsidR="00851EDB" w:rsidRPr="002939C5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164" w:type="dxa"/>
            <w:vAlign w:val="bottom"/>
          </w:tcPr>
          <w:p w14:paraId="54ED6972" w14:textId="77777777" w:rsidR="00851EDB" w:rsidRPr="002939C5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32EB4" w14:textId="5FE39C7F" w:rsidR="00851EDB" w:rsidRPr="00736E14" w:rsidRDefault="00851EDB" w:rsidP="00851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6E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65385A2" w14:textId="77777777" w:rsidR="00851EDB" w:rsidRPr="002939C5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A7450" w14:textId="693C8AE3" w:rsidR="00851EDB" w:rsidRPr="002939C5" w:rsidRDefault="00851EDB" w:rsidP="00851ED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539</w:t>
            </w:r>
          </w:p>
        </w:tc>
      </w:tr>
    </w:tbl>
    <w:p w14:paraId="04101327" w14:textId="0229FDDD" w:rsidR="002A2DDC" w:rsidRDefault="00BF392C" w:rsidP="002A2DDC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A2D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br w:type="page"/>
      </w:r>
    </w:p>
    <w:p w14:paraId="2F66C91E" w14:textId="6175ECF3" w:rsidR="00B7766D" w:rsidRPr="002A2DDC" w:rsidRDefault="00B7766D" w:rsidP="005700E0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2A2D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C64585" w:rsidRPr="002A2DDC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31</w:t>
      </w:r>
      <w:r w:rsidRPr="002A2D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ธันวาคม มีรายละเอียดของหลักประกันซึ่งเป็นสินทรัพย์ดังนี้</w:t>
      </w:r>
    </w:p>
    <w:p w14:paraId="4486B7F8" w14:textId="77777777" w:rsidR="000C1D5F" w:rsidRPr="00E366E8" w:rsidRDefault="000C1D5F" w:rsidP="005700E0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40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29"/>
        <w:gridCol w:w="900"/>
        <w:gridCol w:w="1121"/>
        <w:gridCol w:w="164"/>
        <w:gridCol w:w="1186"/>
        <w:gridCol w:w="164"/>
        <w:gridCol w:w="1185"/>
        <w:gridCol w:w="171"/>
        <w:gridCol w:w="1181"/>
      </w:tblGrid>
      <w:tr w:rsidR="00850BF6" w:rsidRPr="006666FA" w14:paraId="57A41AA6" w14:textId="77777777" w:rsidTr="001979BE">
        <w:trPr>
          <w:tblHeader/>
        </w:trPr>
        <w:tc>
          <w:tcPr>
            <w:tcW w:w="1771" w:type="pct"/>
            <w:shd w:val="clear" w:color="auto" w:fill="auto"/>
          </w:tcPr>
          <w:p w14:paraId="153E5799" w14:textId="77777777" w:rsidR="00850BF6" w:rsidRPr="006666FA" w:rsidRDefault="00850BF6" w:rsidP="00850B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  <w:vAlign w:val="bottom"/>
          </w:tcPr>
          <w:p w14:paraId="13B337F1" w14:textId="12BFEEC7" w:rsidR="00850BF6" w:rsidRPr="006666FA" w:rsidRDefault="00850BF6" w:rsidP="00850B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5D75C43C" w14:textId="77777777" w:rsidR="00850BF6" w:rsidRPr="006666FA" w:rsidRDefault="00850BF6" w:rsidP="00850BF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7" w:type="pct"/>
            <w:shd w:val="clear" w:color="auto" w:fill="auto"/>
          </w:tcPr>
          <w:p w14:paraId="09F607AB" w14:textId="77777777" w:rsidR="00850BF6" w:rsidRPr="006666FA" w:rsidRDefault="00850BF6" w:rsidP="00850BF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  <w:shd w:val="clear" w:color="auto" w:fill="auto"/>
          </w:tcPr>
          <w:p w14:paraId="3E90E4BE" w14:textId="77777777" w:rsidR="00850BF6" w:rsidRPr="006666FA" w:rsidRDefault="00850BF6" w:rsidP="00850BF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50BF6" w:rsidRPr="006666FA" w14:paraId="1640AEC7" w14:textId="77777777" w:rsidTr="001979BE">
        <w:trPr>
          <w:trHeight w:val="308"/>
          <w:tblHeader/>
        </w:trPr>
        <w:tc>
          <w:tcPr>
            <w:tcW w:w="1771" w:type="pct"/>
            <w:shd w:val="clear" w:color="auto" w:fill="auto"/>
          </w:tcPr>
          <w:p w14:paraId="4D9F3309" w14:textId="77777777" w:rsidR="00850BF6" w:rsidRPr="006666FA" w:rsidRDefault="00850BF6" w:rsidP="00850BF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tcBorders>
              <w:left w:val="nil"/>
            </w:tcBorders>
            <w:shd w:val="clear" w:color="auto" w:fill="auto"/>
            <w:vAlign w:val="bottom"/>
          </w:tcPr>
          <w:p w14:paraId="6F75CD36" w14:textId="75FB392F" w:rsidR="00850BF6" w:rsidRPr="006666FA" w:rsidRDefault="00850BF6" w:rsidP="00850B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154E94DE" w14:textId="6CDA457A" w:rsidR="00850BF6" w:rsidRPr="006666FA" w:rsidRDefault="00850BF6" w:rsidP="00850BF6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2B1D30E" w14:textId="77777777" w:rsidR="00850BF6" w:rsidRPr="006666FA" w:rsidRDefault="00850BF6" w:rsidP="00850BF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AFA81B8" w14:textId="2F1DD6D8" w:rsidR="00850BF6" w:rsidRPr="006666FA" w:rsidRDefault="00850BF6" w:rsidP="00850BF6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7" w:type="pct"/>
            <w:shd w:val="clear" w:color="auto" w:fill="auto"/>
          </w:tcPr>
          <w:p w14:paraId="774F748B" w14:textId="77777777" w:rsidR="00850BF6" w:rsidRPr="006666FA" w:rsidRDefault="00850BF6" w:rsidP="00850BF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3E36DD46" w14:textId="5A8B3922" w:rsidR="00850BF6" w:rsidRPr="006666FA" w:rsidRDefault="00850BF6" w:rsidP="00850BF6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1" w:type="pct"/>
            <w:shd w:val="clear" w:color="auto" w:fill="auto"/>
            <w:vAlign w:val="center"/>
          </w:tcPr>
          <w:p w14:paraId="59D3AC1B" w14:textId="77777777" w:rsidR="00850BF6" w:rsidRPr="006666FA" w:rsidRDefault="00850BF6" w:rsidP="00850BF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14:paraId="287E744E" w14:textId="062583B8" w:rsidR="00850BF6" w:rsidRPr="006666FA" w:rsidRDefault="00850BF6" w:rsidP="00850BF6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850BF6" w:rsidRPr="006666FA" w14:paraId="1A5D5764" w14:textId="77777777" w:rsidTr="008940FD">
        <w:trPr>
          <w:trHeight w:val="344"/>
          <w:tblHeader/>
        </w:trPr>
        <w:tc>
          <w:tcPr>
            <w:tcW w:w="1771" w:type="pct"/>
            <w:shd w:val="clear" w:color="auto" w:fill="auto"/>
          </w:tcPr>
          <w:p w14:paraId="4A7DC4FC" w14:textId="77777777" w:rsidR="00850BF6" w:rsidRPr="006666FA" w:rsidRDefault="00850BF6" w:rsidP="00850BF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55FAD655" w14:textId="77777777" w:rsidR="00850BF6" w:rsidRPr="006666FA" w:rsidRDefault="00850BF6" w:rsidP="00850BF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1" w:type="pct"/>
            <w:gridSpan w:val="7"/>
            <w:shd w:val="clear" w:color="auto" w:fill="auto"/>
          </w:tcPr>
          <w:p w14:paraId="12FD4C1B" w14:textId="77777777" w:rsidR="00850BF6" w:rsidRPr="006666FA" w:rsidRDefault="00850BF6" w:rsidP="00850BF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BF6" w:rsidRPr="006666FA" w14:paraId="367DF276" w14:textId="77777777" w:rsidTr="008940FD">
        <w:tc>
          <w:tcPr>
            <w:tcW w:w="1771" w:type="pct"/>
            <w:shd w:val="clear" w:color="auto" w:fill="auto"/>
          </w:tcPr>
          <w:p w14:paraId="09EE57EC" w14:textId="77777777" w:rsidR="00850BF6" w:rsidRPr="006666FA" w:rsidRDefault="00850BF6" w:rsidP="00850BF6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เงินฝากธนาคารที่ติดภาระค้ำประกัน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17AF9BE1" w14:textId="77777777" w:rsidR="00850BF6" w:rsidRPr="006666FA" w:rsidRDefault="00850BF6" w:rsidP="0085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46FBC17B" w14:textId="6F7CC8CB" w:rsidR="00850BF6" w:rsidRPr="008963FC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26,554</w:t>
            </w:r>
          </w:p>
        </w:tc>
        <w:tc>
          <w:tcPr>
            <w:tcW w:w="87" w:type="pct"/>
            <w:shd w:val="clear" w:color="auto" w:fill="auto"/>
          </w:tcPr>
          <w:p w14:paraId="433A751C" w14:textId="77777777" w:rsidR="00850BF6" w:rsidRPr="008963FC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4AB7C74" w14:textId="216F68F1" w:rsidR="00850BF6" w:rsidRPr="00921CAE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87" w:type="pct"/>
            <w:shd w:val="clear" w:color="auto" w:fill="auto"/>
          </w:tcPr>
          <w:p w14:paraId="31D23A58" w14:textId="77777777" w:rsidR="00850BF6" w:rsidRPr="006666FA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14:paraId="69151164" w14:textId="4DDD9B18" w:rsidR="00850BF6" w:rsidRPr="00FB4D9D" w:rsidRDefault="00850BF6" w:rsidP="00850BF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684917D8" w14:textId="77777777" w:rsidR="00850BF6" w:rsidRPr="006666FA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shd w:val="clear" w:color="auto" w:fill="auto"/>
          </w:tcPr>
          <w:p w14:paraId="5724B699" w14:textId="36F90C8B" w:rsidR="00850BF6" w:rsidRPr="006666FA" w:rsidRDefault="00850BF6" w:rsidP="00850BF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BF6" w:rsidRPr="006666FA" w14:paraId="4B298624" w14:textId="77777777" w:rsidTr="008940FD">
        <w:tc>
          <w:tcPr>
            <w:tcW w:w="1771" w:type="pct"/>
            <w:shd w:val="clear" w:color="auto" w:fill="auto"/>
          </w:tcPr>
          <w:p w14:paraId="1DC5C15D" w14:textId="25CABA22" w:rsidR="00850BF6" w:rsidRPr="001504D4" w:rsidRDefault="00850BF6" w:rsidP="00850BF6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04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4697DC95" w14:textId="0BC518D5" w:rsidR="00850BF6" w:rsidRPr="001504D4" w:rsidRDefault="00850BF6" w:rsidP="0085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4AF62B20" w14:textId="4EA002C4" w:rsidR="00850BF6" w:rsidRPr="001504D4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779,438</w:t>
            </w:r>
          </w:p>
        </w:tc>
        <w:tc>
          <w:tcPr>
            <w:tcW w:w="87" w:type="pct"/>
            <w:shd w:val="clear" w:color="auto" w:fill="auto"/>
          </w:tcPr>
          <w:p w14:paraId="60E15326" w14:textId="7D5051FF" w:rsidR="00850BF6" w:rsidRPr="001504D4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F3FC18E" w14:textId="544CA4FD" w:rsidR="00850BF6" w:rsidRPr="00921CAE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 w:rsidRPr="001504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87" w:type="pct"/>
            <w:shd w:val="clear" w:color="auto" w:fill="auto"/>
          </w:tcPr>
          <w:p w14:paraId="0BF13BE2" w14:textId="77777777" w:rsidR="00850BF6" w:rsidRPr="001504D4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14:paraId="4092F1AB" w14:textId="4993D8A3" w:rsidR="00850BF6" w:rsidRPr="001504D4" w:rsidRDefault="00850BF6" w:rsidP="00850BF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604DF92C" w14:textId="77777777" w:rsidR="00850BF6" w:rsidRPr="001504D4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shd w:val="clear" w:color="auto" w:fill="auto"/>
          </w:tcPr>
          <w:p w14:paraId="2A5CF4D6" w14:textId="715F791C" w:rsidR="00850BF6" w:rsidRDefault="00850BF6" w:rsidP="00850BF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04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BF6" w:rsidRPr="006666FA" w14:paraId="056B37E3" w14:textId="77777777" w:rsidTr="008940FD">
        <w:tc>
          <w:tcPr>
            <w:tcW w:w="1771" w:type="pct"/>
            <w:shd w:val="clear" w:color="auto" w:fill="auto"/>
          </w:tcPr>
          <w:p w14:paraId="5DFA5602" w14:textId="534F5C6E" w:rsidR="00850BF6" w:rsidRPr="001504D4" w:rsidRDefault="00850BF6" w:rsidP="00850BF6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BF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67C27293" w14:textId="00AAE9F3" w:rsidR="00850BF6" w:rsidRPr="001504D4" w:rsidRDefault="00EA2539" w:rsidP="0085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596" w:type="pct"/>
            <w:shd w:val="clear" w:color="auto" w:fill="auto"/>
          </w:tcPr>
          <w:p w14:paraId="29B2682A" w14:textId="3DCB2945" w:rsidR="00850BF6" w:rsidRPr="00C64585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30,200</w:t>
            </w:r>
          </w:p>
        </w:tc>
        <w:tc>
          <w:tcPr>
            <w:tcW w:w="87" w:type="pct"/>
            <w:shd w:val="clear" w:color="auto" w:fill="auto"/>
          </w:tcPr>
          <w:p w14:paraId="3C52E947" w14:textId="77777777" w:rsidR="00850BF6" w:rsidRPr="001504D4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3CC1059" w14:textId="27CA270B" w:rsidR="00850BF6" w:rsidRPr="00921CAE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29,352</w:t>
            </w:r>
          </w:p>
        </w:tc>
        <w:tc>
          <w:tcPr>
            <w:tcW w:w="87" w:type="pct"/>
            <w:shd w:val="clear" w:color="auto" w:fill="auto"/>
          </w:tcPr>
          <w:p w14:paraId="569C1214" w14:textId="77777777" w:rsidR="00850BF6" w:rsidRPr="001504D4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14:paraId="3C6E6ABF" w14:textId="00C74EF0" w:rsidR="00850BF6" w:rsidRPr="001504D4" w:rsidRDefault="00850BF6" w:rsidP="00850BF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61,942</w:t>
            </w:r>
          </w:p>
        </w:tc>
        <w:tc>
          <w:tcPr>
            <w:tcW w:w="91" w:type="pct"/>
            <w:shd w:val="clear" w:color="auto" w:fill="auto"/>
          </w:tcPr>
          <w:p w14:paraId="73020749" w14:textId="77777777" w:rsidR="00850BF6" w:rsidRPr="001504D4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shd w:val="clear" w:color="auto" w:fill="auto"/>
          </w:tcPr>
          <w:p w14:paraId="2FDE7CEC" w14:textId="44004BD5" w:rsidR="00850BF6" w:rsidRPr="001504D4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850BF6" w:rsidRPr="006666FA" w14:paraId="6EB37686" w14:textId="77777777" w:rsidTr="008940FD">
        <w:tc>
          <w:tcPr>
            <w:tcW w:w="1771" w:type="pct"/>
            <w:shd w:val="clear" w:color="auto" w:fill="auto"/>
          </w:tcPr>
          <w:p w14:paraId="48D3C500" w14:textId="1DA46850" w:rsidR="00850BF6" w:rsidRPr="00243BF7" w:rsidRDefault="00850BF6" w:rsidP="00850BF6">
            <w:pPr>
              <w:spacing w:line="240" w:lineRule="auto"/>
              <w:ind w:right="-25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ดำเนินงาน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7F397ADF" w14:textId="68F4666C" w:rsidR="00850BF6" w:rsidRPr="001504D4" w:rsidRDefault="00EA2539" w:rsidP="0085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596" w:type="pct"/>
            <w:shd w:val="clear" w:color="auto" w:fill="auto"/>
          </w:tcPr>
          <w:p w14:paraId="5B2BB01A" w14:textId="0607E18B" w:rsidR="00850BF6" w:rsidRPr="00C64585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160,564</w:t>
            </w:r>
          </w:p>
        </w:tc>
        <w:tc>
          <w:tcPr>
            <w:tcW w:w="87" w:type="pct"/>
            <w:shd w:val="clear" w:color="auto" w:fill="auto"/>
          </w:tcPr>
          <w:p w14:paraId="360FAF49" w14:textId="77777777" w:rsidR="00850BF6" w:rsidRPr="001504D4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2C45532" w14:textId="29228432" w:rsidR="00850BF6" w:rsidRPr="00921CAE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87" w:type="pct"/>
            <w:shd w:val="clear" w:color="auto" w:fill="auto"/>
          </w:tcPr>
          <w:p w14:paraId="11051232" w14:textId="77777777" w:rsidR="00850BF6" w:rsidRPr="001504D4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14:paraId="0A97B008" w14:textId="792BFB44" w:rsidR="00850BF6" w:rsidRPr="004E1CFF" w:rsidRDefault="00850BF6" w:rsidP="00850BF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7848C84B" w14:textId="77777777" w:rsidR="00850BF6" w:rsidRPr="001504D4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shd w:val="clear" w:color="auto" w:fill="auto"/>
          </w:tcPr>
          <w:p w14:paraId="1B38D797" w14:textId="31501D16" w:rsidR="00850BF6" w:rsidRPr="004E1CFF" w:rsidRDefault="00850BF6" w:rsidP="00850BF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BF6" w:rsidRPr="006666FA" w14:paraId="6A8E0B93" w14:textId="77777777" w:rsidTr="008940FD">
        <w:tc>
          <w:tcPr>
            <w:tcW w:w="1771" w:type="pct"/>
            <w:shd w:val="clear" w:color="auto" w:fill="auto"/>
          </w:tcPr>
          <w:p w14:paraId="625CAD14" w14:textId="40D24E8A" w:rsidR="00850BF6" w:rsidRPr="00243BF7" w:rsidRDefault="00850BF6" w:rsidP="00850BF6">
            <w:pPr>
              <w:spacing w:line="240" w:lineRule="auto"/>
              <w:ind w:right="-25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243BF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1868D5A0" w14:textId="4BF6CF11" w:rsidR="00850BF6" w:rsidRPr="001504D4" w:rsidRDefault="00850BF6" w:rsidP="0085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12742C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96" w:type="pct"/>
            <w:shd w:val="clear" w:color="auto" w:fill="auto"/>
          </w:tcPr>
          <w:p w14:paraId="08D80A2F" w14:textId="5AE22E8A" w:rsidR="00850BF6" w:rsidRPr="00C64585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623,072</w:t>
            </w:r>
          </w:p>
        </w:tc>
        <w:tc>
          <w:tcPr>
            <w:tcW w:w="87" w:type="pct"/>
            <w:shd w:val="clear" w:color="auto" w:fill="auto"/>
          </w:tcPr>
          <w:p w14:paraId="630B633F" w14:textId="77777777" w:rsidR="00850BF6" w:rsidRPr="001504D4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6EB4E3D" w14:textId="377F3186" w:rsidR="00850BF6" w:rsidRPr="00921CAE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603,971</w:t>
            </w:r>
          </w:p>
        </w:tc>
        <w:tc>
          <w:tcPr>
            <w:tcW w:w="87" w:type="pct"/>
            <w:shd w:val="clear" w:color="auto" w:fill="auto"/>
          </w:tcPr>
          <w:p w14:paraId="4C2558A5" w14:textId="77777777" w:rsidR="00850BF6" w:rsidRPr="001504D4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14:paraId="4FC68DA7" w14:textId="275354BE" w:rsidR="00850BF6" w:rsidRPr="00C64585" w:rsidRDefault="00850BF6" w:rsidP="00850BF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0F352619" w14:textId="77777777" w:rsidR="00850BF6" w:rsidRPr="001504D4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shd w:val="clear" w:color="auto" w:fill="auto"/>
          </w:tcPr>
          <w:p w14:paraId="05034C2D" w14:textId="518264F8" w:rsidR="00850BF6" w:rsidRPr="004E1CFF" w:rsidRDefault="00850BF6" w:rsidP="00850BF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BF6" w:rsidRPr="006666FA" w14:paraId="6896E6EC" w14:textId="77777777" w:rsidTr="008940FD">
        <w:tc>
          <w:tcPr>
            <w:tcW w:w="1771" w:type="pct"/>
            <w:shd w:val="clear" w:color="auto" w:fill="auto"/>
          </w:tcPr>
          <w:p w14:paraId="0B22669F" w14:textId="26B00DF3" w:rsidR="00850BF6" w:rsidRPr="00243BF7" w:rsidRDefault="00850BF6" w:rsidP="00850B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43BF7">
              <w:rPr>
                <w:rFonts w:asciiTheme="majorBidi" w:hAnsiTheme="majorBidi" w:cs="Angsana New" w:hint="cs"/>
                <w:sz w:val="30"/>
                <w:szCs w:val="30"/>
                <w:cs/>
                <w:lang w:eastAsia="en-GB" w:bidi="th-TH"/>
              </w:rPr>
              <w:t>สินทรัพย์สิทธิการใช้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41C7965D" w14:textId="3C16F412" w:rsidR="00850BF6" w:rsidRPr="00917E54" w:rsidRDefault="00850BF6" w:rsidP="00850B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17E5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596" w:type="pct"/>
            <w:shd w:val="clear" w:color="auto" w:fill="auto"/>
          </w:tcPr>
          <w:p w14:paraId="20E034E5" w14:textId="0585D9F4" w:rsidR="00850BF6" w:rsidRDefault="00850BF6" w:rsidP="00850BF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4,842,359</w:t>
            </w:r>
          </w:p>
        </w:tc>
        <w:tc>
          <w:tcPr>
            <w:tcW w:w="87" w:type="pct"/>
            <w:shd w:val="clear" w:color="auto" w:fill="auto"/>
          </w:tcPr>
          <w:p w14:paraId="5459F721" w14:textId="77777777" w:rsidR="00850BF6" w:rsidRPr="008963FC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A6A80D6" w14:textId="5F791163" w:rsidR="00850BF6" w:rsidRPr="00921CAE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87" w:type="pct"/>
            <w:shd w:val="clear" w:color="auto" w:fill="auto"/>
          </w:tcPr>
          <w:p w14:paraId="02DD4F0A" w14:textId="77777777" w:rsidR="00850BF6" w:rsidRPr="006666FA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F2DD612" w14:textId="226919F1" w:rsidR="00850BF6" w:rsidRPr="003E3862" w:rsidRDefault="00850BF6" w:rsidP="00850BF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,751</w:t>
            </w:r>
          </w:p>
        </w:tc>
        <w:tc>
          <w:tcPr>
            <w:tcW w:w="91" w:type="pct"/>
            <w:shd w:val="clear" w:color="auto" w:fill="auto"/>
          </w:tcPr>
          <w:p w14:paraId="1C7A6D86" w14:textId="77777777" w:rsidR="00850BF6" w:rsidRPr="006666FA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FC87756" w14:textId="4A9D1F7E" w:rsidR="00850BF6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</w:p>
        </w:tc>
      </w:tr>
      <w:tr w:rsidR="00850BF6" w:rsidRPr="006666FA" w14:paraId="5207D3A0" w14:textId="77777777" w:rsidTr="008940FD">
        <w:tc>
          <w:tcPr>
            <w:tcW w:w="1771" w:type="pct"/>
            <w:shd w:val="clear" w:color="auto" w:fill="auto"/>
          </w:tcPr>
          <w:p w14:paraId="294CABE2" w14:textId="77777777" w:rsidR="00850BF6" w:rsidRPr="006666FA" w:rsidRDefault="00850BF6" w:rsidP="00850B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7D6AD42A" w14:textId="77777777" w:rsidR="00850BF6" w:rsidRPr="006666FA" w:rsidRDefault="00850BF6" w:rsidP="00850BF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A5203" w14:textId="0D10857C" w:rsidR="00850BF6" w:rsidRPr="002939C5" w:rsidRDefault="00850BF6" w:rsidP="00850BF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6,462,187</w:t>
            </w:r>
          </w:p>
        </w:tc>
        <w:tc>
          <w:tcPr>
            <w:tcW w:w="87" w:type="pct"/>
            <w:shd w:val="clear" w:color="auto" w:fill="auto"/>
          </w:tcPr>
          <w:p w14:paraId="5208EF37" w14:textId="77777777" w:rsidR="00850BF6" w:rsidRPr="002939C5" w:rsidRDefault="00850BF6" w:rsidP="00850B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DFEAD" w14:textId="1A0B7744" w:rsidR="00850BF6" w:rsidRPr="002939C5" w:rsidRDefault="00850BF6" w:rsidP="00850BF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</w:p>
        </w:tc>
        <w:tc>
          <w:tcPr>
            <w:tcW w:w="87" w:type="pct"/>
            <w:shd w:val="clear" w:color="auto" w:fill="auto"/>
          </w:tcPr>
          <w:p w14:paraId="68B009B0" w14:textId="77777777" w:rsidR="00850BF6" w:rsidRPr="002939C5" w:rsidRDefault="00850BF6" w:rsidP="00850B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092C8" w14:textId="1E9E9F2E" w:rsidR="00850BF6" w:rsidRPr="002939C5" w:rsidRDefault="00850BF6" w:rsidP="00850BF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97,693</w:t>
            </w:r>
          </w:p>
        </w:tc>
        <w:tc>
          <w:tcPr>
            <w:tcW w:w="91" w:type="pct"/>
            <w:shd w:val="clear" w:color="auto" w:fill="auto"/>
          </w:tcPr>
          <w:p w14:paraId="2DBBE770" w14:textId="77777777" w:rsidR="00850BF6" w:rsidRPr="002939C5" w:rsidRDefault="00850BF6" w:rsidP="00850B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A72EE" w14:textId="620F5A4F" w:rsidR="00850BF6" w:rsidRPr="002939C5" w:rsidRDefault="00850BF6" w:rsidP="00850B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</w:tr>
    </w:tbl>
    <w:p w14:paraId="0C471EF1" w14:textId="77777777" w:rsidR="00C07B1A" w:rsidRPr="00E366E8" w:rsidRDefault="00C07B1A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B853F42" w14:textId="1C51E190" w:rsidR="00B7766D" w:rsidRPr="006666FA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เงินกู้ยืมระยะสั้นจากสถาบันการเงิน</w:t>
      </w:r>
    </w:p>
    <w:p w14:paraId="11D882EC" w14:textId="77777777" w:rsidR="00B7766D" w:rsidRPr="00E366E8" w:rsidRDefault="00B7766D" w:rsidP="00B7766D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0B0EAB3" w14:textId="359FD7BA" w:rsidR="00B7766D" w:rsidRDefault="00B7766D" w:rsidP="00A629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36E14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603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บริษัทมีเงินกู้ยืมระยะสั้นจากสถาบันการเงินในประเทศหลายแห่ง</w:t>
      </w:r>
      <w:r w:rsidR="006D066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เป็นจำนวนเงินรว</w:t>
      </w:r>
      <w:r w:rsidR="00292C7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</w:t>
      </w:r>
      <w:r w:rsidR="009F3B4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551E2">
        <w:rPr>
          <w:rFonts w:asciiTheme="majorBidi" w:hAnsiTheme="majorBidi" w:cstheme="majorBidi"/>
          <w:sz w:val="30"/>
          <w:szCs w:val="30"/>
          <w:lang w:val="en-US" w:bidi="th-TH"/>
        </w:rPr>
        <w:t>1,51</w:t>
      </w:r>
      <w:r w:rsidR="008E6F5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9F3B4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736E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CF379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,</w:t>
      </w:r>
      <w:r w:rsidR="00736E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490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มีอัตราดอกเบี้ยตามที่ระบุไว้ในแต่ละตั๋วสัญญาใช้เงิน วงเงินเหล่านี้</w:t>
      </w:r>
      <w:r w:rsidR="008551E2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</w:t>
      </w:r>
      <w:r w:rsidRPr="004322AF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ถูกค้ำประกันโดยสิ่งปลูกสร้าง</w:t>
      </w:r>
      <w:r w:rsidRPr="004322AF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4322AF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สินทรัพย์ให้เช่าตามสัญญาเช่าดำเนินงาน</w:t>
      </w:r>
      <w:r w:rsidR="0006714F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4322AF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สิทธิ</w:t>
      </w:r>
      <w:r w:rsidR="00243BF7" w:rsidRPr="004322AF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ในการใช้สินทรัพย์</w:t>
      </w:r>
      <w:r w:rsidRPr="004322AF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บางส่วนของบริษัท</w:t>
      </w:r>
      <w:r w:rsidR="00FE6F1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 บริษัท</w:t>
      </w:r>
      <w:r w:rsidR="00F402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และบริษัทย่อยแห่งหนึ่ง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และกรรมการของบริษัท</w:t>
      </w:r>
    </w:p>
    <w:p w14:paraId="6CCA690B" w14:textId="77777777" w:rsidR="0086642F" w:rsidRPr="00E366E8" w:rsidRDefault="0086642F" w:rsidP="00A629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E2878EC" w14:textId="77777777" w:rsidR="00B7766D" w:rsidRPr="00CD73FC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</w:t>
      </w:r>
    </w:p>
    <w:p w14:paraId="11B3A970" w14:textId="77777777" w:rsidR="00B7766D" w:rsidRPr="00E366E8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477F967" w14:textId="702C5746" w:rsidR="00B7766D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36E14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กลุ่มบริษัทมีเจ้าหนี้สินเชื่อสำหรับสินค้าเพื่อการจัดแสดง</w:t>
      </w:r>
      <w:r w:rsidR="006D066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D066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</w:t>
      </w:r>
      <w:r w:rsidR="009F3B4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</w:t>
      </w:r>
      <w:r w:rsidR="006D066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</w:t>
      </w:r>
      <w:r w:rsidR="009F3B4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551E2">
        <w:rPr>
          <w:rFonts w:asciiTheme="majorBidi" w:hAnsiTheme="majorBidi" w:cstheme="majorBidi"/>
          <w:sz w:val="30"/>
          <w:szCs w:val="30"/>
          <w:lang w:val="en-US" w:bidi="th-TH"/>
        </w:rPr>
        <w:t>1,113</w:t>
      </w:r>
      <w:r w:rsidR="00292C7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736E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736E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1,420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โดยมีอัตราดอกเบี้ยอยู่ระหว่างร้อยละ</w:t>
      </w:r>
      <w:r w:rsidR="008551E2">
        <w:rPr>
          <w:rFonts w:asciiTheme="majorBidi" w:hAnsiTheme="majorBidi" w:cstheme="majorBidi"/>
          <w:sz w:val="30"/>
          <w:szCs w:val="30"/>
          <w:lang w:val="en-US" w:bidi="th-TH"/>
        </w:rPr>
        <w:t xml:space="preserve"> 4.01</w:t>
      </w:r>
      <w:r w:rsidR="00736E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ถึงร้อยละ</w:t>
      </w:r>
      <w:r w:rsidR="009F3B4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551E2">
        <w:rPr>
          <w:rFonts w:asciiTheme="majorBidi" w:hAnsiTheme="majorBidi" w:cstheme="majorBidi"/>
          <w:sz w:val="30"/>
          <w:szCs w:val="30"/>
          <w:lang w:val="en-US" w:bidi="th-TH"/>
        </w:rPr>
        <w:t>6.40</w:t>
      </w:r>
      <w:r w:rsidR="00736E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736E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ร้อยละ </w:t>
      </w:r>
      <w:r w:rsidR="00736E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4.40</w:t>
      </w:r>
      <w:r w:rsidR="000E6D9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 ถึงร้อยละ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736E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6.40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ต่อปี)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เจ้าหนี้สินเชื่อสำหรับสินค้าเพื่อการจัดแสดงดังกล่าว ถูกค้ำประกันโดยกรรมการของบริษัท</w:t>
      </w:r>
      <w:r w:rsidR="003F484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และบริษัทย่อย</w:t>
      </w:r>
    </w:p>
    <w:p w14:paraId="3C59C020" w14:textId="77777777" w:rsidR="00E366E8" w:rsidRPr="00E366E8" w:rsidRDefault="00E366E8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3381287B" w14:textId="1ECFBC47" w:rsidR="00B7766D" w:rsidRPr="00CD73FC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เงินกู้ยืมระยะสั้นจากกิจการอื่น</w:t>
      </w:r>
    </w:p>
    <w:p w14:paraId="7CFACB20" w14:textId="77777777" w:rsidR="00B7766D" w:rsidRPr="00E366E8" w:rsidRDefault="00B7766D" w:rsidP="00B7766D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C4F7FAA" w14:textId="68E3B36E" w:rsidR="00B7766D" w:rsidRDefault="00B7766D" w:rsidP="0094456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F7017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C365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บริษัทมีเงินกู้ยืมระยะสั้นจากกิจการอื่นหลายแห่ง</w:t>
      </w:r>
      <w:r w:rsidR="006D066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เป็นจำนวนเงินรวม </w:t>
      </w:r>
      <w:r w:rsidR="008551E2">
        <w:rPr>
          <w:rFonts w:asciiTheme="majorBidi" w:hAnsiTheme="majorBidi" w:cstheme="majorBidi"/>
          <w:sz w:val="30"/>
          <w:szCs w:val="30"/>
          <w:lang w:val="en-US" w:bidi="th-TH"/>
        </w:rPr>
        <w:t>681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6E22A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C64585" w:rsidRPr="006E22A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F70179" w:rsidRPr="006E22A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Pr="006E22A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6E22A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C64585" w:rsidRPr="006E22A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45</w:t>
      </w:r>
      <w:r w:rsidR="00F70179" w:rsidRPr="006E22A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</w:t>
      </w:r>
      <w:r w:rsidRPr="006E22A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มีอัตราดอกเบี้ยตามที่ระบุไว้ในแต่ละตั๋วสัญญาใช้เงิน วงเงินเหล่านี้ถูกค้ำประกันโดย</w:t>
      </w:r>
      <w:r w:rsidR="001673AD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="0008776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สินค้าคงเหลือของกลุ่มบริษัท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และกรรมการของบริษัท</w:t>
      </w:r>
    </w:p>
    <w:p w14:paraId="2A942D44" w14:textId="208A5190" w:rsidR="006D0669" w:rsidRPr="006D0669" w:rsidRDefault="006D0669" w:rsidP="006D066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6D0669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lastRenderedPageBreak/>
        <w:t>เงินกู้ยืมระยะสั้นจากกิจการที่เกี่ยวข้องกัน</w:t>
      </w:r>
    </w:p>
    <w:p w14:paraId="27EE2B47" w14:textId="77777777" w:rsidR="006D0669" w:rsidRDefault="006D0669" w:rsidP="006D066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E98718" w14:textId="7B056C10" w:rsidR="00FE6F1B" w:rsidRPr="00FE6F1B" w:rsidRDefault="00FE6F1B" w:rsidP="00FE6F1B">
      <w:pPr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en-US"/>
        </w:rPr>
      </w:pP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ณ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วันที่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/>
          <w:sz w:val="30"/>
          <w:szCs w:val="30"/>
          <w:lang w:val="en-US"/>
        </w:rPr>
        <w:t>31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67695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</w:t>
      </w:r>
      <w:r w:rsidR="0067695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ษัทมีเงินกู้ยืมระยะสั้นจาก</w:t>
      </w:r>
      <w:r w:rsidR="000E6D9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กิจการที่เกี่ยวข้องกัน</w:t>
      </w:r>
      <w:r w:rsidR="00FA24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แห่ง</w:t>
      </w:r>
      <w:r w:rsidR="0067695E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หนึ่ง เป็นจำนวนเงิน </w:t>
      </w:r>
      <w:r w:rsidR="0067695E">
        <w:rPr>
          <w:rFonts w:asciiTheme="majorBidi" w:hAnsiTheme="majorBidi" w:cs="Angsana New"/>
          <w:sz w:val="30"/>
          <w:szCs w:val="30"/>
          <w:lang w:val="en-US" w:bidi="th-TH"/>
        </w:rPr>
        <w:t>588</w:t>
      </w:r>
      <w:r w:rsidR="000E6D9E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         </w:t>
      </w:r>
      <w:r w:rsidR="0067695E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67695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 มีอัตราดอกเบี้ยตามที่ระบุไว้ในแต่ละตั๋วสัญญา</w:t>
      </w:r>
      <w:r w:rsidR="00F426B3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วงเงินเหล่านี้ถูกค้ำประกันโดยสินค้าคงเหลือของกลุ่มบริษัทและบริษัท</w:t>
      </w:r>
    </w:p>
    <w:p w14:paraId="44D8F029" w14:textId="77777777" w:rsidR="00E57933" w:rsidRPr="006666FA" w:rsidRDefault="00E57933" w:rsidP="00FE6F1B">
      <w:pPr>
        <w:spacing w:line="240" w:lineRule="atLeast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E8B874" w14:textId="7A1406DF" w:rsidR="00CD73FC" w:rsidRDefault="00E57933" w:rsidP="00E57933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4711D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เงินกู้ยืมระยะยาวจากสถาบันการเงิน</w:t>
      </w:r>
    </w:p>
    <w:p w14:paraId="3733732D" w14:textId="77777777" w:rsidR="00E57933" w:rsidRPr="006666FA" w:rsidRDefault="00E57933" w:rsidP="009E7B3A">
      <w:pPr>
        <w:spacing w:line="240" w:lineRule="auto"/>
        <w:ind w:firstLine="540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</w:pPr>
    </w:p>
    <w:p w14:paraId="72FD2F5B" w14:textId="682B3A06" w:rsidR="00B7766D" w:rsidRPr="00CD73FC" w:rsidRDefault="00B7766D" w:rsidP="00644800">
      <w:pPr>
        <w:spacing w:line="240" w:lineRule="auto"/>
        <w:ind w:firstLine="540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>เงิน</w:t>
      </w:r>
      <w:r w:rsidRPr="00CD73FC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 xml:space="preserve">กู้ยืมระยะยาวจากสถาบันการเงิน ณ วันที่ </w:t>
      </w:r>
      <w:r w:rsidR="00C64585" w:rsidRPr="00C64585">
        <w:rPr>
          <w:rFonts w:asciiTheme="majorBidi" w:eastAsia="Cordia New" w:hAnsiTheme="majorBidi" w:cstheme="majorBidi"/>
          <w:sz w:val="30"/>
          <w:szCs w:val="30"/>
          <w:lang w:val="en-US" w:bidi="th-TH"/>
        </w:rPr>
        <w:t>31</w:t>
      </w:r>
      <w:r w:rsidRPr="00CD73FC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>ธันวาคม มีรายละเอียดดังนี้</w:t>
      </w:r>
    </w:p>
    <w:p w14:paraId="760EB74F" w14:textId="77777777" w:rsidR="00B7766D" w:rsidRPr="00CD73FC" w:rsidRDefault="00B7766D" w:rsidP="00B7766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4497"/>
        <w:gridCol w:w="989"/>
        <w:gridCol w:w="193"/>
        <w:gridCol w:w="17"/>
        <w:gridCol w:w="977"/>
        <w:gridCol w:w="12"/>
        <w:gridCol w:w="181"/>
        <w:gridCol w:w="12"/>
        <w:gridCol w:w="977"/>
        <w:gridCol w:w="12"/>
        <w:gridCol w:w="197"/>
        <w:gridCol w:w="1026"/>
      </w:tblGrid>
      <w:tr w:rsidR="00B7766D" w:rsidRPr="00CD73FC" w14:paraId="5AE2B54B" w14:textId="77777777" w:rsidTr="00805E86">
        <w:trPr>
          <w:tblHeader/>
        </w:trPr>
        <w:tc>
          <w:tcPr>
            <w:tcW w:w="4497" w:type="dxa"/>
          </w:tcPr>
          <w:p w14:paraId="2D9B3847" w14:textId="77777777" w:rsidR="00B7766D" w:rsidRPr="00CD73FC" w:rsidRDefault="00B7766D" w:rsidP="002C047A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76" w:type="dxa"/>
            <w:gridSpan w:val="4"/>
            <w:shd w:val="clear" w:color="auto" w:fill="auto"/>
            <w:vAlign w:val="bottom"/>
          </w:tcPr>
          <w:p w14:paraId="36CAC8E5" w14:textId="77777777" w:rsidR="00B7766D" w:rsidRPr="00CD73FC" w:rsidRDefault="00B7766D" w:rsidP="002C047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1C89CF83" w14:textId="77777777" w:rsidR="00B7766D" w:rsidRPr="00CD73FC" w:rsidRDefault="00B7766D" w:rsidP="002C047A">
            <w:pPr>
              <w:tabs>
                <w:tab w:val="decimal" w:pos="792"/>
              </w:tabs>
              <w:spacing w:line="240" w:lineRule="auto"/>
              <w:ind w:left="-108" w:right="-79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24" w:type="dxa"/>
            <w:gridSpan w:val="5"/>
            <w:shd w:val="clear" w:color="auto" w:fill="auto"/>
            <w:vAlign w:val="bottom"/>
          </w:tcPr>
          <w:p w14:paraId="6DEA91A7" w14:textId="77777777" w:rsidR="00B7766D" w:rsidRPr="00CD73FC" w:rsidRDefault="00B7766D" w:rsidP="002C047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70179" w:rsidRPr="00CD73FC" w14:paraId="4C7B8931" w14:textId="77777777" w:rsidTr="00805E86">
        <w:trPr>
          <w:tblHeader/>
        </w:trPr>
        <w:tc>
          <w:tcPr>
            <w:tcW w:w="4497" w:type="dxa"/>
          </w:tcPr>
          <w:p w14:paraId="4651E160" w14:textId="77777777" w:rsidR="00F70179" w:rsidRPr="00CD73FC" w:rsidRDefault="00F70179" w:rsidP="00F70179">
            <w:pPr>
              <w:spacing w:line="240" w:lineRule="auto"/>
              <w:ind w:left="162" w:hanging="16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E4005A1" w14:textId="2A7FB1D9" w:rsidR="00F70179" w:rsidRPr="00CD73FC" w:rsidRDefault="00F70179" w:rsidP="00F7017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924BE98" w14:textId="77777777" w:rsidR="00F70179" w:rsidRPr="00CD73FC" w:rsidRDefault="00F70179" w:rsidP="00F70179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1B07D2C" w14:textId="67CA0B12" w:rsidR="00F70179" w:rsidRPr="00CD73FC" w:rsidRDefault="00F70179" w:rsidP="00F7017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ABEE46A" w14:textId="77777777" w:rsidR="00F70179" w:rsidRPr="00CD73FC" w:rsidRDefault="00F70179" w:rsidP="00F70179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84D91C6" w14:textId="13C1FA2A" w:rsidR="00F70179" w:rsidRPr="00CD73FC" w:rsidRDefault="00F70179" w:rsidP="00805E86">
            <w:pPr>
              <w:tabs>
                <w:tab w:val="left" w:pos="94"/>
              </w:tabs>
              <w:spacing w:line="240" w:lineRule="auto"/>
              <w:ind w:left="-117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09" w:type="dxa"/>
            <w:gridSpan w:val="2"/>
            <w:vAlign w:val="bottom"/>
          </w:tcPr>
          <w:p w14:paraId="72DE158B" w14:textId="77777777" w:rsidR="00F70179" w:rsidRPr="00CD73FC" w:rsidRDefault="00F70179" w:rsidP="00F70179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CED73AD" w14:textId="05A79FAD" w:rsidR="00F70179" w:rsidRPr="00CD73FC" w:rsidRDefault="00F70179" w:rsidP="00805E86">
            <w:pPr>
              <w:spacing w:line="240" w:lineRule="auto"/>
              <w:ind w:left="-46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F70179" w:rsidRPr="00CD73FC" w14:paraId="1D75B3E0" w14:textId="77777777" w:rsidTr="00805E86">
        <w:trPr>
          <w:tblHeader/>
        </w:trPr>
        <w:tc>
          <w:tcPr>
            <w:tcW w:w="4497" w:type="dxa"/>
          </w:tcPr>
          <w:p w14:paraId="3A4AF25F" w14:textId="77777777" w:rsidR="00F70179" w:rsidRPr="00CD73FC" w:rsidRDefault="00F70179" w:rsidP="00F70179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93" w:type="dxa"/>
            <w:gridSpan w:val="11"/>
            <w:shd w:val="clear" w:color="auto" w:fill="auto"/>
            <w:vAlign w:val="bottom"/>
          </w:tcPr>
          <w:p w14:paraId="6840EA9F" w14:textId="77777777" w:rsidR="00F70179" w:rsidRPr="00CD73FC" w:rsidRDefault="00F70179" w:rsidP="00F70179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D73FC">
              <w:rPr>
                <w:rFonts w:asciiTheme="majorBidi" w:eastAsia="Cordia New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F70179" w:rsidRPr="00CD73FC" w14:paraId="3E530C9E" w14:textId="77777777" w:rsidTr="00805E86">
        <w:tc>
          <w:tcPr>
            <w:tcW w:w="4497" w:type="dxa"/>
          </w:tcPr>
          <w:p w14:paraId="4782513F" w14:textId="77777777" w:rsidR="00F70179" w:rsidRPr="00CD73FC" w:rsidRDefault="00F70179" w:rsidP="00F70179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เงินกู้ยืมระยะยาวของบริษัท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D73B28E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A95D52B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11F9589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3B8641D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79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3E580FA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4691EBDC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7122645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0179" w:rsidRPr="00CD73FC" w14:paraId="501896D4" w14:textId="77777777" w:rsidTr="00805E86">
        <w:tc>
          <w:tcPr>
            <w:tcW w:w="4497" w:type="dxa"/>
          </w:tcPr>
          <w:p w14:paraId="1317E44A" w14:textId="6F8A87DF" w:rsidR="00F70179" w:rsidRPr="00CD73FC" w:rsidRDefault="00F70179" w:rsidP="00805E86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8C096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75242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ล้านบาท คิดดอกเบี้ยใน</w:t>
            </w:r>
            <w:r w:rsidRPr="0008269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อัตรา </w:t>
            </w:r>
            <w:r w:rsidRPr="0008269E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Pr="0008269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ลบร้อยละ </w:t>
            </w:r>
            <w:r w:rsidRPr="0008269E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1.75</w:t>
            </w:r>
            <w:r w:rsidRPr="0008269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ต่อปีในปีที่</w:t>
            </w:r>
            <w:r w:rsidRPr="0008269E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1 - 4 </w:t>
            </w:r>
            <w:r w:rsidRPr="0008269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และอัตรา </w:t>
            </w:r>
            <w:r w:rsidRPr="0008269E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Pr="0008269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ลบร้อยละ</w:t>
            </w:r>
            <w:r w:rsidR="00805E86" w:rsidRPr="0008269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="00805E86" w:rsidRPr="0008269E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</w:t>
            </w:r>
            <w:r w:rsidR="006D0669" w:rsidRPr="0008269E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.50</w:t>
            </w:r>
            <w:r w:rsidRPr="0008269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ต่อปีในปีที่</w:t>
            </w:r>
            <w:r w:rsidRPr="0008269E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5</w:t>
            </w:r>
            <w:r w:rsidR="00805E86" w:rsidRPr="0008269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08269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805E86" w:rsidRPr="00805E86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พฤษภาคม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  <w:r w:rsidR="00805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08269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ถูก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ค้ำประกันโดยกรรมการของบริษัท</w:t>
            </w:r>
            <w:r w:rsidR="00FB1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FB10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</w:t>
            </w:r>
            <w:r w:rsidR="00FB10B9" w:rsidRPr="00FB10B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เงินลงทุนในบริษัทย่อยส่วนหนึ่ง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69DAB06" w14:textId="1F7B5E02" w:rsidR="00F70179" w:rsidRPr="00CD73FC" w:rsidRDefault="007A2B34" w:rsidP="00F70179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9B6CB3D" w14:textId="77777777" w:rsidR="00F70179" w:rsidRPr="00CD73FC" w:rsidRDefault="00F70179" w:rsidP="00F70179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49FB6A2" w14:textId="23446532" w:rsidR="00F70179" w:rsidRPr="00CD73FC" w:rsidRDefault="00F70179" w:rsidP="00F70179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E2E25A9" w14:textId="77777777" w:rsidR="00F70179" w:rsidRPr="00CD73FC" w:rsidRDefault="00F70179" w:rsidP="00F70179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B67C92A" w14:textId="5AD23C28" w:rsidR="00F70179" w:rsidRPr="00CD73FC" w:rsidRDefault="007A2B34" w:rsidP="00F70179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579D4B5D" w14:textId="77777777" w:rsidR="00F70179" w:rsidRPr="00CD73FC" w:rsidRDefault="00F70179" w:rsidP="00F70179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8611968" w14:textId="7801E764" w:rsidR="00F70179" w:rsidRPr="00CD73FC" w:rsidRDefault="00F70179" w:rsidP="00F70179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70179" w:rsidRPr="00CD73FC" w14:paraId="29308A57" w14:textId="77777777" w:rsidTr="00805E86">
        <w:tc>
          <w:tcPr>
            <w:tcW w:w="4497" w:type="dxa"/>
          </w:tcPr>
          <w:p w14:paraId="674F4F65" w14:textId="46C2712A" w:rsidR="00F70179" w:rsidRPr="00CD73FC" w:rsidRDefault="00F70179" w:rsidP="00F70179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8C096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75242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805E86" w:rsidRPr="00805E86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805E86"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6D0669" w:rsidRPr="006D066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เดือนม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กราคม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08269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ถูก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ค้ำประกันโด</w:t>
            </w:r>
            <w:r w:rsidR="0008269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="00AF651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และบริษัทย่อย</w:t>
            </w:r>
            <w:r w:rsidR="0008269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08269E" w:rsidRPr="0008269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ที่ดินและสิ่งปลูกสร้าง</w:t>
            </w:r>
            <w:r w:rsidR="0008269E" w:rsidRPr="0008269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08269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="0008269E" w:rsidRPr="0008269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สิทธิในการใช้สินทรัพย์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8A5C628" w14:textId="38C92994" w:rsidR="00F70179" w:rsidRPr="00CD73FC" w:rsidRDefault="00E7319A" w:rsidP="00F70179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27.0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AAFDF06" w14:textId="77777777" w:rsidR="00F70179" w:rsidRPr="00CD73FC" w:rsidRDefault="00F70179" w:rsidP="00F70179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80BB1A4" w14:textId="1337FFA4" w:rsidR="00F70179" w:rsidRPr="00CD73FC" w:rsidRDefault="00F70179" w:rsidP="00F70179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32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3AA867E" w14:textId="77777777" w:rsidR="00F70179" w:rsidRPr="00CD73FC" w:rsidRDefault="00F70179" w:rsidP="00F70179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FF6662A" w14:textId="129920CE" w:rsidR="00F70179" w:rsidRPr="00CD73FC" w:rsidRDefault="00E7319A" w:rsidP="00F70179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27.0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2ABA43A8" w14:textId="77777777" w:rsidR="00F70179" w:rsidRPr="00CD73FC" w:rsidRDefault="00F70179" w:rsidP="00F70179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6C25B2C" w14:textId="4A34C255" w:rsidR="00F70179" w:rsidRPr="00CD73FC" w:rsidRDefault="00F70179" w:rsidP="00F70179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32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550BB3" w:rsidRPr="0012005B" w14:paraId="552A774D" w14:textId="77777777" w:rsidTr="00805E86">
        <w:trPr>
          <w:tblHeader/>
        </w:trPr>
        <w:tc>
          <w:tcPr>
            <w:tcW w:w="4497" w:type="dxa"/>
          </w:tcPr>
          <w:p w14:paraId="1349F08F" w14:textId="77777777" w:rsidR="00550BB3" w:rsidRPr="00CD73FC" w:rsidRDefault="00550BB3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93" w:type="dxa"/>
            <w:gridSpan w:val="11"/>
            <w:shd w:val="clear" w:color="auto" w:fill="auto"/>
            <w:vAlign w:val="bottom"/>
          </w:tcPr>
          <w:p w14:paraId="169E6236" w14:textId="77777777" w:rsidR="00550BB3" w:rsidRPr="0012005B" w:rsidRDefault="00550BB3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50BB3" w:rsidRPr="0012005B" w14:paraId="33341658" w14:textId="77777777" w:rsidTr="00805E86">
        <w:trPr>
          <w:tblHeader/>
        </w:trPr>
        <w:tc>
          <w:tcPr>
            <w:tcW w:w="4497" w:type="dxa"/>
          </w:tcPr>
          <w:p w14:paraId="592F9BF7" w14:textId="77777777" w:rsidR="00550BB3" w:rsidRPr="00CD73FC" w:rsidRDefault="00550BB3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93" w:type="dxa"/>
            <w:gridSpan w:val="11"/>
            <w:shd w:val="clear" w:color="auto" w:fill="auto"/>
            <w:vAlign w:val="bottom"/>
          </w:tcPr>
          <w:p w14:paraId="127F2827" w14:textId="77777777" w:rsidR="00550BB3" w:rsidRPr="0012005B" w:rsidRDefault="00550BB3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50BB3" w:rsidRPr="0012005B" w14:paraId="6944CD32" w14:textId="77777777" w:rsidTr="00805E86">
        <w:trPr>
          <w:tblHeader/>
        </w:trPr>
        <w:tc>
          <w:tcPr>
            <w:tcW w:w="4497" w:type="dxa"/>
          </w:tcPr>
          <w:p w14:paraId="7049EDF4" w14:textId="77777777" w:rsidR="00550BB3" w:rsidRPr="00CD73FC" w:rsidRDefault="00550BB3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93" w:type="dxa"/>
            <w:gridSpan w:val="11"/>
            <w:shd w:val="clear" w:color="auto" w:fill="auto"/>
            <w:vAlign w:val="bottom"/>
          </w:tcPr>
          <w:p w14:paraId="5F3AAE7D" w14:textId="77777777" w:rsidR="00550BB3" w:rsidRPr="0012005B" w:rsidRDefault="00550BB3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50BB3" w:rsidRPr="0012005B" w14:paraId="7ECF591E" w14:textId="77777777" w:rsidTr="00805E86">
        <w:trPr>
          <w:tblHeader/>
        </w:trPr>
        <w:tc>
          <w:tcPr>
            <w:tcW w:w="4497" w:type="dxa"/>
          </w:tcPr>
          <w:p w14:paraId="0F80E490" w14:textId="77777777" w:rsidR="00550BB3" w:rsidRPr="00CD73FC" w:rsidRDefault="00550BB3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93" w:type="dxa"/>
            <w:gridSpan w:val="11"/>
            <w:shd w:val="clear" w:color="auto" w:fill="auto"/>
            <w:vAlign w:val="bottom"/>
          </w:tcPr>
          <w:p w14:paraId="5ECD2348" w14:textId="77777777" w:rsidR="00550BB3" w:rsidRPr="0012005B" w:rsidRDefault="00550BB3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50BB3" w:rsidRPr="0012005B" w14:paraId="51B60D5E" w14:textId="77777777" w:rsidTr="00805E86">
        <w:trPr>
          <w:tblHeader/>
        </w:trPr>
        <w:tc>
          <w:tcPr>
            <w:tcW w:w="4497" w:type="dxa"/>
          </w:tcPr>
          <w:p w14:paraId="722C7A2B" w14:textId="77777777" w:rsidR="00550BB3" w:rsidRPr="00CD73FC" w:rsidRDefault="00550BB3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93" w:type="dxa"/>
            <w:gridSpan w:val="11"/>
            <w:shd w:val="clear" w:color="auto" w:fill="auto"/>
            <w:vAlign w:val="bottom"/>
          </w:tcPr>
          <w:p w14:paraId="2F57ADDF" w14:textId="77777777" w:rsidR="00550BB3" w:rsidRPr="0012005B" w:rsidRDefault="00550BB3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A80866" w:rsidRPr="0012005B" w14:paraId="0932351A" w14:textId="77777777" w:rsidTr="00805E86">
        <w:trPr>
          <w:tblHeader/>
        </w:trPr>
        <w:tc>
          <w:tcPr>
            <w:tcW w:w="4497" w:type="dxa"/>
          </w:tcPr>
          <w:p w14:paraId="1677FFE9" w14:textId="5F0A8EAB" w:rsidR="00A80866" w:rsidRPr="0012005B" w:rsidRDefault="00BB5914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lastRenderedPageBreak/>
              <w:t>เงินกู้ยืมระยะยาวของบริษัทย่อย</w:t>
            </w:r>
          </w:p>
        </w:tc>
        <w:tc>
          <w:tcPr>
            <w:tcW w:w="4593" w:type="dxa"/>
            <w:gridSpan w:val="11"/>
            <w:shd w:val="clear" w:color="auto" w:fill="auto"/>
            <w:vAlign w:val="bottom"/>
          </w:tcPr>
          <w:p w14:paraId="14A14073" w14:textId="77777777" w:rsidR="00A80866" w:rsidRPr="0012005B" w:rsidRDefault="00A80866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A11992" w:rsidRPr="00CD73FC" w14:paraId="4F5D59FD" w14:textId="77777777" w:rsidTr="00805E86">
        <w:trPr>
          <w:tblHeader/>
        </w:trPr>
        <w:tc>
          <w:tcPr>
            <w:tcW w:w="4497" w:type="dxa"/>
          </w:tcPr>
          <w:p w14:paraId="64BAA418" w14:textId="3BEDE878" w:rsidR="00A11992" w:rsidRPr="00CD73FC" w:rsidRDefault="00875958" w:rsidP="00BD6272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5242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11992"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="00A11992"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11992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A11992"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A11992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A11992"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ล้านบาท คิดดอกเบี้ยใน</w:t>
            </w:r>
            <w:r w:rsidR="00A11992"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อัตรา </w:t>
            </w:r>
            <w:r w:rsidR="00A11992"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="00A11992"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ลบร้อยละ</w:t>
            </w:r>
            <w:r w:rsidR="00A11992"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1.50</w:t>
            </w:r>
            <w:r w:rsidR="00A11992"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ต่อปี</w:t>
            </w:r>
            <w:r w:rsidR="00A11992"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A11992"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A11992"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11992"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ครบกำหนดชำระงวดสุดท้ายในเดือนมิถุนายน </w:t>
            </w:r>
            <w:r w:rsidR="00A11992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  <w:r w:rsidR="00A11992"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11992"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ถูก</w:t>
            </w:r>
            <w:r w:rsidR="00A11992"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ค้ำประกันโดย</w:t>
            </w:r>
            <w:r w:rsidR="00CA7420"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และ</w:t>
            </w:r>
            <w:r w:rsidR="00A11992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สิทธิในการใช้สินทรัพย์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736135E" w14:textId="7CDA509F" w:rsidR="00A11992" w:rsidRPr="009D5AF9" w:rsidRDefault="002D1310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091F782" w14:textId="77777777" w:rsidR="00A11992" w:rsidRPr="00CD73FC" w:rsidRDefault="00A11992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AD10175" w14:textId="66739D16" w:rsidR="00A11992" w:rsidRPr="00C64585" w:rsidRDefault="002D1310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4.2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5F31A711" w14:textId="77777777" w:rsidR="00A11992" w:rsidRPr="00CD73FC" w:rsidRDefault="00A11992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0EE30E8C" w14:textId="5A143E11" w:rsidR="00A11992" w:rsidRDefault="002D1310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37B1BC65" w14:textId="77777777" w:rsidR="00A11992" w:rsidRPr="009D5AF9" w:rsidRDefault="00A11992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89536A0" w14:textId="559E044A" w:rsidR="00A11992" w:rsidRDefault="002D1310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D1310" w:rsidRPr="00CD73FC" w14:paraId="0C77AACC" w14:textId="77777777" w:rsidTr="00805E86">
        <w:trPr>
          <w:tblHeader/>
        </w:trPr>
        <w:tc>
          <w:tcPr>
            <w:tcW w:w="4497" w:type="dxa"/>
          </w:tcPr>
          <w:p w14:paraId="2DB7BCAA" w14:textId="0ED527B7" w:rsidR="002D1310" w:rsidRPr="002D1310" w:rsidRDefault="0075242A" w:rsidP="00875958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B67ABF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="00B67ABF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67ABF"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50.0 </w:t>
            </w:r>
            <w:r w:rsidR="00B67ABF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B67ABF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67ABF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อัตรา 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ลบร้อยละ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1.50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ต่อปี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CA7420"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67ABF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ครบกำหนดชำระงวดสุดท้ายในเดือนกุมภาพันธ์</w:t>
            </w:r>
            <w:r w:rsidR="00B67ABF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67ABF"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2571</w:t>
            </w:r>
            <w:r w:rsidR="00B67ABF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67ABF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ถูก</w:t>
            </w:r>
            <w:r w:rsidR="00B67ABF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ค้ำประกันโดย</w:t>
            </w:r>
            <w:r w:rsidR="00CA7420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B67ABF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  <w:r w:rsidR="00B67ABF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CA7420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</w:t>
            </w:r>
            <w:r w:rsidR="00B67ABF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สิทธิในการใช้สินทรัพย์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CCD8A77" w14:textId="614F68CB" w:rsidR="002D1310" w:rsidRDefault="00B67ABF" w:rsidP="00875958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20.9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445E6B9" w14:textId="77777777" w:rsidR="002D1310" w:rsidRPr="00CD73FC" w:rsidRDefault="002D1310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8B12BD6" w14:textId="2E0E9535" w:rsidR="002D1310" w:rsidRDefault="00B67ABF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27.6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FEB887B" w14:textId="77777777" w:rsidR="002D1310" w:rsidRPr="00CD73FC" w:rsidRDefault="002D1310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09DFCB6D" w14:textId="25EDBC5C" w:rsidR="002D1310" w:rsidRDefault="00534F69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698BC812" w14:textId="77777777" w:rsidR="002D1310" w:rsidRPr="009D5AF9" w:rsidRDefault="002D1310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2875293" w14:textId="2C5FE094" w:rsidR="002D1310" w:rsidRDefault="00534F69" w:rsidP="009D5AF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77BC9" w:rsidRPr="006666FA" w14:paraId="0B62CC65" w14:textId="77777777" w:rsidTr="00805E86">
        <w:trPr>
          <w:tblHeader/>
        </w:trPr>
        <w:tc>
          <w:tcPr>
            <w:tcW w:w="4497" w:type="dxa"/>
          </w:tcPr>
          <w:p w14:paraId="19BC5BE1" w14:textId="70E32448" w:rsidR="00077BC9" w:rsidRPr="00CD73FC" w:rsidRDefault="00077BC9" w:rsidP="00875958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8A372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57.0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อัตรา 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ลบร้อยละ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1.50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ต่อปี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CA7420"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CA7420"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ครบกำหนดชำระงวดสุดท้ายในเดือนมิถุนายน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2571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ถูก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ค้ำประกันโดย</w:t>
            </w:r>
            <w:r w:rsidR="00CA7420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และ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A1D75A4" w14:textId="5F5DF5CF" w:rsidR="00077BC9" w:rsidRPr="00CD73FC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28.5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737098C" w14:textId="77777777" w:rsidR="00077BC9" w:rsidRPr="00CD73FC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575E1BA" w14:textId="5DD1773C" w:rsidR="00077BC9" w:rsidRPr="00CD73FC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6617A4D" w14:textId="77777777" w:rsidR="00077BC9" w:rsidRPr="00CD73FC" w:rsidRDefault="00077BC9" w:rsidP="00077BC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49DE518" w14:textId="32ABFC96" w:rsidR="00077BC9" w:rsidRPr="00CD73FC" w:rsidRDefault="00077BC9" w:rsidP="00077BC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086A8CC9" w14:textId="77777777" w:rsidR="00077BC9" w:rsidRPr="00CD73FC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7AA79DEF" w14:textId="56D6F786" w:rsidR="00077BC9" w:rsidRPr="00924C9A" w:rsidRDefault="00077BC9" w:rsidP="00077BC9">
            <w:pPr>
              <w:tabs>
                <w:tab w:val="decimal" w:pos="574"/>
              </w:tabs>
              <w:spacing w:line="240" w:lineRule="auto"/>
              <w:ind w:left="-115" w:right="183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77BC9" w:rsidRPr="0012005B" w14:paraId="7EC9C991" w14:textId="77777777" w:rsidTr="00CA7420">
        <w:trPr>
          <w:trHeight w:val="1730"/>
          <w:tblHeader/>
        </w:trPr>
        <w:tc>
          <w:tcPr>
            <w:tcW w:w="4497" w:type="dxa"/>
          </w:tcPr>
          <w:p w14:paraId="6847E7D3" w14:textId="124D183C" w:rsidR="00077BC9" w:rsidRPr="00875958" w:rsidRDefault="00077BC9" w:rsidP="00875958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3C74C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วง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92.0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ครบกำหนดชำระงวดสุดท้ายในเดือนธันวาคม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2570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ถูก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ค้ำประกันโดย</w:t>
            </w:r>
            <w:r w:rsidR="00CA7420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สิทธิในการใช้สินทรัพย์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9957F24" w14:textId="38A6A381" w:rsidR="00077BC9" w:rsidRPr="005A5EAD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65.1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73B5AB9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B145275" w14:textId="4752A8C2" w:rsidR="00077BC9" w:rsidRPr="00924C9A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86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5AC37E3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3AE8A9CD" w14:textId="6BDB5883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0AC6E901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B9FE54F" w14:textId="77777777" w:rsidR="00077BC9" w:rsidRDefault="00077BC9" w:rsidP="00077BC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6F238C8A" w14:textId="77777777" w:rsidR="00077BC9" w:rsidRDefault="00077BC9" w:rsidP="00077BC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68D9B4BB" w14:textId="77777777" w:rsidR="00077BC9" w:rsidRDefault="00077BC9" w:rsidP="00077BC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789B8FD6" w14:textId="77777777" w:rsidR="00077BC9" w:rsidRDefault="00077BC9" w:rsidP="00077BC9">
            <w:pPr>
              <w:tabs>
                <w:tab w:val="decimal" w:pos="574"/>
              </w:tabs>
              <w:spacing w:line="240" w:lineRule="auto"/>
              <w:ind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0BE58270" w14:textId="667D8671" w:rsidR="00077BC9" w:rsidRPr="00924C9A" w:rsidRDefault="00077BC9" w:rsidP="00077BC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77BC9" w:rsidRPr="006666FA" w14:paraId="3A82C33D" w14:textId="77777777" w:rsidTr="00805E86">
        <w:trPr>
          <w:tblHeader/>
        </w:trPr>
        <w:tc>
          <w:tcPr>
            <w:tcW w:w="4497" w:type="dxa"/>
          </w:tcPr>
          <w:p w14:paraId="1E46B970" w14:textId="5531985A" w:rsidR="00077BC9" w:rsidRPr="00CD73FC" w:rsidRDefault="00875958" w:rsidP="00875958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75242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50.0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คิดดอกเบี้ยในอัตราดอกเบี้ยคงที่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ร้อยละ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-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และร้อยละ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เป็นต้นไป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จ่ายชำระ</w:t>
            </w:r>
            <w:r w:rsidR="003664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     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ทุกเดือน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ครบกำหนดชำระงวดสุดท้ายในเดือนมกราคม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2569</w:t>
            </w:r>
            <w:r w:rsidR="00077BC9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ถูก</w:t>
            </w:r>
            <w:r w:rsidR="00077BC9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ค้ำประกันโ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ดย</w:t>
            </w:r>
            <w:r w:rsidR="00CA7420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CA7420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  <w:r w:rsidR="00CA7420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CA7420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และสิทธิในการใช้สินทรัพย์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A44B79C" w14:textId="1BCFD7B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26.0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59449ECE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88D3B73" w14:textId="0F9A40FD" w:rsidR="00077BC9" w:rsidRPr="009F5E09" w:rsidRDefault="00077BC9" w:rsidP="00077BC9">
            <w:pPr>
              <w:tabs>
                <w:tab w:val="decimal" w:pos="574"/>
              </w:tabs>
              <w:spacing w:line="240" w:lineRule="auto"/>
              <w:ind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1D2E72DC" w14:textId="77777777" w:rsidR="00077BC9" w:rsidRPr="00CD73FC" w:rsidRDefault="00077BC9" w:rsidP="00077BC9">
            <w:pPr>
              <w:tabs>
                <w:tab w:val="decimal" w:pos="574"/>
              </w:tabs>
              <w:spacing w:line="240" w:lineRule="auto"/>
              <w:ind w:right="-79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9F931B9" w14:textId="0F935376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07F54AD8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84502A1" w14:textId="77777777" w:rsidR="00077BC9" w:rsidRDefault="00077BC9" w:rsidP="00077BC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77BC9" w:rsidRPr="006666FA" w14:paraId="7F8090F6" w14:textId="77777777" w:rsidTr="00805E86">
        <w:trPr>
          <w:tblHeader/>
        </w:trPr>
        <w:tc>
          <w:tcPr>
            <w:tcW w:w="4497" w:type="dxa"/>
          </w:tcPr>
          <w:p w14:paraId="44F8C8F5" w14:textId="52D37B94" w:rsidR="00077BC9" w:rsidRPr="00CD73FC" w:rsidRDefault="00077BC9" w:rsidP="00875958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lastRenderedPageBreak/>
              <w:t xml:space="preserve"> </w:t>
            </w:r>
            <w:r w:rsidR="0075242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 คิดดอกเบี้ย</w:t>
            </w:r>
            <w:r w:rsidRPr="0036645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ในอัตรา</w:t>
            </w:r>
            <w:r w:rsidRPr="0036645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36645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="008C0965" w:rsidRPr="0036645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 xml:space="preserve">ต่อปี </w:t>
            </w:r>
            <w:r w:rsidRPr="0036645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366450" w:rsidRPr="0036645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36645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ครบกำหนด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ชำระงวดสุดท้ายในเดือนกันยายน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2572</w:t>
            </w:r>
            <w:r w:rsidR="00366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ถูกค้ำ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ประกัน</w:t>
            </w:r>
            <w:r w:rsidR="00CA742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โดย</w:t>
            </w:r>
            <w:r w:rsidR="00CA7420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="001934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ที่ดินและสิ่งปลูกสร้าง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สิทธิในการใช้สินทรัพย์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CA7420"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ใบหุ้นของบริษัท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7422870" w14:textId="0997BE7E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184.9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0160476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7B6106A" w14:textId="64452CD0" w:rsidR="00077BC9" w:rsidRPr="005A5EAD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234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EA07B6A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DAB613B" w14:textId="1D73A119" w:rsidR="00077BC9" w:rsidRDefault="00077BC9" w:rsidP="00077BC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12BDF877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1CF1B384" w14:textId="2D0FB27E" w:rsidR="00077BC9" w:rsidRDefault="00077BC9" w:rsidP="00077BC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77BC9" w:rsidRPr="006666FA" w14:paraId="742A9CAE" w14:textId="77777777" w:rsidTr="00805E86">
        <w:trPr>
          <w:tblHeader/>
        </w:trPr>
        <w:tc>
          <w:tcPr>
            <w:tcW w:w="4497" w:type="dxa"/>
          </w:tcPr>
          <w:p w14:paraId="41571D6B" w14:textId="07A152D4" w:rsidR="00077BC9" w:rsidRPr="00CD73FC" w:rsidRDefault="00077BC9" w:rsidP="00875958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อัตรา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ลบร้อยละ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.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04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ต่อปี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ครบกำหนดชำระงวดสุดท้ายในเดือนพฤศจิกายน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2572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CA7420"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เงินกู้ยืมนี้ถูกค้ำประกันโดยกรรมการของบริษัท</w:t>
            </w:r>
            <w:r w:rsidR="00CA7420"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ที่ดินและอาคาร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="00CA7420"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และ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สิทธิในการใช้สินทรัพย์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610589A" w14:textId="6971D5E4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109.2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C23F7C4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AE502A8" w14:textId="51D6F92B" w:rsidR="00077BC9" w:rsidRPr="005A5EAD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112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EA3A29A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36A1B0EF" w14:textId="4F27868F" w:rsidR="00077BC9" w:rsidRDefault="00077BC9" w:rsidP="00077BC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740D8322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56CA60A" w14:textId="54A5295E" w:rsidR="00077BC9" w:rsidRDefault="00077BC9" w:rsidP="00077BC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77BC9" w:rsidRPr="006666FA" w14:paraId="1546D75C" w14:textId="77777777" w:rsidTr="00805E86">
        <w:trPr>
          <w:tblHeader/>
        </w:trPr>
        <w:tc>
          <w:tcPr>
            <w:tcW w:w="4497" w:type="dxa"/>
          </w:tcPr>
          <w:p w14:paraId="2883CF12" w14:textId="455BA636" w:rsidR="00077BC9" w:rsidRPr="00CD73FC" w:rsidRDefault="00077BC9" w:rsidP="00875958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อัตรา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ลบร้อยละ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.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04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ต่อปี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ครบกำหนดชำระงวดสุดท้ายในเดือนกุมภาพันธ์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2572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D35509"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เงินกู้ยืมนี้ถูกค้ำประกันโดยกรรมการของบริษัท</w:t>
            </w:r>
            <w:r w:rsidR="00D35509"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D35509"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ที่ดินและอาคาร</w:t>
            </w:r>
            <w:r w:rsidR="00D35509"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="00D35509"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และสิทธิในการใช้สินทรัพย์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3ABA8F9" w14:textId="0DE723FC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151.</w:t>
            </w:r>
            <w:r w:rsidR="00832D44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B7E4494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619BFBA" w14:textId="0FAA2078" w:rsidR="00077BC9" w:rsidRPr="005A5EAD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178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4DD13DE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0500890" w14:textId="2EB236C9" w:rsidR="00077BC9" w:rsidRDefault="00077BC9" w:rsidP="00077BC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696538C7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B401A89" w14:textId="4FD0B1D9" w:rsidR="00077BC9" w:rsidRDefault="00077BC9" w:rsidP="00077BC9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77BC9" w:rsidRPr="006666FA" w14:paraId="20EA66F4" w14:textId="77777777" w:rsidTr="00805E86">
        <w:trPr>
          <w:tblHeader/>
        </w:trPr>
        <w:tc>
          <w:tcPr>
            <w:tcW w:w="4497" w:type="dxa"/>
          </w:tcPr>
          <w:p w14:paraId="26688E0D" w14:textId="01461661" w:rsidR="00077BC9" w:rsidRPr="00CD73FC" w:rsidRDefault="00077BC9" w:rsidP="00875958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</w:t>
            </w:r>
            <w:r w:rsidR="002622B3"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วง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156.0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26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</w:t>
            </w:r>
            <w:r w:rsidR="00014BA6" w:rsidRPr="0026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อยู่ระหว่างอัตราร้อยละ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F07C00" w:rsidRPr="0026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ต่อปี</w:t>
            </w:r>
            <w:r w:rsidR="00B66B9F" w:rsidRPr="0026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ถึงร้อยละ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14BA6" w:rsidRPr="0026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75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ครบกำหนดชำระงวดสุดท้ายภายในเดือนกรกฎาคม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2571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ในระหว่างปีกู้ยืมเงินเพิ่มจำนวน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DD2C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3.4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 เงินกู้ยืมนี้มีหลักประกันเป็นรถยนต์ เรือ และกรรมการของบริษัท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41E512E" w14:textId="1DC5964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72.3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A1D1DFC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A14494D" w14:textId="4B61E031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101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74CF95E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F0788A7" w14:textId="39A8FBF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3F125219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CE46458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77BC9" w:rsidRPr="006666FA" w14:paraId="79257CBF" w14:textId="77777777" w:rsidTr="00805E86">
        <w:trPr>
          <w:tblHeader/>
        </w:trPr>
        <w:tc>
          <w:tcPr>
            <w:tcW w:w="4497" w:type="dxa"/>
          </w:tcPr>
          <w:p w14:paraId="5B7C5018" w14:textId="3E20DCD1" w:rsidR="00077BC9" w:rsidRPr="00CD73FC" w:rsidRDefault="00077BC9" w:rsidP="00875958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</w:t>
            </w:r>
            <w:r w:rsidR="00B66B9F"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อัตรา</w:t>
            </w:r>
            <w:r w:rsidR="00B66B9F"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="00B66B9F"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="00B66B9F"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ลบร้อยละ</w:t>
            </w:r>
            <w:r w:rsidR="00B66B9F"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="00B66B9F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</w:t>
            </w:r>
            <w:r w:rsidR="00B66B9F"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.</w:t>
            </w:r>
            <w:r w:rsidR="00B66B9F"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0</w:t>
            </w:r>
            <w:r w:rsidR="00B66B9F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0</w:t>
            </w:r>
            <w:r w:rsidR="00B66B9F"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="00B66B9F"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ต่อปี</w:t>
            </w:r>
            <w:r w:rsidR="00B66B9F"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="00B66B9F"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B66B9F"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ครบกำหนดชำระงวดสุดท้ายในเดือนเมษายน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B66B9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ถูก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ค้ำประกันโดยกรรมการของบริษัท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B197E10" w14:textId="3647989F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C060162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D6FD0B5" w14:textId="2035A383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5A6B43A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275CF44E" w14:textId="73B6CE38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34152902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AD2EEF2" w14:textId="77777777" w:rsidR="00077BC9" w:rsidRPr="006666FA" w:rsidRDefault="00077BC9" w:rsidP="00077BC9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77BC9" w:rsidRPr="006666FA" w14:paraId="6785981D" w14:textId="77777777" w:rsidTr="00F879F3">
        <w:trPr>
          <w:tblHeader/>
        </w:trPr>
        <w:tc>
          <w:tcPr>
            <w:tcW w:w="4497" w:type="dxa"/>
          </w:tcPr>
          <w:p w14:paraId="09337D29" w14:textId="7BF24A1C" w:rsidR="00077BC9" w:rsidRPr="00CD73FC" w:rsidRDefault="00077BC9" w:rsidP="00077BC9">
            <w:pPr>
              <w:tabs>
                <w:tab w:val="left" w:pos="324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533D0" w14:textId="19527AFF" w:rsidR="00077BC9" w:rsidRPr="006666FA" w:rsidRDefault="0029656C" w:rsidP="00077BC9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="001D73BD"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85</w:t>
            </w:r>
            <w:r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.3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3AB16298" w14:textId="77777777" w:rsidR="00077BC9" w:rsidRPr="006666FA" w:rsidRDefault="00077BC9" w:rsidP="00077BC9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02541" w14:textId="577C59CF" w:rsidR="00077BC9" w:rsidRPr="006666FA" w:rsidRDefault="00077BC9" w:rsidP="00077BC9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874</w:t>
            </w: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64205C1" w14:textId="77777777" w:rsidR="00077BC9" w:rsidRPr="006666FA" w:rsidRDefault="00077BC9" w:rsidP="00077BC9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3A079" w14:textId="6725DF4B" w:rsidR="00077BC9" w:rsidRPr="006666FA" w:rsidRDefault="00271544" w:rsidP="00077BC9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27.0</w:t>
            </w:r>
          </w:p>
        </w:tc>
        <w:tc>
          <w:tcPr>
            <w:tcW w:w="197" w:type="dxa"/>
            <w:vAlign w:val="bottom"/>
          </w:tcPr>
          <w:p w14:paraId="708FEFE3" w14:textId="77777777" w:rsidR="00077BC9" w:rsidRPr="006666FA" w:rsidRDefault="00077BC9" w:rsidP="00077BC9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2BE91" w14:textId="1B3679D1" w:rsidR="00077BC9" w:rsidRPr="006666FA" w:rsidRDefault="00077BC9" w:rsidP="00077BC9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F879F3" w:rsidRPr="006666FA" w14:paraId="580FD6EE" w14:textId="77777777" w:rsidTr="00805E86">
        <w:trPr>
          <w:tblHeader/>
        </w:trPr>
        <w:tc>
          <w:tcPr>
            <w:tcW w:w="4497" w:type="dxa"/>
          </w:tcPr>
          <w:p w14:paraId="0B298FC4" w14:textId="165FDCEA" w:rsidR="00F879F3" w:rsidRPr="00CD73FC" w:rsidRDefault="00F879F3" w:rsidP="00F879F3">
            <w:pPr>
              <w:tabs>
                <w:tab w:val="left" w:pos="327"/>
              </w:tabs>
              <w:spacing w:line="240" w:lineRule="auto"/>
              <w:ind w:left="612" w:hanging="612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lastRenderedPageBreak/>
              <w:br w:type="page"/>
            </w: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CD73FC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 xml:space="preserve"> ส่วนของเงินกู้ยืมระยะยาวที่ถึงกำหนดชำระ</w:t>
            </w:r>
          </w:p>
          <w:p w14:paraId="547D1603" w14:textId="77777777" w:rsidR="00F879F3" w:rsidRPr="00CD73FC" w:rsidRDefault="00F879F3" w:rsidP="00F879F3">
            <w:pPr>
              <w:tabs>
                <w:tab w:val="left" w:pos="324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 </w:t>
            </w: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 xml:space="preserve">     </w:t>
            </w:r>
            <w:r w:rsidRPr="00CD73FC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ภายในหนึ่งปี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259B0" w14:textId="7042C24A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08" w:rightChars="10" w:right="22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(179.8)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03F7A4A9" w14:textId="77777777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49433" w14:textId="4349DB5A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08" w:rightChars="5" w:right="11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190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9665A31" w14:textId="77777777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EF8B3" w14:textId="5ACBE722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15" w:right="-17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(5.3)</w:t>
            </w:r>
          </w:p>
        </w:tc>
        <w:tc>
          <w:tcPr>
            <w:tcW w:w="197" w:type="dxa"/>
            <w:vAlign w:val="bottom"/>
          </w:tcPr>
          <w:p w14:paraId="6BB797E8" w14:textId="77777777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B97EA" w14:textId="36650833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879F3" w:rsidRPr="006666FA" w14:paraId="4AE7F8DF" w14:textId="77777777" w:rsidTr="00805E86">
        <w:trPr>
          <w:tblHeader/>
        </w:trPr>
        <w:tc>
          <w:tcPr>
            <w:tcW w:w="4497" w:type="dxa"/>
          </w:tcPr>
          <w:p w14:paraId="72B54A17" w14:textId="0C2BE33A" w:rsidR="00F879F3" w:rsidRPr="00CD73FC" w:rsidRDefault="00F879F3" w:rsidP="00F879F3">
            <w:pPr>
              <w:tabs>
                <w:tab w:val="left" w:pos="327"/>
              </w:tabs>
              <w:spacing w:line="240" w:lineRule="auto"/>
              <w:ind w:left="612" w:hanging="612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  <w:r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84832" w14:textId="7DDC5E60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505.5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7D26791B" w14:textId="77777777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103EF" w14:textId="1C9E5065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683</w:t>
            </w: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A00BCDE" w14:textId="77777777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5A70B5" w14:textId="4181F898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21.7</w:t>
            </w:r>
          </w:p>
        </w:tc>
        <w:tc>
          <w:tcPr>
            <w:tcW w:w="197" w:type="dxa"/>
            <w:vAlign w:val="bottom"/>
          </w:tcPr>
          <w:p w14:paraId="5DA2A459" w14:textId="77777777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7C6F2" w14:textId="418D0989" w:rsidR="00F879F3" w:rsidRPr="006666FA" w:rsidRDefault="00F879F3" w:rsidP="00F879F3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27</w:t>
            </w:r>
            <w:r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40435D60" w14:textId="7777777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9753477" w14:textId="52EF68E4" w:rsidR="00FC7713" w:rsidRPr="0090335F" w:rsidRDefault="00FC7713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0335F">
        <w:rPr>
          <w:rFonts w:asciiTheme="majorBidi" w:hAnsiTheme="majorBidi" w:cstheme="majorBidi"/>
          <w:sz w:val="30"/>
          <w:szCs w:val="30"/>
          <w:cs/>
          <w:lang w:val="en-US" w:bidi="th-TH"/>
        </w:rPr>
        <w:t>ภายใต้สัญญา</w:t>
      </w:r>
      <w:r w:rsidRPr="009033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</w:t>
      </w:r>
      <w:r w:rsidRPr="0090335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กู้ยืม </w:t>
      </w:r>
      <w:r w:rsidRPr="009033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มีข้อกำหนดบางประการที่</w:t>
      </w:r>
      <w:r w:rsidRPr="0090335F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9033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จะ</w:t>
      </w:r>
      <w:r w:rsidRPr="0090335F">
        <w:rPr>
          <w:rFonts w:asciiTheme="majorBidi" w:hAnsiTheme="majorBidi" w:cstheme="majorBidi"/>
          <w:sz w:val="30"/>
          <w:szCs w:val="30"/>
          <w:cs/>
          <w:lang w:val="en-US" w:bidi="th-TH"/>
        </w:rPr>
        <w:t>ต้องปฏิบัติตาม</w:t>
      </w:r>
      <w:r w:rsidRPr="009033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เกี่ยวกับการรักษาอัตราส่วน</w:t>
      </w:r>
      <w:r w:rsidR="00093CB1" w:rsidRPr="0090335F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</w:t>
      </w:r>
      <w:r w:rsidRPr="009033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ทางการเงิน การรักษาระดับการถือหุ้นในเงินลงทุน และการงดจ่ายเงินปันผลในบริษัทย่อยบางแห่ง</w:t>
      </w:r>
    </w:p>
    <w:p w14:paraId="1411A890" w14:textId="77777777" w:rsidR="00B46744" w:rsidRPr="00D57D02" w:rsidRDefault="00B46744" w:rsidP="00D02057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lang w:val="en-US" w:bidi="th-TH"/>
        </w:rPr>
      </w:pPr>
    </w:p>
    <w:p w14:paraId="1ACE396E" w14:textId="582EBCE6" w:rsidR="00B72B78" w:rsidRPr="002573C4" w:rsidRDefault="00B72B78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2573C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การละเมิดสัญญาเงินกู้ยืม</w:t>
      </w:r>
    </w:p>
    <w:p w14:paraId="76E51994" w14:textId="4E133CAC" w:rsidR="00B72B78" w:rsidRPr="002573C4" w:rsidRDefault="00B72B78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30B80B4" w14:textId="5089C4EA" w:rsidR="00B72B78" w:rsidRPr="002573C4" w:rsidRDefault="00AE1BB8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ณ วันที่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64585" w:rsidRPr="002573C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C64585" w:rsidRPr="002573C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E1E9D" w:rsidRPr="002573C4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="00744E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ไม่สามารถปฏิบัติตาม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เงื่อนไขการรักษาอัตราส่วนทางการเงินที่กำหนดไว้</w:t>
      </w:r>
      <w:r w:rsidR="00744E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ในสัญญาเงินกู้ยืม </w:t>
      </w:r>
      <w:r w:rsidR="00744E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อาจเป็นสาเหตุให้ธนาคารเรียกชำระเงินกู้ยืมที่ค้างชำระตามสัญญาดังกล่าวทั้งจำนวนได้ อย่างไรก็ตาม ณ วันที่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64585" w:rsidRPr="002573C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C64585" w:rsidRPr="002573C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E1E9D" w:rsidRPr="002573C4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กลุ่มบริษัทได้รับหนังสือผ่อนผันเงื่อนไขในการรักษาระดับอัตราส่วน</w:t>
      </w:r>
      <w:r w:rsidR="004B7670"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    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ทางการเงินจากสถาบันการเงินที่เกี่ยวข้องเรียบร้อยแล้ว</w:t>
      </w:r>
    </w:p>
    <w:p w14:paraId="12D84B47" w14:textId="77777777" w:rsidR="00B7766D" w:rsidRPr="00D57D02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69CF1C7B" w14:textId="3870E1D1" w:rsidR="00A450DB" w:rsidRPr="002573C4" w:rsidRDefault="00B7766D" w:rsidP="003A182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73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2573C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73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64585" w:rsidRPr="002573C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E1E9D" w:rsidRPr="002573C4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2573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2573C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กลุ่มบริษัทมีวงเงินสินเชื่อที่ยังม</w:t>
      </w:r>
      <w:r w:rsidR="00C66C8E" w:rsidRPr="002573C4">
        <w:rPr>
          <w:rFonts w:asciiTheme="majorBidi" w:hAnsiTheme="majorBidi" w:cstheme="majorBidi" w:hint="cs"/>
          <w:sz w:val="30"/>
          <w:szCs w:val="30"/>
          <w:cs/>
          <w:lang w:bidi="th-TH"/>
        </w:rPr>
        <w:t>ิได้</w:t>
      </w:r>
      <w:r w:rsidRPr="002573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เบิกใช้รวมเป็นเงินทั้งสิ้น </w:t>
      </w:r>
      <w:r w:rsidR="00D57D02" w:rsidRPr="002573C4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281461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281461">
        <w:rPr>
          <w:rFonts w:asciiTheme="majorBidi" w:hAnsiTheme="majorBidi" w:cstheme="majorBidi"/>
          <w:sz w:val="30"/>
          <w:szCs w:val="30"/>
          <w:lang w:val="en-US" w:bidi="th-TH"/>
        </w:rPr>
        <w:t>688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73C4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</w:t>
      </w:r>
      <w:r w:rsidR="003A182E"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าท</w:t>
      </w:r>
      <w:r w:rsidR="0028146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br/>
      </w:r>
      <w:r w:rsidRPr="002573C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C64585" w:rsidRPr="002573C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8E1E9D" w:rsidRPr="002573C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Pr="002573C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2573C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8E1E9D" w:rsidRPr="002573C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3,062</w:t>
      </w:r>
      <w:r w:rsidRPr="002573C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2573C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499C4DCD" w14:textId="25232A54" w:rsidR="00F65F7A" w:rsidRPr="00D57D02" w:rsidRDefault="00F65F7A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lang w:val="en-US" w:bidi="th-TH"/>
        </w:rPr>
      </w:pPr>
    </w:p>
    <w:p w14:paraId="483A765E" w14:textId="77777777" w:rsidR="002C2A7D" w:rsidRDefault="002C2A7D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cs/>
          <w:lang w:val="en-US" w:bidi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cs/>
          <w:lang w:val="en-US" w:bidi="th-TH"/>
        </w:rPr>
        <w:br w:type="page"/>
      </w:r>
    </w:p>
    <w:p w14:paraId="00AB7A9F" w14:textId="34E17461" w:rsidR="00B7766D" w:rsidRPr="00AD0F4F" w:rsidRDefault="00B7766D" w:rsidP="002350E0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AD0F4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การเปลี่ยนแปลงของหนี้สินที่เกิดจากกิจกรรมจัดหาเงิน</w:t>
      </w:r>
    </w:p>
    <w:p w14:paraId="05EB73E8" w14:textId="77777777" w:rsidR="005A4C18" w:rsidRPr="00AD0F4F" w:rsidRDefault="005A4C18" w:rsidP="002350E0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0"/>
        <w:gridCol w:w="178"/>
        <w:gridCol w:w="1151"/>
        <w:gridCol w:w="178"/>
        <w:gridCol w:w="19"/>
        <w:gridCol w:w="1136"/>
        <w:gridCol w:w="178"/>
        <w:gridCol w:w="1152"/>
        <w:gridCol w:w="178"/>
        <w:gridCol w:w="1153"/>
      </w:tblGrid>
      <w:tr w:rsidR="00B7766D" w:rsidRPr="00AD0F4F" w14:paraId="71060F59" w14:textId="77777777" w:rsidTr="00340D75">
        <w:trPr>
          <w:cantSplit/>
          <w:trHeight w:val="408"/>
          <w:tblHeader/>
        </w:trPr>
        <w:tc>
          <w:tcPr>
            <w:tcW w:w="3510" w:type="dxa"/>
          </w:tcPr>
          <w:p w14:paraId="4D8BCBC0" w14:textId="77777777" w:rsidR="00B7766D" w:rsidRPr="00AD0F4F" w:rsidRDefault="00B7766D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31356853"/>
          </w:p>
        </w:tc>
        <w:tc>
          <w:tcPr>
            <w:tcW w:w="540" w:type="dxa"/>
            <w:shd w:val="clear" w:color="auto" w:fill="auto"/>
            <w:vAlign w:val="bottom"/>
          </w:tcPr>
          <w:p w14:paraId="0714621E" w14:textId="77777777" w:rsidR="00B7766D" w:rsidRPr="00AD0F4F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404BDEA" w14:textId="77777777" w:rsidR="00B7766D" w:rsidRPr="00AD0F4F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45" w:type="dxa"/>
            <w:gridSpan w:val="8"/>
            <w:vAlign w:val="bottom"/>
          </w:tcPr>
          <w:p w14:paraId="34F68982" w14:textId="77777777" w:rsidR="00B7766D" w:rsidRPr="00AD0F4F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D0F4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7766D" w:rsidRPr="00AD0F4F" w14:paraId="11946AEB" w14:textId="77777777" w:rsidTr="00340D75">
        <w:trPr>
          <w:cantSplit/>
          <w:trHeight w:val="794"/>
          <w:tblHeader/>
        </w:trPr>
        <w:tc>
          <w:tcPr>
            <w:tcW w:w="3510" w:type="dxa"/>
          </w:tcPr>
          <w:p w14:paraId="1087C258" w14:textId="77777777" w:rsidR="00B7766D" w:rsidRPr="00AD0F4F" w:rsidRDefault="00B7766D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3376AEF" w14:textId="6E483491" w:rsidR="00B7766D" w:rsidRPr="00AD0F4F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00E18CF" w14:textId="77777777" w:rsidR="00B7766D" w:rsidRPr="00AD0F4F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7DA89B3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D0F4F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78" w:type="dxa"/>
            <w:vAlign w:val="bottom"/>
          </w:tcPr>
          <w:p w14:paraId="15E18354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0777E531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AD0F4F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78" w:type="dxa"/>
            <w:vAlign w:val="bottom"/>
          </w:tcPr>
          <w:p w14:paraId="1DA03AB5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6F8E42F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F4F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AD0F4F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5569BEB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56A84CBA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AD0F4F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7766D" w:rsidRPr="00AD0F4F" w14:paraId="736B255B" w14:textId="77777777" w:rsidTr="00340D75">
        <w:trPr>
          <w:cantSplit/>
          <w:trHeight w:val="408"/>
          <w:tblHeader/>
        </w:trPr>
        <w:tc>
          <w:tcPr>
            <w:tcW w:w="3510" w:type="dxa"/>
          </w:tcPr>
          <w:p w14:paraId="05D669B4" w14:textId="77777777" w:rsidR="00B7766D" w:rsidRPr="00AD0F4F" w:rsidRDefault="00B7766D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A1D7F0" w14:textId="77777777" w:rsidR="00B7766D" w:rsidRPr="00AD0F4F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4E5D8D9" w14:textId="77777777" w:rsidR="00B7766D" w:rsidRPr="00AD0F4F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45" w:type="dxa"/>
            <w:gridSpan w:val="8"/>
            <w:vAlign w:val="bottom"/>
          </w:tcPr>
          <w:p w14:paraId="50BCBB52" w14:textId="77777777" w:rsidR="00B7766D" w:rsidRPr="00AD0F4F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AD0F4F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4"/>
      <w:tr w:rsidR="000F5550" w:rsidRPr="00AD0F4F" w14:paraId="1B860427" w14:textId="77777777" w:rsidTr="00340D75">
        <w:trPr>
          <w:cantSplit/>
          <w:trHeight w:val="408"/>
        </w:trPr>
        <w:tc>
          <w:tcPr>
            <w:tcW w:w="3510" w:type="dxa"/>
          </w:tcPr>
          <w:p w14:paraId="2B90DCC7" w14:textId="6FFDD696" w:rsidR="000F5550" w:rsidRPr="00AD0F4F" w:rsidRDefault="000F5550" w:rsidP="000F555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AD0F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AD0F4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AD0F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2566</w:t>
            </w:r>
          </w:p>
        </w:tc>
        <w:tc>
          <w:tcPr>
            <w:tcW w:w="540" w:type="dxa"/>
            <w:vAlign w:val="bottom"/>
          </w:tcPr>
          <w:p w14:paraId="6F727849" w14:textId="77777777" w:rsidR="000F5550" w:rsidRPr="00AD0F4F" w:rsidRDefault="000F5550" w:rsidP="000F555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57D78FD" w14:textId="77777777" w:rsidR="000F5550" w:rsidRPr="00AD0F4F" w:rsidRDefault="000F5550" w:rsidP="000F555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9974E1E" w14:textId="7B07C291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5,327</w:t>
            </w:r>
          </w:p>
        </w:tc>
        <w:tc>
          <w:tcPr>
            <w:tcW w:w="197" w:type="dxa"/>
            <w:gridSpan w:val="2"/>
            <w:vAlign w:val="bottom"/>
          </w:tcPr>
          <w:p w14:paraId="0C9C7DF6" w14:textId="77777777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A990E85" w14:textId="314BDB61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5,248,631</w:t>
            </w:r>
          </w:p>
        </w:tc>
        <w:tc>
          <w:tcPr>
            <w:tcW w:w="178" w:type="dxa"/>
            <w:vAlign w:val="bottom"/>
          </w:tcPr>
          <w:p w14:paraId="0CCF0173" w14:textId="77777777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C77594A" w14:textId="1FB63225" w:rsidR="000F5550" w:rsidRPr="00AD0F4F" w:rsidRDefault="000F5550" w:rsidP="000F5550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D0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 w:rsidRPr="00AD0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  <w:tc>
          <w:tcPr>
            <w:tcW w:w="178" w:type="dxa"/>
            <w:vAlign w:val="bottom"/>
          </w:tcPr>
          <w:p w14:paraId="09A954C9" w14:textId="77777777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402661E2" w14:textId="60E9E3C7" w:rsidR="000F5550" w:rsidRPr="00AD0F4F" w:rsidRDefault="000F5550" w:rsidP="000F5550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8,353,421</w:t>
            </w:r>
          </w:p>
        </w:tc>
      </w:tr>
      <w:tr w:rsidR="000F5550" w:rsidRPr="00AD0F4F" w14:paraId="4D608B92" w14:textId="77777777" w:rsidTr="008E4660">
        <w:trPr>
          <w:cantSplit/>
          <w:trHeight w:val="362"/>
        </w:trPr>
        <w:tc>
          <w:tcPr>
            <w:tcW w:w="3510" w:type="dxa"/>
          </w:tcPr>
          <w:p w14:paraId="7F5A18F7" w14:textId="77777777" w:rsidR="000F5550" w:rsidRPr="00AD0F4F" w:rsidRDefault="000F5550" w:rsidP="000F555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AD0F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AD0F4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3E7CC2E7" w14:textId="77777777" w:rsidR="000F5550" w:rsidRPr="00AD0F4F" w:rsidRDefault="000F5550" w:rsidP="000F555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34DE578" w14:textId="77777777" w:rsidR="000F5550" w:rsidRPr="00AD0F4F" w:rsidRDefault="000F5550" w:rsidP="000F555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E69065B" w14:textId="72938728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2,868</w:t>
            </w:r>
          </w:p>
        </w:tc>
        <w:tc>
          <w:tcPr>
            <w:tcW w:w="197" w:type="dxa"/>
            <w:gridSpan w:val="2"/>
            <w:vAlign w:val="bottom"/>
          </w:tcPr>
          <w:p w14:paraId="4E25C220" w14:textId="77777777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19952337" w14:textId="596923E4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(1,005,492)</w:t>
            </w:r>
          </w:p>
        </w:tc>
        <w:tc>
          <w:tcPr>
            <w:tcW w:w="178" w:type="dxa"/>
            <w:vAlign w:val="bottom"/>
          </w:tcPr>
          <w:p w14:paraId="0974A371" w14:textId="77777777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AAECAD7" w14:textId="67D422A8" w:rsidR="000F5550" w:rsidRPr="00AD0F4F" w:rsidRDefault="000F5550" w:rsidP="000F5550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  <w:r w:rsidRPr="00AD0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  <w:r w:rsidRPr="00AD0F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EA87B0F" w14:textId="77777777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2085F04D" w14:textId="230E7D30" w:rsidR="000F5550" w:rsidRPr="00AD0F4F" w:rsidRDefault="000F5550" w:rsidP="000F5550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(1,829,452)</w:t>
            </w:r>
          </w:p>
        </w:tc>
      </w:tr>
      <w:tr w:rsidR="000F5550" w:rsidRPr="00D57D02" w14:paraId="0AABEFAC" w14:textId="77777777" w:rsidTr="00340D75">
        <w:trPr>
          <w:cantSplit/>
          <w:trHeight w:val="397"/>
        </w:trPr>
        <w:tc>
          <w:tcPr>
            <w:tcW w:w="3510" w:type="dxa"/>
          </w:tcPr>
          <w:p w14:paraId="0BD73277" w14:textId="77777777" w:rsidR="000F5550" w:rsidRPr="00AD0F4F" w:rsidRDefault="000F5550" w:rsidP="000F555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F4F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59B7AB36" w14:textId="77777777" w:rsidR="000F5550" w:rsidRPr="00AD0F4F" w:rsidRDefault="000F5550" w:rsidP="000F555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630285B" w14:textId="77777777" w:rsidR="000F5550" w:rsidRPr="00AD0F4F" w:rsidRDefault="000F5550" w:rsidP="000F555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08920EC" w14:textId="62522B83" w:rsidR="000F5550" w:rsidRPr="00AD0F4F" w:rsidRDefault="000F5550" w:rsidP="000F5550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17C0CCF0" w14:textId="77777777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5A82C670" w14:textId="3CAA9A63" w:rsidR="000F5550" w:rsidRPr="00AD0F4F" w:rsidRDefault="000F5550" w:rsidP="000F5550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60399D1" w14:textId="77777777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30CCAE" w14:textId="0C23EA26" w:rsidR="000F5550" w:rsidRPr="00AD0F4F" w:rsidRDefault="000F5550" w:rsidP="000F5550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D0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Pr="00AD0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78" w:type="dxa"/>
            <w:vAlign w:val="bottom"/>
          </w:tcPr>
          <w:p w14:paraId="7228FC4F" w14:textId="77777777" w:rsidR="000F5550" w:rsidRPr="00AD0F4F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29645F62" w14:textId="4ED879E5" w:rsidR="000F5550" w:rsidRPr="00AD0F4F" w:rsidRDefault="000F5550" w:rsidP="000F5550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1,805,433</w:t>
            </w:r>
          </w:p>
        </w:tc>
      </w:tr>
      <w:tr w:rsidR="000F5550" w:rsidRPr="00D57D02" w14:paraId="750B11CD" w14:textId="77777777" w:rsidTr="00340D75">
        <w:trPr>
          <w:cantSplit/>
          <w:trHeight w:val="816"/>
        </w:trPr>
        <w:tc>
          <w:tcPr>
            <w:tcW w:w="3510" w:type="dxa"/>
          </w:tcPr>
          <w:p w14:paraId="33C2DEC0" w14:textId="361F2847" w:rsidR="000F5550" w:rsidRPr="00930AF4" w:rsidRDefault="000F5550" w:rsidP="000F555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2566 </w:t>
            </w:r>
            <w:r w:rsidRPr="00930A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และ </w:t>
            </w:r>
          </w:p>
          <w:p w14:paraId="60B2B528" w14:textId="44907CAA" w:rsidR="000F5550" w:rsidRPr="00930AF4" w:rsidRDefault="000F5550" w:rsidP="000F5550">
            <w:pPr>
              <w:shd w:val="clear" w:color="auto" w:fill="FFFFFF"/>
              <w:tabs>
                <w:tab w:val="left" w:pos="225"/>
                <w:tab w:val="left" w:pos="37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1</w:t>
            </w:r>
            <w:r w:rsidRPr="00930A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540" w:type="dxa"/>
            <w:vAlign w:val="bottom"/>
          </w:tcPr>
          <w:p w14:paraId="42DCA26B" w14:textId="77777777" w:rsidR="000F5550" w:rsidRPr="00930AF4" w:rsidRDefault="000F5550" w:rsidP="000F555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54FBB97" w14:textId="77777777" w:rsidR="000F5550" w:rsidRPr="00930AF4" w:rsidRDefault="000F5550" w:rsidP="000F555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7EDC45BA" w14:textId="0CCDC082" w:rsidR="000F5550" w:rsidRPr="00930AF4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8,195</w:t>
            </w:r>
          </w:p>
        </w:tc>
        <w:tc>
          <w:tcPr>
            <w:tcW w:w="197" w:type="dxa"/>
            <w:gridSpan w:val="2"/>
            <w:vAlign w:val="bottom"/>
          </w:tcPr>
          <w:p w14:paraId="636BE169" w14:textId="77777777" w:rsidR="000F5550" w:rsidRPr="00930AF4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3CB36844" w14:textId="7048E8F3" w:rsidR="000F5550" w:rsidRPr="00930AF4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4,243,139</w:t>
            </w:r>
          </w:p>
        </w:tc>
        <w:tc>
          <w:tcPr>
            <w:tcW w:w="178" w:type="dxa"/>
            <w:vAlign w:val="bottom"/>
          </w:tcPr>
          <w:p w14:paraId="49B3BA7D" w14:textId="77777777" w:rsidR="000F5550" w:rsidRPr="00930AF4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0639AF" w14:textId="63B168BF" w:rsidR="000F5550" w:rsidRPr="00930AF4" w:rsidRDefault="000F5550" w:rsidP="000F5550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078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068</w:t>
            </w:r>
          </w:p>
        </w:tc>
        <w:tc>
          <w:tcPr>
            <w:tcW w:w="178" w:type="dxa"/>
            <w:vAlign w:val="bottom"/>
          </w:tcPr>
          <w:p w14:paraId="7CDFB41B" w14:textId="77777777" w:rsidR="000F5550" w:rsidRPr="00930AF4" w:rsidRDefault="000F5550" w:rsidP="000F555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2D0D5F3A" w14:textId="7A853059" w:rsidR="000F5550" w:rsidRPr="00930AF4" w:rsidRDefault="000F5550" w:rsidP="000F5550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8,329,402</w:t>
            </w:r>
          </w:p>
        </w:tc>
      </w:tr>
      <w:tr w:rsidR="007441EB" w:rsidRPr="00D57D02" w14:paraId="3625F415" w14:textId="77777777" w:rsidTr="00340D75">
        <w:trPr>
          <w:cantSplit/>
          <w:trHeight w:val="805"/>
        </w:trPr>
        <w:tc>
          <w:tcPr>
            <w:tcW w:w="3510" w:type="dxa"/>
          </w:tcPr>
          <w:p w14:paraId="75335906" w14:textId="22E0977F" w:rsidR="007441EB" w:rsidRPr="00930AF4" w:rsidRDefault="007441EB" w:rsidP="007441E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30AF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930A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930AF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4DEB32FD" w14:textId="77777777" w:rsidR="007441EB" w:rsidRPr="00930AF4" w:rsidRDefault="007441EB" w:rsidP="007441EB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30FFED5" w14:textId="77777777" w:rsidR="007441EB" w:rsidRPr="00930AF4" w:rsidRDefault="007441EB" w:rsidP="007441EB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7B012F0" w14:textId="2B8B8CB7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0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(63)</w:t>
            </w:r>
          </w:p>
        </w:tc>
        <w:tc>
          <w:tcPr>
            <w:tcW w:w="197" w:type="dxa"/>
            <w:gridSpan w:val="2"/>
            <w:vAlign w:val="bottom"/>
          </w:tcPr>
          <w:p w14:paraId="28D347B2" w14:textId="77777777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C724E95" w14:textId="138BE226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0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336,32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583D7894" w14:textId="77777777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947A66C" w14:textId="563A812C" w:rsidR="007441EB" w:rsidRPr="00930AF4" w:rsidRDefault="007441EB" w:rsidP="007441EB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441EB">
              <w:rPr>
                <w:rFonts w:asciiTheme="majorBidi" w:hAnsiTheme="majorBidi" w:cstheme="majorBidi"/>
                <w:sz w:val="30"/>
                <w:szCs w:val="30"/>
              </w:rPr>
              <w:t>(868,369)</w:t>
            </w:r>
          </w:p>
        </w:tc>
        <w:tc>
          <w:tcPr>
            <w:tcW w:w="178" w:type="dxa"/>
            <w:vAlign w:val="bottom"/>
          </w:tcPr>
          <w:p w14:paraId="5CC86336" w14:textId="77777777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0E92F0A0" w14:textId="00693812" w:rsidR="007441EB" w:rsidRPr="007441EB" w:rsidRDefault="007441EB" w:rsidP="007441EB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441EB">
              <w:rPr>
                <w:rFonts w:asciiTheme="majorBidi" w:hAnsiTheme="majorBidi" w:cstheme="majorBidi"/>
                <w:sz w:val="30"/>
                <w:szCs w:val="30"/>
              </w:rPr>
              <w:t>(532,11</w:t>
            </w:r>
            <w:r w:rsidR="00EA0D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1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41EB" w:rsidRPr="00D57D02" w14:paraId="51982DE7" w14:textId="77777777" w:rsidTr="00340D75">
        <w:trPr>
          <w:cantSplit/>
          <w:trHeight w:val="408"/>
        </w:trPr>
        <w:tc>
          <w:tcPr>
            <w:tcW w:w="3510" w:type="dxa"/>
          </w:tcPr>
          <w:p w14:paraId="4EAC2F81" w14:textId="0D7CCC00" w:rsidR="007441EB" w:rsidRPr="00930AF4" w:rsidRDefault="007441EB" w:rsidP="007441E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0AF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3EA74F57" w14:textId="77777777" w:rsidR="007441EB" w:rsidRPr="00930AF4" w:rsidRDefault="007441EB" w:rsidP="007441EB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39B9087" w14:textId="77777777" w:rsidR="007441EB" w:rsidRPr="00930AF4" w:rsidRDefault="007441EB" w:rsidP="007441EB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2044F4D" w14:textId="23A20241" w:rsidR="007441EB" w:rsidRPr="00930AF4" w:rsidRDefault="007441EB" w:rsidP="007441EB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0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2A632905" w14:textId="77777777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39297BF5" w14:textId="65FDACDF" w:rsidR="007441EB" w:rsidRPr="00930AF4" w:rsidRDefault="007441EB" w:rsidP="007441EB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0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785495D" w14:textId="77777777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5C22B8" w14:textId="5217F4A3" w:rsidR="007441EB" w:rsidRPr="00930AF4" w:rsidRDefault="007441EB" w:rsidP="007441EB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441EB">
              <w:rPr>
                <w:rFonts w:asciiTheme="majorBidi" w:hAnsiTheme="majorBidi" w:cstheme="majorBidi"/>
                <w:sz w:val="30"/>
                <w:szCs w:val="30"/>
              </w:rPr>
              <w:t>935,455</w:t>
            </w:r>
          </w:p>
        </w:tc>
        <w:tc>
          <w:tcPr>
            <w:tcW w:w="178" w:type="dxa"/>
            <w:vAlign w:val="bottom"/>
          </w:tcPr>
          <w:p w14:paraId="2CACAD95" w14:textId="77777777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778C0491" w14:textId="2FD9EC7A" w:rsidR="007441EB" w:rsidRPr="007441EB" w:rsidRDefault="007441EB" w:rsidP="007441EB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441EB">
              <w:rPr>
                <w:rFonts w:asciiTheme="majorBidi" w:hAnsiTheme="majorBidi" w:cstheme="majorBidi"/>
                <w:sz w:val="30"/>
                <w:szCs w:val="30"/>
              </w:rPr>
              <w:t>935,455</w:t>
            </w:r>
          </w:p>
        </w:tc>
      </w:tr>
      <w:tr w:rsidR="007441EB" w:rsidRPr="00D57D02" w14:paraId="28792E27" w14:textId="77777777" w:rsidTr="00340D75">
        <w:trPr>
          <w:cantSplit/>
          <w:trHeight w:val="408"/>
        </w:trPr>
        <w:tc>
          <w:tcPr>
            <w:tcW w:w="3510" w:type="dxa"/>
          </w:tcPr>
          <w:p w14:paraId="58011340" w14:textId="2CB889C2" w:rsidR="007441EB" w:rsidRPr="00930AF4" w:rsidRDefault="007441EB" w:rsidP="007441E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2567</w:t>
            </w:r>
          </w:p>
        </w:tc>
        <w:tc>
          <w:tcPr>
            <w:tcW w:w="540" w:type="dxa"/>
            <w:vAlign w:val="bottom"/>
          </w:tcPr>
          <w:p w14:paraId="3C4C650D" w14:textId="77777777" w:rsidR="007441EB" w:rsidRPr="00930AF4" w:rsidRDefault="007441EB" w:rsidP="007441EB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9CD85A7" w14:textId="77777777" w:rsidR="007441EB" w:rsidRPr="00930AF4" w:rsidRDefault="007441EB" w:rsidP="007441EB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D4105" w14:textId="70A328BF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8,132</w:t>
            </w:r>
          </w:p>
        </w:tc>
        <w:tc>
          <w:tcPr>
            <w:tcW w:w="197" w:type="dxa"/>
            <w:gridSpan w:val="2"/>
            <w:vAlign w:val="bottom"/>
          </w:tcPr>
          <w:p w14:paraId="12041F22" w14:textId="77777777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B0550" w14:textId="0E23A733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4,579,4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178" w:type="dxa"/>
            <w:vAlign w:val="bottom"/>
          </w:tcPr>
          <w:p w14:paraId="64779D1C" w14:textId="77777777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32D36" w14:textId="1424232D" w:rsidR="007441EB" w:rsidRPr="00930AF4" w:rsidRDefault="007441EB" w:rsidP="007441EB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4,145,154</w:t>
            </w:r>
          </w:p>
        </w:tc>
        <w:tc>
          <w:tcPr>
            <w:tcW w:w="178" w:type="dxa"/>
            <w:vAlign w:val="bottom"/>
          </w:tcPr>
          <w:p w14:paraId="4F7A5BFD" w14:textId="77777777" w:rsidR="007441EB" w:rsidRPr="00930AF4" w:rsidRDefault="007441EB" w:rsidP="007441EB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7DDEA" w14:textId="67B9EFC3" w:rsidR="007441EB" w:rsidRPr="00930AF4" w:rsidRDefault="007441EB" w:rsidP="007441EB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8,732,74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14F7466D" w14:textId="1F4EBC9A" w:rsidR="001C3D60" w:rsidRPr="00D57D02" w:rsidRDefault="001C3D60">
      <w:pPr>
        <w:rPr>
          <w:highlight w:val="cyan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0"/>
        <w:gridCol w:w="1710"/>
        <w:gridCol w:w="180"/>
        <w:gridCol w:w="1620"/>
        <w:gridCol w:w="180"/>
        <w:gridCol w:w="1620"/>
      </w:tblGrid>
      <w:tr w:rsidR="00417284" w:rsidRPr="00D57D02" w14:paraId="5891EF72" w14:textId="77777777" w:rsidTr="009C68A2">
        <w:trPr>
          <w:cantSplit/>
          <w:trHeight w:val="322"/>
          <w:tblHeader/>
        </w:trPr>
        <w:tc>
          <w:tcPr>
            <w:tcW w:w="3510" w:type="dxa"/>
          </w:tcPr>
          <w:p w14:paraId="3225F93C" w14:textId="77777777" w:rsidR="00417284" w:rsidRPr="003B0B57" w:rsidRDefault="00417284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790A50D3" w14:textId="77777777" w:rsidR="00417284" w:rsidRPr="003B0B57" w:rsidRDefault="00417284" w:rsidP="002C047A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38A978F4" w14:textId="51BE12EA" w:rsidR="00417284" w:rsidRPr="003B0B57" w:rsidRDefault="00417284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3B0B5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17284" w:rsidRPr="00D57D02" w14:paraId="26C314F9" w14:textId="77777777" w:rsidTr="009C68A2">
        <w:trPr>
          <w:cantSplit/>
          <w:trHeight w:val="627"/>
          <w:tblHeader/>
        </w:trPr>
        <w:tc>
          <w:tcPr>
            <w:tcW w:w="3510" w:type="dxa"/>
          </w:tcPr>
          <w:p w14:paraId="08587CDD" w14:textId="77777777" w:rsidR="00417284" w:rsidRPr="003B0B57" w:rsidRDefault="00417284" w:rsidP="00417284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2F21CA62" w14:textId="77777777" w:rsidR="00417284" w:rsidRPr="003B0B57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E5DD723" w14:textId="49810764" w:rsidR="00417284" w:rsidRPr="003B0B57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3B0B57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311322C5" w14:textId="77777777" w:rsidR="00417284" w:rsidRPr="003B0B57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658ABCC" w14:textId="77777777" w:rsidR="00E66AEB" w:rsidRPr="003B0B57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3B0B57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หนี้สินตาม</w:t>
            </w:r>
          </w:p>
          <w:p w14:paraId="4629BD3A" w14:textId="76B845BF" w:rsidR="00417284" w:rsidRPr="003B0B57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3B0B57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สัญญาเช่า</w:t>
            </w:r>
            <w:r w:rsidRPr="003B0B57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A4D35DB" w14:textId="77777777" w:rsidR="00417284" w:rsidRPr="003B0B57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F17FFF5" w14:textId="4A41DFB4" w:rsidR="00417284" w:rsidRPr="003B0B57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3B0B57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17284" w:rsidRPr="00D57D02" w14:paraId="6CAD14D9" w14:textId="77777777" w:rsidTr="009C68A2">
        <w:trPr>
          <w:cantSplit/>
          <w:trHeight w:val="322"/>
        </w:trPr>
        <w:tc>
          <w:tcPr>
            <w:tcW w:w="3510" w:type="dxa"/>
          </w:tcPr>
          <w:p w14:paraId="38CEFC35" w14:textId="3FB83C3D" w:rsidR="00417284" w:rsidRPr="003B0B57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789E74A" w14:textId="77777777" w:rsidR="00417284" w:rsidRPr="003B0B57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1C89C73C" w14:textId="1C385FDF" w:rsidR="00417284" w:rsidRPr="003B0B57" w:rsidRDefault="00417284" w:rsidP="00417284">
            <w:pPr>
              <w:shd w:val="clear" w:color="auto" w:fill="FFFFFF"/>
              <w:tabs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0B57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5550" w:rsidRPr="00D57D02" w14:paraId="3D2DD62B" w14:textId="77777777" w:rsidTr="009C68A2">
        <w:trPr>
          <w:cantSplit/>
          <w:trHeight w:val="314"/>
        </w:trPr>
        <w:tc>
          <w:tcPr>
            <w:tcW w:w="3510" w:type="dxa"/>
          </w:tcPr>
          <w:p w14:paraId="26BCEE79" w14:textId="6D9FBF7F" w:rsidR="000F5550" w:rsidRPr="003B0B57" w:rsidRDefault="000F5550" w:rsidP="000F555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3B0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B0B5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3B0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2566</w:t>
            </w:r>
          </w:p>
        </w:tc>
        <w:tc>
          <w:tcPr>
            <w:tcW w:w="540" w:type="dxa"/>
            <w:vAlign w:val="bottom"/>
          </w:tcPr>
          <w:p w14:paraId="2BC87004" w14:textId="77777777" w:rsidR="000F5550" w:rsidRPr="003B0B57" w:rsidRDefault="000F5550" w:rsidP="000F5550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7E0EB0" w14:textId="7DEBB06A" w:rsidR="000F5550" w:rsidRPr="003B0B57" w:rsidRDefault="000F5550" w:rsidP="000F555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685,336</w:t>
            </w:r>
          </w:p>
        </w:tc>
        <w:tc>
          <w:tcPr>
            <w:tcW w:w="180" w:type="dxa"/>
            <w:vAlign w:val="bottom"/>
          </w:tcPr>
          <w:p w14:paraId="5606497B" w14:textId="77777777" w:rsidR="000F5550" w:rsidRPr="003B0B57" w:rsidRDefault="000F5550" w:rsidP="000F555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3DE1D4" w14:textId="6BFBCFA0" w:rsidR="000F5550" w:rsidRPr="003B0B57" w:rsidRDefault="000F5550" w:rsidP="000F555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121,838</w:t>
            </w:r>
          </w:p>
        </w:tc>
        <w:tc>
          <w:tcPr>
            <w:tcW w:w="180" w:type="dxa"/>
            <w:vAlign w:val="bottom"/>
          </w:tcPr>
          <w:p w14:paraId="430D5C4E" w14:textId="77777777" w:rsidR="000F5550" w:rsidRPr="003B0B57" w:rsidRDefault="000F5550" w:rsidP="000F555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9AF174" w14:textId="1333039D" w:rsidR="000F5550" w:rsidRPr="003B0B57" w:rsidRDefault="000F5550" w:rsidP="000F555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807,174</w:t>
            </w:r>
          </w:p>
        </w:tc>
      </w:tr>
      <w:tr w:rsidR="000F5550" w:rsidRPr="00D57D02" w14:paraId="524E84E3" w14:textId="77777777" w:rsidTr="009C68A2">
        <w:trPr>
          <w:cantSplit/>
          <w:trHeight w:val="627"/>
        </w:trPr>
        <w:tc>
          <w:tcPr>
            <w:tcW w:w="3510" w:type="dxa"/>
          </w:tcPr>
          <w:p w14:paraId="4705B0AF" w14:textId="1C48474D" w:rsidR="000F5550" w:rsidRPr="003B0B57" w:rsidRDefault="000F5550" w:rsidP="000F555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3B0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3B0B5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09F74388" w14:textId="77777777" w:rsidR="000F5550" w:rsidRPr="003B0B57" w:rsidRDefault="000F5550" w:rsidP="000F5550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DE66C7B" w14:textId="501E8C4A" w:rsidR="000F5550" w:rsidRPr="003B0B57" w:rsidRDefault="000F5550" w:rsidP="000F555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(643,810)</w:t>
            </w:r>
          </w:p>
        </w:tc>
        <w:tc>
          <w:tcPr>
            <w:tcW w:w="180" w:type="dxa"/>
            <w:vAlign w:val="bottom"/>
          </w:tcPr>
          <w:p w14:paraId="3BDC8DBD" w14:textId="77777777" w:rsidR="000F5550" w:rsidRPr="003B0B57" w:rsidRDefault="000F5550" w:rsidP="000F555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7366A99" w14:textId="69B3084D" w:rsidR="000F5550" w:rsidRPr="003B0B57" w:rsidRDefault="000F5550" w:rsidP="000F5550">
            <w:pPr>
              <w:shd w:val="clear" w:color="auto" w:fill="FFFFFF"/>
              <w:tabs>
                <w:tab w:val="decimal" w:pos="12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(11,151)</w:t>
            </w:r>
          </w:p>
        </w:tc>
        <w:tc>
          <w:tcPr>
            <w:tcW w:w="180" w:type="dxa"/>
            <w:vAlign w:val="bottom"/>
          </w:tcPr>
          <w:p w14:paraId="1DA42861" w14:textId="77777777" w:rsidR="000F5550" w:rsidRPr="003B0B57" w:rsidRDefault="000F5550" w:rsidP="000F555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DADDEF0" w14:textId="352D50FC" w:rsidR="000F5550" w:rsidRPr="003B0B57" w:rsidRDefault="000F5550" w:rsidP="000F555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(654,961)</w:t>
            </w:r>
          </w:p>
        </w:tc>
      </w:tr>
      <w:tr w:rsidR="000F5550" w:rsidRPr="00D57D02" w14:paraId="7933200E" w14:textId="77777777" w:rsidTr="009C68A2">
        <w:trPr>
          <w:cantSplit/>
          <w:trHeight w:val="314"/>
        </w:trPr>
        <w:tc>
          <w:tcPr>
            <w:tcW w:w="3510" w:type="dxa"/>
          </w:tcPr>
          <w:p w14:paraId="294CE14B" w14:textId="18443D02" w:rsidR="000F5550" w:rsidRPr="003B0B57" w:rsidRDefault="000F5550" w:rsidP="000F555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0B5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2F11A42E" w14:textId="77777777" w:rsidR="000F5550" w:rsidRPr="003B0B57" w:rsidRDefault="000F5550" w:rsidP="000F5550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D43481" w14:textId="6262784D" w:rsidR="000F5550" w:rsidRPr="003B0B57" w:rsidRDefault="000F5550" w:rsidP="000F5550">
            <w:pPr>
              <w:shd w:val="clear" w:color="auto" w:fill="FFFFFF"/>
              <w:tabs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1EF10C1" w14:textId="77777777" w:rsidR="000F5550" w:rsidRPr="003B0B57" w:rsidRDefault="000F5550" w:rsidP="000F555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B62986D" w14:textId="0F59A16E" w:rsidR="000F5550" w:rsidRPr="003B0B57" w:rsidRDefault="000F5550" w:rsidP="000F555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47,326</w:t>
            </w:r>
          </w:p>
        </w:tc>
        <w:tc>
          <w:tcPr>
            <w:tcW w:w="180" w:type="dxa"/>
            <w:vAlign w:val="bottom"/>
          </w:tcPr>
          <w:p w14:paraId="507E5F0B" w14:textId="77777777" w:rsidR="000F5550" w:rsidRPr="003B0B57" w:rsidRDefault="000F5550" w:rsidP="000F555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1113D9" w14:textId="246C39A7" w:rsidR="000F5550" w:rsidRPr="003B0B57" w:rsidRDefault="000F5550" w:rsidP="000F555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47,326</w:t>
            </w:r>
          </w:p>
        </w:tc>
      </w:tr>
      <w:tr w:rsidR="000F5550" w:rsidRPr="00D57D02" w14:paraId="12F14DCA" w14:textId="77777777" w:rsidTr="009C68A2">
        <w:trPr>
          <w:cantSplit/>
          <w:trHeight w:val="644"/>
        </w:trPr>
        <w:tc>
          <w:tcPr>
            <w:tcW w:w="3510" w:type="dxa"/>
          </w:tcPr>
          <w:p w14:paraId="3961AA14" w14:textId="43F88909" w:rsidR="000F5550" w:rsidRPr="003B0B57" w:rsidRDefault="000F5550" w:rsidP="000F555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2566 </w:t>
            </w:r>
            <w:r w:rsidRPr="003B0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           1 </w:t>
            </w:r>
            <w:r w:rsidRPr="003B0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540" w:type="dxa"/>
            <w:vAlign w:val="bottom"/>
          </w:tcPr>
          <w:p w14:paraId="476451F2" w14:textId="77777777" w:rsidR="000F5550" w:rsidRPr="003B0B57" w:rsidRDefault="000F5550" w:rsidP="000F5550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EA89C49" w14:textId="37DEB002" w:rsidR="000F5550" w:rsidRPr="003B0B57" w:rsidRDefault="000F5550" w:rsidP="000F555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41,526</w:t>
            </w:r>
          </w:p>
        </w:tc>
        <w:tc>
          <w:tcPr>
            <w:tcW w:w="180" w:type="dxa"/>
            <w:vAlign w:val="bottom"/>
          </w:tcPr>
          <w:p w14:paraId="55808186" w14:textId="77777777" w:rsidR="000F5550" w:rsidRPr="003B0B57" w:rsidRDefault="000F5550" w:rsidP="000F555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F5C5D3" w14:textId="7512FD16" w:rsidR="000F5550" w:rsidRPr="003B0B57" w:rsidRDefault="000F5550" w:rsidP="000F555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158,013</w:t>
            </w:r>
          </w:p>
        </w:tc>
        <w:tc>
          <w:tcPr>
            <w:tcW w:w="180" w:type="dxa"/>
            <w:vAlign w:val="bottom"/>
          </w:tcPr>
          <w:p w14:paraId="18B308D2" w14:textId="77777777" w:rsidR="000F5550" w:rsidRPr="003B0B57" w:rsidRDefault="000F5550" w:rsidP="000F555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66199C" w14:textId="74843651" w:rsidR="000F5550" w:rsidRPr="003B0B57" w:rsidRDefault="000F5550" w:rsidP="000F555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199,539</w:t>
            </w:r>
          </w:p>
        </w:tc>
      </w:tr>
      <w:tr w:rsidR="00EC4D78" w:rsidRPr="00D57D02" w14:paraId="161526E4" w14:textId="77777777" w:rsidTr="009C68A2">
        <w:trPr>
          <w:cantSplit/>
          <w:trHeight w:val="636"/>
        </w:trPr>
        <w:tc>
          <w:tcPr>
            <w:tcW w:w="3510" w:type="dxa"/>
          </w:tcPr>
          <w:p w14:paraId="5DE947A4" w14:textId="6E1DC0C4" w:rsidR="00EC4D78" w:rsidRPr="003B0B57" w:rsidRDefault="00EC4D78" w:rsidP="00EC4D7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3B0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3B0B5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640F1742" w14:textId="77777777" w:rsidR="00EC4D78" w:rsidRPr="003B0B57" w:rsidRDefault="00EC4D78" w:rsidP="00EC4D78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FC2C86" w14:textId="78A03D17" w:rsidR="00EC4D78" w:rsidRPr="003B0B57" w:rsidRDefault="00EC4D78" w:rsidP="00EC4D78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(14,536)</w:t>
            </w:r>
          </w:p>
        </w:tc>
        <w:tc>
          <w:tcPr>
            <w:tcW w:w="180" w:type="dxa"/>
            <w:vAlign w:val="bottom"/>
          </w:tcPr>
          <w:p w14:paraId="3244D996" w14:textId="77777777" w:rsidR="00EC4D78" w:rsidRPr="003B0B57" w:rsidRDefault="00EC4D78" w:rsidP="00EC4D78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5C1F38" w14:textId="058F0D5B" w:rsidR="00EC4D78" w:rsidRPr="003B0B57" w:rsidRDefault="00EC4D78" w:rsidP="00EC4D78">
            <w:pPr>
              <w:shd w:val="clear" w:color="auto" w:fill="FFFFFF"/>
              <w:tabs>
                <w:tab w:val="decimal" w:pos="12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D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(16,292)</w:t>
            </w:r>
          </w:p>
        </w:tc>
        <w:tc>
          <w:tcPr>
            <w:tcW w:w="180" w:type="dxa"/>
            <w:vAlign w:val="bottom"/>
          </w:tcPr>
          <w:p w14:paraId="67266502" w14:textId="77777777" w:rsidR="00EC4D78" w:rsidRPr="00EC4D78" w:rsidRDefault="00EC4D78" w:rsidP="00EC4D78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6FDEA5F" w14:textId="06E2A928" w:rsidR="00EC4D78" w:rsidRPr="003B0B57" w:rsidRDefault="00EC4D78" w:rsidP="00EC4D78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D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(30,828)</w:t>
            </w:r>
          </w:p>
        </w:tc>
      </w:tr>
      <w:tr w:rsidR="00EC4D78" w:rsidRPr="00D57D02" w14:paraId="418AC728" w14:textId="77777777" w:rsidTr="009C68A2">
        <w:trPr>
          <w:cantSplit/>
          <w:trHeight w:val="322"/>
        </w:trPr>
        <w:tc>
          <w:tcPr>
            <w:tcW w:w="3510" w:type="dxa"/>
          </w:tcPr>
          <w:p w14:paraId="7986A5C7" w14:textId="4459B7F4" w:rsidR="00EC4D78" w:rsidRPr="003B0B57" w:rsidRDefault="00EC4D78" w:rsidP="00EC4D7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0B5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5674612F" w14:textId="77777777" w:rsidR="00EC4D78" w:rsidRPr="003B0B57" w:rsidRDefault="00EC4D78" w:rsidP="00EC4D78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9C11D7E" w14:textId="365497BD" w:rsidR="00EC4D78" w:rsidRPr="003B0B57" w:rsidRDefault="00EC4D78" w:rsidP="00EC4D78">
            <w:pPr>
              <w:shd w:val="clear" w:color="auto" w:fill="FFFFFF"/>
              <w:tabs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0954750" w14:textId="77777777" w:rsidR="00EC4D78" w:rsidRPr="003B0B57" w:rsidRDefault="00EC4D78" w:rsidP="00EC4D78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DD880D" w14:textId="0C0E0444" w:rsidR="00EC4D78" w:rsidRPr="003B0B57" w:rsidRDefault="00EC4D78" w:rsidP="00EC4D78">
            <w:pPr>
              <w:shd w:val="clear" w:color="auto" w:fill="FFFFFF"/>
              <w:tabs>
                <w:tab w:val="decimal" w:pos="12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D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96,883</w:t>
            </w:r>
          </w:p>
        </w:tc>
        <w:tc>
          <w:tcPr>
            <w:tcW w:w="180" w:type="dxa"/>
            <w:vAlign w:val="bottom"/>
          </w:tcPr>
          <w:p w14:paraId="52B93935" w14:textId="77777777" w:rsidR="00EC4D78" w:rsidRPr="00EC4D78" w:rsidRDefault="00EC4D78" w:rsidP="00EC4D78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D481F8" w14:textId="2442ED9C" w:rsidR="00EC4D78" w:rsidRPr="003B0B57" w:rsidRDefault="00EC4D78" w:rsidP="00EC4D78">
            <w:pPr>
              <w:shd w:val="clear" w:color="auto" w:fill="FFFFFF"/>
              <w:tabs>
                <w:tab w:val="decimal" w:pos="12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D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96,883</w:t>
            </w:r>
          </w:p>
        </w:tc>
      </w:tr>
      <w:tr w:rsidR="00EC4D78" w:rsidRPr="006666FA" w14:paraId="1210EE23" w14:textId="77777777" w:rsidTr="009C68A2">
        <w:trPr>
          <w:cantSplit/>
          <w:trHeight w:val="314"/>
        </w:trPr>
        <w:tc>
          <w:tcPr>
            <w:tcW w:w="3510" w:type="dxa"/>
          </w:tcPr>
          <w:p w14:paraId="28A689BA" w14:textId="1F1C6470" w:rsidR="00EC4D78" w:rsidRPr="003B0B57" w:rsidRDefault="00EC4D78" w:rsidP="00EC4D7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2567</w:t>
            </w:r>
          </w:p>
        </w:tc>
        <w:tc>
          <w:tcPr>
            <w:tcW w:w="540" w:type="dxa"/>
            <w:vAlign w:val="bottom"/>
          </w:tcPr>
          <w:p w14:paraId="7A92791A" w14:textId="77777777" w:rsidR="00EC4D78" w:rsidRPr="003B0B57" w:rsidRDefault="00EC4D78" w:rsidP="00EC4D78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CE416" w14:textId="13F5F230" w:rsidR="00EC4D78" w:rsidRPr="003B0B57" w:rsidRDefault="00EC4D78" w:rsidP="00EC4D78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26,990</w:t>
            </w:r>
          </w:p>
        </w:tc>
        <w:tc>
          <w:tcPr>
            <w:tcW w:w="180" w:type="dxa"/>
            <w:vAlign w:val="bottom"/>
          </w:tcPr>
          <w:p w14:paraId="1B0713C2" w14:textId="77777777" w:rsidR="00EC4D78" w:rsidRPr="003B0B57" w:rsidRDefault="00EC4D78" w:rsidP="00EC4D78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DC54D" w14:textId="41B4B61B" w:rsidR="00EC4D78" w:rsidRPr="003B0B57" w:rsidRDefault="00EC4D78" w:rsidP="00EC4D78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238,604</w:t>
            </w:r>
          </w:p>
        </w:tc>
        <w:tc>
          <w:tcPr>
            <w:tcW w:w="180" w:type="dxa"/>
            <w:vAlign w:val="bottom"/>
          </w:tcPr>
          <w:p w14:paraId="4ED71448" w14:textId="77777777" w:rsidR="00EC4D78" w:rsidRPr="003B0B57" w:rsidRDefault="00EC4D78" w:rsidP="00EC4D78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1EAFE" w14:textId="2A45911E" w:rsidR="00EC4D78" w:rsidRPr="003B0B57" w:rsidRDefault="00EC4D78" w:rsidP="00EC4D78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0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265,594</w:t>
            </w:r>
          </w:p>
        </w:tc>
      </w:tr>
    </w:tbl>
    <w:p w14:paraId="075C3D4F" w14:textId="77777777" w:rsidR="00026680" w:rsidRDefault="00026680" w:rsidP="00026680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6692E3E" w14:textId="1991BF15" w:rsidR="00B7766D" w:rsidRPr="00706BE5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706BE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เจ้าหนี้การค้</w:t>
      </w:r>
      <w:r w:rsidRPr="00706BE5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าและเจ้าหนี้อื่น</w:t>
      </w:r>
    </w:p>
    <w:p w14:paraId="1C1FEC7F" w14:textId="77777777" w:rsidR="00B7766D" w:rsidRPr="00C56D9A" w:rsidRDefault="00B7766D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241"/>
        <w:gridCol w:w="901"/>
        <w:gridCol w:w="1119"/>
        <w:gridCol w:w="166"/>
        <w:gridCol w:w="1184"/>
        <w:gridCol w:w="164"/>
        <w:gridCol w:w="1184"/>
        <w:gridCol w:w="171"/>
        <w:gridCol w:w="1181"/>
      </w:tblGrid>
      <w:tr w:rsidR="00B7766D" w:rsidRPr="006666FA" w14:paraId="344990B5" w14:textId="77777777" w:rsidTr="002C047A">
        <w:trPr>
          <w:tblHeader/>
        </w:trPr>
        <w:tc>
          <w:tcPr>
            <w:tcW w:w="1740" w:type="pct"/>
          </w:tcPr>
          <w:p w14:paraId="0FC0942A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84" w:type="pct"/>
            <w:tcBorders>
              <w:left w:val="nil"/>
            </w:tcBorders>
          </w:tcPr>
          <w:p w14:paraId="6A00C26E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3A2FF87D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5D5C96E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4416A876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D2F37" w:rsidRPr="006666FA" w14:paraId="71A37412" w14:textId="77777777" w:rsidTr="002C047A">
        <w:trPr>
          <w:trHeight w:val="308"/>
          <w:tblHeader/>
        </w:trPr>
        <w:tc>
          <w:tcPr>
            <w:tcW w:w="1740" w:type="pct"/>
          </w:tcPr>
          <w:p w14:paraId="0541416E" w14:textId="77777777" w:rsidR="002D2F37" w:rsidRPr="006666FA" w:rsidRDefault="002D2F37" w:rsidP="002D2F3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  <w:tcBorders>
              <w:left w:val="nil"/>
            </w:tcBorders>
          </w:tcPr>
          <w:p w14:paraId="3377CBFD" w14:textId="77777777" w:rsidR="002D2F37" w:rsidRPr="006666FA" w:rsidRDefault="002D2F37" w:rsidP="002D2F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601" w:type="pct"/>
            <w:vAlign w:val="center"/>
          </w:tcPr>
          <w:p w14:paraId="15D97723" w14:textId="620CE4C8" w:rsidR="002D2F37" w:rsidRPr="006666FA" w:rsidRDefault="002D2F37" w:rsidP="00B80DDF">
            <w:pPr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89" w:type="pct"/>
            <w:vAlign w:val="center"/>
          </w:tcPr>
          <w:p w14:paraId="52BC4577" w14:textId="77777777" w:rsidR="002D2F37" w:rsidRPr="006666FA" w:rsidRDefault="002D2F37" w:rsidP="002D2F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vAlign w:val="center"/>
          </w:tcPr>
          <w:p w14:paraId="1BC1D893" w14:textId="72B197C5" w:rsidR="002D2F37" w:rsidRPr="006666FA" w:rsidRDefault="002D2F37" w:rsidP="00B80DDF">
            <w:pPr>
              <w:spacing w:line="240" w:lineRule="atLeast"/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8" w:type="pct"/>
          </w:tcPr>
          <w:p w14:paraId="769E39EB" w14:textId="77777777" w:rsidR="002D2F37" w:rsidRPr="006666FA" w:rsidRDefault="002D2F37" w:rsidP="002D2F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14:paraId="2F20E741" w14:textId="5B4D6C39" w:rsidR="002D2F37" w:rsidRPr="006666FA" w:rsidRDefault="002D2F37" w:rsidP="00B80DDF">
            <w:pPr>
              <w:spacing w:line="240" w:lineRule="atLeast"/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2" w:type="pct"/>
            <w:vAlign w:val="center"/>
          </w:tcPr>
          <w:p w14:paraId="1C547E42" w14:textId="77777777" w:rsidR="002D2F37" w:rsidRPr="006666FA" w:rsidRDefault="002D2F37" w:rsidP="002D2F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  <w:vAlign w:val="center"/>
          </w:tcPr>
          <w:p w14:paraId="707C750D" w14:textId="0BEBA509" w:rsidR="002D2F37" w:rsidRPr="006666FA" w:rsidRDefault="002D2F37" w:rsidP="00B80DDF">
            <w:pPr>
              <w:spacing w:line="240" w:lineRule="atLeast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2D2F37" w:rsidRPr="006666FA" w14:paraId="555EB704" w14:textId="77777777" w:rsidTr="002C047A">
        <w:trPr>
          <w:trHeight w:val="344"/>
          <w:tblHeader/>
        </w:trPr>
        <w:tc>
          <w:tcPr>
            <w:tcW w:w="1740" w:type="pct"/>
          </w:tcPr>
          <w:p w14:paraId="26A8DC96" w14:textId="77777777" w:rsidR="002D2F37" w:rsidRPr="006666FA" w:rsidRDefault="002D2F37" w:rsidP="002D2F3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left w:val="nil"/>
            </w:tcBorders>
          </w:tcPr>
          <w:p w14:paraId="37233EAF" w14:textId="77777777" w:rsidR="002D2F37" w:rsidRPr="006666FA" w:rsidRDefault="002D2F37" w:rsidP="002D2F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6" w:type="pct"/>
            <w:gridSpan w:val="7"/>
          </w:tcPr>
          <w:p w14:paraId="5E289165" w14:textId="77777777" w:rsidR="002D2F37" w:rsidRPr="006666FA" w:rsidRDefault="002D2F37" w:rsidP="002D2F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2F37" w:rsidRPr="006666FA" w14:paraId="2C3D80BA" w14:textId="77777777" w:rsidTr="002C047A">
        <w:tc>
          <w:tcPr>
            <w:tcW w:w="1740" w:type="pct"/>
            <w:shd w:val="clear" w:color="auto" w:fill="auto"/>
          </w:tcPr>
          <w:p w14:paraId="2DA000CD" w14:textId="77777777" w:rsidR="002D2F37" w:rsidRPr="00954B0D" w:rsidRDefault="002D2F37" w:rsidP="002D2F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เจ้าหนี้การค้า - 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6E4B84F9" w14:textId="7E4914A2" w:rsidR="002D2F37" w:rsidRPr="00954B0D" w:rsidRDefault="008E47B3" w:rsidP="002D2F37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01" w:type="pct"/>
            <w:shd w:val="clear" w:color="auto" w:fill="auto"/>
          </w:tcPr>
          <w:p w14:paraId="62392FC1" w14:textId="3DF1AFB6" w:rsidR="002D2F37" w:rsidRPr="00954B0D" w:rsidRDefault="00EF7619" w:rsidP="002D2F37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25,823</w:t>
            </w:r>
          </w:p>
        </w:tc>
        <w:tc>
          <w:tcPr>
            <w:tcW w:w="89" w:type="pct"/>
            <w:shd w:val="clear" w:color="auto" w:fill="auto"/>
          </w:tcPr>
          <w:p w14:paraId="46E9DD26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4D5D313" w14:textId="7BB2545A" w:rsidR="002D2F37" w:rsidRPr="00954B0D" w:rsidRDefault="002D2F37" w:rsidP="002D2F37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C07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88" w:type="pct"/>
            <w:shd w:val="clear" w:color="auto" w:fill="auto"/>
          </w:tcPr>
          <w:p w14:paraId="6A0F3254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40AA3B8" w14:textId="07E9F3EC" w:rsidR="002D2F37" w:rsidRPr="00E7213B" w:rsidRDefault="002A6B34" w:rsidP="001F7E11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21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0737B692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F63A1A7" w14:textId="283FF648" w:rsidR="002D2F37" w:rsidRPr="00954B0D" w:rsidRDefault="002D2F37" w:rsidP="002D2F37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D2F37" w:rsidRPr="00081B51" w14:paraId="50E24085" w14:textId="77777777" w:rsidTr="002C047A">
        <w:tc>
          <w:tcPr>
            <w:tcW w:w="1740" w:type="pct"/>
            <w:shd w:val="clear" w:color="auto" w:fill="auto"/>
          </w:tcPr>
          <w:p w14:paraId="4E801931" w14:textId="4217ECFC" w:rsidR="002D2F37" w:rsidRPr="00954B0D" w:rsidRDefault="002D2F37" w:rsidP="002D2F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เจ้าหนี้การค้า</w:t>
            </w:r>
            <w:r w:rsidR="00A563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A563E9"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- </w:t>
            </w:r>
            <w:r w:rsidR="00A563E9"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A563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23533A6E" w14:textId="77777777" w:rsidR="002D2F37" w:rsidRPr="00954B0D" w:rsidRDefault="002D2F37" w:rsidP="002D2F37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4AF54854" w14:textId="246C8DA3" w:rsidR="002D2F37" w:rsidRPr="00954B0D" w:rsidRDefault="001E55B2" w:rsidP="002D2F37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1,787,14</w:t>
            </w:r>
            <w:r w:rsidR="000D57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89" w:type="pct"/>
            <w:shd w:val="clear" w:color="auto" w:fill="auto"/>
          </w:tcPr>
          <w:p w14:paraId="3EE4AB76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592ABC0" w14:textId="5338E094" w:rsidR="002D2F37" w:rsidRPr="00954B0D" w:rsidRDefault="002D2F37" w:rsidP="002D2F37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07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 w:rsidRPr="00C07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88" w:type="pct"/>
            <w:shd w:val="clear" w:color="auto" w:fill="auto"/>
          </w:tcPr>
          <w:p w14:paraId="46D3D571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7B03115" w14:textId="36962CFF" w:rsidR="002D2F37" w:rsidRPr="00E7213B" w:rsidRDefault="00CE2C14" w:rsidP="00E7213B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21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44,71</w:t>
            </w:r>
            <w:r w:rsidR="00F07C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2" w:type="pct"/>
            <w:shd w:val="clear" w:color="auto" w:fill="auto"/>
          </w:tcPr>
          <w:p w14:paraId="4D57D516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D967A65" w14:textId="4FDA5BF1" w:rsidR="002D2F37" w:rsidRPr="00954B0D" w:rsidRDefault="002D2F37" w:rsidP="002D2F37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D2F37" w:rsidRPr="006666FA" w14:paraId="16D734E1" w14:textId="77777777" w:rsidTr="002C047A">
        <w:tc>
          <w:tcPr>
            <w:tcW w:w="1740" w:type="pct"/>
            <w:shd w:val="clear" w:color="auto" w:fill="auto"/>
          </w:tcPr>
          <w:p w14:paraId="12D20144" w14:textId="77777777" w:rsidR="002D2F37" w:rsidRPr="00F600E3" w:rsidRDefault="002D2F37" w:rsidP="002D2F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เจ้าหนี้อื่น - 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1D87441A" w14:textId="074B49A2" w:rsidR="002D2F37" w:rsidRPr="00954B0D" w:rsidRDefault="008E47B3" w:rsidP="002D2F37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01" w:type="pct"/>
            <w:shd w:val="clear" w:color="auto" w:fill="auto"/>
          </w:tcPr>
          <w:p w14:paraId="694C6E56" w14:textId="303A7FFE" w:rsidR="002D2F37" w:rsidRPr="00954B0D" w:rsidRDefault="001E55B2" w:rsidP="002D2F37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12,598</w:t>
            </w:r>
          </w:p>
        </w:tc>
        <w:tc>
          <w:tcPr>
            <w:tcW w:w="89" w:type="pct"/>
            <w:shd w:val="clear" w:color="auto" w:fill="auto"/>
          </w:tcPr>
          <w:p w14:paraId="3431D1BA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647A967" w14:textId="21D7F57D" w:rsidR="002D2F37" w:rsidRPr="00954B0D" w:rsidRDefault="002D2F37" w:rsidP="002D2F37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075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88" w:type="pct"/>
            <w:shd w:val="clear" w:color="auto" w:fill="auto"/>
          </w:tcPr>
          <w:p w14:paraId="363AD6A5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A494618" w14:textId="63301602" w:rsidR="002D2F37" w:rsidRPr="00536DF8" w:rsidRDefault="00CE2C14" w:rsidP="002D2F37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8,618</w:t>
            </w:r>
          </w:p>
        </w:tc>
        <w:tc>
          <w:tcPr>
            <w:tcW w:w="92" w:type="pct"/>
            <w:shd w:val="clear" w:color="auto" w:fill="auto"/>
          </w:tcPr>
          <w:p w14:paraId="3812CB81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415E3F6" w14:textId="0BF6AA1A" w:rsidR="002D2F37" w:rsidRPr="00954B0D" w:rsidRDefault="002D2F37" w:rsidP="002D2F3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,201</w:t>
            </w:r>
          </w:p>
        </w:tc>
      </w:tr>
      <w:tr w:rsidR="002D2F37" w:rsidRPr="006666FA" w14:paraId="5BB10FFF" w14:textId="77777777" w:rsidTr="002C047A">
        <w:tc>
          <w:tcPr>
            <w:tcW w:w="1740" w:type="pct"/>
            <w:shd w:val="clear" w:color="auto" w:fill="auto"/>
          </w:tcPr>
          <w:p w14:paraId="0CC3BCD2" w14:textId="30F477CF" w:rsidR="002D2F37" w:rsidRPr="00954B0D" w:rsidRDefault="002D2F37" w:rsidP="002D2F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เจ้าหนี้อื่น</w:t>
            </w:r>
            <w:r w:rsidR="00A563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A563E9"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- </w:t>
            </w:r>
            <w:r w:rsidR="00A563E9"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A563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4C2F7AFC" w14:textId="77777777" w:rsidR="002D2F37" w:rsidRPr="00954B0D" w:rsidRDefault="002D2F37" w:rsidP="002D2F37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548E0650" w14:textId="6AEE6184" w:rsidR="002D2F37" w:rsidRPr="00B30E1D" w:rsidRDefault="001E55B2" w:rsidP="002D2F37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56,26</w:t>
            </w:r>
            <w:r w:rsidR="000D57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9" w:type="pct"/>
            <w:shd w:val="clear" w:color="auto" w:fill="auto"/>
          </w:tcPr>
          <w:p w14:paraId="67951310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D092B25" w14:textId="6E527E24" w:rsidR="002D2F37" w:rsidRPr="00B30E1D" w:rsidRDefault="002D2F37" w:rsidP="002D2F37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Pr="00C075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88" w:type="pct"/>
            <w:shd w:val="clear" w:color="auto" w:fill="auto"/>
          </w:tcPr>
          <w:p w14:paraId="43C91E95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5A70270" w14:textId="13A996BD" w:rsidR="002D2F37" w:rsidRPr="00B30E1D" w:rsidRDefault="00CE2C14" w:rsidP="002D2F37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2,511</w:t>
            </w:r>
          </w:p>
        </w:tc>
        <w:tc>
          <w:tcPr>
            <w:tcW w:w="92" w:type="pct"/>
            <w:shd w:val="clear" w:color="auto" w:fill="auto"/>
          </w:tcPr>
          <w:p w14:paraId="43154107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16C882E" w14:textId="3B375574" w:rsidR="002D2F37" w:rsidRPr="00B30E1D" w:rsidRDefault="002D2F37" w:rsidP="002D2F3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2D2F37" w:rsidRPr="006666FA" w14:paraId="246BC656" w14:textId="77777777" w:rsidTr="002C047A">
        <w:tc>
          <w:tcPr>
            <w:tcW w:w="1740" w:type="pct"/>
            <w:shd w:val="clear" w:color="auto" w:fill="auto"/>
          </w:tcPr>
          <w:p w14:paraId="59144D6A" w14:textId="77777777" w:rsidR="002D2F37" w:rsidRPr="00954B0D" w:rsidRDefault="002D2F37" w:rsidP="002D2F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เงินรับล่วงหน้าและเงินมัดจำ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7AEAC5C1" w14:textId="77777777" w:rsidR="002D2F37" w:rsidRPr="00954B0D" w:rsidRDefault="002D2F37" w:rsidP="002D2F37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1BB16CAF" w14:textId="059973B5" w:rsidR="002D2F37" w:rsidRPr="00954B0D" w:rsidRDefault="001E55B2" w:rsidP="002D2F37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301,116</w:t>
            </w:r>
          </w:p>
        </w:tc>
        <w:tc>
          <w:tcPr>
            <w:tcW w:w="89" w:type="pct"/>
            <w:shd w:val="clear" w:color="auto" w:fill="auto"/>
          </w:tcPr>
          <w:p w14:paraId="00A33AE3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116CA9E" w14:textId="32C04437" w:rsidR="002D2F37" w:rsidRPr="00954B0D" w:rsidRDefault="002D2F37" w:rsidP="002D2F37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472</w:t>
            </w:r>
            <w:r w:rsidRPr="00C075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88" w:type="pct"/>
            <w:shd w:val="clear" w:color="auto" w:fill="auto"/>
          </w:tcPr>
          <w:p w14:paraId="3267D310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418CC9D" w14:textId="5503CA59" w:rsidR="002D2F37" w:rsidRPr="00E7213B" w:rsidRDefault="00CE2C14" w:rsidP="002D2F37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21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2,346</w:t>
            </w:r>
          </w:p>
        </w:tc>
        <w:tc>
          <w:tcPr>
            <w:tcW w:w="92" w:type="pct"/>
            <w:shd w:val="clear" w:color="auto" w:fill="auto"/>
          </w:tcPr>
          <w:p w14:paraId="566E8348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8AF3406" w14:textId="330ED2C8" w:rsidR="002D2F37" w:rsidRPr="00954B0D" w:rsidRDefault="002D2F37" w:rsidP="002D2F3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</w:tr>
      <w:tr w:rsidR="002D2F37" w:rsidRPr="006666FA" w14:paraId="4E39FDDB" w14:textId="77777777" w:rsidTr="002C047A">
        <w:tc>
          <w:tcPr>
            <w:tcW w:w="1740" w:type="pct"/>
            <w:shd w:val="clear" w:color="auto" w:fill="auto"/>
          </w:tcPr>
          <w:p w14:paraId="55A4AA42" w14:textId="77777777" w:rsidR="002D2F37" w:rsidRPr="00954B0D" w:rsidRDefault="002D2F37" w:rsidP="002D2F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ในการดำเนินงาน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292477BA" w14:textId="77777777" w:rsidR="002D2F37" w:rsidRPr="00954B0D" w:rsidRDefault="002D2F37" w:rsidP="002D2F37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7711D490" w14:textId="7B111680" w:rsidR="002D2F37" w:rsidRPr="00954B0D" w:rsidRDefault="00C86779" w:rsidP="002D2F37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142,958</w:t>
            </w:r>
          </w:p>
        </w:tc>
        <w:tc>
          <w:tcPr>
            <w:tcW w:w="89" w:type="pct"/>
            <w:shd w:val="clear" w:color="auto" w:fill="auto"/>
          </w:tcPr>
          <w:p w14:paraId="021488C9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D02CDB" w14:textId="153CDF5E" w:rsidR="002D2F37" w:rsidRPr="00954B0D" w:rsidRDefault="002D2F37" w:rsidP="002D2F37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Pr="00C07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86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88" w:type="pct"/>
            <w:shd w:val="clear" w:color="auto" w:fill="auto"/>
          </w:tcPr>
          <w:p w14:paraId="1555C35A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6340C7E" w14:textId="618B6AC8" w:rsidR="002D2F37" w:rsidRPr="00E7213B" w:rsidRDefault="00CE2C14" w:rsidP="002D2F37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21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="00C86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E721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C86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609</w:t>
            </w:r>
          </w:p>
        </w:tc>
        <w:tc>
          <w:tcPr>
            <w:tcW w:w="92" w:type="pct"/>
            <w:shd w:val="clear" w:color="auto" w:fill="auto"/>
          </w:tcPr>
          <w:p w14:paraId="65D00B79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95508A8" w14:textId="46263AD5" w:rsidR="002D2F37" w:rsidRPr="00954B0D" w:rsidRDefault="002D2F37" w:rsidP="002D2F3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6779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2D2F37" w:rsidRPr="006666FA" w14:paraId="149E1EEF" w14:textId="77777777" w:rsidTr="002C047A">
        <w:tc>
          <w:tcPr>
            <w:tcW w:w="1740" w:type="pct"/>
            <w:shd w:val="clear" w:color="auto" w:fill="auto"/>
          </w:tcPr>
          <w:p w14:paraId="2101D731" w14:textId="77777777" w:rsidR="002D2F37" w:rsidRPr="00954B0D" w:rsidRDefault="002D2F37" w:rsidP="002D2F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ค่าใช้จ่ายเกี่ยวกับพนักงานค้างจ่าย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5EA946F2" w14:textId="77777777" w:rsidR="002D2F37" w:rsidRPr="00954B0D" w:rsidRDefault="002D2F37" w:rsidP="002D2F37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1F138B15" w14:textId="52D71598" w:rsidR="002D2F37" w:rsidRPr="00954B0D" w:rsidRDefault="006F267C" w:rsidP="002D2F37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66,305</w:t>
            </w:r>
          </w:p>
        </w:tc>
        <w:tc>
          <w:tcPr>
            <w:tcW w:w="89" w:type="pct"/>
            <w:shd w:val="clear" w:color="auto" w:fill="auto"/>
          </w:tcPr>
          <w:p w14:paraId="4BCB5DF3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3E00B64" w14:textId="73231C92" w:rsidR="002D2F37" w:rsidRPr="00954B0D" w:rsidRDefault="006F267C" w:rsidP="002D2F37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93,246</w:t>
            </w:r>
          </w:p>
        </w:tc>
        <w:tc>
          <w:tcPr>
            <w:tcW w:w="88" w:type="pct"/>
            <w:shd w:val="clear" w:color="auto" w:fill="auto"/>
          </w:tcPr>
          <w:p w14:paraId="5521EC8B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17C7BF2" w14:textId="28108E21" w:rsidR="002D2F37" w:rsidRPr="00E7213B" w:rsidRDefault="006F267C" w:rsidP="00E7213B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2,264</w:t>
            </w:r>
          </w:p>
        </w:tc>
        <w:tc>
          <w:tcPr>
            <w:tcW w:w="92" w:type="pct"/>
            <w:shd w:val="clear" w:color="auto" w:fill="auto"/>
          </w:tcPr>
          <w:p w14:paraId="6FABB885" w14:textId="77777777" w:rsidR="002D2F37" w:rsidRPr="00954B0D" w:rsidRDefault="002D2F37" w:rsidP="002D2F3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9D2BCB4" w14:textId="15AA4D5C" w:rsidR="002D2F37" w:rsidRPr="00954B0D" w:rsidRDefault="006F267C" w:rsidP="006F267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16,290</w:t>
            </w:r>
          </w:p>
        </w:tc>
      </w:tr>
      <w:tr w:rsidR="00B6797A" w:rsidRPr="006666FA" w14:paraId="12E3715B" w14:textId="77777777" w:rsidTr="002C047A">
        <w:tc>
          <w:tcPr>
            <w:tcW w:w="1740" w:type="pct"/>
            <w:shd w:val="clear" w:color="auto" w:fill="auto"/>
          </w:tcPr>
          <w:p w14:paraId="5BC333EF" w14:textId="25198CF4" w:rsidR="00B6797A" w:rsidRDefault="00B6797A" w:rsidP="00B679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รายได้รับล่วงหน้า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6AAC38A1" w14:textId="77777777" w:rsidR="00B6797A" w:rsidRPr="00954B0D" w:rsidRDefault="00B6797A" w:rsidP="00B6797A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6C056C66" w14:textId="60413DF0" w:rsidR="00B6797A" w:rsidRDefault="00B6797A" w:rsidP="00B6797A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765</w:t>
            </w:r>
          </w:p>
        </w:tc>
        <w:tc>
          <w:tcPr>
            <w:tcW w:w="89" w:type="pct"/>
            <w:shd w:val="clear" w:color="auto" w:fill="auto"/>
          </w:tcPr>
          <w:p w14:paraId="271C852F" w14:textId="77777777" w:rsidR="00B6797A" w:rsidRPr="00954B0D" w:rsidRDefault="00B6797A" w:rsidP="00B6797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C2E26EE" w14:textId="41F1FD19" w:rsidR="00B6797A" w:rsidRPr="00C64585" w:rsidRDefault="00B6797A" w:rsidP="00B6797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07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  <w:tc>
          <w:tcPr>
            <w:tcW w:w="88" w:type="pct"/>
            <w:shd w:val="clear" w:color="auto" w:fill="auto"/>
          </w:tcPr>
          <w:p w14:paraId="61983D8B" w14:textId="77777777" w:rsidR="00B6797A" w:rsidRPr="00CC0665" w:rsidRDefault="00B6797A" w:rsidP="00B6797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shd w:val="clear" w:color="auto" w:fill="auto"/>
          </w:tcPr>
          <w:p w14:paraId="287DE978" w14:textId="7B878AE9" w:rsidR="00B6797A" w:rsidRDefault="00B6797A" w:rsidP="00B6797A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0172709F" w14:textId="77777777" w:rsidR="00B6797A" w:rsidRPr="00CC0665" w:rsidRDefault="00B6797A" w:rsidP="00B6797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shd w:val="clear" w:color="auto" w:fill="auto"/>
          </w:tcPr>
          <w:p w14:paraId="1E5736F1" w14:textId="19E8FCE4" w:rsidR="00B6797A" w:rsidRPr="00C64585" w:rsidRDefault="00B6797A" w:rsidP="00B6797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466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</w:tr>
      <w:tr w:rsidR="00B6797A" w:rsidRPr="006666FA" w14:paraId="37EE936C" w14:textId="77777777" w:rsidTr="002C047A">
        <w:tc>
          <w:tcPr>
            <w:tcW w:w="1740" w:type="pct"/>
            <w:shd w:val="clear" w:color="auto" w:fill="auto"/>
          </w:tcPr>
          <w:p w14:paraId="0ED0F032" w14:textId="45F39328" w:rsidR="00B6797A" w:rsidRPr="00954B0D" w:rsidRDefault="00B6797A" w:rsidP="00B679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B0D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ดอกเบี้ยค้างจ่าย</w:t>
            </w:r>
            <w:r w:rsidRPr="00954B0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954B0D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009B61CB" w14:textId="39F63314" w:rsidR="00B6797A" w:rsidRPr="00954B0D" w:rsidRDefault="00B6797A" w:rsidP="00B6797A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01" w:type="pct"/>
            <w:shd w:val="clear" w:color="auto" w:fill="auto"/>
          </w:tcPr>
          <w:p w14:paraId="640361FD" w14:textId="6A7513F1" w:rsidR="00B6797A" w:rsidRPr="009A68B1" w:rsidRDefault="00B6797A" w:rsidP="00B6797A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68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2,984</w:t>
            </w:r>
          </w:p>
        </w:tc>
        <w:tc>
          <w:tcPr>
            <w:tcW w:w="89" w:type="pct"/>
            <w:shd w:val="clear" w:color="auto" w:fill="auto"/>
          </w:tcPr>
          <w:p w14:paraId="70D31E6B" w14:textId="77777777" w:rsidR="00B6797A" w:rsidRPr="00954B0D" w:rsidRDefault="00B6797A" w:rsidP="00B6797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E42EFAC" w14:textId="15345AF8" w:rsidR="00B6797A" w:rsidRPr="00B30E1D" w:rsidRDefault="00B6797A" w:rsidP="00B6797A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5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88" w:type="pct"/>
            <w:shd w:val="clear" w:color="auto" w:fill="auto"/>
          </w:tcPr>
          <w:p w14:paraId="18F17C9E" w14:textId="77777777" w:rsidR="00B6797A" w:rsidRPr="00954B0D" w:rsidRDefault="00B6797A" w:rsidP="00B6797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34678DE" w14:textId="0B2CDA25" w:rsidR="00B6797A" w:rsidRPr="00E7213B" w:rsidRDefault="00B6797A" w:rsidP="00B6797A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21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41978A5B" w14:textId="77777777" w:rsidR="00B6797A" w:rsidRPr="00954B0D" w:rsidRDefault="00B6797A" w:rsidP="00B6797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DA39741" w14:textId="512BF0EF" w:rsidR="00B6797A" w:rsidRPr="00446621" w:rsidRDefault="00B6797A" w:rsidP="00B6797A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5E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6797A" w:rsidRPr="00EA5CD2" w14:paraId="2EA75B15" w14:textId="77777777" w:rsidTr="002C047A">
        <w:tc>
          <w:tcPr>
            <w:tcW w:w="1740" w:type="pct"/>
            <w:shd w:val="clear" w:color="auto" w:fill="auto"/>
          </w:tcPr>
          <w:p w14:paraId="489D842D" w14:textId="2D8F353A" w:rsidR="00B6797A" w:rsidRPr="00954B0D" w:rsidRDefault="00B6797A" w:rsidP="00B679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proofErr w:type="spellStart"/>
            <w:r w:rsidRPr="00954B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ดอกเบี้ยค้างจ่าย</w:t>
            </w:r>
            <w:proofErr w:type="spellEnd"/>
            <w:r w:rsidR="00A563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A563E9"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- </w:t>
            </w:r>
            <w:r w:rsidR="00A563E9"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A563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5DE49E8B" w14:textId="77777777" w:rsidR="00B6797A" w:rsidRPr="00954B0D" w:rsidRDefault="00B6797A" w:rsidP="00B6797A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26A31F6D" w14:textId="17DA49BC" w:rsidR="00B6797A" w:rsidRPr="00A26808" w:rsidRDefault="00B6797A" w:rsidP="00B6797A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12,048</w:t>
            </w:r>
          </w:p>
        </w:tc>
        <w:tc>
          <w:tcPr>
            <w:tcW w:w="89" w:type="pct"/>
            <w:shd w:val="clear" w:color="auto" w:fill="auto"/>
          </w:tcPr>
          <w:p w14:paraId="5AF965C6" w14:textId="77777777" w:rsidR="00B6797A" w:rsidRPr="00954B0D" w:rsidRDefault="00B6797A" w:rsidP="00B6797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CC23A38" w14:textId="58A88288" w:rsidR="00B6797A" w:rsidRPr="00954B0D" w:rsidRDefault="00B6797A" w:rsidP="00B6797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</w:t>
            </w:r>
            <w:r w:rsidRPr="00A268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88" w:type="pct"/>
            <w:shd w:val="clear" w:color="auto" w:fill="auto"/>
          </w:tcPr>
          <w:p w14:paraId="32402F4A" w14:textId="77777777" w:rsidR="00B6797A" w:rsidRPr="00954B0D" w:rsidRDefault="00B6797A" w:rsidP="00B6797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3630585" w14:textId="318C3DC2" w:rsidR="00B6797A" w:rsidRPr="00E7213B" w:rsidRDefault="00B6797A" w:rsidP="00B6797A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21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29</w:t>
            </w:r>
          </w:p>
        </w:tc>
        <w:tc>
          <w:tcPr>
            <w:tcW w:w="92" w:type="pct"/>
            <w:shd w:val="clear" w:color="auto" w:fill="auto"/>
          </w:tcPr>
          <w:p w14:paraId="68D79EC6" w14:textId="77777777" w:rsidR="00B6797A" w:rsidRPr="00954B0D" w:rsidRDefault="00B6797A" w:rsidP="00B679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2F2FB81" w14:textId="706C212D" w:rsidR="00B6797A" w:rsidRPr="00A26808" w:rsidRDefault="00B6797A" w:rsidP="00B6797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</w:t>
            </w:r>
          </w:p>
        </w:tc>
      </w:tr>
      <w:tr w:rsidR="00B6797A" w:rsidRPr="006666FA" w14:paraId="5865D711" w14:textId="77777777" w:rsidTr="00BD5E3A">
        <w:tc>
          <w:tcPr>
            <w:tcW w:w="1740" w:type="pct"/>
            <w:shd w:val="clear" w:color="auto" w:fill="FFFFFF"/>
          </w:tcPr>
          <w:p w14:paraId="655DF896" w14:textId="77777777" w:rsidR="00B6797A" w:rsidRPr="006666FA" w:rsidRDefault="00B6797A" w:rsidP="00B679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FFFFFF"/>
          </w:tcPr>
          <w:p w14:paraId="61168907" w14:textId="77777777" w:rsidR="00B6797A" w:rsidRPr="006666FA" w:rsidRDefault="00B6797A" w:rsidP="00B6797A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893B905" w14:textId="5D38AAB3" w:rsidR="00B6797A" w:rsidRPr="00085D8B" w:rsidRDefault="00B6797A" w:rsidP="00B6797A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5D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2,4</w:t>
            </w:r>
            <w:r w:rsidR="00C867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</w:t>
            </w:r>
            <w:r w:rsidRPr="00085D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C867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08</w:t>
            </w:r>
          </w:p>
        </w:tc>
        <w:tc>
          <w:tcPr>
            <w:tcW w:w="89" w:type="pct"/>
          </w:tcPr>
          <w:p w14:paraId="162DC8BD" w14:textId="77777777" w:rsidR="00B6797A" w:rsidRPr="00085D8B" w:rsidRDefault="00B6797A" w:rsidP="00B6797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57ABEEB" w14:textId="266C296D" w:rsidR="00B6797A" w:rsidRPr="00085D8B" w:rsidRDefault="00B6797A" w:rsidP="00B6797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5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085D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85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C867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085D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85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C867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88" w:type="pct"/>
          </w:tcPr>
          <w:p w14:paraId="00FB296C" w14:textId="77777777" w:rsidR="00B6797A" w:rsidRPr="00085D8B" w:rsidRDefault="00B6797A" w:rsidP="00B679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0C503" w14:textId="331C9694" w:rsidR="00B6797A" w:rsidRPr="00085D8B" w:rsidRDefault="00C86779" w:rsidP="00B6797A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="00B6797A" w:rsidRPr="00085D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92" w:type="pct"/>
          </w:tcPr>
          <w:p w14:paraId="0742E773" w14:textId="77777777" w:rsidR="00B6797A" w:rsidRPr="006666FA" w:rsidRDefault="00B6797A" w:rsidP="00B679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5E02D" w14:textId="2DFB2280" w:rsidR="00B6797A" w:rsidRPr="006666FA" w:rsidRDefault="00B6797A" w:rsidP="00B6797A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  <w:r w:rsidRPr="00BD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867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583</w:t>
            </w:r>
          </w:p>
        </w:tc>
      </w:tr>
    </w:tbl>
    <w:p w14:paraId="55F89445" w14:textId="77777777" w:rsidR="00B7766D" w:rsidRPr="001F7E11" w:rsidRDefault="00B7766D" w:rsidP="00B7766D">
      <w:pPr>
        <w:spacing w:line="240" w:lineRule="auto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3C5D06E4" w14:textId="77777777" w:rsidR="00B7766D" w:rsidRPr="00746CCB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746C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เงินประกันตามสัญญาเช่าดำเนินงานระยะยาว</w:t>
      </w:r>
      <w:r w:rsidRPr="00746C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</w:p>
    <w:p w14:paraId="57DE1AEA" w14:textId="77777777" w:rsidR="00B7766D" w:rsidRPr="006666FA" w:rsidRDefault="00B7766D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EBB64C9" w14:textId="38CCBC1D" w:rsidR="00B7766D" w:rsidRPr="006666FA" w:rsidRDefault="00B7766D" w:rsidP="00432B88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ตามเงื่อนไขของสัญญาเช่าดำเนินงานระยะยาว </w:t>
      </w:r>
      <w:r w:rsidR="006527C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6666F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บริษัทจะหักเงินประกันความเสียหายจากลูกค้าในการเช่ารถในอัตราร้อยละต่างๆ กันของสัญญา โดย</w:t>
      </w:r>
      <w:r w:rsidR="006527C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6666F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บริษัทจะคืนเงินประกันนี้แก่ลูกค้าเมื่อครบกำหนดการเช่าตามสัญญา</w:t>
      </w:r>
    </w:p>
    <w:p w14:paraId="761674CB" w14:textId="1DC952E9" w:rsidR="00B7766D" w:rsidRPr="005A1DAC" w:rsidRDefault="00B7766D" w:rsidP="005A1DAC">
      <w:pPr>
        <w:pStyle w:val="BodyText"/>
        <w:tabs>
          <w:tab w:val="left" w:pos="744"/>
        </w:tabs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70"/>
        <w:gridCol w:w="272"/>
        <w:gridCol w:w="1119"/>
        <w:gridCol w:w="166"/>
        <w:gridCol w:w="1184"/>
        <w:gridCol w:w="164"/>
        <w:gridCol w:w="1184"/>
        <w:gridCol w:w="171"/>
        <w:gridCol w:w="1181"/>
      </w:tblGrid>
      <w:tr w:rsidR="00B7766D" w:rsidRPr="006666FA" w14:paraId="5994336C" w14:textId="77777777" w:rsidTr="002C047A">
        <w:trPr>
          <w:tblHeader/>
        </w:trPr>
        <w:tc>
          <w:tcPr>
            <w:tcW w:w="2078" w:type="pct"/>
          </w:tcPr>
          <w:p w14:paraId="568B80A9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tcBorders>
              <w:left w:val="nil"/>
            </w:tcBorders>
          </w:tcPr>
          <w:p w14:paraId="40D3C968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17E277D8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661C63DF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6A304A03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5B75" w:rsidRPr="006666FA" w14:paraId="3AB593BB" w14:textId="77777777" w:rsidTr="002C047A">
        <w:trPr>
          <w:trHeight w:val="308"/>
          <w:tblHeader/>
        </w:trPr>
        <w:tc>
          <w:tcPr>
            <w:tcW w:w="2078" w:type="pct"/>
          </w:tcPr>
          <w:p w14:paraId="2585AA60" w14:textId="77777777" w:rsidR="00FB5B75" w:rsidRPr="006666FA" w:rsidRDefault="00FB5B75" w:rsidP="00FB5B7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13E5ED2F" w14:textId="77777777" w:rsidR="00FB5B75" w:rsidRPr="006666FA" w:rsidRDefault="00FB5B75" w:rsidP="00FB5B7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01" w:type="pct"/>
            <w:vAlign w:val="center"/>
          </w:tcPr>
          <w:p w14:paraId="76C8E269" w14:textId="7EB34A6D" w:rsidR="00FB5B75" w:rsidRPr="006666FA" w:rsidRDefault="00FB5B75" w:rsidP="00B80DDF">
            <w:pPr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89" w:type="pct"/>
            <w:vAlign w:val="center"/>
          </w:tcPr>
          <w:p w14:paraId="13A2DB25" w14:textId="77777777" w:rsidR="00FB5B75" w:rsidRPr="006666FA" w:rsidRDefault="00FB5B75" w:rsidP="00FB5B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vAlign w:val="center"/>
          </w:tcPr>
          <w:p w14:paraId="69BDDDCD" w14:textId="5B0425CF" w:rsidR="00FB5B75" w:rsidRPr="006666FA" w:rsidRDefault="00FB5B75" w:rsidP="00B80DDF">
            <w:pPr>
              <w:spacing w:line="240" w:lineRule="atLeast"/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8" w:type="pct"/>
          </w:tcPr>
          <w:p w14:paraId="33F2E6A0" w14:textId="77777777" w:rsidR="00FB5B75" w:rsidRPr="006666FA" w:rsidRDefault="00FB5B75" w:rsidP="00FB5B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14:paraId="08866A36" w14:textId="049D3811" w:rsidR="00FB5B75" w:rsidRPr="006666FA" w:rsidRDefault="00FB5B75" w:rsidP="00B80DDF">
            <w:pPr>
              <w:spacing w:line="240" w:lineRule="atLeast"/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2" w:type="pct"/>
            <w:vAlign w:val="center"/>
          </w:tcPr>
          <w:p w14:paraId="27A5442E" w14:textId="77777777" w:rsidR="00FB5B75" w:rsidRPr="006666FA" w:rsidRDefault="00FB5B75" w:rsidP="00FB5B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  <w:vAlign w:val="center"/>
          </w:tcPr>
          <w:p w14:paraId="0A3552C9" w14:textId="2CD59336" w:rsidR="00FB5B75" w:rsidRPr="006666FA" w:rsidRDefault="00FB5B75" w:rsidP="00B80DDF">
            <w:pPr>
              <w:spacing w:line="240" w:lineRule="atLeast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FB5B75" w:rsidRPr="006666FA" w14:paraId="506DBD35" w14:textId="77777777" w:rsidTr="002C047A">
        <w:trPr>
          <w:trHeight w:val="344"/>
          <w:tblHeader/>
        </w:trPr>
        <w:tc>
          <w:tcPr>
            <w:tcW w:w="2078" w:type="pct"/>
          </w:tcPr>
          <w:p w14:paraId="62F134F0" w14:textId="77777777" w:rsidR="00FB5B75" w:rsidRPr="006666FA" w:rsidRDefault="00FB5B75" w:rsidP="00FB5B7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5A88CA61" w14:textId="77777777" w:rsidR="00FB5B75" w:rsidRPr="006666FA" w:rsidRDefault="00FB5B75" w:rsidP="00FB5B75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6" w:type="pct"/>
            <w:gridSpan w:val="7"/>
          </w:tcPr>
          <w:p w14:paraId="4CC8DA5B" w14:textId="77777777" w:rsidR="00FB5B75" w:rsidRPr="006666FA" w:rsidRDefault="00FB5B75" w:rsidP="00FB5B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5B75" w:rsidRPr="006666FA" w14:paraId="09504729" w14:textId="77777777" w:rsidTr="002C047A">
        <w:tc>
          <w:tcPr>
            <w:tcW w:w="2078" w:type="pct"/>
            <w:shd w:val="clear" w:color="auto" w:fill="auto"/>
          </w:tcPr>
          <w:p w14:paraId="1D008687" w14:textId="77777777" w:rsidR="00FB5B75" w:rsidRPr="006666FA" w:rsidRDefault="00FB5B75" w:rsidP="00FB5B75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ครบกำหนดภายในหนึ่งปี </w:t>
            </w:r>
          </w:p>
        </w:tc>
        <w:tc>
          <w:tcPr>
            <w:tcW w:w="146" w:type="pct"/>
            <w:tcBorders>
              <w:left w:val="nil"/>
            </w:tcBorders>
            <w:shd w:val="clear" w:color="auto" w:fill="auto"/>
          </w:tcPr>
          <w:p w14:paraId="3835AE94" w14:textId="77777777" w:rsidR="00FB5B75" w:rsidRPr="006666FA" w:rsidRDefault="00FB5B75" w:rsidP="00FB5B75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7E772CD1" w14:textId="5243F5D4" w:rsidR="00FB5B75" w:rsidRPr="009F47DC" w:rsidRDefault="00CC6DE3" w:rsidP="00B80DDF">
            <w:pPr>
              <w:tabs>
                <w:tab w:val="decimal" w:pos="9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3,768</w:t>
            </w:r>
          </w:p>
        </w:tc>
        <w:tc>
          <w:tcPr>
            <w:tcW w:w="89" w:type="pct"/>
            <w:shd w:val="clear" w:color="auto" w:fill="auto"/>
          </w:tcPr>
          <w:p w14:paraId="3CFF51F3" w14:textId="77777777" w:rsidR="00FB5B75" w:rsidRPr="006666FA" w:rsidRDefault="00FB5B75" w:rsidP="00FB5B75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9F7B337" w14:textId="4D54B54A" w:rsidR="00FB5B75" w:rsidRPr="006666FA" w:rsidRDefault="00FB5B75" w:rsidP="00FB5B7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88" w:type="pct"/>
            <w:shd w:val="clear" w:color="auto" w:fill="auto"/>
          </w:tcPr>
          <w:p w14:paraId="1EA319F4" w14:textId="77777777" w:rsidR="00FB5B75" w:rsidRPr="006666FA" w:rsidRDefault="00FB5B75" w:rsidP="00FB5B7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227585D" w14:textId="2A559810" w:rsidR="00FB5B75" w:rsidRPr="00F562CE" w:rsidRDefault="00CC6DE3" w:rsidP="00FB5B75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6A75E6DC" w14:textId="77777777" w:rsidR="00FB5B75" w:rsidRPr="006666FA" w:rsidRDefault="00FB5B75" w:rsidP="00FB5B7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8268886" w14:textId="77777777" w:rsidR="00FB5B75" w:rsidRPr="006666FA" w:rsidRDefault="00FB5B75" w:rsidP="00FB5B75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5B75" w:rsidRPr="006666FA" w14:paraId="7E90C020" w14:textId="77777777" w:rsidTr="002C047A">
        <w:tc>
          <w:tcPr>
            <w:tcW w:w="2078" w:type="pct"/>
            <w:shd w:val="clear" w:color="auto" w:fill="FFFFFF"/>
          </w:tcPr>
          <w:p w14:paraId="67C6B87F" w14:textId="77777777" w:rsidR="00FB5B75" w:rsidRPr="006666FA" w:rsidRDefault="00FB5B75" w:rsidP="00FB5B75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ครบกำหนดหลังจากหนึ่งปีแต่ไม่เกินห้าปี</w:t>
            </w:r>
          </w:p>
        </w:tc>
        <w:tc>
          <w:tcPr>
            <w:tcW w:w="146" w:type="pct"/>
            <w:tcBorders>
              <w:left w:val="nil"/>
            </w:tcBorders>
            <w:shd w:val="clear" w:color="auto" w:fill="FFFFFF"/>
          </w:tcPr>
          <w:p w14:paraId="4DA0E0B7" w14:textId="77777777" w:rsidR="00FB5B75" w:rsidRPr="006666FA" w:rsidRDefault="00FB5B75" w:rsidP="00FB5B75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FD99AA2" w14:textId="39853308" w:rsidR="00FB5B75" w:rsidRPr="006666FA" w:rsidRDefault="00CC6DE3" w:rsidP="00B80DDF">
            <w:pPr>
              <w:tabs>
                <w:tab w:val="decimal" w:pos="9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7,876</w:t>
            </w:r>
          </w:p>
        </w:tc>
        <w:tc>
          <w:tcPr>
            <w:tcW w:w="89" w:type="pct"/>
          </w:tcPr>
          <w:p w14:paraId="4A0DFDA3" w14:textId="77777777" w:rsidR="00FB5B75" w:rsidRPr="006666FA" w:rsidRDefault="00FB5B75" w:rsidP="00FB5B75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15C82651" w14:textId="4B4AA724" w:rsidR="00FB5B75" w:rsidRPr="006666FA" w:rsidRDefault="00FB5B75" w:rsidP="00FB5B7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779</w:t>
            </w:r>
          </w:p>
        </w:tc>
        <w:tc>
          <w:tcPr>
            <w:tcW w:w="88" w:type="pct"/>
          </w:tcPr>
          <w:p w14:paraId="3A72AB92" w14:textId="77777777" w:rsidR="00FB5B75" w:rsidRPr="006666FA" w:rsidRDefault="00FB5B75" w:rsidP="00FB5B7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C2CD814" w14:textId="30B7575C" w:rsidR="00FB5B75" w:rsidRPr="00F562CE" w:rsidRDefault="00CC6DE3" w:rsidP="00FB5B75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F6A6184" w14:textId="77777777" w:rsidR="00FB5B75" w:rsidRPr="006666FA" w:rsidRDefault="00FB5B75" w:rsidP="00FB5B7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F2BCE28" w14:textId="77777777" w:rsidR="00FB5B75" w:rsidRPr="006666FA" w:rsidRDefault="00FB5B75" w:rsidP="00FB5B75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5B75" w:rsidRPr="006666FA" w14:paraId="73199941" w14:textId="77777777" w:rsidTr="002C047A">
        <w:tc>
          <w:tcPr>
            <w:tcW w:w="2078" w:type="pct"/>
            <w:shd w:val="clear" w:color="auto" w:fill="FFFFFF"/>
          </w:tcPr>
          <w:p w14:paraId="12278589" w14:textId="77777777" w:rsidR="00FB5B75" w:rsidRPr="006666FA" w:rsidRDefault="00FB5B75" w:rsidP="00FB5B75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46" w:type="pct"/>
            <w:tcBorders>
              <w:left w:val="nil"/>
            </w:tcBorders>
            <w:shd w:val="clear" w:color="auto" w:fill="FFFFFF"/>
          </w:tcPr>
          <w:p w14:paraId="113AA0A1" w14:textId="77777777" w:rsidR="00FB5B75" w:rsidRPr="006666FA" w:rsidRDefault="00FB5B75" w:rsidP="00FB5B75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130FB63" w14:textId="571EC362" w:rsidR="00FB5B75" w:rsidRPr="006C74A7" w:rsidRDefault="00CC6DE3" w:rsidP="00B80DDF">
            <w:pPr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11,644</w:t>
            </w:r>
          </w:p>
        </w:tc>
        <w:tc>
          <w:tcPr>
            <w:tcW w:w="89" w:type="pct"/>
          </w:tcPr>
          <w:p w14:paraId="1F28AF9A" w14:textId="77777777" w:rsidR="00FB5B75" w:rsidRPr="006666FA" w:rsidRDefault="00FB5B75" w:rsidP="00FB5B75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6E567FB" w14:textId="77FE4449" w:rsidR="00FB5B75" w:rsidRPr="006666FA" w:rsidRDefault="00FB5B75" w:rsidP="00FB5B7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88" w:type="pct"/>
          </w:tcPr>
          <w:p w14:paraId="59D2FB7F" w14:textId="77777777" w:rsidR="00FB5B75" w:rsidRPr="006666FA" w:rsidRDefault="00FB5B75" w:rsidP="00FB5B7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E0725F6" w14:textId="049F2B15" w:rsidR="00FB5B75" w:rsidRPr="00F562CE" w:rsidRDefault="00CC6DE3" w:rsidP="00FB5B75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4347F448" w14:textId="77777777" w:rsidR="00FB5B75" w:rsidRPr="006666FA" w:rsidRDefault="00FB5B75" w:rsidP="00FB5B7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A73448D" w14:textId="77777777" w:rsidR="00FB5B75" w:rsidRPr="006666FA" w:rsidRDefault="00FB5B75" w:rsidP="00FB5B75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819501E" w14:textId="77777777" w:rsidR="00B7766D" w:rsidRPr="006666FA" w:rsidRDefault="00B7766D" w:rsidP="00B7766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DF53AB0" w14:textId="70AD86A4" w:rsidR="00885509" w:rsidRPr="00081B51" w:rsidRDefault="00BA104C" w:rsidP="00B7766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/>
      </w:r>
    </w:p>
    <w:p w14:paraId="67D73FE7" w14:textId="1AA0FE75" w:rsidR="00B7766D" w:rsidRPr="00277AC2" w:rsidRDefault="00B7766D" w:rsidP="000C1D51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77AC2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ประมาณการหนี้สินสำหรับผลประโยชน์พนักงาน</w:t>
      </w:r>
    </w:p>
    <w:p w14:paraId="10848E42" w14:textId="77777777" w:rsidR="009057D0" w:rsidRPr="005A1DAC" w:rsidRDefault="009057D0" w:rsidP="00FE6F1B">
      <w:pPr>
        <w:spacing w:line="240" w:lineRule="auto"/>
        <w:rPr>
          <w:rFonts w:asciiTheme="majorBidi" w:hAnsiTheme="majorBidi" w:cstheme="majorBidi"/>
          <w:sz w:val="30"/>
          <w:szCs w:val="30"/>
          <w:lang w:bidi="th-TH"/>
        </w:rPr>
      </w:pPr>
    </w:p>
    <w:p w14:paraId="1FF1DC1F" w14:textId="77777777" w:rsidR="00B7766D" w:rsidRPr="006666FA" w:rsidRDefault="00B7766D" w:rsidP="00B7766D">
      <w:pPr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โครงการผลประโยชน์ที่กำหนดไว้  </w:t>
      </w:r>
    </w:p>
    <w:p w14:paraId="1C966688" w14:textId="77777777" w:rsidR="00B7766D" w:rsidRPr="00703344" w:rsidRDefault="00B7766D" w:rsidP="00B7766D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4A5AC45A" w14:textId="15E7EC94" w:rsidR="00ED13CF" w:rsidRDefault="00B7766D" w:rsidP="00FE6F1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2541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A563E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A563E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อัตราดอกเบี้ย และความเสี่ยงจากตลาด (เงินลงทุน)</w:t>
      </w:r>
    </w:p>
    <w:p w14:paraId="396C80AD" w14:textId="77777777" w:rsidR="00FE6F1B" w:rsidRDefault="00FE6F1B" w:rsidP="00FE6F1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90"/>
        <w:gridCol w:w="540"/>
        <w:gridCol w:w="1171"/>
        <w:gridCol w:w="169"/>
        <w:gridCol w:w="1092"/>
        <w:gridCol w:w="180"/>
        <w:gridCol w:w="1080"/>
        <w:gridCol w:w="180"/>
        <w:gridCol w:w="1078"/>
      </w:tblGrid>
      <w:tr w:rsidR="00B7766D" w:rsidRPr="006666FA" w14:paraId="56ED9376" w14:textId="77777777" w:rsidTr="00B80DDF">
        <w:trPr>
          <w:tblHeader/>
        </w:trPr>
        <w:tc>
          <w:tcPr>
            <w:tcW w:w="2010" w:type="pct"/>
            <w:shd w:val="clear" w:color="auto" w:fill="auto"/>
          </w:tcPr>
          <w:p w14:paraId="1E0886BE" w14:textId="77777777" w:rsidR="00B7766D" w:rsidRPr="006666FA" w:rsidRDefault="00B7766D" w:rsidP="00C16016">
            <w:pPr>
              <w:spacing w:line="240" w:lineRule="atLeast"/>
              <w:ind w:left="2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4825E37E" w14:textId="2EB6B663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709522A6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45F3E41" w14:textId="591BADC5" w:rsidR="00B7766D" w:rsidRPr="006666FA" w:rsidRDefault="00B7766D" w:rsidP="002C047A">
            <w:pPr>
              <w:spacing w:line="240" w:lineRule="atLeast"/>
              <w:ind w:left="-78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74E41881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8D0558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8" w:type="pct"/>
            <w:shd w:val="clear" w:color="auto" w:fill="auto"/>
          </w:tcPr>
          <w:p w14:paraId="5613042B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  <w:shd w:val="clear" w:color="auto" w:fill="auto"/>
          </w:tcPr>
          <w:p w14:paraId="3293C18F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755FEA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7429E" w:rsidRPr="006666FA" w14:paraId="5328F3E3" w14:textId="77777777" w:rsidTr="00B80DDF">
        <w:trPr>
          <w:trHeight w:val="308"/>
          <w:tblHeader/>
        </w:trPr>
        <w:tc>
          <w:tcPr>
            <w:tcW w:w="2010" w:type="pct"/>
            <w:shd w:val="clear" w:color="auto" w:fill="auto"/>
          </w:tcPr>
          <w:p w14:paraId="733EEE94" w14:textId="77777777" w:rsidR="0097429E" w:rsidRPr="006666FA" w:rsidRDefault="0097429E" w:rsidP="0097429E">
            <w:pPr>
              <w:pStyle w:val="BodyText"/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5053A65D" w14:textId="1D23DFDB" w:rsidR="0097429E" w:rsidRPr="006666FA" w:rsidRDefault="0097429E" w:rsidP="009742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14:paraId="34222EB4" w14:textId="54918D2F" w:rsidR="0097429E" w:rsidRPr="006666FA" w:rsidRDefault="0097429E" w:rsidP="0097429E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1E667EF8" w14:textId="77777777" w:rsidR="0097429E" w:rsidRPr="006666FA" w:rsidRDefault="0097429E" w:rsidP="0097429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5D219FD2" w14:textId="76738F34" w:rsidR="0097429E" w:rsidRPr="006666FA" w:rsidRDefault="0097429E" w:rsidP="0097429E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8" w:type="pct"/>
            <w:shd w:val="clear" w:color="auto" w:fill="auto"/>
          </w:tcPr>
          <w:p w14:paraId="6DFD302D" w14:textId="77777777" w:rsidR="0097429E" w:rsidRPr="006666FA" w:rsidRDefault="0097429E" w:rsidP="0097429E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52E15FA" w14:textId="5F4C7BB1" w:rsidR="0097429E" w:rsidRPr="006666FA" w:rsidRDefault="0097429E" w:rsidP="0097429E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40DD363" w14:textId="77777777" w:rsidR="0097429E" w:rsidRPr="006666FA" w:rsidRDefault="0097429E" w:rsidP="0097429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1736650" w14:textId="6324BF97" w:rsidR="0097429E" w:rsidRPr="006666FA" w:rsidRDefault="0097429E" w:rsidP="0097429E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97429E" w:rsidRPr="006666FA" w14:paraId="5ED86216" w14:textId="77777777" w:rsidTr="00B80DDF">
        <w:trPr>
          <w:trHeight w:val="344"/>
          <w:tblHeader/>
        </w:trPr>
        <w:tc>
          <w:tcPr>
            <w:tcW w:w="2010" w:type="pct"/>
            <w:shd w:val="clear" w:color="auto" w:fill="auto"/>
          </w:tcPr>
          <w:p w14:paraId="652129B9" w14:textId="77777777" w:rsidR="0097429E" w:rsidRPr="006666FA" w:rsidRDefault="0097429E" w:rsidP="0097429E">
            <w:pPr>
              <w:pStyle w:val="BodyText"/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444A8B61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6" w:type="pct"/>
            <w:gridSpan w:val="7"/>
            <w:shd w:val="clear" w:color="auto" w:fill="auto"/>
          </w:tcPr>
          <w:p w14:paraId="7AD1D4A9" w14:textId="77777777" w:rsidR="0097429E" w:rsidRPr="006666FA" w:rsidRDefault="0097429E" w:rsidP="0097429E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29E" w:rsidRPr="006666FA" w14:paraId="144DECEE" w14:textId="77777777" w:rsidTr="00B80DDF">
        <w:tc>
          <w:tcPr>
            <w:tcW w:w="2010" w:type="pct"/>
            <w:shd w:val="clear" w:color="auto" w:fill="auto"/>
          </w:tcPr>
          <w:p w14:paraId="2E37C839" w14:textId="720C2E97" w:rsidR="0097429E" w:rsidRPr="006666FA" w:rsidRDefault="0097429E" w:rsidP="0097429E">
            <w:pPr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2D091191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4FF3BFDE" w14:textId="2F910799" w:rsidR="0097429E" w:rsidRPr="0097429E" w:rsidRDefault="0097429E" w:rsidP="009742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9742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 w:rsidRPr="009742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42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92" w:type="pct"/>
            <w:shd w:val="clear" w:color="auto" w:fill="auto"/>
          </w:tcPr>
          <w:p w14:paraId="55147978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D84D7EC" w14:textId="4C8824AA" w:rsidR="0097429E" w:rsidRPr="006666FA" w:rsidRDefault="0097429E" w:rsidP="0097429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98" w:type="pct"/>
            <w:shd w:val="clear" w:color="auto" w:fill="auto"/>
          </w:tcPr>
          <w:p w14:paraId="3C5C3EB8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9DEE559" w14:textId="0323AE11" w:rsidR="0097429E" w:rsidRPr="0097429E" w:rsidRDefault="0097429E" w:rsidP="00073C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2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9742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42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98" w:type="pct"/>
            <w:shd w:val="clear" w:color="auto" w:fill="auto"/>
          </w:tcPr>
          <w:p w14:paraId="37114C44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DA7AABD" w14:textId="44442824" w:rsidR="0097429E" w:rsidRPr="006666FA" w:rsidRDefault="0097429E" w:rsidP="00073C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</w:tr>
      <w:tr w:rsidR="0097429E" w:rsidRPr="006666FA" w14:paraId="1F93D606" w14:textId="77777777" w:rsidTr="00B80DDF">
        <w:tc>
          <w:tcPr>
            <w:tcW w:w="2010" w:type="pct"/>
            <w:shd w:val="clear" w:color="auto" w:fill="auto"/>
          </w:tcPr>
          <w:p w14:paraId="0C8718E4" w14:textId="77777777" w:rsidR="0097429E" w:rsidRPr="002E0CCC" w:rsidRDefault="0097429E" w:rsidP="0097429E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35D29FAC" w14:textId="77777777" w:rsidR="0097429E" w:rsidRPr="002E0CCC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6C444FD7" w14:textId="77777777" w:rsidR="0097429E" w:rsidRPr="002E0CCC" w:rsidRDefault="0097429E" w:rsidP="009742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shd w:val="clear" w:color="auto" w:fill="auto"/>
          </w:tcPr>
          <w:p w14:paraId="13B7DA74" w14:textId="77777777" w:rsidR="0097429E" w:rsidRPr="002E0CCC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0F44449F" w14:textId="77777777" w:rsidR="0097429E" w:rsidRPr="002E0CCC" w:rsidRDefault="0097429E" w:rsidP="0097429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" w:type="pct"/>
            <w:shd w:val="clear" w:color="auto" w:fill="auto"/>
          </w:tcPr>
          <w:p w14:paraId="49094F3E" w14:textId="77777777" w:rsidR="0097429E" w:rsidRPr="002E0CCC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14:paraId="0531E24E" w14:textId="77777777" w:rsidR="0097429E" w:rsidRPr="002E0CCC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" w:type="pct"/>
            <w:shd w:val="clear" w:color="auto" w:fill="auto"/>
          </w:tcPr>
          <w:p w14:paraId="65C38993" w14:textId="77777777" w:rsidR="0097429E" w:rsidRPr="002E0CCC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1981B1EF" w14:textId="77777777" w:rsidR="0097429E" w:rsidRPr="002E0CCC" w:rsidRDefault="0097429E" w:rsidP="00073C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97429E" w:rsidRPr="006666FA" w14:paraId="164B38D0" w14:textId="77777777" w:rsidTr="00B80DDF">
        <w:tc>
          <w:tcPr>
            <w:tcW w:w="2010" w:type="pct"/>
            <w:shd w:val="clear" w:color="auto" w:fill="auto"/>
          </w:tcPr>
          <w:p w14:paraId="05866080" w14:textId="77777777" w:rsidR="0097429E" w:rsidRPr="007918AE" w:rsidRDefault="0097429E" w:rsidP="0097429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หรือ</w:t>
            </w: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0F30CA72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5DD336E0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14:paraId="0AED29D0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69BC65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  <w:shd w:val="clear" w:color="auto" w:fill="auto"/>
          </w:tcPr>
          <w:p w14:paraId="3E6D527F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14:paraId="0302A9E2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  <w:shd w:val="clear" w:color="auto" w:fill="auto"/>
          </w:tcPr>
          <w:p w14:paraId="183BEB1E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4DB7913A" w14:textId="77777777" w:rsidR="0097429E" w:rsidRPr="006666FA" w:rsidRDefault="0097429E" w:rsidP="00073C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7429E" w:rsidRPr="006666FA" w14:paraId="7F4F9079" w14:textId="77777777" w:rsidTr="00B80DDF">
        <w:tc>
          <w:tcPr>
            <w:tcW w:w="2010" w:type="pct"/>
            <w:shd w:val="clear" w:color="auto" w:fill="auto"/>
          </w:tcPr>
          <w:p w14:paraId="5ECF35C3" w14:textId="77777777" w:rsidR="0097429E" w:rsidRPr="004423F7" w:rsidRDefault="0097429E" w:rsidP="0097429E">
            <w:pPr>
              <w:spacing w:line="240" w:lineRule="atLeast"/>
              <w:ind w:lef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4E4E6E81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31F21D96" w14:textId="0C1EBF09" w:rsidR="0097429E" w:rsidRPr="001643D3" w:rsidRDefault="425320FE" w:rsidP="009742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17,2</w:t>
            </w:r>
            <w:r w:rsidR="2F7890A3" w:rsidRPr="4DAF3F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92" w:type="pct"/>
            <w:shd w:val="clear" w:color="auto" w:fill="auto"/>
          </w:tcPr>
          <w:p w14:paraId="3065CB5A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C36F697" w14:textId="20AE89AA" w:rsidR="0097429E" w:rsidRPr="006666FA" w:rsidRDefault="0097429E" w:rsidP="0097429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  <w:tc>
          <w:tcPr>
            <w:tcW w:w="98" w:type="pct"/>
            <w:shd w:val="clear" w:color="auto" w:fill="auto"/>
          </w:tcPr>
          <w:p w14:paraId="739ECFDA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14:paraId="2E98C599" w14:textId="67A4D48A" w:rsidR="0097429E" w:rsidRPr="00657D08" w:rsidRDefault="598E5662" w:rsidP="00073C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3,415</w:t>
            </w:r>
          </w:p>
        </w:tc>
        <w:tc>
          <w:tcPr>
            <w:tcW w:w="98" w:type="pct"/>
            <w:shd w:val="clear" w:color="auto" w:fill="auto"/>
          </w:tcPr>
          <w:p w14:paraId="35E14B89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1F1B8F27" w14:textId="6A5D680A" w:rsidR="0097429E" w:rsidRPr="006666FA" w:rsidRDefault="0097429E" w:rsidP="00073C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</w:tr>
      <w:tr w:rsidR="0097429E" w:rsidRPr="006666FA" w14:paraId="20299AFA" w14:textId="77777777" w:rsidTr="00B80DDF">
        <w:tc>
          <w:tcPr>
            <w:tcW w:w="2010" w:type="pct"/>
            <w:shd w:val="clear" w:color="auto" w:fill="auto"/>
          </w:tcPr>
          <w:p w14:paraId="2A6672D6" w14:textId="77777777" w:rsidR="0097429E" w:rsidRPr="006666FA" w:rsidRDefault="0097429E" w:rsidP="0097429E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37503F67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1C9D2D15" w14:textId="4B322565" w:rsidR="0097429E" w:rsidRPr="007A0E91" w:rsidRDefault="0AB0573B" w:rsidP="009742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3,759</w:t>
            </w:r>
          </w:p>
        </w:tc>
        <w:tc>
          <w:tcPr>
            <w:tcW w:w="92" w:type="pct"/>
            <w:shd w:val="clear" w:color="auto" w:fill="auto"/>
          </w:tcPr>
          <w:p w14:paraId="54D7503A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632D937D" w14:textId="6317BCAF" w:rsidR="0097429E" w:rsidRPr="006666FA" w:rsidRDefault="0097429E" w:rsidP="0097429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98" w:type="pct"/>
            <w:shd w:val="clear" w:color="auto" w:fill="auto"/>
          </w:tcPr>
          <w:p w14:paraId="66801B1E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B9D3FA3" w14:textId="2636A844" w:rsidR="0097429E" w:rsidRPr="00657D08" w:rsidRDefault="2A92E5D9" w:rsidP="00073C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98" w:type="pct"/>
            <w:shd w:val="clear" w:color="auto" w:fill="auto"/>
          </w:tcPr>
          <w:p w14:paraId="3A9F4614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B503C65" w14:textId="24B20DB6" w:rsidR="0097429E" w:rsidRPr="006666FA" w:rsidRDefault="0097429E" w:rsidP="00073C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</w:tr>
      <w:tr w:rsidR="0097429E" w:rsidRPr="006666FA" w14:paraId="30FBEBCF" w14:textId="77777777" w:rsidTr="00B80DDF">
        <w:tc>
          <w:tcPr>
            <w:tcW w:w="2010" w:type="pct"/>
            <w:shd w:val="clear" w:color="auto" w:fill="auto"/>
          </w:tcPr>
          <w:p w14:paraId="772B29B5" w14:textId="77777777" w:rsidR="0097429E" w:rsidRPr="006666FA" w:rsidRDefault="0097429E" w:rsidP="0097429E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4DEBEA22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6E81EB0C" w14:textId="4C01B70B" w:rsidR="0097429E" w:rsidRPr="007A0E91" w:rsidRDefault="2160EEB5" w:rsidP="009742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4DAF3F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21,02</w:t>
            </w:r>
            <w:r w:rsidR="77DF913C" w:rsidRPr="4DAF3F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92" w:type="pct"/>
            <w:shd w:val="clear" w:color="auto" w:fill="auto"/>
          </w:tcPr>
          <w:p w14:paraId="09231D41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2325FDB0" w14:textId="5F6F1612" w:rsidR="0097429E" w:rsidRPr="006666FA" w:rsidRDefault="0097429E" w:rsidP="0097429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98" w:type="pct"/>
            <w:shd w:val="clear" w:color="auto" w:fill="auto"/>
          </w:tcPr>
          <w:p w14:paraId="03820FD3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FA5BEB0" w14:textId="3696FB83" w:rsidR="0097429E" w:rsidRPr="00073C27" w:rsidRDefault="22C9459E" w:rsidP="00073C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C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4,114</w:t>
            </w:r>
          </w:p>
        </w:tc>
        <w:tc>
          <w:tcPr>
            <w:tcW w:w="98" w:type="pct"/>
            <w:shd w:val="clear" w:color="auto" w:fill="auto"/>
          </w:tcPr>
          <w:p w14:paraId="04911FC9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E7D1E30" w14:textId="63AD01B5" w:rsidR="0097429E" w:rsidRPr="006666FA" w:rsidRDefault="0097429E" w:rsidP="00073C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</w:tr>
      <w:tr w:rsidR="0097429E" w:rsidRPr="006666FA" w14:paraId="0E5D6E55" w14:textId="77777777" w:rsidTr="00B80DDF">
        <w:tc>
          <w:tcPr>
            <w:tcW w:w="2010" w:type="pct"/>
            <w:shd w:val="clear" w:color="auto" w:fill="auto"/>
          </w:tcPr>
          <w:p w14:paraId="1D3467A8" w14:textId="77777777" w:rsidR="0097429E" w:rsidRPr="007918AE" w:rsidRDefault="0097429E" w:rsidP="0097429E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7E796162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1199E623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14:paraId="581E982B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8C08017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  <w:shd w:val="clear" w:color="auto" w:fill="auto"/>
          </w:tcPr>
          <w:p w14:paraId="7BFEBD5B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6B34570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  <w:shd w:val="clear" w:color="auto" w:fill="auto"/>
          </w:tcPr>
          <w:p w14:paraId="567BE3C8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9DE4080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7429E" w:rsidRPr="006666FA" w14:paraId="13E9D1A3" w14:textId="77777777" w:rsidTr="00B80DDF">
        <w:tc>
          <w:tcPr>
            <w:tcW w:w="2010" w:type="pct"/>
            <w:shd w:val="clear" w:color="auto" w:fill="auto"/>
          </w:tcPr>
          <w:p w14:paraId="315E61B6" w14:textId="6DCBF522" w:rsidR="0097429E" w:rsidRPr="006666FA" w:rsidRDefault="0097429E" w:rsidP="0097429E">
            <w:pPr>
              <w:spacing w:line="240" w:lineRule="atLeast"/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ตามหลักคณิตศาสตร์ประกันภัย 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0CD74AC1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3A5B741A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14:paraId="6181E6CE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F80531D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8" w:type="pct"/>
            <w:shd w:val="clear" w:color="auto" w:fill="auto"/>
          </w:tcPr>
          <w:p w14:paraId="0901570E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3756D8F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  <w:shd w:val="clear" w:color="auto" w:fill="auto"/>
          </w:tcPr>
          <w:p w14:paraId="1AF8C6A4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4E94430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7429E" w:rsidRPr="006666FA" w14:paraId="460309B4" w14:textId="77777777" w:rsidTr="00B80DDF">
        <w:tc>
          <w:tcPr>
            <w:tcW w:w="2010" w:type="pct"/>
            <w:shd w:val="clear" w:color="auto" w:fill="auto"/>
          </w:tcPr>
          <w:p w14:paraId="0C1C18C9" w14:textId="77777777" w:rsidR="0097429E" w:rsidRPr="006666FA" w:rsidRDefault="0097429E" w:rsidP="0097429E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right="-1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6666FA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2CEF7DD5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7ABB31A9" w14:textId="0E085884" w:rsidR="0097429E" w:rsidRPr="00657D08" w:rsidRDefault="2A248F58" w:rsidP="000842E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  <w:tc>
          <w:tcPr>
            <w:tcW w:w="92" w:type="pct"/>
            <w:shd w:val="clear" w:color="auto" w:fill="auto"/>
          </w:tcPr>
          <w:p w14:paraId="7A6D2610" w14:textId="77777777" w:rsidR="0097429E" w:rsidRPr="00657D08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85A35D0" w14:textId="1CCE1C95" w:rsidR="0097429E" w:rsidRPr="00657D08" w:rsidRDefault="0097429E" w:rsidP="00073C27">
            <w:pPr>
              <w:tabs>
                <w:tab w:val="decimal" w:pos="6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47CF4C19" w14:textId="77777777" w:rsidR="0097429E" w:rsidRPr="00657D08" w:rsidRDefault="0097429E" w:rsidP="000842E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6A72542" w14:textId="4855C806" w:rsidR="0097429E" w:rsidRPr="00657D08" w:rsidRDefault="6FCAF45A" w:rsidP="00073C27">
            <w:pPr>
              <w:tabs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054D4E70" w14:textId="77777777" w:rsidR="0097429E" w:rsidRPr="00657D08" w:rsidRDefault="0097429E" w:rsidP="000842E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1C6E31A" w14:textId="28115EC4" w:rsidR="0097429E" w:rsidRPr="00657D08" w:rsidRDefault="0097429E" w:rsidP="0058546B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429E" w:rsidRPr="006666FA" w14:paraId="70F33BFA" w14:textId="77777777" w:rsidTr="00B80DDF">
        <w:tc>
          <w:tcPr>
            <w:tcW w:w="2010" w:type="pct"/>
            <w:shd w:val="clear" w:color="auto" w:fill="auto"/>
          </w:tcPr>
          <w:p w14:paraId="7D980D24" w14:textId="77777777" w:rsidR="0097429E" w:rsidRPr="006666FA" w:rsidRDefault="0097429E" w:rsidP="0097429E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4D3D0B40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39E562C1" w14:textId="7DCEECBE" w:rsidR="0097429E" w:rsidRPr="00657D08" w:rsidRDefault="6DB20C11" w:rsidP="000842E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7,026</w:t>
            </w:r>
          </w:p>
        </w:tc>
        <w:tc>
          <w:tcPr>
            <w:tcW w:w="92" w:type="pct"/>
            <w:shd w:val="clear" w:color="auto" w:fill="auto"/>
          </w:tcPr>
          <w:p w14:paraId="300A4B0C" w14:textId="77777777" w:rsidR="0097429E" w:rsidRPr="00657D08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5EDE966" w14:textId="572B0A2F" w:rsidR="0097429E" w:rsidRPr="00657D08" w:rsidRDefault="0097429E" w:rsidP="00073C27">
            <w:pPr>
              <w:tabs>
                <w:tab w:val="decimal" w:pos="6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631F9FF5" w14:textId="77777777" w:rsidR="0097429E" w:rsidRPr="00657D08" w:rsidRDefault="0097429E" w:rsidP="000842E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F4852CB" w14:textId="7042A65A" w:rsidR="0097429E" w:rsidRPr="00657D08" w:rsidRDefault="2B928171" w:rsidP="000842EE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1,60</w:t>
            </w:r>
            <w:r w:rsidR="4ACAF7C1" w:rsidRPr="4DAF3F8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98" w:type="pct"/>
            <w:shd w:val="clear" w:color="auto" w:fill="auto"/>
          </w:tcPr>
          <w:p w14:paraId="249D18F4" w14:textId="77777777" w:rsidR="0097429E" w:rsidRPr="00657D08" w:rsidRDefault="0097429E" w:rsidP="000842E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9D30F00" w14:textId="2440A492" w:rsidR="0097429E" w:rsidRPr="00657D08" w:rsidRDefault="0097429E" w:rsidP="0058546B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429E" w:rsidRPr="006666FA" w14:paraId="17418F70" w14:textId="77777777" w:rsidTr="00B80DDF">
        <w:tc>
          <w:tcPr>
            <w:tcW w:w="2010" w:type="pct"/>
            <w:shd w:val="clear" w:color="auto" w:fill="auto"/>
          </w:tcPr>
          <w:p w14:paraId="3E50E2E0" w14:textId="77777777" w:rsidR="0097429E" w:rsidRPr="006666FA" w:rsidRDefault="0097429E" w:rsidP="0097429E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401C8B5C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21B160D" w14:textId="592E8303" w:rsidR="0097429E" w:rsidRPr="00657D08" w:rsidRDefault="03558364" w:rsidP="000842E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5,310</w:t>
            </w:r>
          </w:p>
        </w:tc>
        <w:tc>
          <w:tcPr>
            <w:tcW w:w="92" w:type="pct"/>
            <w:shd w:val="clear" w:color="auto" w:fill="auto"/>
          </w:tcPr>
          <w:p w14:paraId="0429AB19" w14:textId="77777777" w:rsidR="0097429E" w:rsidRPr="00657D08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D957E4D" w14:textId="165CA36B" w:rsidR="0097429E" w:rsidRPr="00657D08" w:rsidRDefault="0097429E" w:rsidP="00073C27">
            <w:pPr>
              <w:tabs>
                <w:tab w:val="decimal" w:pos="6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7B1B2DDB" w14:textId="77777777" w:rsidR="0097429E" w:rsidRPr="00657D08" w:rsidRDefault="0097429E" w:rsidP="000842E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CBB1B40" w14:textId="3F6E5D12" w:rsidR="0097429E" w:rsidRPr="00657D08" w:rsidRDefault="67C20884" w:rsidP="000842EE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5,787</w:t>
            </w:r>
          </w:p>
        </w:tc>
        <w:tc>
          <w:tcPr>
            <w:tcW w:w="98" w:type="pct"/>
            <w:shd w:val="clear" w:color="auto" w:fill="auto"/>
          </w:tcPr>
          <w:p w14:paraId="11114749" w14:textId="77777777" w:rsidR="0097429E" w:rsidRPr="00657D08" w:rsidRDefault="0097429E" w:rsidP="000842E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EE8779C" w14:textId="290C2D1F" w:rsidR="0097429E" w:rsidRPr="00657D08" w:rsidRDefault="0097429E" w:rsidP="0058546B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429E" w:rsidRPr="006666FA" w14:paraId="60C8DCEF" w14:textId="77777777" w:rsidTr="00B80DDF">
        <w:tc>
          <w:tcPr>
            <w:tcW w:w="2010" w:type="pct"/>
            <w:shd w:val="clear" w:color="auto" w:fill="auto"/>
          </w:tcPr>
          <w:p w14:paraId="49288784" w14:textId="77777777" w:rsidR="0097429E" w:rsidRPr="006666FA" w:rsidRDefault="0097429E" w:rsidP="0097429E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32E3A5E6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04550" w14:textId="78D7BB1D" w:rsidR="0097429E" w:rsidRPr="00657D08" w:rsidRDefault="42FDDBFD" w:rsidP="000842E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13,614</w:t>
            </w:r>
          </w:p>
        </w:tc>
        <w:tc>
          <w:tcPr>
            <w:tcW w:w="92" w:type="pct"/>
            <w:shd w:val="clear" w:color="auto" w:fill="auto"/>
          </w:tcPr>
          <w:p w14:paraId="22500952" w14:textId="77777777" w:rsidR="0097429E" w:rsidRPr="00657D08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260E8" w14:textId="4AC45523" w:rsidR="0097429E" w:rsidRPr="00073C27" w:rsidRDefault="0097429E" w:rsidP="00073C27">
            <w:pPr>
              <w:tabs>
                <w:tab w:val="decimal" w:pos="6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C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6BCCA77A" w14:textId="77777777" w:rsidR="0097429E" w:rsidRPr="00657D08" w:rsidRDefault="0097429E" w:rsidP="000842E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1F59F" w14:textId="6F3FAC1D" w:rsidR="0097429E" w:rsidRPr="00F40450" w:rsidRDefault="7E5659FB" w:rsidP="000842EE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7,38</w:t>
            </w:r>
            <w:r w:rsidR="393A9F2C" w:rsidRPr="4DAF3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8" w:type="pct"/>
            <w:shd w:val="clear" w:color="auto" w:fill="auto"/>
          </w:tcPr>
          <w:p w14:paraId="6E78A9CE" w14:textId="77777777" w:rsidR="0097429E" w:rsidRPr="00F40450" w:rsidRDefault="0097429E" w:rsidP="000842E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723E5" w14:textId="50765880" w:rsidR="0097429E" w:rsidRPr="00073C27" w:rsidRDefault="0097429E" w:rsidP="0058546B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C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23CD0" w:rsidRPr="00F562CE" w14:paraId="1C6C6BAD" w14:textId="77777777" w:rsidTr="00B80DDF">
        <w:tc>
          <w:tcPr>
            <w:tcW w:w="2010" w:type="pct"/>
            <w:shd w:val="clear" w:color="auto" w:fill="auto"/>
          </w:tcPr>
          <w:p w14:paraId="07696EC6" w14:textId="77777777" w:rsidR="00923CD0" w:rsidRPr="00F562CE" w:rsidRDefault="00923CD0" w:rsidP="0097429E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72CB57A7" w14:textId="77777777" w:rsidR="00923CD0" w:rsidRPr="00F562CE" w:rsidRDefault="00923CD0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7DEE8492" w14:textId="77777777" w:rsidR="00923CD0" w:rsidRPr="4DAF3F8B" w:rsidRDefault="00923CD0" w:rsidP="009742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14:paraId="4260CC40" w14:textId="77777777" w:rsidR="00923CD0" w:rsidRPr="00F562CE" w:rsidRDefault="00923CD0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6888CCB" w14:textId="77777777" w:rsidR="00923CD0" w:rsidRDefault="00923CD0" w:rsidP="0097429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  <w:shd w:val="clear" w:color="auto" w:fill="auto"/>
          </w:tcPr>
          <w:p w14:paraId="0F8DFD8C" w14:textId="77777777" w:rsidR="00923CD0" w:rsidRPr="00F562CE" w:rsidRDefault="00923CD0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544A75E" w14:textId="77777777" w:rsidR="00923CD0" w:rsidRPr="4DAF3F8B" w:rsidRDefault="00923CD0" w:rsidP="00073C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  <w:shd w:val="clear" w:color="auto" w:fill="auto"/>
          </w:tcPr>
          <w:p w14:paraId="45D5B43D" w14:textId="77777777" w:rsidR="00923CD0" w:rsidRPr="00F562CE" w:rsidRDefault="00923CD0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2706200" w14:textId="77777777" w:rsidR="00923CD0" w:rsidRDefault="00923CD0" w:rsidP="00073C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29E" w:rsidRPr="00F562CE" w14:paraId="2456C581" w14:textId="77777777" w:rsidTr="00B80DDF">
        <w:tc>
          <w:tcPr>
            <w:tcW w:w="2010" w:type="pct"/>
            <w:shd w:val="clear" w:color="auto" w:fill="auto"/>
          </w:tcPr>
          <w:p w14:paraId="1181BC08" w14:textId="28F78038" w:rsidR="0097429E" w:rsidRPr="00F562CE" w:rsidRDefault="0097429E" w:rsidP="0097429E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62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56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พนักงาน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391737C7" w14:textId="77777777" w:rsidR="0097429E" w:rsidRPr="00F562CE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4AC3A1F6" w14:textId="233F3326" w:rsidR="0097429E" w:rsidRPr="00F562CE" w:rsidRDefault="3E757650" w:rsidP="009742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(6,946)</w:t>
            </w:r>
          </w:p>
        </w:tc>
        <w:tc>
          <w:tcPr>
            <w:tcW w:w="92" w:type="pct"/>
            <w:shd w:val="clear" w:color="auto" w:fill="auto"/>
          </w:tcPr>
          <w:p w14:paraId="4E293DF2" w14:textId="77777777" w:rsidR="0097429E" w:rsidRPr="00F562CE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F3A561E" w14:textId="3517ECA2" w:rsidR="0097429E" w:rsidRPr="00F562CE" w:rsidRDefault="0097429E" w:rsidP="0097429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" w:type="pct"/>
            <w:shd w:val="clear" w:color="auto" w:fill="auto"/>
          </w:tcPr>
          <w:p w14:paraId="1C067147" w14:textId="77777777" w:rsidR="0097429E" w:rsidRPr="00F562CE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E3462FF" w14:textId="6F5F06F2" w:rsidR="0097429E" w:rsidRPr="00F562CE" w:rsidRDefault="089DFDAF" w:rsidP="00073C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(954)</w:t>
            </w:r>
          </w:p>
        </w:tc>
        <w:tc>
          <w:tcPr>
            <w:tcW w:w="98" w:type="pct"/>
            <w:shd w:val="clear" w:color="auto" w:fill="auto"/>
          </w:tcPr>
          <w:p w14:paraId="7AC69EEF" w14:textId="77777777" w:rsidR="0097429E" w:rsidRPr="00F562CE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0CC2FE9" w14:textId="6CE68338" w:rsidR="0097429E" w:rsidRPr="00F562CE" w:rsidRDefault="0097429E" w:rsidP="00073C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429E" w:rsidRPr="00F562CE" w14:paraId="781E2DF7" w14:textId="77777777" w:rsidTr="00B80DDF">
        <w:tc>
          <w:tcPr>
            <w:tcW w:w="2010" w:type="pct"/>
            <w:shd w:val="clear" w:color="auto" w:fill="auto"/>
          </w:tcPr>
          <w:p w14:paraId="710E3020" w14:textId="08BD1EBE" w:rsidR="0097429E" w:rsidRPr="00F562CE" w:rsidRDefault="0097429E" w:rsidP="0097429E">
            <w:pPr>
              <w:spacing w:line="240" w:lineRule="atLeast"/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รับโอน</w:t>
            </w:r>
            <w:r w:rsidRPr="00F562C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หนี้สินให้กิจการที่เกี่ยวข้องกัน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48593456" w14:textId="7C2279EA" w:rsidR="0097429E" w:rsidRPr="00F562CE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213992B2" w14:textId="2B28DD00" w:rsidR="0097429E" w:rsidRPr="00F562CE" w:rsidRDefault="466AD7BA" w:rsidP="009742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92" w:type="pct"/>
            <w:shd w:val="clear" w:color="auto" w:fill="auto"/>
          </w:tcPr>
          <w:p w14:paraId="38BD8D22" w14:textId="77777777" w:rsidR="0097429E" w:rsidRPr="00F562CE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ADC1C5A" w14:textId="67BE8017" w:rsidR="0097429E" w:rsidRPr="00F562CE" w:rsidRDefault="0097429E" w:rsidP="0097429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98" w:type="pct"/>
            <w:shd w:val="clear" w:color="auto" w:fill="auto"/>
          </w:tcPr>
          <w:p w14:paraId="4938A214" w14:textId="77777777" w:rsidR="0097429E" w:rsidRPr="00F562CE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CAEBCFF" w14:textId="7AA6910F" w:rsidR="0097429E" w:rsidRPr="00F562CE" w:rsidRDefault="445DBFDD" w:rsidP="00073C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98" w:type="pct"/>
            <w:shd w:val="clear" w:color="auto" w:fill="auto"/>
          </w:tcPr>
          <w:p w14:paraId="76955368" w14:textId="77777777" w:rsidR="0097429E" w:rsidRPr="00F562CE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9ADB5A4" w14:textId="0B7E7B18" w:rsidR="0097429E" w:rsidRPr="00F562CE" w:rsidRDefault="0097429E" w:rsidP="00073C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7429E" w:rsidRPr="00F562CE" w14:paraId="1F147CA3" w14:textId="77777777" w:rsidTr="00B80DDF">
        <w:tc>
          <w:tcPr>
            <w:tcW w:w="2010" w:type="pct"/>
            <w:shd w:val="clear" w:color="auto" w:fill="auto"/>
          </w:tcPr>
          <w:p w14:paraId="38D65152" w14:textId="6789A8C7" w:rsidR="0097429E" w:rsidRPr="002E0CCC" w:rsidRDefault="0097429E" w:rsidP="0097429E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10FA828B" w14:textId="77777777" w:rsidR="0097429E" w:rsidRPr="002E0CCC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756EDA78" w14:textId="271CC943" w:rsidR="0097429E" w:rsidRPr="002E0CCC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shd w:val="clear" w:color="auto" w:fill="auto"/>
          </w:tcPr>
          <w:p w14:paraId="38C034D7" w14:textId="77777777" w:rsidR="0097429E" w:rsidRPr="002E0CCC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40B7F0B3" w14:textId="1661E98E" w:rsidR="0097429E" w:rsidRPr="002E0CCC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auto"/>
          </w:tcPr>
          <w:p w14:paraId="6B99DFA3" w14:textId="77777777" w:rsidR="0097429E" w:rsidRPr="002E0CCC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09255D8A" w14:textId="4549BABC" w:rsidR="0097429E" w:rsidRPr="002E0CCC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auto"/>
          </w:tcPr>
          <w:p w14:paraId="79822B34" w14:textId="77777777" w:rsidR="0097429E" w:rsidRPr="002E0CCC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11C07350" w14:textId="388DA972" w:rsidR="0097429E" w:rsidRPr="002E0CCC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429E" w:rsidRPr="00F562CE" w14:paraId="5E23A1C7" w14:textId="77777777" w:rsidTr="00B80DDF">
        <w:tc>
          <w:tcPr>
            <w:tcW w:w="2010" w:type="pct"/>
            <w:shd w:val="clear" w:color="auto" w:fill="auto"/>
          </w:tcPr>
          <w:p w14:paraId="6FFE3202" w14:textId="3FB3DAC3" w:rsidR="0097429E" w:rsidRPr="00F562CE" w:rsidRDefault="0097429E" w:rsidP="0097429E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6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F56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56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05D16ACB" w14:textId="77777777" w:rsidR="0097429E" w:rsidRPr="00F562CE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4DFAAF28" w14:textId="199D954E" w:rsidR="0097429E" w:rsidRPr="00D15043" w:rsidRDefault="1E85E0FB" w:rsidP="0097429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188,308</w:t>
            </w:r>
          </w:p>
        </w:tc>
        <w:tc>
          <w:tcPr>
            <w:tcW w:w="92" w:type="pct"/>
            <w:shd w:val="clear" w:color="auto" w:fill="auto"/>
          </w:tcPr>
          <w:p w14:paraId="251E8154" w14:textId="77777777" w:rsidR="0097429E" w:rsidRPr="00F562CE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1E54274B" w14:textId="78C13923" w:rsidR="0097429E" w:rsidRPr="00F562CE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98" w:type="pct"/>
            <w:shd w:val="clear" w:color="auto" w:fill="auto"/>
          </w:tcPr>
          <w:p w14:paraId="1D742F6E" w14:textId="77777777" w:rsidR="0097429E" w:rsidRPr="00F562CE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D4C57DF" w14:textId="50405270" w:rsidR="0097429E" w:rsidRPr="00D15043" w:rsidRDefault="5826EEED" w:rsidP="00073C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39,197</w:t>
            </w:r>
          </w:p>
        </w:tc>
        <w:tc>
          <w:tcPr>
            <w:tcW w:w="98" w:type="pct"/>
            <w:shd w:val="clear" w:color="auto" w:fill="auto"/>
          </w:tcPr>
          <w:p w14:paraId="44D3AF5F" w14:textId="77777777" w:rsidR="0097429E" w:rsidRPr="00F562CE" w:rsidRDefault="0097429E" w:rsidP="0097429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07FBB38B" w14:textId="05E7300A" w:rsidR="0097429E" w:rsidRPr="00F562CE" w:rsidRDefault="0097429E" w:rsidP="00073C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</w:p>
        </w:tc>
      </w:tr>
    </w:tbl>
    <w:p w14:paraId="677F9347" w14:textId="0F0B37FB" w:rsidR="004B72E4" w:rsidRPr="00DC2CCB" w:rsidRDefault="004B72E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88"/>
        <w:gridCol w:w="536"/>
        <w:gridCol w:w="1170"/>
        <w:gridCol w:w="182"/>
        <w:gridCol w:w="1081"/>
        <w:gridCol w:w="182"/>
        <w:gridCol w:w="1078"/>
        <w:gridCol w:w="182"/>
        <w:gridCol w:w="1081"/>
      </w:tblGrid>
      <w:tr w:rsidR="00B7766D" w:rsidRPr="006666FA" w14:paraId="6079EC9C" w14:textId="77777777" w:rsidTr="0097429E">
        <w:trPr>
          <w:trHeight w:val="848"/>
          <w:tblHeader/>
        </w:trPr>
        <w:tc>
          <w:tcPr>
            <w:tcW w:w="2009" w:type="pct"/>
          </w:tcPr>
          <w:p w14:paraId="1369F94C" w14:textId="58E515BB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lastRenderedPageBreak/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92" w:type="pct"/>
            <w:tcBorders>
              <w:left w:val="nil"/>
            </w:tcBorders>
          </w:tcPr>
          <w:p w14:paraId="638D9EF7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4B185913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1E0499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</w:tcPr>
          <w:p w14:paraId="1AA31B21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7E5487A5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E4B82A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7429E" w:rsidRPr="006666FA" w14:paraId="7EA13B0C" w14:textId="77777777" w:rsidTr="0097429E">
        <w:trPr>
          <w:trHeight w:val="306"/>
          <w:tblHeader/>
        </w:trPr>
        <w:tc>
          <w:tcPr>
            <w:tcW w:w="2009" w:type="pct"/>
          </w:tcPr>
          <w:p w14:paraId="40771635" w14:textId="77777777" w:rsidR="0097429E" w:rsidRPr="006666FA" w:rsidRDefault="0097429E" w:rsidP="0097429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pct"/>
            <w:tcBorders>
              <w:left w:val="nil"/>
            </w:tcBorders>
          </w:tcPr>
          <w:p w14:paraId="339BBA8F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vAlign w:val="center"/>
          </w:tcPr>
          <w:p w14:paraId="7850C87A" w14:textId="6371675C" w:rsidR="0097429E" w:rsidRPr="006666FA" w:rsidRDefault="0097429E" w:rsidP="0097429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9" w:type="pct"/>
            <w:vAlign w:val="center"/>
          </w:tcPr>
          <w:p w14:paraId="4E27E9EE" w14:textId="77777777" w:rsidR="0097429E" w:rsidRPr="006666FA" w:rsidRDefault="0097429E" w:rsidP="0097429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center"/>
          </w:tcPr>
          <w:p w14:paraId="6C4621CE" w14:textId="11130F19" w:rsidR="0097429E" w:rsidRPr="006666FA" w:rsidRDefault="0097429E" w:rsidP="0097429E">
            <w:pPr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9" w:type="pct"/>
          </w:tcPr>
          <w:p w14:paraId="598BCD93" w14:textId="77777777" w:rsidR="0097429E" w:rsidRPr="00A0596C" w:rsidRDefault="0097429E" w:rsidP="009742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vAlign w:val="center"/>
          </w:tcPr>
          <w:p w14:paraId="635A766A" w14:textId="365B6771" w:rsidR="0097429E" w:rsidRPr="006666FA" w:rsidRDefault="0097429E" w:rsidP="0097429E">
            <w:pPr>
              <w:spacing w:line="240" w:lineRule="atLeast"/>
              <w:ind w:right="-5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9" w:type="pct"/>
            <w:vAlign w:val="center"/>
          </w:tcPr>
          <w:p w14:paraId="207D9D92" w14:textId="77777777" w:rsidR="0097429E" w:rsidRPr="006666FA" w:rsidRDefault="0097429E" w:rsidP="0097429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center"/>
          </w:tcPr>
          <w:p w14:paraId="0E12B472" w14:textId="6009FFD2" w:rsidR="0097429E" w:rsidRPr="006666FA" w:rsidRDefault="0097429E" w:rsidP="0097429E">
            <w:pPr>
              <w:spacing w:line="240" w:lineRule="atLeast"/>
              <w:ind w:right="-5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97429E" w:rsidRPr="006666FA" w14:paraId="1C7F1B79" w14:textId="77777777" w:rsidTr="0097429E">
        <w:trPr>
          <w:trHeight w:val="342"/>
          <w:tblHeader/>
        </w:trPr>
        <w:tc>
          <w:tcPr>
            <w:tcW w:w="2009" w:type="pct"/>
          </w:tcPr>
          <w:p w14:paraId="0A634010" w14:textId="77777777" w:rsidR="0097429E" w:rsidRPr="006666FA" w:rsidRDefault="0097429E" w:rsidP="0097429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  <w:tcBorders>
              <w:left w:val="nil"/>
            </w:tcBorders>
          </w:tcPr>
          <w:p w14:paraId="1C9D4D4D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9" w:type="pct"/>
            <w:gridSpan w:val="7"/>
          </w:tcPr>
          <w:p w14:paraId="59AB523F" w14:textId="77777777" w:rsidR="0097429E" w:rsidRPr="006666FA" w:rsidRDefault="0097429E" w:rsidP="009742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7429E" w:rsidRPr="006666FA" w14:paraId="167C5755" w14:textId="77777777" w:rsidTr="0097429E">
        <w:trPr>
          <w:trHeight w:val="394"/>
        </w:trPr>
        <w:tc>
          <w:tcPr>
            <w:tcW w:w="2009" w:type="pct"/>
            <w:shd w:val="clear" w:color="auto" w:fill="auto"/>
          </w:tcPr>
          <w:p w14:paraId="534DA99A" w14:textId="77777777" w:rsidR="0097429E" w:rsidRPr="006666FA" w:rsidRDefault="0097429E" w:rsidP="0097429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92" w:type="pct"/>
            <w:tcBorders>
              <w:left w:val="nil"/>
            </w:tcBorders>
            <w:shd w:val="clear" w:color="auto" w:fill="auto"/>
          </w:tcPr>
          <w:p w14:paraId="65705F12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22FC257C" w14:textId="38CD31DE" w:rsidR="0097429E" w:rsidRPr="006666FA" w:rsidRDefault="010D3B2F" w:rsidP="0097429E">
            <w:pPr>
              <w:ind w:left="-7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87535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0 - 2.</w:t>
            </w:r>
            <w:r w:rsidR="0087535F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99" w:type="pct"/>
            <w:shd w:val="clear" w:color="auto" w:fill="auto"/>
          </w:tcPr>
          <w:p w14:paraId="3E36C7C2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69A42C7" w14:textId="03CE61E4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5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99" w:type="pct"/>
            <w:shd w:val="clear" w:color="auto" w:fill="auto"/>
          </w:tcPr>
          <w:p w14:paraId="7700BC4F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24511BD" w14:textId="4BEA8A51" w:rsidR="0097429E" w:rsidRPr="006666FA" w:rsidRDefault="57304AEB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2.33</w:t>
            </w:r>
          </w:p>
        </w:tc>
        <w:tc>
          <w:tcPr>
            <w:tcW w:w="99" w:type="pct"/>
            <w:shd w:val="clear" w:color="auto" w:fill="auto"/>
          </w:tcPr>
          <w:p w14:paraId="5EC6875B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143861A" w14:textId="19940113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</w:tr>
      <w:tr w:rsidR="0097429E" w:rsidRPr="006666FA" w14:paraId="1C277D7C" w14:textId="77777777" w:rsidTr="0097429E">
        <w:trPr>
          <w:trHeight w:val="406"/>
        </w:trPr>
        <w:tc>
          <w:tcPr>
            <w:tcW w:w="2009" w:type="pct"/>
            <w:shd w:val="clear" w:color="auto" w:fill="auto"/>
          </w:tcPr>
          <w:p w14:paraId="3B2F2116" w14:textId="77777777" w:rsidR="0097429E" w:rsidRPr="006666FA" w:rsidRDefault="0097429E" w:rsidP="0097429E">
            <w:pPr>
              <w:pStyle w:val="BodyText"/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92" w:type="pct"/>
            <w:tcBorders>
              <w:left w:val="nil"/>
            </w:tcBorders>
            <w:shd w:val="clear" w:color="auto" w:fill="auto"/>
          </w:tcPr>
          <w:p w14:paraId="1A1519BB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3688D6BA" w14:textId="20340F34" w:rsidR="0097429E" w:rsidRPr="006666FA" w:rsidRDefault="676F6969" w:rsidP="0097429E">
            <w:pPr>
              <w:ind w:left="-7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 xml:space="preserve">3.00 - </w:t>
            </w:r>
            <w:r w:rsidR="008753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99" w:type="pct"/>
            <w:shd w:val="clear" w:color="auto" w:fill="auto"/>
          </w:tcPr>
          <w:p w14:paraId="3AA27576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5810C2F" w14:textId="2C6F11D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5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99" w:type="pct"/>
            <w:shd w:val="clear" w:color="auto" w:fill="auto"/>
          </w:tcPr>
          <w:p w14:paraId="42BD1228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A6E7360" w14:textId="339670DE" w:rsidR="0097429E" w:rsidRPr="006666FA" w:rsidRDefault="57D4737F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99" w:type="pct"/>
            <w:shd w:val="clear" w:color="auto" w:fill="auto"/>
          </w:tcPr>
          <w:p w14:paraId="2A4D2AD4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D70D1A4" w14:textId="5780BFA6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97429E" w:rsidRPr="006666FA" w14:paraId="2C23DEF7" w14:textId="77777777" w:rsidTr="4DAF3F8B">
        <w:trPr>
          <w:trHeight w:val="406"/>
        </w:trPr>
        <w:tc>
          <w:tcPr>
            <w:tcW w:w="2009" w:type="pct"/>
            <w:shd w:val="clear" w:color="auto" w:fill="FFFFFF" w:themeFill="background1"/>
          </w:tcPr>
          <w:p w14:paraId="3205D018" w14:textId="77777777" w:rsidR="0097429E" w:rsidRPr="006666FA" w:rsidRDefault="0097429E" w:rsidP="0097429E">
            <w:pPr>
              <w:pStyle w:val="BodyText"/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อัตราหมุนเวียนของพนักงาน</w:t>
            </w:r>
          </w:p>
        </w:tc>
        <w:tc>
          <w:tcPr>
            <w:tcW w:w="292" w:type="pct"/>
            <w:tcBorders>
              <w:left w:val="nil"/>
            </w:tcBorders>
            <w:shd w:val="clear" w:color="auto" w:fill="FFFFFF" w:themeFill="background1"/>
          </w:tcPr>
          <w:p w14:paraId="240CFE97" w14:textId="77777777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218FA07A" w14:textId="2BC5B1B5" w:rsidR="0097429E" w:rsidRPr="006666FA" w:rsidRDefault="40E7CBE0" w:rsidP="0097429E">
            <w:pPr>
              <w:ind w:left="-7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1.91 - 45.84</w:t>
            </w:r>
          </w:p>
        </w:tc>
        <w:tc>
          <w:tcPr>
            <w:tcW w:w="99" w:type="pct"/>
          </w:tcPr>
          <w:p w14:paraId="1E0C35F3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57E65A5" w14:textId="62D9227F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5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2163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99" w:type="pct"/>
          </w:tcPr>
          <w:p w14:paraId="6D0E57E2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A4E7D59" w14:textId="382FC309" w:rsidR="0097429E" w:rsidRPr="006666FA" w:rsidRDefault="72D555EA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2.87 - 34.38</w:t>
            </w:r>
          </w:p>
        </w:tc>
        <w:tc>
          <w:tcPr>
            <w:tcW w:w="99" w:type="pct"/>
          </w:tcPr>
          <w:p w14:paraId="102BB01A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70F9714" w14:textId="57EE32E6" w:rsidR="0097429E" w:rsidRPr="006666FA" w:rsidRDefault="0097429E" w:rsidP="0097429E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</w:tbl>
    <w:p w14:paraId="772D7794" w14:textId="77777777" w:rsidR="00B7766D" w:rsidRPr="00DC2CCB" w:rsidRDefault="00B7766D" w:rsidP="00B7766D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241669F" w14:textId="12914D82" w:rsidR="006C0834" w:rsidRDefault="00B7766D" w:rsidP="006C08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B6CA11D" w14:textId="77777777" w:rsidR="00FE6F1B" w:rsidRDefault="00FE6F1B" w:rsidP="006C08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2847CBF" w14:textId="7546FCF2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666FA">
        <w:rPr>
          <w:rFonts w:asciiTheme="majorBidi" w:hAnsiTheme="majorBidi" w:cstheme="majorBidi"/>
          <w:sz w:val="30"/>
          <w:szCs w:val="30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97429E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1E451D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ถึง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7535F">
        <w:rPr>
          <w:rFonts w:asciiTheme="majorBidi" w:hAnsiTheme="majorBidi" w:cstheme="majorBidi"/>
          <w:sz w:val="30"/>
          <w:szCs w:val="30"/>
          <w:lang w:bidi="th-TH"/>
        </w:rPr>
        <w:t>12</w:t>
      </w:r>
      <w:r w:rsidR="000C1D5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51047">
        <w:rPr>
          <w:rFonts w:asciiTheme="majorBidi" w:hAnsiTheme="majorBidi" w:cstheme="majorBidi"/>
          <w:sz w:val="30"/>
          <w:szCs w:val="30"/>
          <w:cs/>
        </w:rPr>
        <w:t>ปี</w:t>
      </w: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97429E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86344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7429E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8634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proofErr w:type="spellStart"/>
      <w:r w:rsidRPr="00863447">
        <w:rPr>
          <w:rFonts w:asciiTheme="majorBidi" w:hAnsiTheme="majorBidi" w:cstheme="majorBidi"/>
          <w:i/>
          <w:iCs/>
          <w:sz w:val="30"/>
          <w:szCs w:val="30"/>
        </w:rPr>
        <w:t>ถึง</w:t>
      </w:r>
      <w:proofErr w:type="spellEnd"/>
      <w:r w:rsidRPr="008634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/>
        </w:rPr>
        <w:t>13</w:t>
      </w:r>
      <w:r w:rsidRPr="0086344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  <w:r w:rsidRPr="00863447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86344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)</w:t>
      </w:r>
    </w:p>
    <w:p w14:paraId="5FB2AFA2" w14:textId="77777777" w:rsidR="00B7766D" w:rsidRPr="0087535F" w:rsidRDefault="00B7766D" w:rsidP="00B7766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508CA9E" w14:textId="77777777" w:rsidR="00B7766D" w:rsidRPr="00DE501F" w:rsidRDefault="00B7766D" w:rsidP="00B7766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E501F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D51F767" w14:textId="77777777" w:rsidR="00B7766D" w:rsidRPr="0087535F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6C8CE263" w14:textId="717941D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  <w:r w:rsidR="006E2A9B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="00AD1593">
        <w:rPr>
          <w:rFonts w:asciiTheme="majorBidi" w:hAnsiTheme="majorBidi" w:cstheme="majorBidi" w:hint="cs"/>
          <w:sz w:val="30"/>
          <w:szCs w:val="30"/>
          <w:cs/>
          <w:lang w:bidi="th-TH"/>
        </w:rPr>
        <w:t>มีผลกระทบต่อภาระผูกพันโครงการผลประโยชน์เป็นจำนวนเงินดังต่อไปนี้</w:t>
      </w:r>
    </w:p>
    <w:p w14:paraId="1F229309" w14:textId="77777777" w:rsidR="00DC2CCB" w:rsidRPr="00B570A7" w:rsidRDefault="00DC2CCB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1"/>
        <w:gridCol w:w="1269"/>
        <w:gridCol w:w="1260"/>
        <w:gridCol w:w="1260"/>
        <w:gridCol w:w="1260"/>
      </w:tblGrid>
      <w:tr w:rsidR="00B7766D" w:rsidRPr="006666FA" w14:paraId="32392690" w14:textId="77777777" w:rsidTr="00703344">
        <w:trPr>
          <w:cantSplit/>
          <w:tblHeader/>
        </w:trPr>
        <w:tc>
          <w:tcPr>
            <w:tcW w:w="4041" w:type="dxa"/>
          </w:tcPr>
          <w:p w14:paraId="6F9CA843" w14:textId="3CE805AF" w:rsidR="00B7766D" w:rsidRPr="006666FA" w:rsidRDefault="00B7766D" w:rsidP="00AF0CA9">
            <w:pPr>
              <w:spacing w:line="240" w:lineRule="atLeast"/>
              <w:ind w:left="18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9" w:type="dxa"/>
            <w:gridSpan w:val="2"/>
            <w:hideMark/>
          </w:tcPr>
          <w:p w14:paraId="67F0050E" w14:textId="73B931C2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DFEC785" w14:textId="5CCCA6AA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766D" w:rsidRPr="006666FA" w14:paraId="282E19F0" w14:textId="77777777" w:rsidTr="00091CE5">
        <w:trPr>
          <w:cantSplit/>
          <w:tblHeader/>
        </w:trPr>
        <w:tc>
          <w:tcPr>
            <w:tcW w:w="4041" w:type="dxa"/>
          </w:tcPr>
          <w:p w14:paraId="0BF48F55" w14:textId="2C2EE1F1" w:rsidR="00B7766D" w:rsidRPr="003E6ABA" w:rsidRDefault="00B7766D" w:rsidP="008960F7">
            <w:pPr>
              <w:pStyle w:val="BodyText"/>
              <w:spacing w:after="0"/>
              <w:ind w:firstLine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hideMark/>
          </w:tcPr>
          <w:p w14:paraId="402B708B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D8954F8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260" w:type="dxa"/>
            <w:hideMark/>
          </w:tcPr>
          <w:p w14:paraId="788D8B14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91D6810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952AB3" w:rsidRPr="006666FA" w14:paraId="2B7957F9" w14:textId="77777777" w:rsidTr="00703344">
        <w:trPr>
          <w:cantSplit/>
        </w:trPr>
        <w:tc>
          <w:tcPr>
            <w:tcW w:w="4041" w:type="dxa"/>
          </w:tcPr>
          <w:p w14:paraId="1C777D02" w14:textId="4237DF78" w:rsidR="00952AB3" w:rsidRPr="003E6ABA" w:rsidRDefault="003D2CBD" w:rsidP="003D2CBD">
            <w:pPr>
              <w:spacing w:line="240" w:lineRule="atLeast"/>
              <w:ind w:firstLine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5049" w:type="dxa"/>
            <w:gridSpan w:val="4"/>
          </w:tcPr>
          <w:p w14:paraId="223D79E0" w14:textId="254BB36A" w:rsidR="00952AB3" w:rsidRPr="006666FA" w:rsidRDefault="00952AB3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766D" w:rsidRPr="006666FA" w14:paraId="5C139D3E" w14:textId="77777777" w:rsidTr="00703344">
        <w:trPr>
          <w:cantSplit/>
        </w:trPr>
        <w:tc>
          <w:tcPr>
            <w:tcW w:w="4041" w:type="dxa"/>
            <w:hideMark/>
          </w:tcPr>
          <w:p w14:paraId="0BA5C3CA" w14:textId="16EF85F3" w:rsidR="00B7766D" w:rsidRPr="003E6AB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084F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9" w:type="dxa"/>
          </w:tcPr>
          <w:p w14:paraId="7154C750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6F4B56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4AA0513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99173C7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7766D" w:rsidRPr="006666FA" w14:paraId="5BE8C004" w14:textId="77777777" w:rsidTr="00703344">
        <w:trPr>
          <w:cantSplit/>
          <w:trHeight w:val="263"/>
        </w:trPr>
        <w:tc>
          <w:tcPr>
            <w:tcW w:w="4041" w:type="dxa"/>
            <w:hideMark/>
          </w:tcPr>
          <w:p w14:paraId="7784286A" w14:textId="40529E04" w:rsidR="00B7766D" w:rsidRPr="006666FA" w:rsidRDefault="00B7766D" w:rsidP="002C047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14:paraId="240F62FF" w14:textId="63E435A4" w:rsidR="00B7766D" w:rsidRPr="006666FA" w:rsidRDefault="3E55E46D" w:rsidP="002163E7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(13,</w:t>
            </w:r>
            <w:r w:rsidR="0087535F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  <w:tc>
          <w:tcPr>
            <w:tcW w:w="1260" w:type="dxa"/>
          </w:tcPr>
          <w:p w14:paraId="7D55871B" w14:textId="7AB0F8DE" w:rsidR="00B7766D" w:rsidRPr="006666FA" w:rsidRDefault="595FDB9E" w:rsidP="002163E7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2163E7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1260" w:type="dxa"/>
          </w:tcPr>
          <w:p w14:paraId="552D1908" w14:textId="27205B4B" w:rsidR="00B7766D" w:rsidRPr="006666FA" w:rsidRDefault="21EE9B38" w:rsidP="002163E7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(2,865)</w:t>
            </w:r>
          </w:p>
        </w:tc>
        <w:tc>
          <w:tcPr>
            <w:tcW w:w="1260" w:type="dxa"/>
          </w:tcPr>
          <w:p w14:paraId="3E263C6C" w14:textId="612C43DD" w:rsidR="00B7766D" w:rsidRPr="006666FA" w:rsidRDefault="44C95EB1" w:rsidP="002163E7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3,215</w:t>
            </w:r>
          </w:p>
        </w:tc>
      </w:tr>
      <w:tr w:rsidR="00B7766D" w:rsidRPr="006666FA" w14:paraId="0FCD1B71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0B1B4FEB" w14:textId="77777777" w:rsidR="00B7766D" w:rsidRPr="006666FA" w:rsidRDefault="00B7766D" w:rsidP="002C047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การเพิ่มขึ้นของเงินเดือนในอนาคต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269" w:type="dxa"/>
          </w:tcPr>
          <w:p w14:paraId="31D5A484" w14:textId="555668EC" w:rsidR="00B7766D" w:rsidRPr="006666FA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1533FE" w14:textId="582FE634" w:rsidR="00B7766D" w:rsidRPr="006666FA" w:rsidRDefault="00B7766D" w:rsidP="0070334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788187" w14:textId="1E48569F" w:rsidR="00B7766D" w:rsidRPr="006666FA" w:rsidRDefault="00B7766D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DBB09" w14:textId="0B7EE5F3" w:rsidR="00B7766D" w:rsidRPr="006666FA" w:rsidRDefault="00B7766D" w:rsidP="0070334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AA8" w:rsidRPr="006666FA" w14:paraId="20E74F3C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4AA2895A" w14:textId="7E51291A" w:rsidR="00424AA8" w:rsidRPr="006666FA" w:rsidRDefault="00424AA8" w:rsidP="00424AA8">
            <w:pPr>
              <w:pStyle w:val="BodyText"/>
              <w:spacing w:after="0"/>
              <w:ind w:left="11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14:paraId="587C3097" w14:textId="13A2CAC9" w:rsidR="00424AA8" w:rsidRPr="006666FA" w:rsidRDefault="1A677D92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87535F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1260" w:type="dxa"/>
          </w:tcPr>
          <w:p w14:paraId="2F60E41A" w14:textId="48FADE7B" w:rsidR="00424AA8" w:rsidRPr="006666FA" w:rsidRDefault="5800A83D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(12,</w:t>
            </w:r>
            <w:r w:rsidR="002163E7">
              <w:rPr>
                <w:rFonts w:asciiTheme="majorBidi" w:hAnsiTheme="majorBidi" w:cstheme="majorBidi"/>
                <w:sz w:val="30"/>
                <w:szCs w:val="30"/>
              </w:rPr>
              <w:t>950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31B8BB8" w14:textId="6E1AD565" w:rsidR="00424AA8" w:rsidRPr="006666FA" w:rsidRDefault="0C6113F2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3,057</w:t>
            </w:r>
          </w:p>
        </w:tc>
        <w:tc>
          <w:tcPr>
            <w:tcW w:w="1260" w:type="dxa"/>
          </w:tcPr>
          <w:p w14:paraId="42CBD641" w14:textId="529AB4D1" w:rsidR="00424AA8" w:rsidRPr="006666FA" w:rsidRDefault="08813DE7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(2,783)</w:t>
            </w:r>
          </w:p>
        </w:tc>
      </w:tr>
      <w:tr w:rsidR="00424AA8" w:rsidRPr="006666FA" w14:paraId="45626AC2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64D77F8B" w14:textId="77777777" w:rsidR="00424AA8" w:rsidRPr="006666FA" w:rsidRDefault="00424AA8" w:rsidP="00424AA8">
            <w:pPr>
              <w:pStyle w:val="BodyText"/>
              <w:spacing w:after="0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อัตราหมุนเวียนของพนักงาน (เปลี่ยนแปลงจาก</w:t>
            </w:r>
          </w:p>
        </w:tc>
        <w:tc>
          <w:tcPr>
            <w:tcW w:w="1269" w:type="dxa"/>
          </w:tcPr>
          <w:p w14:paraId="3A44F407" w14:textId="37A4B7D5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2860A" w14:textId="05E830CC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ECEAC7" w14:textId="3E34AD46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7902A" w14:textId="47345884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054" w:rsidRPr="006666FA" w14:paraId="5DAE8293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6BA66399" w14:textId="1E2478F5" w:rsidR="00A63054" w:rsidRPr="006666FA" w:rsidRDefault="00A63054" w:rsidP="00A63054">
            <w:pPr>
              <w:pStyle w:val="BodyText"/>
              <w:spacing w:after="0"/>
              <w:ind w:firstLine="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พื้นฐานสมมติฐานร้อยละ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69" w:type="dxa"/>
          </w:tcPr>
          <w:p w14:paraId="6947DD97" w14:textId="52769166" w:rsidR="00A63054" w:rsidRPr="006666FA" w:rsidRDefault="13435D56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(12,</w:t>
            </w:r>
            <w:r w:rsidR="0087535F">
              <w:rPr>
                <w:rFonts w:asciiTheme="majorBidi" w:hAnsiTheme="majorBidi" w:cstheme="majorBidi"/>
                <w:sz w:val="30"/>
                <w:szCs w:val="30"/>
              </w:rPr>
              <w:t>794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50CD12F" w14:textId="07681DF9" w:rsidR="00A63054" w:rsidRPr="006666FA" w:rsidRDefault="48EA5778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2163E7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260" w:type="dxa"/>
          </w:tcPr>
          <w:p w14:paraId="57C1BE0E" w14:textId="0E8650A4" w:rsidR="00A63054" w:rsidRPr="006666FA" w:rsidRDefault="06D295CB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(2,383)</w:t>
            </w:r>
          </w:p>
        </w:tc>
        <w:tc>
          <w:tcPr>
            <w:tcW w:w="1260" w:type="dxa"/>
          </w:tcPr>
          <w:p w14:paraId="3EA511F4" w14:textId="6D64D12F" w:rsidR="00A63054" w:rsidRPr="006666FA" w:rsidRDefault="17D12B07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2,719</w:t>
            </w:r>
          </w:p>
        </w:tc>
      </w:tr>
      <w:tr w:rsidR="00A63054" w:rsidRPr="000C1D51" w14:paraId="034C7B19" w14:textId="77777777" w:rsidTr="00703344">
        <w:trPr>
          <w:cantSplit/>
          <w:trHeight w:val="56"/>
        </w:trPr>
        <w:tc>
          <w:tcPr>
            <w:tcW w:w="4041" w:type="dxa"/>
          </w:tcPr>
          <w:p w14:paraId="5665BF2A" w14:textId="77777777" w:rsidR="00A63054" w:rsidRPr="007367F6" w:rsidRDefault="00A63054" w:rsidP="00A63054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9" w:type="dxa"/>
          </w:tcPr>
          <w:p w14:paraId="18639AFB" w14:textId="77777777" w:rsidR="00A63054" w:rsidRPr="007367F6" w:rsidRDefault="00A63054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60" w:type="dxa"/>
          </w:tcPr>
          <w:p w14:paraId="403D582A" w14:textId="77777777" w:rsidR="00A63054" w:rsidRPr="007367F6" w:rsidRDefault="00A63054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6C19F4" w14:textId="77777777" w:rsidR="00A63054" w:rsidRPr="007367F6" w:rsidRDefault="00A63054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2C5F30" w14:textId="77777777" w:rsidR="00A63054" w:rsidRPr="007367F6" w:rsidRDefault="00A63054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6471" w:rsidRPr="006666FA" w14:paraId="3936BFA5" w14:textId="77777777" w:rsidTr="00703344">
        <w:trPr>
          <w:cantSplit/>
          <w:trHeight w:val="110"/>
        </w:trPr>
        <w:tc>
          <w:tcPr>
            <w:tcW w:w="4041" w:type="dxa"/>
          </w:tcPr>
          <w:p w14:paraId="498D8C7E" w14:textId="77777777" w:rsidR="001A6471" w:rsidRPr="003E6ABA" w:rsidRDefault="001A6471" w:rsidP="007367F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</w:tcPr>
          <w:p w14:paraId="5653894D" w14:textId="77777777" w:rsidR="001A6471" w:rsidRPr="007367F6" w:rsidRDefault="001A6471" w:rsidP="007367F6">
            <w:pPr>
              <w:pStyle w:val="acctmergecolhdg"/>
              <w:tabs>
                <w:tab w:val="decimal" w:pos="98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DC74369" w14:textId="77777777" w:rsidR="001A6471" w:rsidRPr="007367F6" w:rsidRDefault="001A6471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071F753" w14:textId="77777777" w:rsidR="001A6471" w:rsidRPr="007367F6" w:rsidRDefault="001A6471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F29FF5F" w14:textId="77777777" w:rsidR="001A6471" w:rsidRPr="007367F6" w:rsidRDefault="001A6471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A6471" w:rsidRPr="006666FA" w14:paraId="67BB91EA" w14:textId="77777777" w:rsidTr="00703344">
        <w:trPr>
          <w:cantSplit/>
          <w:trHeight w:val="110"/>
        </w:trPr>
        <w:tc>
          <w:tcPr>
            <w:tcW w:w="4041" w:type="dxa"/>
          </w:tcPr>
          <w:p w14:paraId="0462F895" w14:textId="77777777" w:rsidR="001A6471" w:rsidRPr="003E6ABA" w:rsidRDefault="001A6471" w:rsidP="007367F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</w:tcPr>
          <w:p w14:paraId="63E72539" w14:textId="77777777" w:rsidR="001A6471" w:rsidRPr="007367F6" w:rsidRDefault="001A6471" w:rsidP="007367F6">
            <w:pPr>
              <w:pStyle w:val="acctmergecolhdg"/>
              <w:tabs>
                <w:tab w:val="decimal" w:pos="98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58BE548" w14:textId="77777777" w:rsidR="001A6471" w:rsidRPr="007367F6" w:rsidRDefault="001A6471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2E7D25F" w14:textId="77777777" w:rsidR="001A6471" w:rsidRPr="007367F6" w:rsidRDefault="001A6471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27E70D6" w14:textId="77777777" w:rsidR="001A6471" w:rsidRPr="007367F6" w:rsidRDefault="001A6471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A6471" w:rsidRPr="006666FA" w14:paraId="4688359D" w14:textId="77777777" w:rsidTr="00703344">
        <w:trPr>
          <w:cantSplit/>
          <w:trHeight w:val="110"/>
        </w:trPr>
        <w:tc>
          <w:tcPr>
            <w:tcW w:w="4041" w:type="dxa"/>
          </w:tcPr>
          <w:p w14:paraId="21D9A57C" w14:textId="77777777" w:rsidR="001A6471" w:rsidRPr="003E6ABA" w:rsidRDefault="001A6471" w:rsidP="007367F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</w:tcPr>
          <w:p w14:paraId="35AE59F8" w14:textId="77777777" w:rsidR="001A6471" w:rsidRPr="007367F6" w:rsidRDefault="001A6471" w:rsidP="007367F6">
            <w:pPr>
              <w:pStyle w:val="acctmergecolhdg"/>
              <w:tabs>
                <w:tab w:val="decimal" w:pos="98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CBE435A" w14:textId="77777777" w:rsidR="001A6471" w:rsidRPr="007367F6" w:rsidRDefault="001A6471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A2ABFBE" w14:textId="77777777" w:rsidR="001A6471" w:rsidRPr="007367F6" w:rsidRDefault="001A6471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50AB32A" w14:textId="77777777" w:rsidR="001A6471" w:rsidRPr="007367F6" w:rsidRDefault="001A6471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367F6" w:rsidRPr="006666FA" w14:paraId="108DBAE5" w14:textId="77777777" w:rsidTr="00703344">
        <w:trPr>
          <w:cantSplit/>
          <w:trHeight w:val="110"/>
        </w:trPr>
        <w:tc>
          <w:tcPr>
            <w:tcW w:w="4041" w:type="dxa"/>
            <w:hideMark/>
          </w:tcPr>
          <w:p w14:paraId="281B2C93" w14:textId="5B6CB2CE" w:rsidR="007367F6" w:rsidRPr="003E6ABA" w:rsidRDefault="007367F6" w:rsidP="007367F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ณ วันที่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084F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9" w:type="dxa"/>
          </w:tcPr>
          <w:p w14:paraId="3589C99D" w14:textId="77777777" w:rsidR="007367F6" w:rsidRPr="007367F6" w:rsidRDefault="007367F6" w:rsidP="007367F6">
            <w:pPr>
              <w:pStyle w:val="acctmergecolhdg"/>
              <w:tabs>
                <w:tab w:val="decimal" w:pos="98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2085E16" w14:textId="77777777" w:rsidR="007367F6" w:rsidRPr="007367F6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60E2180" w14:textId="77777777" w:rsidR="007367F6" w:rsidRPr="007367F6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727E520" w14:textId="77777777" w:rsidR="007367F6" w:rsidRPr="007367F6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84F48" w:rsidRPr="006666FA" w14:paraId="59EC7106" w14:textId="77777777" w:rsidTr="00703344">
        <w:trPr>
          <w:cantSplit/>
          <w:trHeight w:val="263"/>
        </w:trPr>
        <w:tc>
          <w:tcPr>
            <w:tcW w:w="4041" w:type="dxa"/>
            <w:hideMark/>
          </w:tcPr>
          <w:p w14:paraId="2847947F" w14:textId="3C84E103" w:rsidR="00084F48" w:rsidRPr="006666FA" w:rsidRDefault="00084F48" w:rsidP="00084F4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14:paraId="5D18938B" w14:textId="6A1528AB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2E1194F" w14:textId="7276674F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  <w:tc>
          <w:tcPr>
            <w:tcW w:w="1260" w:type="dxa"/>
          </w:tcPr>
          <w:p w14:paraId="6094AF0F" w14:textId="41FE6F11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30CB79A" w14:textId="31091111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</w:tr>
      <w:tr w:rsidR="00084F48" w:rsidRPr="006666FA" w14:paraId="64F3D884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5EB8EA77" w14:textId="77777777" w:rsidR="00084F48" w:rsidRPr="006666FA" w:rsidRDefault="00084F48" w:rsidP="00084F4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การเพิ่มขึ้นของเงินเดือนในอนาคต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269" w:type="dxa"/>
          </w:tcPr>
          <w:p w14:paraId="7707B7A9" w14:textId="77777777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DC5D4" w14:textId="77777777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3B4489" w14:textId="77777777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C1129D" w14:textId="77777777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4F48" w:rsidRPr="006666FA" w14:paraId="71FF1247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79C624BA" w14:textId="179F8BDD" w:rsidR="00084F48" w:rsidRPr="006666FA" w:rsidRDefault="00084F48" w:rsidP="00084F48">
            <w:pPr>
              <w:pStyle w:val="BodyText"/>
              <w:spacing w:after="0"/>
              <w:ind w:left="11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14:paraId="417BFF89" w14:textId="19CDEE1E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  <w:tc>
          <w:tcPr>
            <w:tcW w:w="1260" w:type="dxa"/>
          </w:tcPr>
          <w:p w14:paraId="4D07104C" w14:textId="5EF4F0F6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2309122C" w14:textId="555519CE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260" w:type="dxa"/>
          </w:tcPr>
          <w:p w14:paraId="2E0ADE4E" w14:textId="75A34938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4F48" w:rsidRPr="006666FA" w14:paraId="398DA662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616D139E" w14:textId="77777777" w:rsidR="00084F48" w:rsidRPr="006666FA" w:rsidRDefault="00084F48" w:rsidP="00084F48">
            <w:pPr>
              <w:pStyle w:val="BodyText"/>
              <w:spacing w:after="0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อัตราหมุนเวียนของพนักงาน (เปลี่ยนแปลงจาก</w:t>
            </w:r>
          </w:p>
        </w:tc>
        <w:tc>
          <w:tcPr>
            <w:tcW w:w="1269" w:type="dxa"/>
          </w:tcPr>
          <w:p w14:paraId="30968EE8" w14:textId="77777777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F53373" w14:textId="77777777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37C19" w14:textId="77777777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7CA333" w14:textId="77777777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4F48" w:rsidRPr="006666FA" w14:paraId="67A8DF67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0A34C2B0" w14:textId="0C62B057" w:rsidR="00084F48" w:rsidRPr="006666FA" w:rsidRDefault="00084F48" w:rsidP="00084F48">
            <w:pPr>
              <w:pStyle w:val="BodyText"/>
              <w:spacing w:after="0"/>
              <w:ind w:firstLine="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พื้นฐานสมมติฐานร้อยละ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69" w:type="dxa"/>
          </w:tcPr>
          <w:p w14:paraId="251D9F8C" w14:textId="7D2690A4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7C7E8DE1" w14:textId="36F264B6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260" w:type="dxa"/>
          </w:tcPr>
          <w:p w14:paraId="1E15F0A5" w14:textId="21B9ED39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ABD9FD1" w14:textId="2AA5DB3D" w:rsidR="00084F48" w:rsidRPr="006666FA" w:rsidRDefault="00084F48" w:rsidP="00084F4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</w:tbl>
    <w:p w14:paraId="0AC2FD37" w14:textId="0C6F9398" w:rsidR="00070096" w:rsidRPr="00BF30A8" w:rsidRDefault="00070096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14:paraId="1B97ED2E" w14:textId="0D009731" w:rsidR="00B7766D" w:rsidRPr="000E6FCE" w:rsidRDefault="00B7766D" w:rsidP="00623EE5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E6F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ทุนเรือนหุ้น</w:t>
      </w:r>
    </w:p>
    <w:p w14:paraId="2E72CBDD" w14:textId="1B13432C" w:rsidR="00B7766D" w:rsidRPr="00BF30A8" w:rsidRDefault="00B7766D" w:rsidP="00B7766D">
      <w:pPr>
        <w:pStyle w:val="BodyText"/>
        <w:spacing w:after="0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12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1"/>
        <w:gridCol w:w="858"/>
        <w:gridCol w:w="237"/>
        <w:gridCol w:w="1068"/>
        <w:gridCol w:w="261"/>
        <w:gridCol w:w="1002"/>
        <w:gridCol w:w="266"/>
        <w:gridCol w:w="1084"/>
        <w:gridCol w:w="261"/>
        <w:gridCol w:w="1046"/>
      </w:tblGrid>
      <w:tr w:rsidR="00FC7713" w:rsidRPr="00FC7713" w14:paraId="38FE0492" w14:textId="77777777" w:rsidTr="004760F0">
        <w:trPr>
          <w:tblHeader/>
        </w:trPr>
        <w:tc>
          <w:tcPr>
            <w:tcW w:w="1666" w:type="pct"/>
          </w:tcPr>
          <w:p w14:paraId="24DFEEB8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0" w:type="pct"/>
          </w:tcPr>
          <w:p w14:paraId="3DD5C63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มูลค่าหุ้น</w:t>
            </w:r>
          </w:p>
        </w:tc>
        <w:tc>
          <w:tcPr>
            <w:tcW w:w="130" w:type="pct"/>
          </w:tcPr>
          <w:p w14:paraId="4D21D66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7" w:type="pct"/>
            <w:gridSpan w:val="3"/>
            <w:tcBorders>
              <w:bottom w:val="single" w:sz="4" w:space="0" w:color="auto"/>
            </w:tcBorders>
          </w:tcPr>
          <w:p w14:paraId="262A8CD3" w14:textId="7AA091CD" w:rsidR="00FC7713" w:rsidRPr="00FC7713" w:rsidRDefault="00FE6174" w:rsidP="00FE6174">
            <w:pPr>
              <w:tabs>
                <w:tab w:val="left" w:pos="227"/>
                <w:tab w:val="left" w:pos="454"/>
                <w:tab w:val="left" w:pos="680"/>
                <w:tab w:val="left" w:pos="907"/>
                <w:tab w:val="center" w:pos="1057"/>
                <w:tab w:val="left" w:pos="1644"/>
                <w:tab w:val="left" w:pos="1871"/>
                <w:tab w:val="right" w:pos="2223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84F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</w:p>
        </w:tc>
        <w:tc>
          <w:tcPr>
            <w:tcW w:w="146" w:type="pct"/>
          </w:tcPr>
          <w:p w14:paraId="496953F7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68C71859" w14:textId="7791A586" w:rsidR="00FC7713" w:rsidRPr="00FC7713" w:rsidRDefault="00C64585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84F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FC7713" w:rsidRPr="00FC7713" w14:paraId="2BD05929" w14:textId="77777777" w:rsidTr="004760F0">
        <w:trPr>
          <w:tblHeader/>
        </w:trPr>
        <w:tc>
          <w:tcPr>
            <w:tcW w:w="1666" w:type="pct"/>
          </w:tcPr>
          <w:p w14:paraId="040220A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0" w:type="pct"/>
          </w:tcPr>
          <w:p w14:paraId="60AB17FB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ต่อหุ้น</w:t>
            </w:r>
          </w:p>
        </w:tc>
        <w:tc>
          <w:tcPr>
            <w:tcW w:w="130" w:type="pct"/>
          </w:tcPr>
          <w:p w14:paraId="1EC3E14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BA76778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40394348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FD6EF1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46" w:type="pct"/>
          </w:tcPr>
          <w:p w14:paraId="239ECEE0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E731D8D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41416A3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594781B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FC7713" w:rsidRPr="00FC7713" w14:paraId="387DBC08" w14:textId="77777777" w:rsidTr="004760F0">
        <w:trPr>
          <w:tblHeader/>
        </w:trPr>
        <w:tc>
          <w:tcPr>
            <w:tcW w:w="1666" w:type="pct"/>
          </w:tcPr>
          <w:p w14:paraId="72F939F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0" w:type="pct"/>
          </w:tcPr>
          <w:p w14:paraId="5E31517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0" w:type="pct"/>
          </w:tcPr>
          <w:p w14:paraId="250ECD3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33" w:type="pct"/>
            <w:gridSpan w:val="7"/>
          </w:tcPr>
          <w:p w14:paraId="43E4B843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(พันหุ้น / พันบาท)</w:t>
            </w:r>
          </w:p>
        </w:tc>
      </w:tr>
      <w:tr w:rsidR="00FC7713" w:rsidRPr="00FC7713" w14:paraId="2B3BC736" w14:textId="77777777" w:rsidTr="004760F0">
        <w:tc>
          <w:tcPr>
            <w:tcW w:w="1666" w:type="pct"/>
          </w:tcPr>
          <w:p w14:paraId="4AA342A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ทุนจดทะเบียน</w:t>
            </w:r>
          </w:p>
        </w:tc>
        <w:tc>
          <w:tcPr>
            <w:tcW w:w="470" w:type="pct"/>
          </w:tcPr>
          <w:p w14:paraId="74406F3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66F73817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352FC3AA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4722D8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2B491C3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ECC15BD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666AD07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ACD7400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6E7F201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7713" w:rsidRPr="00FC7713" w14:paraId="1ADD1193" w14:textId="77777777" w:rsidTr="004760F0">
        <w:tc>
          <w:tcPr>
            <w:tcW w:w="1666" w:type="pct"/>
          </w:tcPr>
          <w:p w14:paraId="2F563AF6" w14:textId="24655DB6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470" w:type="pct"/>
          </w:tcPr>
          <w:p w14:paraId="1A20A8C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1F71FEC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30908DD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49DE9D7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29209F32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387FC9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72F1BB8A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EB48E0D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FBA585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84F48" w:rsidRPr="00FC7713" w14:paraId="3BD25214" w14:textId="77777777" w:rsidTr="004760F0">
        <w:tc>
          <w:tcPr>
            <w:tcW w:w="1666" w:type="pct"/>
          </w:tcPr>
          <w:p w14:paraId="3905530E" w14:textId="6298899C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70" w:type="pct"/>
          </w:tcPr>
          <w:p w14:paraId="1C500027" w14:textId="3596BF29" w:rsidR="00084F48" w:rsidRPr="00B30E1D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A26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44229742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E119690" w14:textId="0AF9C5A8" w:rsidR="00084F48" w:rsidRPr="00C66161" w:rsidRDefault="00084F48" w:rsidP="00084F48">
            <w:pPr>
              <w:tabs>
                <w:tab w:val="decimal" w:pos="7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3" w:type="pct"/>
          </w:tcPr>
          <w:p w14:paraId="03CA1F7B" w14:textId="77777777" w:rsidR="00084F48" w:rsidRPr="00C66161" w:rsidRDefault="00084F48" w:rsidP="00084F48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7C266D40" w14:textId="5025EB1E" w:rsidR="00084F48" w:rsidRPr="00C66161" w:rsidRDefault="00084F48" w:rsidP="00084F48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6" w:type="pct"/>
          </w:tcPr>
          <w:p w14:paraId="693A1999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74F4EB67" w14:textId="5A0D6CF2" w:rsidR="00084F48" w:rsidRPr="00084F48" w:rsidRDefault="00084F48" w:rsidP="00084F48">
            <w:pPr>
              <w:tabs>
                <w:tab w:val="decimal" w:pos="7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84F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Pr="00084F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3" w:type="pct"/>
          </w:tcPr>
          <w:p w14:paraId="72F7D30A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decimal" w:pos="77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286813F4" w14:textId="7C241E47" w:rsidR="00084F48" w:rsidRPr="00084F48" w:rsidRDefault="00084F48" w:rsidP="00084F48">
            <w:pPr>
              <w:tabs>
                <w:tab w:val="decimal" w:pos="510"/>
                <w:tab w:val="decimal" w:pos="7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  <w:r w:rsidRPr="00084F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84F48" w:rsidRPr="00FC7713" w14:paraId="24C69F34" w14:textId="77777777" w:rsidTr="001A26DE">
        <w:tc>
          <w:tcPr>
            <w:tcW w:w="1666" w:type="pct"/>
          </w:tcPr>
          <w:p w14:paraId="668EFE42" w14:textId="4347CAC6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470" w:type="pct"/>
          </w:tcPr>
          <w:p w14:paraId="16BD186C" w14:textId="79AC11CE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6F5EB708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A098E8" w14:textId="7997DE9F" w:rsidR="00084F48" w:rsidRPr="00893DAC" w:rsidRDefault="001A578D" w:rsidP="00084F48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1,120,000</w:t>
            </w:r>
          </w:p>
        </w:tc>
        <w:tc>
          <w:tcPr>
            <w:tcW w:w="143" w:type="pct"/>
          </w:tcPr>
          <w:p w14:paraId="6F16BE71" w14:textId="77777777" w:rsidR="00084F48" w:rsidRPr="00893DAC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5694DDCD" w14:textId="5041BC1D" w:rsidR="00084F48" w:rsidRPr="00893DAC" w:rsidRDefault="001A578D" w:rsidP="00084F48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560,000</w:t>
            </w:r>
          </w:p>
        </w:tc>
        <w:tc>
          <w:tcPr>
            <w:tcW w:w="146" w:type="pct"/>
          </w:tcPr>
          <w:p w14:paraId="280DD8EA" w14:textId="77777777" w:rsidR="00084F48" w:rsidRPr="00893DAC" w:rsidRDefault="00084F48" w:rsidP="00084F48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64761E0" w14:textId="24717C01" w:rsidR="00084F48" w:rsidRPr="001A26DE" w:rsidRDefault="00084F48" w:rsidP="00084F48">
            <w:pPr>
              <w:tabs>
                <w:tab w:val="decimal" w:pos="8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6B82922F" w14:textId="77777777" w:rsidR="00084F48" w:rsidRPr="00893DAC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B2EFDAD" w14:textId="43C7D758" w:rsidR="00084F48" w:rsidRPr="00893DAC" w:rsidRDefault="00084F48" w:rsidP="00084F48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</w:t>
            </w: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084F48" w:rsidRPr="00FC7713" w14:paraId="2E4048DA" w14:textId="77777777" w:rsidTr="00FC7713">
        <w:trPr>
          <w:trHeight w:val="179"/>
        </w:trPr>
        <w:tc>
          <w:tcPr>
            <w:tcW w:w="1666" w:type="pct"/>
          </w:tcPr>
          <w:p w14:paraId="7FCB3D80" w14:textId="20B7ACD1" w:rsidR="00084F48" w:rsidRPr="002F3426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8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470" w:type="pct"/>
          </w:tcPr>
          <w:p w14:paraId="33035814" w14:textId="77777777" w:rsidR="00084F48" w:rsidRPr="002F3426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20"/>
                <w:highlight w:val="green"/>
                <w:lang w:val="en-US" w:bidi="th-TH"/>
              </w:rPr>
            </w:pPr>
          </w:p>
        </w:tc>
        <w:tc>
          <w:tcPr>
            <w:tcW w:w="130" w:type="pct"/>
          </w:tcPr>
          <w:p w14:paraId="2256C56B" w14:textId="77777777" w:rsidR="00084F48" w:rsidRPr="002F3426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2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75E05EA7" w14:textId="77777777" w:rsidR="00084F48" w:rsidRPr="002F3426" w:rsidRDefault="00084F48" w:rsidP="00084F48">
            <w:pPr>
              <w:tabs>
                <w:tab w:val="decimal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3" w:type="pct"/>
          </w:tcPr>
          <w:p w14:paraId="3B9C2321" w14:textId="77777777" w:rsidR="00084F48" w:rsidRPr="002F3426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9" w:type="pct"/>
          </w:tcPr>
          <w:p w14:paraId="6FFC8991" w14:textId="77777777" w:rsidR="00084F48" w:rsidRPr="002F3426" w:rsidRDefault="00084F48" w:rsidP="00084F48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6" w:type="pct"/>
          </w:tcPr>
          <w:p w14:paraId="4636850C" w14:textId="77777777" w:rsidR="00084F48" w:rsidRPr="002F3426" w:rsidRDefault="00084F48" w:rsidP="00084F48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pct"/>
          </w:tcPr>
          <w:p w14:paraId="349B037D" w14:textId="77777777" w:rsidR="00084F48" w:rsidRPr="002F3426" w:rsidRDefault="00084F48" w:rsidP="00084F48">
            <w:pPr>
              <w:tabs>
                <w:tab w:val="decimal" w:pos="853"/>
              </w:tabs>
              <w:spacing w:line="240" w:lineRule="atLeast"/>
              <w:ind w:lef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3" w:type="pct"/>
          </w:tcPr>
          <w:p w14:paraId="39E19BFE" w14:textId="77777777" w:rsidR="00084F48" w:rsidRPr="002F3426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73" w:type="pct"/>
          </w:tcPr>
          <w:p w14:paraId="1F2A20FD" w14:textId="77777777" w:rsidR="00084F48" w:rsidRPr="002F3426" w:rsidRDefault="00084F48" w:rsidP="00084F48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084F48" w:rsidRPr="00275467" w14:paraId="1E045495" w14:textId="77777777" w:rsidTr="004760F0">
        <w:tc>
          <w:tcPr>
            <w:tcW w:w="1666" w:type="pct"/>
          </w:tcPr>
          <w:p w14:paraId="73379CD9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ทุนที่ออกและชำระแล้ว</w:t>
            </w:r>
          </w:p>
        </w:tc>
        <w:tc>
          <w:tcPr>
            <w:tcW w:w="470" w:type="pct"/>
          </w:tcPr>
          <w:p w14:paraId="37891FE0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30" w:type="pct"/>
          </w:tcPr>
          <w:p w14:paraId="2298B5B5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577FB8B8" w14:textId="77777777" w:rsidR="00084F48" w:rsidRPr="00FC7713" w:rsidRDefault="00084F48" w:rsidP="00084F48">
            <w:pPr>
              <w:tabs>
                <w:tab w:val="decimal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59DE4E1F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4067EEF4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E46CB7F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2CF9C491" w14:textId="77777777" w:rsidR="00084F48" w:rsidRPr="00FC7713" w:rsidRDefault="00084F48" w:rsidP="00084F48">
            <w:pPr>
              <w:tabs>
                <w:tab w:val="decimal" w:pos="853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4F6CB37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73" w:type="pct"/>
          </w:tcPr>
          <w:p w14:paraId="0ADEBCF9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</w:tr>
      <w:tr w:rsidR="00084F48" w:rsidRPr="00FC7713" w14:paraId="2EE15F91" w14:textId="77777777" w:rsidTr="004760F0">
        <w:tc>
          <w:tcPr>
            <w:tcW w:w="1666" w:type="pct"/>
          </w:tcPr>
          <w:p w14:paraId="272D8D7B" w14:textId="352EF181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470" w:type="pct"/>
          </w:tcPr>
          <w:p w14:paraId="199967C0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30" w:type="pct"/>
          </w:tcPr>
          <w:p w14:paraId="2D2DEFD7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5656E2B2" w14:textId="77777777" w:rsidR="00084F48" w:rsidRPr="00FC7713" w:rsidRDefault="00084F48" w:rsidP="00084F48">
            <w:pPr>
              <w:tabs>
                <w:tab w:val="decimal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5E43AD77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65629029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1415E3F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13C95934" w14:textId="77777777" w:rsidR="00084F48" w:rsidRPr="00FC7713" w:rsidRDefault="00084F48" w:rsidP="00084F48">
            <w:pPr>
              <w:tabs>
                <w:tab w:val="decimal" w:pos="853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E6FC9DA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73" w:type="pct"/>
          </w:tcPr>
          <w:p w14:paraId="119F7F3F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</w:tr>
      <w:tr w:rsidR="00084F48" w:rsidRPr="00FC7713" w14:paraId="5CBB2B26" w14:textId="77777777" w:rsidTr="004760F0">
        <w:tc>
          <w:tcPr>
            <w:tcW w:w="1666" w:type="pct"/>
          </w:tcPr>
          <w:p w14:paraId="4A9597A2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หุ้นสามัญ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ab/>
            </w:r>
          </w:p>
        </w:tc>
        <w:tc>
          <w:tcPr>
            <w:tcW w:w="470" w:type="pct"/>
          </w:tcPr>
          <w:p w14:paraId="67E704AE" w14:textId="63AF648E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24AB7775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61127AB9" w14:textId="0E079927" w:rsidR="00084F48" w:rsidRPr="00084F48" w:rsidRDefault="00084F48" w:rsidP="00084F48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F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143" w:type="pct"/>
          </w:tcPr>
          <w:p w14:paraId="1CFB0664" w14:textId="77777777" w:rsidR="00084F48" w:rsidRPr="00084F48" w:rsidRDefault="00084F48" w:rsidP="00084F48">
            <w:pPr>
              <w:tabs>
                <w:tab w:val="left" w:pos="454"/>
                <w:tab w:val="decimal" w:pos="590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6530F57B" w14:textId="78872A93" w:rsidR="00084F48" w:rsidRPr="00084F48" w:rsidRDefault="00084F48" w:rsidP="00084F48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4F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560,000</w:t>
            </w:r>
          </w:p>
        </w:tc>
        <w:tc>
          <w:tcPr>
            <w:tcW w:w="146" w:type="pct"/>
          </w:tcPr>
          <w:p w14:paraId="224650A5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7E907F10" w14:textId="315F4880" w:rsidR="00084F48" w:rsidRPr="00FC7713" w:rsidRDefault="00084F48" w:rsidP="00084F48">
            <w:pPr>
              <w:tabs>
                <w:tab w:val="decimal" w:pos="7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  <w:r w:rsidRPr="001A26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3" w:type="pct"/>
          </w:tcPr>
          <w:p w14:paraId="086780B4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05C11E7C" w14:textId="09493DC6" w:rsidR="00084F48" w:rsidRPr="00FC7713" w:rsidRDefault="00084F48" w:rsidP="00084F48">
            <w:pPr>
              <w:tabs>
                <w:tab w:val="decimal" w:pos="7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84F48" w:rsidRPr="00FC7713" w14:paraId="41764488" w14:textId="77777777" w:rsidTr="004760F0">
        <w:tc>
          <w:tcPr>
            <w:tcW w:w="1666" w:type="pct"/>
          </w:tcPr>
          <w:p w14:paraId="0B3D83AC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ออกหุ้นสามัญใหม่</w:t>
            </w:r>
          </w:p>
        </w:tc>
        <w:tc>
          <w:tcPr>
            <w:tcW w:w="470" w:type="pct"/>
          </w:tcPr>
          <w:p w14:paraId="51F10592" w14:textId="67E0D8BC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266F92B3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215B9CA5" w14:textId="35067A08" w:rsidR="00084F48" w:rsidRPr="00B570A7" w:rsidRDefault="00EE2ED0" w:rsidP="00B570A7">
            <w:pPr>
              <w:tabs>
                <w:tab w:val="decimal" w:pos="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70A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3" w:type="pct"/>
          </w:tcPr>
          <w:p w14:paraId="52952195" w14:textId="77777777" w:rsidR="00084F48" w:rsidRPr="006F48EF" w:rsidRDefault="00084F48" w:rsidP="00084F48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3E364172" w14:textId="54844292" w:rsidR="00084F48" w:rsidRPr="00B570A7" w:rsidRDefault="00EE2ED0" w:rsidP="00B570A7">
            <w:pPr>
              <w:tabs>
                <w:tab w:val="decimal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0A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427996F8" w14:textId="77777777" w:rsidR="00084F48" w:rsidRPr="00FC7713" w:rsidRDefault="00084F48" w:rsidP="00084F48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4DA178CA" w14:textId="1C91457D" w:rsidR="00084F48" w:rsidRPr="00FC7713" w:rsidRDefault="00084F48" w:rsidP="00084F48">
            <w:pPr>
              <w:tabs>
                <w:tab w:val="decimal" w:pos="7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Pr="00084F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3" w:type="pct"/>
          </w:tcPr>
          <w:p w14:paraId="46A3CF46" w14:textId="77777777" w:rsidR="00084F48" w:rsidRPr="00FC7713" w:rsidRDefault="00084F48" w:rsidP="00084F48">
            <w:pPr>
              <w:tabs>
                <w:tab w:val="decimal" w:pos="590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5538DDE" w14:textId="48EB1944" w:rsidR="00084F48" w:rsidRPr="00FC7713" w:rsidRDefault="00084F48" w:rsidP="00084F48">
            <w:pPr>
              <w:tabs>
                <w:tab w:val="decimal" w:pos="7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A578D" w:rsidRPr="00FC7713" w14:paraId="2DDDDCB9" w14:textId="77777777" w:rsidTr="0086002F">
        <w:tc>
          <w:tcPr>
            <w:tcW w:w="1666" w:type="pct"/>
          </w:tcPr>
          <w:p w14:paraId="4D4524F2" w14:textId="2C28468E" w:rsidR="001A578D" w:rsidRPr="00FC7713" w:rsidRDefault="001A578D" w:rsidP="001A57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470" w:type="pct"/>
          </w:tcPr>
          <w:p w14:paraId="70A733A0" w14:textId="52D9D41D" w:rsidR="001A578D" w:rsidRPr="00FC7713" w:rsidRDefault="001A578D" w:rsidP="001A57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5974678D" w14:textId="77777777" w:rsidR="001A578D" w:rsidRPr="00FC7713" w:rsidRDefault="001A578D" w:rsidP="001A57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1B571C0" w14:textId="495F99EE" w:rsidR="001A578D" w:rsidRPr="00893DAC" w:rsidRDefault="001A578D" w:rsidP="001A578D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1,120,000</w:t>
            </w:r>
          </w:p>
        </w:tc>
        <w:tc>
          <w:tcPr>
            <w:tcW w:w="143" w:type="pct"/>
          </w:tcPr>
          <w:p w14:paraId="08D9B150" w14:textId="77777777" w:rsidR="001A578D" w:rsidRPr="00893DAC" w:rsidRDefault="001A578D" w:rsidP="001A578D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22740662" w14:textId="73A1280F" w:rsidR="001A578D" w:rsidRPr="00893DAC" w:rsidRDefault="001A578D" w:rsidP="001A578D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560,000</w:t>
            </w:r>
          </w:p>
        </w:tc>
        <w:tc>
          <w:tcPr>
            <w:tcW w:w="146" w:type="pct"/>
          </w:tcPr>
          <w:p w14:paraId="5825998B" w14:textId="77777777" w:rsidR="001A578D" w:rsidRPr="00893DAC" w:rsidRDefault="001A578D" w:rsidP="001A578D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5804F53" w14:textId="7DD2CA29" w:rsidR="001A578D" w:rsidRPr="00893DAC" w:rsidRDefault="001A578D" w:rsidP="001A578D">
            <w:pPr>
              <w:tabs>
                <w:tab w:val="decimal" w:pos="853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166FF73A" w14:textId="77777777" w:rsidR="001A578D" w:rsidRPr="00893DAC" w:rsidRDefault="001A578D" w:rsidP="001A578D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06C17E7" w14:textId="65683B62" w:rsidR="001A578D" w:rsidRPr="00893DAC" w:rsidRDefault="001A578D" w:rsidP="001A578D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</w:t>
            </w: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395CF7F3" w14:textId="77777777" w:rsidR="00FF422B" w:rsidRPr="00BF30A8" w:rsidRDefault="00FF422B" w:rsidP="007F653A">
      <w:pPr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sz w:val="24"/>
          <w:szCs w:val="24"/>
          <w:lang w:bidi="th-TH"/>
        </w:rPr>
      </w:pPr>
    </w:p>
    <w:p w14:paraId="2A269074" w14:textId="3CF90C63" w:rsidR="007F653A" w:rsidRDefault="007F653A" w:rsidP="007F653A">
      <w:pPr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pacing w:val="-6"/>
          <w:sz w:val="30"/>
          <w:szCs w:val="30"/>
          <w:cs/>
        </w:rPr>
        <w:t>การเสนอขายหุ้นสามัญของบริษัทต่อประชาชนทั่วไปเป็นครั้งแรก</w:t>
      </w:r>
    </w:p>
    <w:p w14:paraId="24808517" w14:textId="77777777" w:rsidR="007F653A" w:rsidRPr="00BF30A8" w:rsidRDefault="007F653A" w:rsidP="007F653A">
      <w:pPr>
        <w:ind w:left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717E79C0" w14:textId="12531481" w:rsidR="007F653A" w:rsidRDefault="007F653A" w:rsidP="00B570A7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075F8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A075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บริษัทได้เสนอขายหุ้นสามัญแก่ประชาชนทั่วไปเป็นครั้งแรกจำนวน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280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ล้านหุ้น</w:t>
      </w:r>
      <w:r w:rsidR="00290FE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โดยเสนอขายในราคาหุ้นละ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075F8">
        <w:rPr>
          <w:rFonts w:asciiTheme="majorBidi" w:hAnsiTheme="majorBidi" w:cstheme="majorBidi"/>
          <w:sz w:val="30"/>
          <w:szCs w:val="30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95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บาท (มูลค่าที่ตราไว้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075F8">
        <w:rPr>
          <w:rFonts w:asciiTheme="majorBidi" w:hAnsiTheme="majorBidi" w:cstheme="majorBidi"/>
          <w:sz w:val="30"/>
          <w:szCs w:val="30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บาท และส่วนเกินมูลค่าหุ้น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075F8">
        <w:rPr>
          <w:rFonts w:asciiTheme="majorBidi" w:hAnsiTheme="majorBidi" w:cstheme="majorBidi"/>
          <w:sz w:val="30"/>
          <w:szCs w:val="30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45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บาท) บริษัทได้รับเงินจากการขายหุ้นสามัญที่ออกใหม่เป็นจำนวนเงินรวม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A075F8">
        <w:rPr>
          <w:rFonts w:asciiTheme="majorBidi" w:hAnsiTheme="majorBidi" w:cstheme="majorBidi"/>
          <w:sz w:val="30"/>
          <w:szCs w:val="30"/>
        </w:rPr>
        <w:t>,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226</w:t>
      </w:r>
      <w:r>
        <w:rPr>
          <w:rFonts w:asciiTheme="majorBidi" w:hAnsiTheme="majorBidi" w:cstheme="majorBidi"/>
          <w:sz w:val="30"/>
          <w:szCs w:val="30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ค่าใช้จ่ายที่เกี่ยวข้องโดยตรงกับการเสนอขายหุ้นจำนวน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="Angsana New"/>
          <w:sz w:val="30"/>
          <w:szCs w:val="30"/>
          <w:lang w:val="en-US"/>
        </w:rPr>
        <w:t>54</w:t>
      </w:r>
      <w:r w:rsidRPr="002F6F88">
        <w:rPr>
          <w:rFonts w:asciiTheme="majorBidi" w:hAnsiTheme="majorBidi" w:cs="Angsana New"/>
          <w:sz w:val="30"/>
          <w:szCs w:val="30"/>
        </w:rPr>
        <w:t>.</w:t>
      </w:r>
      <w:r w:rsidR="00C64585" w:rsidRPr="00C64585">
        <w:rPr>
          <w:rFonts w:asciiTheme="majorBidi" w:hAnsiTheme="majorBidi" w:cs="Angsana New"/>
          <w:sz w:val="30"/>
          <w:szCs w:val="30"/>
          <w:lang w:val="en-US"/>
        </w:rPr>
        <w:t>6</w:t>
      </w:r>
      <w:r w:rsidRPr="002F6F88">
        <w:rPr>
          <w:rFonts w:asciiTheme="majorBidi" w:hAnsiTheme="majorBidi" w:cs="Angsana New"/>
          <w:sz w:val="30"/>
          <w:szCs w:val="30"/>
        </w:rPr>
        <w:t xml:space="preserve">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แสดงหักจากส่วนเกินมูลค่าหุ้น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ทำให้บริษัทรับรู้ส่วนเกินมูลค่าหุ้น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เป็นจำนวน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="Angsana New"/>
          <w:sz w:val="30"/>
          <w:szCs w:val="30"/>
          <w:lang w:val="en-US"/>
        </w:rPr>
        <w:t>2</w:t>
      </w:r>
      <w:r w:rsidRPr="002F6F88">
        <w:rPr>
          <w:rFonts w:asciiTheme="majorBidi" w:hAnsiTheme="majorBidi" w:cs="Angsana New"/>
          <w:sz w:val="30"/>
          <w:szCs w:val="30"/>
        </w:rPr>
        <w:t>,</w:t>
      </w:r>
      <w:r w:rsidR="00C64585" w:rsidRPr="00C64585">
        <w:rPr>
          <w:rFonts w:asciiTheme="majorBidi" w:hAnsiTheme="majorBidi" w:cs="Angsana New"/>
          <w:sz w:val="30"/>
          <w:szCs w:val="30"/>
          <w:lang w:val="en-US"/>
        </w:rPr>
        <w:t>031</w:t>
      </w:r>
      <w:r w:rsidRPr="002F6F88">
        <w:rPr>
          <w:rFonts w:asciiTheme="majorBidi" w:hAnsiTheme="majorBidi" w:cs="Angsana New"/>
          <w:sz w:val="30"/>
          <w:szCs w:val="30"/>
        </w:rPr>
        <w:t>.</w:t>
      </w:r>
      <w:r w:rsidR="00C64585" w:rsidRPr="00C64585">
        <w:rPr>
          <w:rFonts w:asciiTheme="majorBidi" w:hAnsiTheme="majorBidi" w:cs="Angsana New"/>
          <w:sz w:val="30"/>
          <w:szCs w:val="30"/>
          <w:lang w:val="en-US"/>
        </w:rPr>
        <w:t>4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F6F88">
        <w:rPr>
          <w:rFonts w:asciiTheme="majorBidi" w:hAnsiTheme="majorBidi" w:cs="Angsana New"/>
          <w:sz w:val="30"/>
          <w:szCs w:val="30"/>
        </w:rPr>
        <w:t xml:space="preserve">         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ใน</w:t>
      </w:r>
      <w:r w:rsidR="00423DD2">
        <w:rPr>
          <w:rFonts w:asciiTheme="majorBidi" w:hAnsiTheme="majorBidi" w:cs="Angsana New" w:hint="cs"/>
          <w:sz w:val="30"/>
          <w:szCs w:val="30"/>
          <w:cs/>
          <w:lang w:bidi="th-TH"/>
        </w:rPr>
        <w:t>งบฐานะการเงิน</w:t>
      </w:r>
      <w:r w:rsidRPr="002F6F8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บริษัทได้จดทะเบียนเพิ่มทุนที่ชำระแล้ว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กับกระทรวงพาณิชย์เมื่อวันที่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A075F8">
        <w:rPr>
          <w:rFonts w:asciiTheme="majorBidi" w:hAnsiTheme="majorBidi" w:cstheme="majorBidi"/>
          <w:sz w:val="30"/>
          <w:szCs w:val="30"/>
        </w:rPr>
        <w:t xml:space="preserve"> 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A075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290FE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หุ้นของบริษัทเริ่มการซื้อขายในตลาดหลักทรัพย์ในวันที่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เมษายน</w:t>
      </w:r>
      <w:r w:rsidRPr="00A075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10CA06D5" w14:textId="334D3156" w:rsidR="005066AC" w:rsidRDefault="00A458EA" w:rsidP="005066AC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lastRenderedPageBreak/>
        <w:t>ทุน</w:t>
      </w:r>
      <w:r w:rsidR="005066AC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สำรองตามกฎหมาย</w:t>
      </w:r>
    </w:p>
    <w:p w14:paraId="18E6B5A7" w14:textId="77777777" w:rsidR="005066AC" w:rsidRPr="005066AC" w:rsidRDefault="005066AC" w:rsidP="005066AC">
      <w:pPr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49362F7F" w14:textId="3F1B45E6" w:rsidR="005066AC" w:rsidRPr="005066AC" w:rsidRDefault="005066AC" w:rsidP="005066AC">
      <w:pPr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5066AC">
        <w:rPr>
          <w:rFonts w:asciiTheme="majorBidi" w:hAnsiTheme="majorBidi" w:cs="Angsana New" w:hint="cs"/>
          <w:sz w:val="30"/>
          <w:szCs w:val="30"/>
          <w:cs/>
          <w:lang w:bidi="th-TH"/>
        </w:rPr>
        <w:t>ตาม</w:t>
      </w:r>
      <w:r w:rsidRPr="005066AC">
        <w:rPr>
          <w:rFonts w:asciiTheme="majorBidi" w:hAnsiTheme="majorBidi" w:cs="Angsana New"/>
          <w:sz w:val="30"/>
          <w:szCs w:val="30"/>
          <w:cs/>
        </w:rPr>
        <w:t xml:space="preserve">บทบัญญัติแห่งพระราชบัญญัติบริษัทมหาชนจำกัด พ.ศ. </w:t>
      </w:r>
      <w:r w:rsidRPr="005066AC">
        <w:rPr>
          <w:rFonts w:asciiTheme="majorBidi" w:hAnsiTheme="majorBidi" w:cs="Angsana New"/>
          <w:sz w:val="30"/>
          <w:szCs w:val="30"/>
          <w:lang w:bidi="th-TH"/>
        </w:rPr>
        <w:t>2535</w:t>
      </w:r>
      <w:r w:rsidRPr="005066AC">
        <w:rPr>
          <w:rFonts w:asciiTheme="majorBidi" w:hAnsiTheme="majorBidi" w:cs="Angsana New"/>
          <w:sz w:val="30"/>
          <w:szCs w:val="30"/>
          <w:cs/>
        </w:rPr>
        <w:t xml:space="preserve"> มาตรา </w:t>
      </w:r>
      <w:r w:rsidRPr="005066AC">
        <w:rPr>
          <w:rFonts w:asciiTheme="majorBidi" w:hAnsiTheme="majorBidi" w:cs="Angsana New"/>
          <w:sz w:val="30"/>
          <w:szCs w:val="30"/>
          <w:lang w:bidi="th-TH"/>
        </w:rPr>
        <w:t>116</w:t>
      </w:r>
      <w:r w:rsidRPr="005066AC">
        <w:rPr>
          <w:rFonts w:asciiTheme="majorBidi" w:hAnsiTheme="majorBidi" w:cs="Angsana New"/>
          <w:sz w:val="30"/>
          <w:szCs w:val="30"/>
          <w:cs/>
        </w:rPr>
        <w:t xml:space="preserve"> บริษัทจะต้องจัดสรรทุนสำรอง </w:t>
      </w:r>
      <w:r w:rsidR="00A458E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                </w:t>
      </w:r>
      <w:r w:rsidRPr="005066AC">
        <w:rPr>
          <w:rFonts w:asciiTheme="majorBidi" w:hAnsiTheme="majorBidi" w:cs="Angsana New"/>
          <w:sz w:val="30"/>
          <w:szCs w:val="30"/>
          <w:cs/>
        </w:rPr>
        <w:t>(</w:t>
      </w:r>
      <w:r w:rsidRPr="005066AC">
        <w:rPr>
          <w:rFonts w:asciiTheme="majorBidi" w:hAnsiTheme="majorBidi" w:cs="Angsana New"/>
          <w:sz w:val="30"/>
          <w:szCs w:val="30"/>
          <w:lang w:bidi="th-TH"/>
        </w:rPr>
        <w:t>“</w:t>
      </w:r>
      <w:r w:rsidR="00A458EA">
        <w:rPr>
          <w:rFonts w:asciiTheme="majorBidi" w:hAnsiTheme="majorBidi" w:cs="Angsana New" w:hint="cs"/>
          <w:sz w:val="30"/>
          <w:szCs w:val="30"/>
          <w:cs/>
          <w:lang w:bidi="th-TH"/>
        </w:rPr>
        <w:t>ทุน</w:t>
      </w:r>
      <w:r w:rsidRPr="005066AC">
        <w:rPr>
          <w:rFonts w:asciiTheme="majorBidi" w:hAnsiTheme="majorBidi" w:cs="Angsana New"/>
          <w:sz w:val="30"/>
          <w:szCs w:val="30"/>
          <w:cs/>
        </w:rPr>
        <w:t>สำรองตามกฎหมาย</w:t>
      </w:r>
      <w:r w:rsidRPr="005066AC">
        <w:rPr>
          <w:rFonts w:asciiTheme="majorBidi" w:hAnsiTheme="majorBidi" w:cs="Angsana New"/>
          <w:sz w:val="30"/>
          <w:szCs w:val="30"/>
          <w:lang w:bidi="th-TH"/>
        </w:rPr>
        <w:t>”</w:t>
      </w:r>
      <w:r w:rsidRPr="005066AC">
        <w:rPr>
          <w:rFonts w:asciiTheme="majorBidi" w:hAnsiTheme="majorBidi" w:cs="Angsana New"/>
          <w:sz w:val="30"/>
          <w:szCs w:val="30"/>
          <w:cs/>
        </w:rPr>
        <w:t xml:space="preserve">) อย่างน้อยร้อยละ </w:t>
      </w:r>
      <w:r w:rsidRPr="005066AC">
        <w:rPr>
          <w:rFonts w:asciiTheme="majorBidi" w:hAnsiTheme="majorBidi" w:cs="Angsana New"/>
          <w:sz w:val="30"/>
          <w:szCs w:val="30"/>
          <w:lang w:bidi="th-TH"/>
        </w:rPr>
        <w:t xml:space="preserve">5 </w:t>
      </w:r>
      <w:r w:rsidRPr="005066AC">
        <w:rPr>
          <w:rFonts w:asciiTheme="majorBidi" w:hAnsiTheme="majorBidi" w:cs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A458EA">
        <w:rPr>
          <w:rFonts w:asciiTheme="majorBidi" w:hAnsiTheme="majorBidi" w:cs="Angsana New" w:hint="cs"/>
          <w:sz w:val="30"/>
          <w:szCs w:val="30"/>
          <w:cs/>
          <w:lang w:bidi="th-TH"/>
        </w:rPr>
        <w:t>ทุน</w:t>
      </w:r>
      <w:r w:rsidRPr="005066AC">
        <w:rPr>
          <w:rFonts w:asciiTheme="majorBidi" w:hAnsiTheme="majorBidi" w:cs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5066AC">
        <w:rPr>
          <w:rFonts w:asciiTheme="majorBidi" w:hAnsiTheme="majorBidi" w:cs="Angsana New"/>
          <w:sz w:val="30"/>
          <w:szCs w:val="30"/>
          <w:lang w:bidi="th-TH"/>
        </w:rPr>
        <w:t xml:space="preserve">10 </w:t>
      </w:r>
      <w:r w:rsidRPr="005066AC">
        <w:rPr>
          <w:rFonts w:asciiTheme="majorBidi" w:hAnsiTheme="majorBidi" w:cs="Angsana New"/>
          <w:sz w:val="30"/>
          <w:szCs w:val="30"/>
          <w:cs/>
        </w:rPr>
        <w:t xml:space="preserve">ของทุนจดทะเบียน </w:t>
      </w:r>
      <w:r w:rsidR="00A458EA">
        <w:rPr>
          <w:rFonts w:asciiTheme="majorBidi" w:hAnsiTheme="majorBidi" w:cs="Angsana New" w:hint="cs"/>
          <w:sz w:val="30"/>
          <w:szCs w:val="30"/>
          <w:cs/>
          <w:lang w:bidi="th-TH"/>
        </w:rPr>
        <w:t>ทุน</w:t>
      </w:r>
      <w:r w:rsidRPr="005066AC">
        <w:rPr>
          <w:rFonts w:asciiTheme="majorBidi" w:hAnsiTheme="majorBidi" w:cs="Angsana New"/>
          <w:sz w:val="30"/>
          <w:szCs w:val="30"/>
          <w:cs/>
        </w:rPr>
        <w:t>สำรอง</w:t>
      </w:r>
      <w:r w:rsidR="00A458EA">
        <w:rPr>
          <w:rFonts w:asciiTheme="majorBidi" w:hAnsiTheme="majorBidi" w:cs="Angsana New" w:hint="cs"/>
          <w:sz w:val="30"/>
          <w:szCs w:val="30"/>
          <w:cs/>
          <w:lang w:bidi="th-TH"/>
        </w:rPr>
        <w:t>ตามกฎหมาย</w:t>
      </w:r>
      <w:r w:rsidRPr="005066AC">
        <w:rPr>
          <w:rFonts w:asciiTheme="majorBidi" w:hAnsiTheme="majorBidi" w:cs="Angsana New"/>
          <w:sz w:val="30"/>
          <w:szCs w:val="30"/>
          <w:cs/>
        </w:rPr>
        <w:t>นี้จะนำไปจ่าย</w:t>
      </w:r>
      <w:r w:rsidR="00A458E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                  </w:t>
      </w:r>
      <w:r w:rsidRPr="005066AC">
        <w:rPr>
          <w:rFonts w:asciiTheme="majorBidi" w:hAnsiTheme="majorBidi" w:cs="Angsana New"/>
          <w:sz w:val="30"/>
          <w:szCs w:val="30"/>
          <w:cs/>
        </w:rPr>
        <w:t>เป็นเงินปันผลไม่ได้</w:t>
      </w:r>
    </w:p>
    <w:p w14:paraId="66F2ADE5" w14:textId="77777777" w:rsidR="006139A1" w:rsidRPr="00290FE3" w:rsidRDefault="006139A1" w:rsidP="007F653A">
      <w:pPr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974B9F8" w14:textId="1E106FB0" w:rsidR="00B7766D" w:rsidRPr="00C962F6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C962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ส่วนงานดำเนินงาน</w:t>
      </w:r>
      <w:r w:rsidR="00915F8C" w:rsidRPr="00C962F6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0E0F49A5" w14:textId="77777777" w:rsidR="00B7766D" w:rsidRPr="00290FE3" w:rsidRDefault="00B7766D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9DA4FF6" w14:textId="138E78D7" w:rsidR="00915F8C" w:rsidRPr="00915F8C" w:rsidRDefault="00915F8C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15F8C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 เช่น ทรัพย์สินองค์กร (ทรัพย์สินที่สำนักงานใหญ่) ค่าใช้จ่ายสำนักงานใหญ่ และสินทรัพย์หรือหนี้สินภาษีเงินได้</w:t>
      </w:r>
      <w:r w:rsidRPr="00915F8C">
        <w:rPr>
          <w:rFonts w:asciiTheme="majorBidi" w:hAnsiTheme="majorBidi" w:cstheme="majorBidi"/>
          <w:sz w:val="30"/>
          <w:szCs w:val="30"/>
        </w:rPr>
        <w:t xml:space="preserve"> </w:t>
      </w:r>
    </w:p>
    <w:p w14:paraId="473A7D3D" w14:textId="77777777" w:rsidR="00915F8C" w:rsidRPr="00915F8C" w:rsidRDefault="00915F8C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DD489" w14:textId="06D9572B" w:rsidR="00BC2F5E" w:rsidRDefault="00915F8C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5F8C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Pr="00915F8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15F8C">
        <w:rPr>
          <w:rFonts w:asciiTheme="majorBidi" w:hAnsiTheme="majorBidi" w:cstheme="majorBidi"/>
          <w:sz w:val="30"/>
          <w:szCs w:val="30"/>
          <w:cs/>
        </w:rPr>
        <w:t xml:space="preserve">มี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4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15F8C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="00424AA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การดำเนินงานของแต่ละส่วนงานที่รายงานของกลุ่มบริษัท โดยสรุปมีดังนี้</w:t>
      </w:r>
    </w:p>
    <w:p w14:paraId="555CB953" w14:textId="77777777" w:rsidR="00FC7713" w:rsidRPr="00FC7713" w:rsidRDefault="00FC7713" w:rsidP="00AE4BA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613E7D7E" w14:textId="171367B1" w:rsidR="00FC7713" w:rsidRPr="00FC7713" w:rsidRDefault="00FC7713" w:rsidP="00FC771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ธุรกิจจำหน่ายยานยนต์ </w:t>
      </w:r>
      <w:r w:rsidR="0016021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อุปกรณ์ตกแต่</w:t>
      </w:r>
      <w:r w:rsidR="00CA1CE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งและเครื่องแต่งกายที่เกี่ยวข้อง</w:t>
      </w:r>
    </w:p>
    <w:p w14:paraId="35612A88" w14:textId="20C3F8A4" w:rsidR="00FC7713" w:rsidRPr="00FC7713" w:rsidRDefault="00FC7713" w:rsidP="00FC7713">
      <w:pPr>
        <w:tabs>
          <w:tab w:val="left" w:pos="189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ธุรกิจให้บริการหลังการขาย จำหน่ายอะไหล่ยานยนต์ และให้บริการซ่อมบำรุงรถยนต์อิสระ</w:t>
      </w:r>
    </w:p>
    <w:p w14:paraId="6BA9827D" w14:textId="5CDE11FC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ธุรกิจให้บริการเช่ารถยนต์และคนขับ</w:t>
      </w:r>
    </w:p>
    <w:p w14:paraId="2CE43106" w14:textId="032CCF5D" w:rsidR="00FC7713" w:rsidRPr="00FC7713" w:rsidRDefault="00FC7713" w:rsidP="00AE4BA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ธุรกิจอื่นๆ</w:t>
      </w:r>
    </w:p>
    <w:p w14:paraId="3FFBBF6B" w14:textId="77777777" w:rsidR="00BC2F5E" w:rsidRPr="00BC2F5E" w:rsidRDefault="00BC2F5E" w:rsidP="00BC2F5E">
      <w:pPr>
        <w:pStyle w:val="ListParagraph"/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65FD08" w14:textId="508085DA" w:rsidR="00BC2F5E" w:rsidRPr="00BC2F5E" w:rsidRDefault="00BC2F5E" w:rsidP="00BC2F5E">
      <w:pPr>
        <w:pStyle w:val="ListParagraph"/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BC2F5E" w:rsidRPr="00BC2F5E" w:rsidSect="00BD1621"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BC2F5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BC2F5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2F5E">
        <w:rPr>
          <w:rFonts w:asciiTheme="majorBidi" w:hAnsiTheme="majorBidi" w:cstheme="majorBidi"/>
          <w:sz w:val="30"/>
          <w:szCs w:val="30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5416" w:type="pct"/>
        <w:tblInd w:w="-567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917"/>
        <w:gridCol w:w="847"/>
        <w:gridCol w:w="176"/>
        <w:gridCol w:w="879"/>
        <w:gridCol w:w="161"/>
        <w:gridCol w:w="6"/>
        <w:gridCol w:w="819"/>
        <w:gridCol w:w="173"/>
        <w:gridCol w:w="847"/>
        <w:gridCol w:w="170"/>
        <w:gridCol w:w="803"/>
        <w:gridCol w:w="173"/>
        <w:gridCol w:w="797"/>
        <w:gridCol w:w="173"/>
        <w:gridCol w:w="816"/>
        <w:gridCol w:w="176"/>
        <w:gridCol w:w="860"/>
        <w:gridCol w:w="183"/>
        <w:gridCol w:w="778"/>
        <w:gridCol w:w="173"/>
        <w:gridCol w:w="803"/>
        <w:gridCol w:w="179"/>
        <w:gridCol w:w="822"/>
        <w:gridCol w:w="176"/>
        <w:gridCol w:w="819"/>
        <w:gridCol w:w="173"/>
        <w:gridCol w:w="822"/>
        <w:gridCol w:w="176"/>
        <w:gridCol w:w="847"/>
      </w:tblGrid>
      <w:tr w:rsidR="00424AA8" w:rsidRPr="00394066" w14:paraId="0B6D8F59" w14:textId="77777777" w:rsidTr="00424AA8">
        <w:trPr>
          <w:trHeight w:val="227"/>
          <w:tblHeader/>
        </w:trPr>
        <w:tc>
          <w:tcPr>
            <w:tcW w:w="609" w:type="pct"/>
          </w:tcPr>
          <w:p w14:paraId="1D700546" w14:textId="72D08B60" w:rsidR="00424AA8" w:rsidRPr="00394066" w:rsidRDefault="00424AA8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391" w:type="pct"/>
            <w:gridSpan w:val="28"/>
          </w:tcPr>
          <w:p w14:paraId="4EA42D60" w14:textId="457FE693" w:rsidR="00424AA8" w:rsidRPr="00424AA8" w:rsidRDefault="00424AA8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94066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B0778E" w:rsidRPr="00394066" w14:paraId="69B62520" w14:textId="77777777" w:rsidTr="00442A70">
        <w:trPr>
          <w:trHeight w:val="1101"/>
          <w:tblHeader/>
        </w:trPr>
        <w:tc>
          <w:tcPr>
            <w:tcW w:w="609" w:type="pct"/>
            <w:vAlign w:val="bottom"/>
          </w:tcPr>
          <w:p w14:paraId="05210A26" w14:textId="77777777" w:rsidR="003F6A1F" w:rsidRPr="00AD3338" w:rsidRDefault="003F6A1F" w:rsidP="004760F0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Cs w:val="22"/>
                <w:cs/>
              </w:rPr>
            </w:pPr>
            <w:r w:rsidRPr="00394066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สำหรับปีสิ้นสุดวันที่</w:t>
            </w:r>
          </w:p>
        </w:tc>
        <w:tc>
          <w:tcPr>
            <w:tcW w:w="604" w:type="pct"/>
            <w:gridSpan w:val="3"/>
            <w:shd w:val="clear" w:color="auto" w:fill="auto"/>
            <w:vAlign w:val="bottom"/>
          </w:tcPr>
          <w:p w14:paraId="5F8F0BD9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  <w:p w14:paraId="7D22B0AC" w14:textId="77777777" w:rsidR="00B0778E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 xml:space="preserve">ธุรกิจจำหน่ายยานยนต์ </w:t>
            </w:r>
          </w:p>
          <w:p w14:paraId="63DC0621" w14:textId="77777777" w:rsidR="00B0778E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อุปกรณ์ ตกแต่งและ</w:t>
            </w:r>
          </w:p>
          <w:p w14:paraId="0DC67EF1" w14:textId="36E0A9BA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เครื่องแต่งกายที่เกี่ยวข้อง</w:t>
            </w:r>
          </w:p>
        </w:tc>
        <w:tc>
          <w:tcPr>
            <w:tcW w:w="53" w:type="pct"/>
            <w:gridSpan w:val="2"/>
            <w:vAlign w:val="bottom"/>
          </w:tcPr>
          <w:p w14:paraId="1300A7BD" w14:textId="77777777" w:rsidR="003F6A1F" w:rsidRPr="009965F2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1B2FBC61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54" w:type="pct"/>
            <w:vAlign w:val="bottom"/>
          </w:tcPr>
          <w:p w14:paraId="115A89FE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3" w:type="pct"/>
            <w:gridSpan w:val="3"/>
            <w:vAlign w:val="bottom"/>
          </w:tcPr>
          <w:p w14:paraId="3EF2ACDE" w14:textId="55F9591F" w:rsidR="00B0778E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  <w:r w:rsidRPr="009965F2">
              <w:rPr>
                <w:rFonts w:asciiTheme="majorBidi" w:hAnsiTheme="majorBidi" w:cs="Angsana New" w:hint="cs"/>
                <w:szCs w:val="22"/>
                <w:cs/>
              </w:rPr>
              <w:t>รายได้จาก</w:t>
            </w:r>
            <w:r w:rsidR="0068596D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ธุรกิจ</w:t>
            </w:r>
            <w:r w:rsidRPr="009965F2">
              <w:rPr>
                <w:rFonts w:asciiTheme="majorBidi" w:hAnsiTheme="majorBidi" w:cs="Angsana New" w:hint="cs"/>
                <w:szCs w:val="22"/>
                <w:cs/>
              </w:rPr>
              <w:t>จำหน่าย</w:t>
            </w:r>
          </w:p>
          <w:p w14:paraId="596C83F4" w14:textId="35B369E8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="Angsana New" w:hint="cs"/>
                <w:szCs w:val="22"/>
                <w:cs/>
              </w:rPr>
              <w:t>และบริการหลังการขาย</w:t>
            </w:r>
          </w:p>
        </w:tc>
        <w:tc>
          <w:tcPr>
            <w:tcW w:w="55" w:type="pct"/>
            <w:vAlign w:val="bottom"/>
          </w:tcPr>
          <w:p w14:paraId="330F07B3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pct"/>
            <w:gridSpan w:val="3"/>
            <w:vAlign w:val="bottom"/>
          </w:tcPr>
          <w:p w14:paraId="3BEDC9B0" w14:textId="77777777" w:rsidR="00B0778E" w:rsidRDefault="003F6A1F" w:rsidP="004760F0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ธุรกิจให้บริการเช่ารถยนต์</w:t>
            </w:r>
          </w:p>
          <w:p w14:paraId="62A7329F" w14:textId="7EDE9457" w:rsidR="003F6A1F" w:rsidRPr="009965F2" w:rsidRDefault="003F6A1F" w:rsidP="004760F0">
            <w:pPr>
              <w:shd w:val="clear" w:color="auto" w:fill="FFFFFF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และคนขับ</w:t>
            </w:r>
          </w:p>
        </w:tc>
        <w:tc>
          <w:tcPr>
            <w:tcW w:w="58" w:type="pct"/>
            <w:vAlign w:val="bottom"/>
          </w:tcPr>
          <w:p w14:paraId="434DDA60" w14:textId="77777777" w:rsidR="003F6A1F" w:rsidRPr="009965F2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pct"/>
            <w:gridSpan w:val="3"/>
            <w:vAlign w:val="bottom"/>
          </w:tcPr>
          <w:p w14:paraId="1CBF5BD6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32D4BD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ธุรกิจอื่นๆ</w:t>
            </w:r>
          </w:p>
        </w:tc>
        <w:tc>
          <w:tcPr>
            <w:tcW w:w="57" w:type="pct"/>
          </w:tcPr>
          <w:p w14:paraId="5D18591C" w14:textId="77777777" w:rsidR="003F6A1F" w:rsidRPr="009965F2" w:rsidRDefault="003F6A1F" w:rsidP="004760F0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7" w:type="pct"/>
            <w:gridSpan w:val="3"/>
            <w:vAlign w:val="bottom"/>
          </w:tcPr>
          <w:p w14:paraId="0A1F6A28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23831FB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55" w:type="pct"/>
          </w:tcPr>
          <w:p w14:paraId="70E265E3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6" w:type="pct"/>
            <w:gridSpan w:val="3"/>
            <w:vAlign w:val="bottom"/>
          </w:tcPr>
          <w:p w14:paraId="386BB179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6843A1D" w14:textId="77777777" w:rsidR="003F6A1F" w:rsidRPr="009965F2" w:rsidRDefault="003F6A1F" w:rsidP="00BA270B">
            <w:pPr>
              <w:shd w:val="clear" w:color="auto" w:fill="FFFFFF"/>
              <w:ind w:right="3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</w:p>
        </w:tc>
      </w:tr>
      <w:tr w:rsidR="00442A70" w:rsidRPr="00394066" w14:paraId="44D70A69" w14:textId="77777777" w:rsidTr="00442A70">
        <w:trPr>
          <w:trHeight w:val="310"/>
          <w:tblHeader/>
        </w:trPr>
        <w:tc>
          <w:tcPr>
            <w:tcW w:w="609" w:type="pct"/>
            <w:vAlign w:val="bottom"/>
          </w:tcPr>
          <w:p w14:paraId="0BBB3E7B" w14:textId="0B0B7145" w:rsidR="00442A70" w:rsidRPr="00394066" w:rsidRDefault="00442A70" w:rsidP="00442A70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394066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 xml:space="preserve"> 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69" w:type="pct"/>
            <w:shd w:val="clear" w:color="auto" w:fill="auto"/>
            <w:vAlign w:val="bottom"/>
          </w:tcPr>
          <w:p w14:paraId="29589FD8" w14:textId="75E796F8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56" w:type="pct"/>
            <w:vAlign w:val="bottom"/>
          </w:tcPr>
          <w:p w14:paraId="47F8ECEC" w14:textId="77777777" w:rsidR="00442A70" w:rsidRPr="00394066" w:rsidRDefault="00442A70" w:rsidP="00442A7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3A5F034" w14:textId="64E3E025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51" w:type="pct"/>
            <w:vAlign w:val="bottom"/>
          </w:tcPr>
          <w:p w14:paraId="7FFCC5E4" w14:textId="77777777" w:rsidR="00442A70" w:rsidRPr="00394066" w:rsidRDefault="00442A70" w:rsidP="00442A7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gridSpan w:val="2"/>
            <w:vAlign w:val="bottom"/>
          </w:tcPr>
          <w:p w14:paraId="1F40B537" w14:textId="2802AE48" w:rsidR="00442A70" w:rsidRPr="00394066" w:rsidRDefault="00442A70" w:rsidP="00442A70">
            <w:pPr>
              <w:shd w:val="clear" w:color="auto" w:fill="FFFFFF"/>
              <w:tabs>
                <w:tab w:val="decimal" w:pos="288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55" w:type="pct"/>
            <w:vAlign w:val="bottom"/>
          </w:tcPr>
          <w:p w14:paraId="1074BC5A" w14:textId="77777777" w:rsidR="00442A70" w:rsidRPr="00394066" w:rsidRDefault="00442A70" w:rsidP="00442A7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696A731A" w14:textId="26841740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54" w:type="pct"/>
            <w:vAlign w:val="bottom"/>
          </w:tcPr>
          <w:p w14:paraId="33CEA54E" w14:textId="77777777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19A87AA7" w14:textId="1835B917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55" w:type="pct"/>
            <w:vAlign w:val="bottom"/>
          </w:tcPr>
          <w:p w14:paraId="6F761FEC" w14:textId="77777777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21B396F9" w14:textId="0A763618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55" w:type="pct"/>
            <w:vAlign w:val="bottom"/>
          </w:tcPr>
          <w:p w14:paraId="01B39A37" w14:textId="77777777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622FD598" w14:textId="4972C726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56" w:type="pct"/>
            <w:vAlign w:val="bottom"/>
          </w:tcPr>
          <w:p w14:paraId="6022091A" w14:textId="77777777" w:rsidR="00442A70" w:rsidRPr="00394066" w:rsidRDefault="00442A70" w:rsidP="00442A7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14C415F8" w14:textId="153C4AB5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58" w:type="pct"/>
            <w:vAlign w:val="bottom"/>
          </w:tcPr>
          <w:p w14:paraId="418B97AC" w14:textId="77777777" w:rsidR="00442A70" w:rsidRPr="00394066" w:rsidRDefault="00442A70" w:rsidP="00442A7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7" w:type="pct"/>
            <w:vAlign w:val="bottom"/>
          </w:tcPr>
          <w:p w14:paraId="23466D64" w14:textId="7C6A3364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55" w:type="pct"/>
            <w:vAlign w:val="bottom"/>
          </w:tcPr>
          <w:p w14:paraId="5FDF48E1" w14:textId="77777777" w:rsidR="00442A70" w:rsidRPr="00394066" w:rsidRDefault="00442A70" w:rsidP="00442A7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13FBB862" w14:textId="3E301C00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57" w:type="pct"/>
            <w:vAlign w:val="bottom"/>
          </w:tcPr>
          <w:p w14:paraId="3ADD3682" w14:textId="77777777" w:rsidR="00442A70" w:rsidRPr="00394066" w:rsidRDefault="00442A70" w:rsidP="00442A70">
            <w:pPr>
              <w:shd w:val="clear" w:color="auto" w:fill="FFFFFF"/>
              <w:tabs>
                <w:tab w:val="left" w:pos="0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380E7D3" w14:textId="4A9837DF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56" w:type="pct"/>
            <w:vAlign w:val="bottom"/>
          </w:tcPr>
          <w:p w14:paraId="134A7840" w14:textId="77777777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2AF3E6A0" w14:textId="573A7CF3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55" w:type="pct"/>
          </w:tcPr>
          <w:p w14:paraId="69E34484" w14:textId="77777777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EC8653A" w14:textId="47FCD4AB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56" w:type="pct"/>
            <w:vAlign w:val="bottom"/>
          </w:tcPr>
          <w:p w14:paraId="78E043C6" w14:textId="77777777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4E94FDBD" w14:textId="094A6AFB" w:rsidR="00442A70" w:rsidRPr="00394066" w:rsidRDefault="00442A70" w:rsidP="00442A7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</w:tr>
      <w:tr w:rsidR="00442A70" w:rsidRPr="00394066" w14:paraId="078E4918" w14:textId="77777777" w:rsidTr="00442A70">
        <w:trPr>
          <w:trHeight w:val="321"/>
          <w:tblHeader/>
        </w:trPr>
        <w:tc>
          <w:tcPr>
            <w:tcW w:w="609" w:type="pct"/>
            <w:vAlign w:val="center"/>
          </w:tcPr>
          <w:p w14:paraId="08B73451" w14:textId="77777777" w:rsidR="00442A70" w:rsidRPr="00394066" w:rsidRDefault="00442A70" w:rsidP="00442A70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4391" w:type="pct"/>
            <w:gridSpan w:val="28"/>
          </w:tcPr>
          <w:p w14:paraId="775EB68D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394066">
              <w:rPr>
                <w:rFonts w:asciiTheme="majorBidi" w:hAnsiTheme="majorBidi" w:cstheme="majorBidi" w:hint="cs"/>
                <w:i/>
                <w:iCs/>
                <w:szCs w:val="22"/>
                <w:cs/>
              </w:rPr>
              <w:t>(พันบาท)</w:t>
            </w:r>
          </w:p>
        </w:tc>
      </w:tr>
      <w:tr w:rsidR="00442A70" w:rsidRPr="00394066" w14:paraId="48DE925D" w14:textId="77777777" w:rsidTr="00442A70">
        <w:trPr>
          <w:trHeight w:val="310"/>
          <w:tblHeader/>
        </w:trPr>
        <w:tc>
          <w:tcPr>
            <w:tcW w:w="878" w:type="pct"/>
            <w:gridSpan w:val="2"/>
            <w:vAlign w:val="center"/>
          </w:tcPr>
          <w:p w14:paraId="7896D995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  <w:r w:rsidRPr="00394066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56" w:type="pct"/>
            <w:vAlign w:val="bottom"/>
          </w:tcPr>
          <w:p w14:paraId="4E262E5A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9CD0B0A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3A2D3807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gridSpan w:val="2"/>
            <w:vAlign w:val="bottom"/>
          </w:tcPr>
          <w:p w14:paraId="73CB43A0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7EE3E38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69D5D62A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B85F1B5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6C968E88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6E6F92E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45F24AA1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B25D20F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74F885E7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bottom"/>
          </w:tcPr>
          <w:p w14:paraId="7D35E3E1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17741D69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5C99038F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pct"/>
            <w:vAlign w:val="bottom"/>
          </w:tcPr>
          <w:p w14:paraId="752A6A8D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74688BF" w14:textId="77777777" w:rsidR="00442A70" w:rsidRPr="005D1AC0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67F90C62" w14:textId="77777777" w:rsidR="00442A70" w:rsidRPr="00394066" w:rsidRDefault="00442A70" w:rsidP="00442A70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" w:type="pct"/>
          </w:tcPr>
          <w:p w14:paraId="585CF553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</w:tcPr>
          <w:p w14:paraId="013C564F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02C7D06C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</w:tcPr>
          <w:p w14:paraId="469369CB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</w:tcPr>
          <w:p w14:paraId="204E7CAE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</w:tcPr>
          <w:p w14:paraId="7E11E7F6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0FFCD6E2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</w:tcPr>
          <w:p w14:paraId="71CC6228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</w:tr>
      <w:tr w:rsidR="00442A70" w:rsidRPr="00394066" w14:paraId="165BAF5B" w14:textId="77777777" w:rsidTr="00442A70">
        <w:trPr>
          <w:trHeight w:val="263"/>
          <w:tblHeader/>
        </w:trPr>
        <w:tc>
          <w:tcPr>
            <w:tcW w:w="609" w:type="pct"/>
            <w:vAlign w:val="center"/>
          </w:tcPr>
          <w:p w14:paraId="6645DB84" w14:textId="6C53E676" w:rsidR="00442A70" w:rsidRPr="000D2357" w:rsidRDefault="00442A70" w:rsidP="00442A70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D2357">
              <w:rPr>
                <w:rFonts w:asciiTheme="majorBidi" w:hAnsiTheme="majorBidi" w:cs="Angsana New" w:hint="cs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269" w:type="pct"/>
            <w:vAlign w:val="center"/>
          </w:tcPr>
          <w:p w14:paraId="210349D2" w14:textId="63443CEA" w:rsidR="00442A70" w:rsidRPr="00B31EC6" w:rsidRDefault="00275467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14,640,</w:t>
            </w:r>
            <w:r w:rsidR="00F21396">
              <w:rPr>
                <w:rFonts w:asciiTheme="majorBidi" w:hAnsiTheme="majorBidi" w:cs="Angsana New"/>
                <w:szCs w:val="22"/>
                <w:lang w:val="en-US"/>
              </w:rPr>
              <w:t>022</w:t>
            </w:r>
          </w:p>
        </w:tc>
        <w:tc>
          <w:tcPr>
            <w:tcW w:w="56" w:type="pct"/>
            <w:vAlign w:val="center"/>
          </w:tcPr>
          <w:p w14:paraId="1633C23A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5AAEE2BE" w14:textId="6A3939B8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19</w:t>
            </w:r>
            <w:r w:rsidRPr="0089196C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735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043</w:t>
            </w:r>
          </w:p>
        </w:tc>
        <w:tc>
          <w:tcPr>
            <w:tcW w:w="51" w:type="pct"/>
            <w:vAlign w:val="center"/>
          </w:tcPr>
          <w:p w14:paraId="023D6B4B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949CEAD" w14:textId="74BBCD2E" w:rsidR="00442A70" w:rsidRPr="000D2357" w:rsidRDefault="00F21396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3,863,</w:t>
            </w:r>
            <w:r w:rsidR="00F07C00">
              <w:rPr>
                <w:rFonts w:asciiTheme="majorBidi" w:hAnsiTheme="majorBidi" w:cs="Angsana New"/>
                <w:szCs w:val="22"/>
              </w:rPr>
              <w:t>491</w:t>
            </w:r>
          </w:p>
        </w:tc>
        <w:tc>
          <w:tcPr>
            <w:tcW w:w="55" w:type="pct"/>
            <w:vAlign w:val="center"/>
          </w:tcPr>
          <w:p w14:paraId="6F8A7FB0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2F5186A7" w14:textId="7512157A" w:rsidR="00442A70" w:rsidRPr="000C08FA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747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348</w:t>
            </w:r>
          </w:p>
        </w:tc>
        <w:tc>
          <w:tcPr>
            <w:tcW w:w="54" w:type="pct"/>
            <w:vAlign w:val="center"/>
          </w:tcPr>
          <w:p w14:paraId="65A78BCF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67AB678D" w14:textId="20B77BA7" w:rsidR="00442A70" w:rsidRPr="000D2357" w:rsidRDefault="00496C59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18,503,5</w:t>
            </w:r>
            <w:r w:rsidR="00F07C00">
              <w:rPr>
                <w:rFonts w:asciiTheme="majorBidi" w:hAnsiTheme="majorBidi" w:cs="Angsana New"/>
                <w:szCs w:val="22"/>
              </w:rPr>
              <w:t>13</w:t>
            </w:r>
          </w:p>
        </w:tc>
        <w:tc>
          <w:tcPr>
            <w:tcW w:w="55" w:type="pct"/>
            <w:vAlign w:val="center"/>
          </w:tcPr>
          <w:p w14:paraId="35B086E2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50334CD7" w14:textId="1E45B286" w:rsidR="00442A70" w:rsidRPr="000D2357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23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482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391</w:t>
            </w:r>
          </w:p>
        </w:tc>
        <w:tc>
          <w:tcPr>
            <w:tcW w:w="55" w:type="pct"/>
            <w:vAlign w:val="center"/>
          </w:tcPr>
          <w:p w14:paraId="5B17AB8C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361CF2BA" w14:textId="155EC5A3" w:rsidR="00442A70" w:rsidRPr="000D2357" w:rsidRDefault="00471784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1,644,099</w:t>
            </w:r>
          </w:p>
        </w:tc>
        <w:tc>
          <w:tcPr>
            <w:tcW w:w="56" w:type="pct"/>
            <w:vAlign w:val="center"/>
          </w:tcPr>
          <w:p w14:paraId="0F988D62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A74AAD6" w14:textId="0FC218E8" w:rsidR="00442A70" w:rsidRPr="00112484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516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539</w:t>
            </w:r>
          </w:p>
        </w:tc>
        <w:tc>
          <w:tcPr>
            <w:tcW w:w="58" w:type="pct"/>
            <w:vAlign w:val="center"/>
          </w:tcPr>
          <w:p w14:paraId="18CAC377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35B9590A" w14:textId="647030DD" w:rsidR="00442A70" w:rsidRPr="00C310E5" w:rsidRDefault="00C310E5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44,899</w:t>
            </w:r>
          </w:p>
        </w:tc>
        <w:tc>
          <w:tcPr>
            <w:tcW w:w="55" w:type="pct"/>
            <w:vAlign w:val="center"/>
          </w:tcPr>
          <w:p w14:paraId="22999FF0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7A9982B7" w14:textId="446DB9EB" w:rsidR="00442A70" w:rsidRPr="00BB311A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34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356</w:t>
            </w:r>
          </w:p>
        </w:tc>
        <w:tc>
          <w:tcPr>
            <w:tcW w:w="57" w:type="pct"/>
            <w:vAlign w:val="center"/>
          </w:tcPr>
          <w:p w14:paraId="6E38A016" w14:textId="77777777" w:rsidR="00442A70" w:rsidRPr="00BB311A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0D6264B5" w14:textId="4F93185A" w:rsidR="00442A70" w:rsidRPr="0097315C" w:rsidRDefault="007E193F" w:rsidP="00442A70">
            <w:pPr>
              <w:tabs>
                <w:tab w:val="decimal" w:pos="516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6" w:type="pct"/>
            <w:vAlign w:val="center"/>
          </w:tcPr>
          <w:p w14:paraId="12BE18D9" w14:textId="77777777" w:rsidR="00442A70" w:rsidRPr="00BB311A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21CBECF0" w14:textId="102FDB38" w:rsidR="00442A70" w:rsidRPr="00BB311A" w:rsidRDefault="00442A70" w:rsidP="00442A70">
            <w:pPr>
              <w:tabs>
                <w:tab w:val="decimal" w:pos="498"/>
              </w:tabs>
              <w:ind w:right="-61"/>
              <w:contextualSpacing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97315C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center"/>
          </w:tcPr>
          <w:p w14:paraId="274D7E31" w14:textId="77777777" w:rsidR="00442A70" w:rsidRPr="00BB311A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62EEF0D2" w14:textId="1137948B" w:rsidR="00442A70" w:rsidRPr="00BB311A" w:rsidRDefault="007E193F" w:rsidP="00442A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20,192,</w:t>
            </w:r>
            <w:r w:rsidR="00740F0F" w:rsidRPr="00740F0F">
              <w:rPr>
                <w:rFonts w:asciiTheme="majorBidi" w:hAnsiTheme="majorBidi" w:cstheme="majorBidi"/>
                <w:szCs w:val="22"/>
              </w:rPr>
              <w:t>511</w:t>
            </w:r>
          </w:p>
        </w:tc>
        <w:tc>
          <w:tcPr>
            <w:tcW w:w="56" w:type="pct"/>
            <w:vAlign w:val="center"/>
          </w:tcPr>
          <w:p w14:paraId="03998C06" w14:textId="77777777" w:rsidR="00442A70" w:rsidRPr="00BB311A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349D6C97" w14:textId="6A97C2A6" w:rsidR="00442A70" w:rsidRPr="00BB311A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033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286</w:t>
            </w:r>
          </w:p>
        </w:tc>
      </w:tr>
      <w:tr w:rsidR="00442A70" w:rsidRPr="00394066" w14:paraId="2288AE4C" w14:textId="77777777" w:rsidTr="00442A70">
        <w:trPr>
          <w:trHeight w:val="317"/>
          <w:tblHeader/>
        </w:trPr>
        <w:tc>
          <w:tcPr>
            <w:tcW w:w="609" w:type="pct"/>
            <w:vAlign w:val="center"/>
          </w:tcPr>
          <w:p w14:paraId="2B91DF59" w14:textId="143EE14E" w:rsidR="00442A70" w:rsidRPr="000D2357" w:rsidRDefault="00442A70" w:rsidP="00442A70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D2357">
              <w:rPr>
                <w:rFonts w:asciiTheme="majorBidi" w:hAnsiTheme="majorBidi" w:cs="Angsana New" w:hint="cs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269" w:type="pct"/>
            <w:vAlign w:val="center"/>
          </w:tcPr>
          <w:p w14:paraId="16322935" w14:textId="4BE1BC3E" w:rsidR="00442A70" w:rsidRPr="000D2357" w:rsidRDefault="00F21396" w:rsidP="00442A70">
            <w:pPr>
              <w:tabs>
                <w:tab w:val="decimal" w:pos="2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cs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6" w:type="pct"/>
            <w:vAlign w:val="center"/>
          </w:tcPr>
          <w:p w14:paraId="1D63A1DC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124532F7" w14:textId="26D83D20" w:rsidR="00442A70" w:rsidRPr="000D2357" w:rsidRDefault="00442A70" w:rsidP="00442A70">
            <w:pPr>
              <w:tabs>
                <w:tab w:val="decimal" w:pos="2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1" w:type="pct"/>
            <w:vAlign w:val="center"/>
          </w:tcPr>
          <w:p w14:paraId="03C0F07F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BD6E58C" w14:textId="0A19C41A" w:rsidR="00442A70" w:rsidRPr="000D2357" w:rsidRDefault="00F21396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129,709</w:t>
            </w:r>
          </w:p>
        </w:tc>
        <w:tc>
          <w:tcPr>
            <w:tcW w:w="55" w:type="pct"/>
            <w:vAlign w:val="center"/>
          </w:tcPr>
          <w:p w14:paraId="1E30E22F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5461F300" w14:textId="07048C55" w:rsidR="00442A70" w:rsidRPr="000C08FA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142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815</w:t>
            </w:r>
          </w:p>
        </w:tc>
        <w:tc>
          <w:tcPr>
            <w:tcW w:w="54" w:type="pct"/>
            <w:vAlign w:val="center"/>
          </w:tcPr>
          <w:p w14:paraId="4CB41D3E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34D2AFFC" w14:textId="4DD0B406" w:rsidR="00442A70" w:rsidRPr="000D2357" w:rsidRDefault="00496C59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129,709</w:t>
            </w:r>
          </w:p>
        </w:tc>
        <w:tc>
          <w:tcPr>
            <w:tcW w:w="55" w:type="pct"/>
            <w:vAlign w:val="center"/>
          </w:tcPr>
          <w:p w14:paraId="11B635EF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163FCE12" w14:textId="5AC2BAB8" w:rsidR="00442A70" w:rsidRPr="000D2357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142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815</w:t>
            </w:r>
          </w:p>
        </w:tc>
        <w:tc>
          <w:tcPr>
            <w:tcW w:w="55" w:type="pct"/>
            <w:vAlign w:val="center"/>
          </w:tcPr>
          <w:p w14:paraId="28D13D84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7E31B489" w14:textId="7305506D" w:rsidR="00442A70" w:rsidRPr="000D2357" w:rsidRDefault="00471784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</w:rPr>
              <w:t>98,328</w:t>
            </w:r>
          </w:p>
        </w:tc>
        <w:tc>
          <w:tcPr>
            <w:tcW w:w="56" w:type="pct"/>
            <w:vAlign w:val="center"/>
          </w:tcPr>
          <w:p w14:paraId="53E7E5D4" w14:textId="77777777" w:rsidR="00442A70" w:rsidRPr="0011382D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0268CBD0" w14:textId="19B07CD7" w:rsidR="00442A70" w:rsidRPr="00112484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118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373</w:t>
            </w:r>
          </w:p>
        </w:tc>
        <w:tc>
          <w:tcPr>
            <w:tcW w:w="58" w:type="pct"/>
            <w:vAlign w:val="center"/>
          </w:tcPr>
          <w:p w14:paraId="095F9D38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341F18BB" w14:textId="730F6B97" w:rsidR="00442A70" w:rsidRPr="00112484" w:rsidRDefault="00C310E5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317,148</w:t>
            </w:r>
          </w:p>
        </w:tc>
        <w:tc>
          <w:tcPr>
            <w:tcW w:w="55" w:type="pct"/>
            <w:vAlign w:val="center"/>
          </w:tcPr>
          <w:p w14:paraId="28048EEC" w14:textId="77777777" w:rsidR="00442A70" w:rsidRPr="000D2357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51EBCBE3" w14:textId="6344BAD6" w:rsidR="00442A70" w:rsidRPr="00BB311A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321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233</w:t>
            </w:r>
          </w:p>
        </w:tc>
        <w:tc>
          <w:tcPr>
            <w:tcW w:w="57" w:type="pct"/>
            <w:vAlign w:val="center"/>
          </w:tcPr>
          <w:p w14:paraId="5DF9A4FC" w14:textId="77777777" w:rsidR="00442A70" w:rsidRPr="00BB311A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4D3B2DB7" w14:textId="312DABB6" w:rsidR="00442A70" w:rsidRPr="0097315C" w:rsidRDefault="007E193F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(545,185)</w:t>
            </w:r>
          </w:p>
        </w:tc>
        <w:tc>
          <w:tcPr>
            <w:tcW w:w="56" w:type="pct"/>
            <w:vAlign w:val="center"/>
          </w:tcPr>
          <w:p w14:paraId="72559AF9" w14:textId="77777777" w:rsidR="00442A70" w:rsidRPr="00BB311A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592725F6" w14:textId="03678D9E" w:rsidR="00442A70" w:rsidRPr="00BB311A" w:rsidRDefault="00442A70" w:rsidP="00442A7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97315C">
              <w:rPr>
                <w:rFonts w:asciiTheme="majorBidi" w:hAnsiTheme="majorBidi" w:cstheme="majorBidi"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582</w:t>
            </w:r>
            <w:r w:rsidRPr="0097315C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421</w:t>
            </w:r>
            <w:r w:rsidRPr="0097315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4DE83099" w14:textId="77777777" w:rsidR="00442A70" w:rsidRPr="00BB311A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5F9D3C71" w14:textId="1EEC8196" w:rsidR="00442A70" w:rsidRPr="00BB311A" w:rsidRDefault="00665928" w:rsidP="00442A70">
            <w:pPr>
              <w:tabs>
                <w:tab w:val="decimal" w:pos="52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6" w:type="pct"/>
            <w:vAlign w:val="center"/>
          </w:tcPr>
          <w:p w14:paraId="2E24933E" w14:textId="77777777" w:rsidR="00442A70" w:rsidRPr="00BB311A" w:rsidRDefault="00442A70" w:rsidP="00442A70">
            <w:pPr>
              <w:tabs>
                <w:tab w:val="decimal" w:pos="453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4C318358" w14:textId="0DA9DFC0" w:rsidR="00442A70" w:rsidRPr="00BB311A" w:rsidRDefault="00442A70" w:rsidP="00442A70">
            <w:pPr>
              <w:tabs>
                <w:tab w:val="decimal" w:pos="52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</w:tr>
      <w:tr w:rsidR="003559CB" w:rsidRPr="00394066" w14:paraId="5FDD8E09" w14:textId="77777777" w:rsidTr="00442A70">
        <w:trPr>
          <w:trHeight w:val="80"/>
          <w:tblHeader/>
        </w:trPr>
        <w:tc>
          <w:tcPr>
            <w:tcW w:w="609" w:type="pct"/>
          </w:tcPr>
          <w:p w14:paraId="70935F97" w14:textId="77777777" w:rsidR="00442A70" w:rsidRPr="00F86F53" w:rsidRDefault="00442A70" w:rsidP="00442A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86F5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  <w:r w:rsidRPr="00F86F5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</w:t>
            </w: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C716B8" w14:textId="3EEBE85B" w:rsidR="00442A70" w:rsidRPr="008164CE" w:rsidRDefault="00F21396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14,640,022</w:t>
            </w:r>
          </w:p>
        </w:tc>
        <w:tc>
          <w:tcPr>
            <w:tcW w:w="56" w:type="pct"/>
            <w:vAlign w:val="center"/>
          </w:tcPr>
          <w:p w14:paraId="50BF7C37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0D2EFB" w14:textId="35668D75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735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043</w:t>
            </w:r>
          </w:p>
        </w:tc>
        <w:tc>
          <w:tcPr>
            <w:tcW w:w="51" w:type="pct"/>
            <w:vAlign w:val="center"/>
          </w:tcPr>
          <w:p w14:paraId="5DD04DB1" w14:textId="77777777" w:rsidR="00442A70" w:rsidRPr="00F86F53" w:rsidRDefault="00442A70" w:rsidP="00442A70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415878" w14:textId="6D7AE2C8" w:rsidR="00442A70" w:rsidRPr="00F86F53" w:rsidRDefault="00F21396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3,993,2</w:t>
            </w:r>
            <w:r w:rsidR="008F5D9A">
              <w:rPr>
                <w:rFonts w:asciiTheme="majorBidi" w:hAnsiTheme="majorBidi" w:cstheme="majorBidi"/>
                <w:b/>
                <w:bCs/>
                <w:szCs w:val="22"/>
              </w:rPr>
              <w:t>00</w:t>
            </w:r>
          </w:p>
        </w:tc>
        <w:tc>
          <w:tcPr>
            <w:tcW w:w="55" w:type="pct"/>
            <w:vAlign w:val="center"/>
          </w:tcPr>
          <w:p w14:paraId="34EBACEA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55651F" w14:textId="0E169784" w:rsidR="00442A70" w:rsidRPr="00F86F53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890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163</w:t>
            </w:r>
          </w:p>
        </w:tc>
        <w:tc>
          <w:tcPr>
            <w:tcW w:w="54" w:type="pct"/>
            <w:vAlign w:val="center"/>
          </w:tcPr>
          <w:p w14:paraId="7715477A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63FEC5" w14:textId="70C6C25A" w:rsidR="00442A70" w:rsidRPr="008164CE" w:rsidRDefault="00496C59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18,633,2</w:t>
            </w:r>
            <w:r w:rsidR="00F07C00">
              <w:rPr>
                <w:rFonts w:asciiTheme="majorBidi" w:hAnsiTheme="majorBidi" w:cstheme="majorBidi"/>
                <w:b/>
                <w:bCs/>
                <w:szCs w:val="22"/>
              </w:rPr>
              <w:t>22</w:t>
            </w:r>
          </w:p>
        </w:tc>
        <w:tc>
          <w:tcPr>
            <w:tcW w:w="55" w:type="pct"/>
            <w:vAlign w:val="center"/>
          </w:tcPr>
          <w:p w14:paraId="45319153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A0FB1D" w14:textId="47813550" w:rsidR="00442A70" w:rsidRPr="00F86F5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625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206</w:t>
            </w:r>
          </w:p>
        </w:tc>
        <w:tc>
          <w:tcPr>
            <w:tcW w:w="55" w:type="pct"/>
            <w:vAlign w:val="center"/>
          </w:tcPr>
          <w:p w14:paraId="4FCE58D5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32C04A" w14:textId="00927E3A" w:rsidR="00442A70" w:rsidRPr="00471784" w:rsidRDefault="00471784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71784">
              <w:rPr>
                <w:rFonts w:asciiTheme="majorBidi" w:hAnsiTheme="majorBidi" w:cs="Angsana New"/>
                <w:b/>
                <w:bCs/>
                <w:szCs w:val="22"/>
              </w:rPr>
              <w:t>1,742,427</w:t>
            </w:r>
          </w:p>
        </w:tc>
        <w:tc>
          <w:tcPr>
            <w:tcW w:w="56" w:type="pct"/>
            <w:vAlign w:val="center"/>
          </w:tcPr>
          <w:p w14:paraId="4807B9B7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6C6B5C" w14:textId="248FF178" w:rsidR="00442A70" w:rsidRPr="003C7151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634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912</w:t>
            </w:r>
          </w:p>
        </w:tc>
        <w:tc>
          <w:tcPr>
            <w:tcW w:w="58" w:type="pct"/>
            <w:vAlign w:val="center"/>
          </w:tcPr>
          <w:p w14:paraId="395F8602" w14:textId="77777777" w:rsidR="00442A70" w:rsidRPr="00160CB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4CF9F" w14:textId="26916943" w:rsidR="00442A70" w:rsidRPr="00160CB6" w:rsidRDefault="00C310E5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362,047</w:t>
            </w:r>
          </w:p>
        </w:tc>
        <w:tc>
          <w:tcPr>
            <w:tcW w:w="55" w:type="pct"/>
            <w:vAlign w:val="center"/>
          </w:tcPr>
          <w:p w14:paraId="6DBDD8E1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3632F1" w14:textId="1BA9B744" w:rsidR="00442A70" w:rsidRPr="00BB311A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355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589</w:t>
            </w:r>
          </w:p>
        </w:tc>
        <w:tc>
          <w:tcPr>
            <w:tcW w:w="57" w:type="pct"/>
            <w:vAlign w:val="center"/>
          </w:tcPr>
          <w:p w14:paraId="654CFD1F" w14:textId="77777777" w:rsidR="00442A70" w:rsidRPr="00BB311A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978998" w14:textId="1CA15805" w:rsidR="00442A70" w:rsidRPr="0097315C" w:rsidRDefault="007E193F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(545,185)</w:t>
            </w:r>
          </w:p>
        </w:tc>
        <w:tc>
          <w:tcPr>
            <w:tcW w:w="56" w:type="pct"/>
            <w:vAlign w:val="center"/>
          </w:tcPr>
          <w:p w14:paraId="3186654F" w14:textId="77777777" w:rsidR="00442A70" w:rsidRPr="00BB311A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E9606B" w14:textId="32509DED" w:rsidR="00442A70" w:rsidRPr="00BB311A" w:rsidRDefault="00442A70" w:rsidP="00442A7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7315C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582</w:t>
            </w:r>
            <w:r w:rsidRPr="0097315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421</w:t>
            </w:r>
            <w:r w:rsidRPr="0097315C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13249EBF" w14:textId="77777777" w:rsidR="00442A70" w:rsidRPr="00BB311A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ACFDD" w14:textId="4EE4CFAD" w:rsidR="00442A70" w:rsidRPr="00BB311A" w:rsidRDefault="00665928" w:rsidP="00442A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</w:rPr>
              <w:t>20,192,</w:t>
            </w:r>
            <w:r w:rsidR="00FA36EB" w:rsidRPr="00FA36EB">
              <w:rPr>
                <w:rFonts w:asciiTheme="majorBidi" w:hAnsiTheme="majorBidi" w:cs="Angsana New"/>
                <w:b/>
                <w:bCs/>
                <w:szCs w:val="22"/>
              </w:rPr>
              <w:t>511</w:t>
            </w:r>
          </w:p>
        </w:tc>
        <w:tc>
          <w:tcPr>
            <w:tcW w:w="56" w:type="pct"/>
            <w:vAlign w:val="center"/>
          </w:tcPr>
          <w:p w14:paraId="11354042" w14:textId="77777777" w:rsidR="00442A70" w:rsidRPr="00BB311A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EED7E7" w14:textId="27B1FCA3" w:rsidR="00442A70" w:rsidRPr="00BB311A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25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033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286</w:t>
            </w:r>
          </w:p>
        </w:tc>
      </w:tr>
      <w:tr w:rsidR="00442A70" w:rsidRPr="00394066" w14:paraId="5E599415" w14:textId="77777777" w:rsidTr="00442A70">
        <w:trPr>
          <w:trHeight w:val="300"/>
          <w:tblHeader/>
        </w:trPr>
        <w:tc>
          <w:tcPr>
            <w:tcW w:w="609" w:type="pct"/>
            <w:vAlign w:val="bottom"/>
          </w:tcPr>
          <w:p w14:paraId="519ED64C" w14:textId="77777777" w:rsidR="00442A70" w:rsidRPr="00394066" w:rsidRDefault="00442A70" w:rsidP="00442A70">
            <w:pPr>
              <w:spacing w:line="200" w:lineRule="atLeas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9" w:type="pct"/>
            <w:vAlign w:val="center"/>
          </w:tcPr>
          <w:p w14:paraId="558FF215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0E46EC9E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51F02CD5" w14:textId="77777777" w:rsidR="00442A70" w:rsidRPr="00394066" w:rsidRDefault="00442A70" w:rsidP="00442A70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" w:type="pct"/>
            <w:vAlign w:val="center"/>
          </w:tcPr>
          <w:p w14:paraId="05F4D381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1C62B376" w14:textId="77777777" w:rsidR="00442A70" w:rsidRPr="00394066" w:rsidRDefault="00442A70" w:rsidP="00442A70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118B872B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30CD332C" w14:textId="77777777" w:rsidR="00442A70" w:rsidRPr="00394066" w:rsidRDefault="00442A70" w:rsidP="00442A70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" w:type="pct"/>
            <w:vAlign w:val="center"/>
          </w:tcPr>
          <w:p w14:paraId="4B30DB73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C5FBB05" w14:textId="77777777" w:rsidR="00442A70" w:rsidRPr="00394066" w:rsidRDefault="00442A70" w:rsidP="00442A70">
            <w:pPr>
              <w:tabs>
                <w:tab w:val="decimal" w:pos="696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6F968C66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7D95203C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5D028F50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4640D118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3FA2682D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548353BF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4D30B894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6125D8B6" w14:textId="77777777" w:rsidR="00442A70" w:rsidRPr="00394066" w:rsidRDefault="00442A70" w:rsidP="00442A70">
            <w:pPr>
              <w:tabs>
                <w:tab w:val="decimal" w:pos="552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03F79AE2" w14:textId="77777777" w:rsidR="00442A70" w:rsidRPr="00394066" w:rsidRDefault="00442A70" w:rsidP="00442A7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4CFD7EA2" w14:textId="77777777" w:rsidR="00442A70" w:rsidRPr="00394066" w:rsidRDefault="00442A70" w:rsidP="00442A70">
            <w:pPr>
              <w:tabs>
                <w:tab w:val="decimal" w:pos="594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33EFDEF9" w14:textId="77777777" w:rsidR="00442A70" w:rsidRPr="00394066" w:rsidRDefault="00442A70" w:rsidP="00442A70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1449D34C" w14:textId="77777777" w:rsidR="00442A70" w:rsidRPr="00394066" w:rsidRDefault="00442A70" w:rsidP="00442A70">
            <w:pPr>
              <w:tabs>
                <w:tab w:val="decimal" w:pos="696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6F3BC01B" w14:textId="77777777" w:rsidR="00442A70" w:rsidRPr="00394066" w:rsidRDefault="00442A70" w:rsidP="00442A70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6245C02C" w14:textId="77777777" w:rsidR="00442A70" w:rsidRPr="00394066" w:rsidRDefault="00442A70" w:rsidP="00442A70">
            <w:pPr>
              <w:tabs>
                <w:tab w:val="decimal" w:pos="678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28EA3546" w14:textId="77777777" w:rsidR="00442A70" w:rsidRPr="00394066" w:rsidRDefault="00442A70" w:rsidP="00442A70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3C0A7760" w14:textId="77777777" w:rsidR="00442A70" w:rsidRPr="00394066" w:rsidRDefault="00442A70" w:rsidP="00442A70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78927982" w14:textId="77777777" w:rsidR="00442A70" w:rsidRPr="00394066" w:rsidRDefault="00442A70" w:rsidP="00442A70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264C760D" w14:textId="77777777" w:rsidR="00442A70" w:rsidRPr="00394066" w:rsidRDefault="00442A70" w:rsidP="00442A70">
            <w:pPr>
              <w:tabs>
                <w:tab w:val="decimal" w:pos="645"/>
                <w:tab w:val="decimal" w:pos="762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</w:tr>
      <w:tr w:rsidR="00442A70" w:rsidRPr="00394066" w14:paraId="3EFA18E9" w14:textId="77777777" w:rsidTr="00442A70">
        <w:trPr>
          <w:trHeight w:val="300"/>
          <w:tblHeader/>
        </w:trPr>
        <w:tc>
          <w:tcPr>
            <w:tcW w:w="878" w:type="pct"/>
            <w:gridSpan w:val="2"/>
            <w:vAlign w:val="center"/>
          </w:tcPr>
          <w:p w14:paraId="3AC6A759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3837A1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6" w:type="pct"/>
            <w:vAlign w:val="center"/>
          </w:tcPr>
          <w:p w14:paraId="720EDB51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3F00B866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" w:type="pct"/>
            <w:vAlign w:val="center"/>
          </w:tcPr>
          <w:p w14:paraId="19AEF234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678E83DD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6165A05B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12C5B28E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" w:type="pct"/>
            <w:vAlign w:val="center"/>
          </w:tcPr>
          <w:p w14:paraId="455FAFDA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02EA15DE" w14:textId="77777777" w:rsidR="00442A70" w:rsidRPr="00394066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695586B1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111D121E" w14:textId="77777777" w:rsidR="00442A70" w:rsidRPr="00112484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234CBCE7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51F79FA4" w14:textId="77777777" w:rsidR="00442A70" w:rsidRPr="00112484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23B4397C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540E1AE5" w14:textId="77777777" w:rsidR="00442A70" w:rsidRPr="00112484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3C2A9CA8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49C8AE39" w14:textId="77777777" w:rsidR="00442A70" w:rsidRPr="00112484" w:rsidRDefault="00442A70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32D0AEB4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0ACAFBBF" w14:textId="77777777" w:rsidR="00442A70" w:rsidRPr="00512F68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28288563" w14:textId="77777777" w:rsidR="00442A70" w:rsidRPr="00394066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3591E6E1" w14:textId="77777777" w:rsidR="00442A70" w:rsidRPr="00394066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39531D41" w14:textId="77777777" w:rsidR="00442A70" w:rsidRPr="00394066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44962672" w14:textId="77777777" w:rsidR="00442A70" w:rsidRPr="00394066" w:rsidRDefault="00442A70" w:rsidP="00442A7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4F4DC977" w14:textId="77777777" w:rsidR="00442A70" w:rsidRPr="00394066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7636C334" w14:textId="77777777" w:rsidR="00442A70" w:rsidRPr="00C75D58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2DEB8E17" w14:textId="77777777" w:rsidR="00442A70" w:rsidRPr="00394066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40B6C6EC" w14:textId="77777777" w:rsidR="00442A70" w:rsidRPr="001A3199" w:rsidRDefault="00442A70" w:rsidP="00442A70">
            <w:pPr>
              <w:tabs>
                <w:tab w:val="decimal" w:pos="645"/>
                <w:tab w:val="decimal" w:pos="762"/>
              </w:tabs>
              <w:ind w:right="-61"/>
              <w:contextualSpacing/>
              <w:rPr>
                <w:rFonts w:asciiTheme="majorBidi" w:hAnsiTheme="majorBidi" w:cs="Angsana New"/>
                <w:szCs w:val="22"/>
                <w:cs/>
              </w:rPr>
            </w:pPr>
          </w:p>
        </w:tc>
      </w:tr>
      <w:tr w:rsidR="00442A70" w:rsidRPr="00394066" w14:paraId="4705F085" w14:textId="77777777" w:rsidTr="00442A70">
        <w:trPr>
          <w:trHeight w:val="300"/>
          <w:tblHeader/>
        </w:trPr>
        <w:tc>
          <w:tcPr>
            <w:tcW w:w="609" w:type="pct"/>
            <w:vAlign w:val="center"/>
          </w:tcPr>
          <w:p w14:paraId="1B9A7FEF" w14:textId="77777777" w:rsidR="00442A70" w:rsidRPr="007D66D7" w:rsidRDefault="00442A70" w:rsidP="00442A70">
            <w:pPr>
              <w:contextualSpacing/>
              <w:rPr>
                <w:rFonts w:asciiTheme="majorBidi" w:hAnsiTheme="majorBidi"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szCs w:val="22"/>
                <w:cs/>
              </w:rPr>
              <w:t>ณ</w:t>
            </w:r>
            <w:r w:rsidRPr="007D66D7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Pr="007D66D7">
              <w:rPr>
                <w:rFonts w:asciiTheme="majorBidi" w:hAnsiTheme="majorBidi" w:cs="Angsana New" w:hint="cs"/>
                <w:szCs w:val="22"/>
                <w:cs/>
              </w:rPr>
              <w:t>เวลาใดเวลาหนึ่ง</w:t>
            </w:r>
          </w:p>
        </w:tc>
        <w:tc>
          <w:tcPr>
            <w:tcW w:w="269" w:type="pct"/>
            <w:vAlign w:val="center"/>
          </w:tcPr>
          <w:p w14:paraId="112AACC6" w14:textId="1169E15B" w:rsidR="00442A70" w:rsidRPr="00394066" w:rsidRDefault="00827879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14,640,022</w:t>
            </w:r>
          </w:p>
        </w:tc>
        <w:tc>
          <w:tcPr>
            <w:tcW w:w="56" w:type="pct"/>
            <w:vAlign w:val="center"/>
          </w:tcPr>
          <w:p w14:paraId="2D32DD35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135CF35A" w14:textId="4D7E81EB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19</w:t>
            </w:r>
            <w:r w:rsidRPr="0089196C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735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043</w:t>
            </w:r>
          </w:p>
        </w:tc>
        <w:tc>
          <w:tcPr>
            <w:tcW w:w="51" w:type="pct"/>
            <w:vAlign w:val="center"/>
          </w:tcPr>
          <w:p w14:paraId="6FF086E7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7974497F" w14:textId="35523A93" w:rsidR="00442A70" w:rsidRPr="00160CB6" w:rsidRDefault="00827879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3,993</w:t>
            </w:r>
            <w:r w:rsidR="003A41BD">
              <w:rPr>
                <w:rFonts w:asciiTheme="majorBidi" w:hAnsiTheme="majorBidi" w:cstheme="majorBidi"/>
                <w:szCs w:val="22"/>
              </w:rPr>
              <w:t>,2</w:t>
            </w:r>
            <w:r w:rsidR="00F07C0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55" w:type="pct"/>
            <w:vAlign w:val="center"/>
          </w:tcPr>
          <w:p w14:paraId="7D347775" w14:textId="77777777" w:rsidR="00442A70" w:rsidRPr="00160CB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60D7BA1D" w14:textId="642B60F5" w:rsidR="00442A70" w:rsidRPr="00160CB6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BC02E6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890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163</w:t>
            </w:r>
          </w:p>
        </w:tc>
        <w:tc>
          <w:tcPr>
            <w:tcW w:w="54" w:type="pct"/>
            <w:vAlign w:val="center"/>
          </w:tcPr>
          <w:p w14:paraId="4F0BD90E" w14:textId="77777777" w:rsidR="00442A70" w:rsidRPr="00160CB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1492C4DB" w14:textId="6500BA99" w:rsidR="00442A70" w:rsidRPr="00160CB6" w:rsidRDefault="004D62FC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18,633,</w:t>
            </w:r>
            <w:r w:rsidR="001E09DF" w:rsidRPr="001E09DF">
              <w:rPr>
                <w:rFonts w:asciiTheme="majorBidi" w:hAnsiTheme="majorBidi" w:cstheme="majorBidi"/>
                <w:szCs w:val="22"/>
              </w:rPr>
              <w:t>222</w:t>
            </w:r>
          </w:p>
        </w:tc>
        <w:tc>
          <w:tcPr>
            <w:tcW w:w="55" w:type="pct"/>
            <w:vAlign w:val="center"/>
          </w:tcPr>
          <w:p w14:paraId="5D96C612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7C39896F" w14:textId="66B63B1F" w:rsidR="00442A70" w:rsidRPr="00112484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Pr="00B74CCC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625</w:t>
            </w:r>
            <w:r w:rsidRPr="00B74CCC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206</w:t>
            </w:r>
          </w:p>
        </w:tc>
        <w:tc>
          <w:tcPr>
            <w:tcW w:w="55" w:type="pct"/>
            <w:vAlign w:val="center"/>
          </w:tcPr>
          <w:p w14:paraId="465A72EA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16F76423" w14:textId="022E8ABA" w:rsidR="00442A70" w:rsidRPr="00112484" w:rsidRDefault="004D62FC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336,843</w:t>
            </w:r>
          </w:p>
        </w:tc>
        <w:tc>
          <w:tcPr>
            <w:tcW w:w="56" w:type="pct"/>
            <w:vAlign w:val="center"/>
          </w:tcPr>
          <w:p w14:paraId="2BC9401F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2ADC1F2" w14:textId="169842EF" w:rsidR="00442A70" w:rsidRPr="00112484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359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197</w:t>
            </w:r>
          </w:p>
        </w:tc>
        <w:tc>
          <w:tcPr>
            <w:tcW w:w="58" w:type="pct"/>
            <w:vAlign w:val="center"/>
          </w:tcPr>
          <w:p w14:paraId="3EF65534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0B2F8223" w14:textId="4CB814E1" w:rsidR="00442A70" w:rsidRPr="00112484" w:rsidRDefault="008D10C9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3,800</w:t>
            </w:r>
          </w:p>
        </w:tc>
        <w:tc>
          <w:tcPr>
            <w:tcW w:w="55" w:type="pct"/>
            <w:vAlign w:val="center"/>
          </w:tcPr>
          <w:p w14:paraId="38A02ED0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7430C0F1" w14:textId="336B432E" w:rsidR="00442A70" w:rsidRPr="00512F68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10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393</w:t>
            </w:r>
          </w:p>
        </w:tc>
        <w:tc>
          <w:tcPr>
            <w:tcW w:w="57" w:type="pct"/>
            <w:vAlign w:val="center"/>
          </w:tcPr>
          <w:p w14:paraId="0D66E686" w14:textId="77777777" w:rsidR="00442A70" w:rsidRPr="00394066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3FA657A8" w14:textId="4E2EFF98" w:rsidR="00442A70" w:rsidRPr="00394066" w:rsidRDefault="002956EC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(135,980)</w:t>
            </w:r>
          </w:p>
        </w:tc>
        <w:tc>
          <w:tcPr>
            <w:tcW w:w="56" w:type="pct"/>
            <w:vAlign w:val="center"/>
          </w:tcPr>
          <w:p w14:paraId="6B7D8B9D" w14:textId="77777777" w:rsidR="00442A70" w:rsidRPr="00394066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4A620018" w14:textId="57CA06FC" w:rsidR="00442A70" w:rsidRPr="00394066" w:rsidRDefault="00442A70" w:rsidP="00442A7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88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583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2CAA6E83" w14:textId="77777777" w:rsidR="00442A70" w:rsidRPr="00394066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215E709B" w14:textId="27794D76" w:rsidR="00442A70" w:rsidRPr="00512F68" w:rsidRDefault="005055DE" w:rsidP="00442A7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18,837,</w:t>
            </w:r>
            <w:r w:rsidR="0035273C" w:rsidRPr="0035273C">
              <w:rPr>
                <w:rFonts w:asciiTheme="majorBidi" w:hAnsiTheme="majorBidi" w:cs="Angsana New"/>
                <w:szCs w:val="22"/>
              </w:rPr>
              <w:t>88</w:t>
            </w:r>
            <w:r w:rsidR="008F5D9A">
              <w:rPr>
                <w:rFonts w:asciiTheme="majorBidi" w:hAnsiTheme="majorBidi" w:cs="Angsana New"/>
                <w:szCs w:val="22"/>
              </w:rPr>
              <w:t>5</w:t>
            </w:r>
          </w:p>
        </w:tc>
        <w:tc>
          <w:tcPr>
            <w:tcW w:w="56" w:type="pct"/>
            <w:vAlign w:val="center"/>
          </w:tcPr>
          <w:p w14:paraId="3F12BC0E" w14:textId="77777777" w:rsidR="00442A70" w:rsidRPr="00394066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4CC54571" w14:textId="0DC7E021" w:rsidR="00442A70" w:rsidRPr="001A3199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23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906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213</w:t>
            </w:r>
          </w:p>
        </w:tc>
      </w:tr>
      <w:tr w:rsidR="00D67E3B" w:rsidRPr="00394066" w14:paraId="3ACE421B" w14:textId="77777777" w:rsidTr="00442A70">
        <w:trPr>
          <w:trHeight w:val="300"/>
          <w:tblHeader/>
        </w:trPr>
        <w:tc>
          <w:tcPr>
            <w:tcW w:w="609" w:type="pct"/>
            <w:vAlign w:val="center"/>
          </w:tcPr>
          <w:p w14:paraId="49E8EA71" w14:textId="77777777" w:rsidR="00442A70" w:rsidRPr="007D66D7" w:rsidRDefault="00442A70" w:rsidP="00442A70">
            <w:pPr>
              <w:contextualSpacing/>
              <w:rPr>
                <w:rFonts w:asciiTheme="majorBidi" w:hAnsiTheme="majorBidi"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szCs w:val="22"/>
                <w:cs/>
              </w:rPr>
              <w:t>ตลอดช่วงเวลาหนึ่ง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0776DFE0" w14:textId="25F72957" w:rsidR="00442A70" w:rsidRPr="000F2327" w:rsidRDefault="00827879" w:rsidP="00442A70">
            <w:pPr>
              <w:tabs>
                <w:tab w:val="decimal" w:pos="2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6" w:type="pct"/>
            <w:vAlign w:val="center"/>
          </w:tcPr>
          <w:p w14:paraId="76773A49" w14:textId="77777777" w:rsidR="00442A70" w:rsidRPr="000F2327" w:rsidRDefault="00442A70" w:rsidP="00442A70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5703FF46" w14:textId="1A622223" w:rsidR="00442A70" w:rsidRPr="000F2327" w:rsidRDefault="00442A70" w:rsidP="00442A70">
            <w:pPr>
              <w:tabs>
                <w:tab w:val="decimal" w:pos="2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1" w:type="pct"/>
            <w:vAlign w:val="center"/>
          </w:tcPr>
          <w:p w14:paraId="4F650AE7" w14:textId="77777777" w:rsidR="00442A70" w:rsidRPr="000F2327" w:rsidRDefault="00442A70" w:rsidP="00442A70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2" w:type="pct"/>
            <w:gridSpan w:val="2"/>
            <w:tcBorders>
              <w:bottom w:val="single" w:sz="4" w:space="0" w:color="auto"/>
            </w:tcBorders>
            <w:vAlign w:val="center"/>
          </w:tcPr>
          <w:p w14:paraId="72601E06" w14:textId="7B09639A" w:rsidR="00442A70" w:rsidRPr="000F2327" w:rsidRDefault="003A41BD" w:rsidP="00442A70">
            <w:pPr>
              <w:tabs>
                <w:tab w:val="decimal" w:pos="156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center"/>
          </w:tcPr>
          <w:p w14:paraId="6C6CD1C6" w14:textId="77777777" w:rsidR="00442A70" w:rsidRPr="000F2327" w:rsidRDefault="00442A70" w:rsidP="00442A70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25B8940A" w14:textId="27A4704B" w:rsidR="00442A70" w:rsidRPr="000F2327" w:rsidRDefault="00442A70" w:rsidP="00442A70">
            <w:pPr>
              <w:tabs>
                <w:tab w:val="decimal" w:pos="1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4" w:type="pct"/>
            <w:vAlign w:val="center"/>
          </w:tcPr>
          <w:p w14:paraId="351407E5" w14:textId="77777777" w:rsidR="00442A70" w:rsidRPr="000F2327" w:rsidRDefault="00442A70" w:rsidP="00442A70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14:paraId="5C7FA1E0" w14:textId="6056F490" w:rsidR="00442A70" w:rsidRPr="000F2327" w:rsidRDefault="004D62FC" w:rsidP="00442A70">
            <w:pPr>
              <w:tabs>
                <w:tab w:val="decimal" w:pos="12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center"/>
          </w:tcPr>
          <w:p w14:paraId="2771E55E" w14:textId="77777777" w:rsidR="00442A70" w:rsidRPr="000F2327" w:rsidRDefault="00442A70" w:rsidP="00442A70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57791C91" w14:textId="3E871A7F" w:rsidR="00442A70" w:rsidRPr="000F2327" w:rsidRDefault="00442A70" w:rsidP="00442A70">
            <w:pPr>
              <w:tabs>
                <w:tab w:val="decimal" w:pos="3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center"/>
          </w:tcPr>
          <w:p w14:paraId="5C49C336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14D2D4F9" w14:textId="02E55454" w:rsidR="00442A70" w:rsidRPr="00112484" w:rsidRDefault="004D62FC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1,405,584</w:t>
            </w:r>
          </w:p>
        </w:tc>
        <w:tc>
          <w:tcPr>
            <w:tcW w:w="56" w:type="pct"/>
            <w:vAlign w:val="center"/>
          </w:tcPr>
          <w:p w14:paraId="77410C93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158C657B" w14:textId="17591653" w:rsidR="00442A70" w:rsidRPr="00112484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275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715</w:t>
            </w:r>
          </w:p>
        </w:tc>
        <w:tc>
          <w:tcPr>
            <w:tcW w:w="58" w:type="pct"/>
            <w:vAlign w:val="center"/>
          </w:tcPr>
          <w:p w14:paraId="461DDFBF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vAlign w:val="center"/>
          </w:tcPr>
          <w:p w14:paraId="031D87D8" w14:textId="39D958B8" w:rsidR="00442A70" w:rsidRPr="00112484" w:rsidRDefault="008D10C9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358,247</w:t>
            </w:r>
          </w:p>
        </w:tc>
        <w:tc>
          <w:tcPr>
            <w:tcW w:w="55" w:type="pct"/>
            <w:vAlign w:val="center"/>
          </w:tcPr>
          <w:p w14:paraId="1EF11AB3" w14:textId="77777777" w:rsidR="00442A70" w:rsidRPr="00394066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14:paraId="229A0578" w14:textId="6CE88B9D" w:rsidR="00442A70" w:rsidRPr="00512F68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345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196</w:t>
            </w:r>
          </w:p>
        </w:tc>
        <w:tc>
          <w:tcPr>
            <w:tcW w:w="57" w:type="pct"/>
            <w:vAlign w:val="center"/>
          </w:tcPr>
          <w:p w14:paraId="09D09F2B" w14:textId="77777777" w:rsidR="00442A70" w:rsidRPr="00394066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2376EE8B" w14:textId="143A0683" w:rsidR="00442A70" w:rsidRPr="00394066" w:rsidRDefault="002956EC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(409,205)</w:t>
            </w:r>
          </w:p>
        </w:tc>
        <w:tc>
          <w:tcPr>
            <w:tcW w:w="56" w:type="pct"/>
            <w:vAlign w:val="center"/>
          </w:tcPr>
          <w:p w14:paraId="24AA0DA2" w14:textId="77777777" w:rsidR="00442A70" w:rsidRPr="00394066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2AD9D01A" w14:textId="11883C39" w:rsidR="00442A70" w:rsidRPr="00394066" w:rsidRDefault="00442A70" w:rsidP="00442A7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493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838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01113D88" w14:textId="77777777" w:rsidR="00442A70" w:rsidRPr="00394066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0D7233D8" w14:textId="7C99ED84" w:rsidR="00442A70" w:rsidRPr="00512F68" w:rsidRDefault="005055DE" w:rsidP="00442A7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1,354,62</w:t>
            </w:r>
            <w:r w:rsidR="008F5D9A">
              <w:rPr>
                <w:rFonts w:asciiTheme="majorBidi" w:hAnsiTheme="majorBidi" w:cs="Angsana New"/>
                <w:szCs w:val="22"/>
              </w:rPr>
              <w:t>6</w:t>
            </w:r>
          </w:p>
        </w:tc>
        <w:tc>
          <w:tcPr>
            <w:tcW w:w="56" w:type="pct"/>
            <w:vAlign w:val="center"/>
          </w:tcPr>
          <w:p w14:paraId="713BAA1A" w14:textId="77777777" w:rsidR="00442A70" w:rsidRPr="00394066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8F99B79" w14:textId="0F6BCDE4" w:rsidR="00442A70" w:rsidRPr="001A3199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127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073</w:t>
            </w:r>
          </w:p>
        </w:tc>
      </w:tr>
      <w:tr w:rsidR="003559CB" w:rsidRPr="00394066" w14:paraId="27360914" w14:textId="77777777" w:rsidTr="00442A70">
        <w:trPr>
          <w:trHeight w:val="300"/>
          <w:tblHeader/>
        </w:trPr>
        <w:tc>
          <w:tcPr>
            <w:tcW w:w="609" w:type="pct"/>
            <w:vAlign w:val="center"/>
          </w:tcPr>
          <w:p w14:paraId="15CAD4C9" w14:textId="77777777" w:rsidR="00442A70" w:rsidRPr="007D66D7" w:rsidRDefault="00442A70" w:rsidP="00442A7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รวมรายได้</w:t>
            </w: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1E7BB" w14:textId="0E3B85D2" w:rsidR="00442A70" w:rsidRPr="000F2327" w:rsidRDefault="00827879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14,640,022</w:t>
            </w:r>
          </w:p>
        </w:tc>
        <w:tc>
          <w:tcPr>
            <w:tcW w:w="56" w:type="pct"/>
            <w:vAlign w:val="center"/>
          </w:tcPr>
          <w:p w14:paraId="5E33BA10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5DC72" w14:textId="24B12E32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735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043</w:t>
            </w:r>
          </w:p>
        </w:tc>
        <w:tc>
          <w:tcPr>
            <w:tcW w:w="51" w:type="pct"/>
            <w:vAlign w:val="center"/>
          </w:tcPr>
          <w:p w14:paraId="2196B2B8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30441" w14:textId="77A76B21" w:rsidR="00442A70" w:rsidRPr="00F86F53" w:rsidRDefault="003A41BD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3,993,2</w:t>
            </w:r>
            <w:r w:rsidR="00F07C00">
              <w:rPr>
                <w:rFonts w:asciiTheme="majorBidi" w:hAnsiTheme="majorBidi" w:cstheme="majorBidi"/>
                <w:b/>
                <w:bCs/>
                <w:szCs w:val="22"/>
              </w:rPr>
              <w:t>00</w:t>
            </w:r>
          </w:p>
        </w:tc>
        <w:tc>
          <w:tcPr>
            <w:tcW w:w="55" w:type="pct"/>
            <w:vAlign w:val="center"/>
          </w:tcPr>
          <w:p w14:paraId="64D6F48F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710A53" w14:textId="18AB1AD8" w:rsidR="00442A70" w:rsidRPr="00F86F53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890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163</w:t>
            </w:r>
          </w:p>
        </w:tc>
        <w:tc>
          <w:tcPr>
            <w:tcW w:w="54" w:type="pct"/>
            <w:vAlign w:val="center"/>
          </w:tcPr>
          <w:p w14:paraId="7CA5D163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5ECEDC" w14:textId="5C09A759" w:rsidR="00442A70" w:rsidRPr="00F86F53" w:rsidRDefault="004D62FC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18,633,</w:t>
            </w:r>
            <w:r w:rsidR="001E09DF" w:rsidRPr="001E09DF">
              <w:rPr>
                <w:rFonts w:asciiTheme="majorBidi" w:hAnsiTheme="majorBidi" w:cstheme="majorBidi"/>
                <w:b/>
                <w:bCs/>
                <w:szCs w:val="22"/>
              </w:rPr>
              <w:t>222</w:t>
            </w:r>
          </w:p>
        </w:tc>
        <w:tc>
          <w:tcPr>
            <w:tcW w:w="55" w:type="pct"/>
            <w:vAlign w:val="center"/>
          </w:tcPr>
          <w:p w14:paraId="50328631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2EF74" w14:textId="6AB50F0C" w:rsidR="00442A70" w:rsidRPr="00F86F5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625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206</w:t>
            </w:r>
          </w:p>
        </w:tc>
        <w:tc>
          <w:tcPr>
            <w:tcW w:w="55" w:type="pct"/>
            <w:vAlign w:val="center"/>
          </w:tcPr>
          <w:p w14:paraId="31B8FB5A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8F66BE" w14:textId="510FAFE7" w:rsidR="00442A70" w:rsidRPr="00112484" w:rsidRDefault="008D10C9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</w:rPr>
              <w:t>1,742,427</w:t>
            </w:r>
          </w:p>
        </w:tc>
        <w:tc>
          <w:tcPr>
            <w:tcW w:w="56" w:type="pct"/>
            <w:vAlign w:val="center"/>
          </w:tcPr>
          <w:p w14:paraId="38653F98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458961" w14:textId="32ABCF08" w:rsidR="00442A70" w:rsidRPr="003C7151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634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912</w:t>
            </w:r>
          </w:p>
        </w:tc>
        <w:tc>
          <w:tcPr>
            <w:tcW w:w="58" w:type="pct"/>
            <w:vAlign w:val="center"/>
          </w:tcPr>
          <w:p w14:paraId="49B41BF0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0ADE4" w14:textId="22143764" w:rsidR="00442A70" w:rsidRPr="00F86F53" w:rsidRDefault="002956EC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362,047</w:t>
            </w:r>
          </w:p>
        </w:tc>
        <w:tc>
          <w:tcPr>
            <w:tcW w:w="55" w:type="pct"/>
            <w:vAlign w:val="center"/>
          </w:tcPr>
          <w:p w14:paraId="383BC64A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2E324" w14:textId="4A3FDC68" w:rsidR="00442A70" w:rsidRPr="00512F68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355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589</w:t>
            </w:r>
          </w:p>
        </w:tc>
        <w:tc>
          <w:tcPr>
            <w:tcW w:w="57" w:type="pct"/>
            <w:vAlign w:val="center"/>
          </w:tcPr>
          <w:p w14:paraId="0340C941" w14:textId="77777777" w:rsidR="00442A70" w:rsidRPr="00F86F5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7568AD" w14:textId="57BE2523" w:rsidR="00442A70" w:rsidRPr="00F86F53" w:rsidRDefault="005055DE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(545,185)</w:t>
            </w:r>
          </w:p>
        </w:tc>
        <w:tc>
          <w:tcPr>
            <w:tcW w:w="56" w:type="pct"/>
            <w:vAlign w:val="center"/>
          </w:tcPr>
          <w:p w14:paraId="1E3D992E" w14:textId="77777777" w:rsidR="00442A70" w:rsidRPr="00F86F5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2A4C82" w14:textId="33DE0EC9" w:rsidR="00442A70" w:rsidRPr="00F86F53" w:rsidRDefault="00442A70" w:rsidP="00442A7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582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421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3DC5E60D" w14:textId="77777777" w:rsidR="00442A70" w:rsidRPr="00F86F5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75DDB" w14:textId="585BC5AD" w:rsidR="00442A70" w:rsidRPr="00F86F53" w:rsidRDefault="00912F3D" w:rsidP="00442A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20,192,</w:t>
            </w:r>
            <w:r w:rsidR="00DF277A" w:rsidRPr="00DF277A">
              <w:rPr>
                <w:rFonts w:asciiTheme="majorBidi" w:hAnsiTheme="majorBidi" w:cstheme="majorBidi"/>
                <w:b/>
                <w:bCs/>
                <w:szCs w:val="22"/>
              </w:rPr>
              <w:t>511</w:t>
            </w:r>
          </w:p>
        </w:tc>
        <w:tc>
          <w:tcPr>
            <w:tcW w:w="56" w:type="pct"/>
            <w:vAlign w:val="center"/>
          </w:tcPr>
          <w:p w14:paraId="5778924B" w14:textId="77777777" w:rsidR="00442A70" w:rsidRPr="00F86F5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12B46" w14:textId="16800C75" w:rsidR="00442A70" w:rsidRPr="00F86F53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25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033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286</w:t>
            </w:r>
          </w:p>
        </w:tc>
      </w:tr>
      <w:tr w:rsidR="00D67E3B" w:rsidRPr="007F356B" w14:paraId="3078C0F1" w14:textId="77777777" w:rsidTr="00442A70">
        <w:trPr>
          <w:trHeight w:val="300"/>
          <w:tblHeader/>
        </w:trPr>
        <w:tc>
          <w:tcPr>
            <w:tcW w:w="609" w:type="pct"/>
            <w:vAlign w:val="center"/>
          </w:tcPr>
          <w:p w14:paraId="62CEABD2" w14:textId="77777777" w:rsidR="00442A70" w:rsidRPr="007D66D7" w:rsidRDefault="00442A70" w:rsidP="00442A7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vAlign w:val="center"/>
          </w:tcPr>
          <w:p w14:paraId="2DA29180" w14:textId="77777777" w:rsidR="00442A70" w:rsidRPr="00B30E1D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50B498CA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vAlign w:val="center"/>
          </w:tcPr>
          <w:p w14:paraId="3B566D8D" w14:textId="77777777" w:rsidR="00442A70" w:rsidRPr="00B30E1D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7DB590D6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tcBorders>
              <w:top w:val="double" w:sz="4" w:space="0" w:color="auto"/>
            </w:tcBorders>
            <w:vAlign w:val="center"/>
          </w:tcPr>
          <w:p w14:paraId="3982610C" w14:textId="77777777" w:rsidR="00442A70" w:rsidRPr="00B30E1D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59D1D436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vAlign w:val="center"/>
          </w:tcPr>
          <w:p w14:paraId="61C70710" w14:textId="77777777" w:rsidR="00442A70" w:rsidRPr="00B30E1D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2B66DCC9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  <w:vAlign w:val="center"/>
          </w:tcPr>
          <w:p w14:paraId="2430DB0C" w14:textId="77777777" w:rsidR="00442A70" w:rsidRPr="00B30E1D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01500E8A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double" w:sz="4" w:space="0" w:color="auto"/>
            </w:tcBorders>
            <w:vAlign w:val="center"/>
          </w:tcPr>
          <w:p w14:paraId="774A79EE" w14:textId="77777777" w:rsidR="00442A70" w:rsidRPr="00B30E1D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7F348955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vAlign w:val="center"/>
          </w:tcPr>
          <w:p w14:paraId="1D858096" w14:textId="77777777" w:rsidR="00442A7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25A2B3F7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vAlign w:val="center"/>
          </w:tcPr>
          <w:p w14:paraId="6DDECA6B" w14:textId="77777777" w:rsidR="00442A7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170853D9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tcBorders>
              <w:top w:val="double" w:sz="4" w:space="0" w:color="auto"/>
            </w:tcBorders>
            <w:vAlign w:val="center"/>
          </w:tcPr>
          <w:p w14:paraId="358571BE" w14:textId="77777777" w:rsidR="00442A70" w:rsidRDefault="00442A70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5B694B8E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  <w:vAlign w:val="center"/>
          </w:tcPr>
          <w:p w14:paraId="71847600" w14:textId="77777777" w:rsidR="00442A70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01AFE207" w14:textId="77777777" w:rsidR="00442A70" w:rsidRPr="00F86F5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vAlign w:val="center"/>
          </w:tcPr>
          <w:p w14:paraId="537EDC1E" w14:textId="77777777" w:rsidR="00442A70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44CF3FDF" w14:textId="77777777" w:rsidR="00442A70" w:rsidRPr="00F86F5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  <w:vAlign w:val="center"/>
          </w:tcPr>
          <w:p w14:paraId="5DD217BD" w14:textId="77777777" w:rsidR="00442A70" w:rsidRDefault="00442A70" w:rsidP="00442A7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5FE5A3AC" w14:textId="77777777" w:rsidR="00442A70" w:rsidRPr="00F86F5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vAlign w:val="center"/>
          </w:tcPr>
          <w:p w14:paraId="07C4DA8D" w14:textId="77777777" w:rsidR="00442A70" w:rsidRPr="00B30E1D" w:rsidRDefault="00442A70" w:rsidP="00442A70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2600F744" w14:textId="77777777" w:rsidR="00442A70" w:rsidRPr="00F86F5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vAlign w:val="center"/>
          </w:tcPr>
          <w:p w14:paraId="0E1AAD58" w14:textId="77777777" w:rsidR="00442A70" w:rsidRPr="00B30E1D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442A70" w:rsidRPr="00394066" w14:paraId="7BF679D0" w14:textId="77777777" w:rsidTr="00442A70">
        <w:trPr>
          <w:trHeight w:val="300"/>
          <w:tblHeader/>
        </w:trPr>
        <w:tc>
          <w:tcPr>
            <w:tcW w:w="609" w:type="pct"/>
            <w:vAlign w:val="center"/>
          </w:tcPr>
          <w:p w14:paraId="2C6F7168" w14:textId="252A97A5" w:rsidR="00442A70" w:rsidRDefault="00442A70" w:rsidP="00442A70">
            <w:pPr>
              <w:contextualSpacing/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</w:pPr>
            <w:r w:rsidRPr="00E67D43">
              <w:rPr>
                <w:rFonts w:asciiTheme="majorBidi" w:hAnsiTheme="majorBidi" w:cs="Angsana New" w:hint="cs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269" w:type="pct"/>
            <w:vAlign w:val="center"/>
          </w:tcPr>
          <w:p w14:paraId="4A5E7D25" w14:textId="77777777" w:rsidR="00442A70" w:rsidRPr="00B30E1D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25F3D088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1593ADF4" w14:textId="77777777" w:rsidR="00442A7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1" w:type="pct"/>
            <w:vAlign w:val="center"/>
          </w:tcPr>
          <w:p w14:paraId="5D851420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5561E917" w14:textId="77777777" w:rsidR="00442A70" w:rsidRPr="00B30E1D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2837EC8D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047AA4DC" w14:textId="77777777" w:rsidR="00442A7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" w:type="pct"/>
            <w:vAlign w:val="center"/>
          </w:tcPr>
          <w:p w14:paraId="701331E8" w14:textId="77777777" w:rsidR="00442A70" w:rsidRPr="009655BB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B6E9502" w14:textId="03B506D5" w:rsidR="00442A70" w:rsidRPr="00BC0F23" w:rsidRDefault="00405856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C0F23">
              <w:rPr>
                <w:rFonts w:asciiTheme="majorBidi" w:hAnsiTheme="majorBidi" w:cstheme="majorBidi"/>
                <w:szCs w:val="22"/>
                <w:lang w:val="en-US" w:bidi="th-TH"/>
              </w:rPr>
              <w:t>53,560</w:t>
            </w:r>
          </w:p>
        </w:tc>
        <w:tc>
          <w:tcPr>
            <w:tcW w:w="55" w:type="pct"/>
            <w:vAlign w:val="center"/>
          </w:tcPr>
          <w:p w14:paraId="4C572DCA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478483D6" w14:textId="24598212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BC0F23">
              <w:rPr>
                <w:rFonts w:asciiTheme="majorBidi" w:hAnsiTheme="majorBidi" w:cstheme="majorBidi"/>
                <w:szCs w:val="22"/>
                <w:lang w:val="en-US"/>
              </w:rPr>
              <w:t>240,629</w:t>
            </w:r>
          </w:p>
        </w:tc>
        <w:tc>
          <w:tcPr>
            <w:tcW w:w="55" w:type="pct"/>
            <w:vAlign w:val="center"/>
          </w:tcPr>
          <w:p w14:paraId="41C28055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5DC223AE" w14:textId="7428FA38" w:rsidR="00442A70" w:rsidRPr="00BC0F23" w:rsidRDefault="00703E2C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BC0F23">
              <w:rPr>
                <w:rFonts w:asciiTheme="majorBidi" w:hAnsiTheme="majorBidi" w:cs="Angsana New"/>
                <w:szCs w:val="22"/>
                <w:lang w:val="en-US"/>
              </w:rPr>
              <w:t>50,</w:t>
            </w:r>
            <w:r w:rsidR="0061309A" w:rsidRPr="00BC0F23">
              <w:rPr>
                <w:rFonts w:asciiTheme="majorBidi" w:hAnsiTheme="majorBidi" w:cs="Angsana New"/>
                <w:szCs w:val="22"/>
                <w:lang w:val="en-US"/>
              </w:rPr>
              <w:t>851</w:t>
            </w:r>
          </w:p>
        </w:tc>
        <w:tc>
          <w:tcPr>
            <w:tcW w:w="56" w:type="pct"/>
            <w:vAlign w:val="center"/>
          </w:tcPr>
          <w:p w14:paraId="7BDFAC24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4EDBCA6D" w14:textId="555395D7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BC0F23">
              <w:rPr>
                <w:rFonts w:asciiTheme="majorBidi" w:hAnsiTheme="majorBidi" w:cs="Angsana New"/>
                <w:szCs w:val="22"/>
                <w:lang w:val="en-US"/>
              </w:rPr>
              <w:t>95,107</w:t>
            </w:r>
          </w:p>
        </w:tc>
        <w:tc>
          <w:tcPr>
            <w:tcW w:w="58" w:type="pct"/>
            <w:vAlign w:val="center"/>
          </w:tcPr>
          <w:p w14:paraId="60F1A06C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30A42D7F" w14:textId="4C75AE65" w:rsidR="00442A70" w:rsidRPr="00BC0F23" w:rsidRDefault="00703E2C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C0F23">
              <w:rPr>
                <w:rFonts w:asciiTheme="majorBidi" w:hAnsiTheme="majorBidi" w:cstheme="majorBidi"/>
                <w:szCs w:val="22"/>
              </w:rPr>
              <w:t>25</w:t>
            </w:r>
            <w:r w:rsidR="00F07C00" w:rsidRPr="00BC0F23">
              <w:rPr>
                <w:rFonts w:asciiTheme="majorBidi" w:hAnsiTheme="majorBidi" w:cstheme="majorBidi"/>
                <w:szCs w:val="22"/>
              </w:rPr>
              <w:t>8,16</w:t>
            </w:r>
            <w:r w:rsidRPr="00BC0F23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55" w:type="pct"/>
            <w:vAlign w:val="center"/>
          </w:tcPr>
          <w:p w14:paraId="257227F2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7733B58" w14:textId="301A7A43" w:rsidR="00442A70" w:rsidRPr="00BC0F23" w:rsidRDefault="004534E7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BC0F23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="004B1113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Pr="00BC0F23">
              <w:rPr>
                <w:rFonts w:asciiTheme="majorBidi" w:hAnsiTheme="majorBidi" w:cstheme="majorBidi"/>
                <w:szCs w:val="22"/>
                <w:lang w:val="en-US"/>
              </w:rPr>
              <w:t>,7</w:t>
            </w:r>
            <w:r w:rsidR="004B1113">
              <w:rPr>
                <w:rFonts w:asciiTheme="majorBidi" w:hAnsiTheme="majorBidi" w:cstheme="majorBidi"/>
                <w:szCs w:val="22"/>
                <w:lang w:val="en-US"/>
              </w:rPr>
              <w:t>84</w:t>
            </w:r>
          </w:p>
        </w:tc>
        <w:tc>
          <w:tcPr>
            <w:tcW w:w="57" w:type="pct"/>
            <w:vAlign w:val="center"/>
          </w:tcPr>
          <w:p w14:paraId="0AB85CF0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5DD21EFB" w14:textId="74C2EC80" w:rsidR="00442A70" w:rsidRPr="00BC0F23" w:rsidRDefault="000C299E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BC0F23">
              <w:rPr>
                <w:rFonts w:asciiTheme="majorBidi" w:hAnsiTheme="majorBidi" w:cs="Angsana New"/>
                <w:szCs w:val="22"/>
              </w:rPr>
              <w:t>(1</w:t>
            </w:r>
            <w:r w:rsidR="00F07C00" w:rsidRPr="00BC0F23">
              <w:rPr>
                <w:rFonts w:asciiTheme="majorBidi" w:hAnsiTheme="majorBidi" w:cs="Angsana New"/>
                <w:szCs w:val="22"/>
              </w:rPr>
              <w:t>8</w:t>
            </w:r>
            <w:r w:rsidRPr="00BC0F23">
              <w:rPr>
                <w:rFonts w:asciiTheme="majorBidi" w:hAnsiTheme="majorBidi" w:cs="Angsana New"/>
                <w:szCs w:val="22"/>
              </w:rPr>
              <w:t>3,64</w:t>
            </w:r>
            <w:r w:rsidR="00F07C00" w:rsidRPr="00BC0F23">
              <w:rPr>
                <w:rFonts w:asciiTheme="majorBidi" w:hAnsiTheme="majorBidi" w:cs="Angsana New"/>
                <w:szCs w:val="22"/>
              </w:rPr>
              <w:t>8</w:t>
            </w:r>
            <w:r w:rsidRPr="00BC0F23">
              <w:rPr>
                <w:rFonts w:asciiTheme="majorBidi" w:hAnsiTheme="majorBidi" w:cs="Angsana New"/>
                <w:szCs w:val="22"/>
              </w:rPr>
              <w:t>)</w:t>
            </w:r>
          </w:p>
        </w:tc>
        <w:tc>
          <w:tcPr>
            <w:tcW w:w="56" w:type="pct"/>
            <w:vAlign w:val="center"/>
          </w:tcPr>
          <w:p w14:paraId="60FB5B13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25E1C437" w14:textId="2E88AF4C" w:rsidR="00442A70" w:rsidRPr="00BC0F23" w:rsidRDefault="00442A70" w:rsidP="00442A7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BC0F23">
              <w:rPr>
                <w:rFonts w:asciiTheme="majorBidi" w:hAnsiTheme="majorBidi" w:cs="Angsana New"/>
                <w:szCs w:val="22"/>
              </w:rPr>
              <w:t>(</w:t>
            </w:r>
            <w:r w:rsidR="00FA34E6">
              <w:rPr>
                <w:rFonts w:asciiTheme="majorBidi" w:hAnsiTheme="majorBidi" w:cs="Angsana New"/>
                <w:szCs w:val="22"/>
                <w:lang w:val="en-US"/>
              </w:rPr>
              <w:t>121,838</w:t>
            </w:r>
            <w:r w:rsidRPr="00BC0F23">
              <w:rPr>
                <w:rFonts w:asciiTheme="majorBidi" w:hAnsiTheme="majorBidi" w:cs="Angsana New"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6131436D" w14:textId="2A397AE1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39F49772" w14:textId="528D7BA5" w:rsidR="00442A70" w:rsidRPr="00BC0F23" w:rsidRDefault="00405856" w:rsidP="00442A7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BC0F23">
              <w:rPr>
                <w:rFonts w:asciiTheme="majorBidi" w:hAnsiTheme="majorBidi" w:cs="Angsana New"/>
                <w:szCs w:val="22"/>
                <w:lang w:val="en-US"/>
              </w:rPr>
              <w:t>178,930</w:t>
            </w:r>
          </w:p>
        </w:tc>
        <w:tc>
          <w:tcPr>
            <w:tcW w:w="56" w:type="pct"/>
            <w:vAlign w:val="center"/>
          </w:tcPr>
          <w:p w14:paraId="7762CB00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2412AFFE" w14:textId="184101BF" w:rsidR="00442A70" w:rsidRPr="00BC0F23" w:rsidRDefault="001C530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333,682</w:t>
            </w:r>
          </w:p>
        </w:tc>
      </w:tr>
      <w:tr w:rsidR="00442A70" w:rsidRPr="00394066" w14:paraId="3860F387" w14:textId="77777777" w:rsidTr="00442A70">
        <w:trPr>
          <w:trHeight w:val="300"/>
          <w:tblHeader/>
        </w:trPr>
        <w:tc>
          <w:tcPr>
            <w:tcW w:w="609" w:type="pct"/>
            <w:vAlign w:val="bottom"/>
          </w:tcPr>
          <w:p w14:paraId="39AC18E6" w14:textId="77777777" w:rsidR="00442A70" w:rsidRDefault="00442A70" w:rsidP="00442A70">
            <w:pPr>
              <w:contextualSpacing/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269" w:type="pct"/>
            <w:vAlign w:val="center"/>
          </w:tcPr>
          <w:p w14:paraId="1A43FE9B" w14:textId="77777777" w:rsidR="00442A70" w:rsidRPr="00B30E1D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3D8B4BFD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23EEEDEC" w14:textId="77777777" w:rsidR="00442A7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1" w:type="pct"/>
            <w:vAlign w:val="center"/>
          </w:tcPr>
          <w:p w14:paraId="202A3560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0E4E7806" w14:textId="77777777" w:rsidR="00442A70" w:rsidRPr="00B30E1D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735F30FA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25E6ECDE" w14:textId="77777777" w:rsidR="00442A7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" w:type="pct"/>
            <w:vAlign w:val="center"/>
          </w:tcPr>
          <w:p w14:paraId="2719D8D7" w14:textId="77777777" w:rsidR="00442A70" w:rsidRPr="00F86F5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5A081EE" w14:textId="77777777" w:rsidR="00442A70" w:rsidRPr="00BC0F23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19A5486D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74D84394" w14:textId="77777777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" w:type="pct"/>
            <w:vAlign w:val="center"/>
          </w:tcPr>
          <w:p w14:paraId="27A577A2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11EB46DD" w14:textId="77777777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0A0A4AEE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47E93A3E" w14:textId="77777777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" w:type="pct"/>
            <w:vAlign w:val="center"/>
          </w:tcPr>
          <w:p w14:paraId="596C35B0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2754809F" w14:textId="77777777" w:rsidR="00442A70" w:rsidRPr="00BC0F23" w:rsidRDefault="00442A70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6FD72BE0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CBB2198" w14:textId="77777777" w:rsidR="00442A70" w:rsidRPr="00BC0F23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" w:type="pct"/>
            <w:vAlign w:val="center"/>
          </w:tcPr>
          <w:p w14:paraId="22048961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61" w:type="pct"/>
            <w:vAlign w:val="center"/>
          </w:tcPr>
          <w:p w14:paraId="23171AD1" w14:textId="77777777" w:rsidR="00442A70" w:rsidRPr="00BC0F23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486C8FD4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07D691EF" w14:textId="77777777" w:rsidR="00442A70" w:rsidRPr="00BC0F23" w:rsidRDefault="00442A70" w:rsidP="00442A7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4DA9301A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6EA72AB6" w14:textId="77777777" w:rsidR="00442A70" w:rsidRPr="00BC0F23" w:rsidRDefault="00442A70" w:rsidP="00442A70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1E1E7D15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12B156F0" w14:textId="77777777" w:rsidR="00442A70" w:rsidRPr="00BC0F23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442A70" w:rsidRPr="00394066" w14:paraId="547A64A7" w14:textId="77777777" w:rsidTr="00442A70">
        <w:trPr>
          <w:trHeight w:val="300"/>
          <w:tblHeader/>
        </w:trPr>
        <w:tc>
          <w:tcPr>
            <w:tcW w:w="609" w:type="pct"/>
            <w:vAlign w:val="bottom"/>
          </w:tcPr>
          <w:p w14:paraId="238EAB54" w14:textId="04D9399F" w:rsidR="00442A70" w:rsidRPr="007D66D7" w:rsidRDefault="00442A70" w:rsidP="00442A7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  <w:t>สินทรัพย์ส่วนงาน</w:t>
            </w:r>
          </w:p>
        </w:tc>
        <w:tc>
          <w:tcPr>
            <w:tcW w:w="269" w:type="pct"/>
            <w:vAlign w:val="center"/>
          </w:tcPr>
          <w:p w14:paraId="334F7DD3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0B9AC5FF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4BAA7FE8" w14:textId="2083D976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66F9D0EE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18D118A6" w14:textId="77777777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28AB5825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506153FD" w14:textId="1C7DC88F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40DFF4DD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6AC1A7F6" w14:textId="04352270" w:rsidR="00442A70" w:rsidRPr="00BC0F23" w:rsidRDefault="007F356B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BC0F23">
              <w:rPr>
                <w:rFonts w:asciiTheme="majorBidi" w:hAnsiTheme="majorBidi" w:cstheme="majorBidi"/>
                <w:szCs w:val="22"/>
                <w:lang w:val="en-US"/>
              </w:rPr>
              <w:t>9,53</w:t>
            </w:r>
            <w:r w:rsidR="00F07C00" w:rsidRPr="00BC0F23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BC0F2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F07C00" w:rsidRPr="00BC0F23">
              <w:rPr>
                <w:rFonts w:asciiTheme="majorBidi" w:hAnsiTheme="majorBidi" w:cstheme="majorBidi"/>
                <w:szCs w:val="22"/>
                <w:lang w:val="en-US"/>
              </w:rPr>
              <w:t>912</w:t>
            </w:r>
          </w:p>
        </w:tc>
        <w:tc>
          <w:tcPr>
            <w:tcW w:w="55" w:type="pct"/>
            <w:vAlign w:val="center"/>
          </w:tcPr>
          <w:p w14:paraId="225574DE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43711CB9" w14:textId="58C50BB3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C0F23">
              <w:rPr>
                <w:rFonts w:asciiTheme="majorBidi" w:hAnsiTheme="majorBidi" w:cstheme="majorBidi"/>
                <w:szCs w:val="22"/>
                <w:lang w:val="en-US"/>
              </w:rPr>
              <w:t>10,150,025</w:t>
            </w:r>
          </w:p>
        </w:tc>
        <w:tc>
          <w:tcPr>
            <w:tcW w:w="55" w:type="pct"/>
            <w:vAlign w:val="center"/>
          </w:tcPr>
          <w:p w14:paraId="6567C843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597A911F" w14:textId="608AAB34" w:rsidR="00442A70" w:rsidRPr="00BC0F23" w:rsidRDefault="00B32798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BC0F23">
              <w:rPr>
                <w:rFonts w:asciiTheme="majorBidi" w:hAnsiTheme="majorBidi" w:cs="Angsana New"/>
                <w:szCs w:val="22"/>
                <w:lang w:val="en-US"/>
              </w:rPr>
              <w:t>4,101,</w:t>
            </w:r>
            <w:r w:rsidR="00D502A7" w:rsidRPr="00BC0F23">
              <w:rPr>
                <w:rFonts w:asciiTheme="majorBidi" w:hAnsiTheme="majorBidi" w:cs="Angsana New"/>
                <w:szCs w:val="22"/>
                <w:lang w:val="en-US"/>
              </w:rPr>
              <w:t>816</w:t>
            </w:r>
          </w:p>
        </w:tc>
        <w:tc>
          <w:tcPr>
            <w:tcW w:w="56" w:type="pct"/>
            <w:vAlign w:val="center"/>
          </w:tcPr>
          <w:p w14:paraId="4E1E49D9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7B03DFC6" w14:textId="0B130FF1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C0F23">
              <w:rPr>
                <w:rFonts w:asciiTheme="majorBidi" w:hAnsiTheme="majorBidi" w:cs="Angsana New"/>
                <w:szCs w:val="22"/>
                <w:lang w:val="en-US"/>
              </w:rPr>
              <w:t>4,052,401</w:t>
            </w:r>
          </w:p>
        </w:tc>
        <w:tc>
          <w:tcPr>
            <w:tcW w:w="58" w:type="pct"/>
            <w:vAlign w:val="center"/>
          </w:tcPr>
          <w:p w14:paraId="5EAC95E1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1DFEC8C2" w14:textId="6AF8CA1E" w:rsidR="00442A70" w:rsidRPr="00BC0F23" w:rsidRDefault="00451FF6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C0F23">
              <w:rPr>
                <w:rFonts w:asciiTheme="majorBidi" w:hAnsiTheme="majorBidi" w:cstheme="majorBidi"/>
                <w:szCs w:val="22"/>
              </w:rPr>
              <w:t>706,</w:t>
            </w:r>
            <w:r w:rsidR="00F07C00" w:rsidRPr="00BC0F23">
              <w:rPr>
                <w:rFonts w:asciiTheme="majorBidi" w:hAnsiTheme="majorBidi" w:cstheme="majorBidi"/>
                <w:szCs w:val="22"/>
              </w:rPr>
              <w:t>88</w:t>
            </w:r>
            <w:r w:rsidRPr="00BC0F23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55" w:type="pct"/>
            <w:vAlign w:val="center"/>
          </w:tcPr>
          <w:p w14:paraId="52688328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0E7C76B7" w14:textId="59014887" w:rsidR="00442A70" w:rsidRPr="00BC0F23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BC0F23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BC0F23">
              <w:rPr>
                <w:rFonts w:asciiTheme="majorBidi" w:hAnsiTheme="majorBidi" w:cstheme="majorBidi"/>
                <w:szCs w:val="22"/>
              </w:rPr>
              <w:t>,</w:t>
            </w:r>
            <w:r w:rsidRPr="00BC0F23">
              <w:rPr>
                <w:rFonts w:asciiTheme="majorBidi" w:hAnsiTheme="majorBidi" w:cstheme="majorBidi"/>
                <w:szCs w:val="22"/>
                <w:lang w:val="en-US"/>
              </w:rPr>
              <w:t>486</w:t>
            </w:r>
            <w:r w:rsidRPr="00BC0F23">
              <w:rPr>
                <w:rFonts w:asciiTheme="majorBidi" w:hAnsiTheme="majorBidi" w:cstheme="majorBidi"/>
                <w:szCs w:val="22"/>
              </w:rPr>
              <w:t>,</w:t>
            </w:r>
            <w:r w:rsidRPr="00BC0F23">
              <w:rPr>
                <w:rFonts w:asciiTheme="majorBidi" w:hAnsiTheme="majorBidi" w:cstheme="majorBidi"/>
                <w:szCs w:val="22"/>
                <w:lang w:val="en-US"/>
              </w:rPr>
              <w:t>443</w:t>
            </w:r>
          </w:p>
        </w:tc>
        <w:tc>
          <w:tcPr>
            <w:tcW w:w="57" w:type="pct"/>
            <w:vAlign w:val="center"/>
          </w:tcPr>
          <w:p w14:paraId="57E31482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3D96AAC0" w14:textId="0489FC07" w:rsidR="00442A70" w:rsidRPr="00BC0F23" w:rsidRDefault="00455259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BC0F23">
              <w:rPr>
                <w:rFonts w:asciiTheme="majorBidi" w:hAnsiTheme="majorBidi" w:cstheme="majorBidi"/>
                <w:szCs w:val="22"/>
              </w:rPr>
              <w:t>(428,94</w:t>
            </w:r>
            <w:r w:rsidR="00E96876">
              <w:rPr>
                <w:rFonts w:asciiTheme="majorBidi" w:hAnsiTheme="majorBidi" w:cstheme="majorBidi"/>
                <w:szCs w:val="22"/>
              </w:rPr>
              <w:t>4</w:t>
            </w:r>
            <w:r w:rsidRPr="00BC0F2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6" w:type="pct"/>
            <w:vAlign w:val="center"/>
          </w:tcPr>
          <w:p w14:paraId="58215453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11ACE66C" w14:textId="7CADF277" w:rsidR="00442A70" w:rsidRPr="00BC0F23" w:rsidRDefault="00442A70" w:rsidP="00442A7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BC0F23">
              <w:rPr>
                <w:rFonts w:asciiTheme="majorBidi" w:hAnsiTheme="majorBidi" w:cstheme="majorBidi"/>
                <w:szCs w:val="22"/>
              </w:rPr>
              <w:t>(</w:t>
            </w:r>
            <w:r w:rsidRPr="00BC0F23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BC0F23">
              <w:rPr>
                <w:rFonts w:asciiTheme="majorBidi" w:hAnsiTheme="majorBidi" w:cstheme="majorBidi"/>
                <w:szCs w:val="22"/>
              </w:rPr>
              <w:t>,</w:t>
            </w:r>
            <w:r w:rsidRPr="00BC0F23">
              <w:rPr>
                <w:rFonts w:asciiTheme="majorBidi" w:hAnsiTheme="majorBidi" w:cstheme="majorBidi"/>
                <w:szCs w:val="22"/>
                <w:lang w:val="en-US"/>
              </w:rPr>
              <w:t>299</w:t>
            </w:r>
            <w:r w:rsidRPr="00BC0F23">
              <w:rPr>
                <w:rFonts w:asciiTheme="majorBidi" w:hAnsiTheme="majorBidi" w:cstheme="majorBidi"/>
                <w:szCs w:val="22"/>
              </w:rPr>
              <w:t>,</w:t>
            </w:r>
            <w:r w:rsidRPr="00BC0F23">
              <w:rPr>
                <w:rFonts w:asciiTheme="majorBidi" w:hAnsiTheme="majorBidi" w:cstheme="majorBidi"/>
                <w:szCs w:val="22"/>
                <w:lang w:val="en-US"/>
              </w:rPr>
              <w:t>022</w:t>
            </w:r>
            <w:r w:rsidRPr="00BC0F2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311070C9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5EC3A7A8" w14:textId="6D39EA20" w:rsidR="00442A70" w:rsidRPr="00BC0F23" w:rsidRDefault="0027073D" w:rsidP="00442A7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BC0F23">
              <w:rPr>
                <w:rFonts w:asciiTheme="majorBidi" w:hAnsiTheme="majorBidi" w:cs="Angsana New"/>
                <w:szCs w:val="22"/>
                <w:lang w:val="en-US"/>
              </w:rPr>
              <w:t>13,</w:t>
            </w:r>
            <w:r w:rsidR="00F07C00" w:rsidRPr="00BC0F23">
              <w:rPr>
                <w:rFonts w:asciiTheme="majorBidi" w:hAnsiTheme="majorBidi" w:cs="Angsana New"/>
                <w:szCs w:val="22"/>
                <w:lang w:val="en-US"/>
              </w:rPr>
              <w:t>917,67</w:t>
            </w:r>
            <w:r w:rsidR="00E96876">
              <w:rPr>
                <w:rFonts w:asciiTheme="majorBidi" w:hAnsiTheme="majorBidi" w:cs="Angsana New"/>
                <w:szCs w:val="22"/>
                <w:lang w:val="en-US"/>
              </w:rPr>
              <w:t>2</w:t>
            </w:r>
          </w:p>
        </w:tc>
        <w:tc>
          <w:tcPr>
            <w:tcW w:w="56" w:type="pct"/>
            <w:vAlign w:val="center"/>
          </w:tcPr>
          <w:p w14:paraId="1303D3AA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14DBEF5C" w14:textId="3C132140" w:rsidR="00442A70" w:rsidRPr="00BC0F23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C0F23">
              <w:rPr>
                <w:rFonts w:asciiTheme="majorBidi" w:hAnsiTheme="majorBidi" w:cs="Angsana New"/>
                <w:szCs w:val="22"/>
                <w:lang w:val="en-US"/>
              </w:rPr>
              <w:t>14,389,847</w:t>
            </w:r>
          </w:p>
        </w:tc>
      </w:tr>
      <w:tr w:rsidR="00442A70" w:rsidRPr="00394066" w14:paraId="0A1AD010" w14:textId="77777777" w:rsidTr="00442A70">
        <w:trPr>
          <w:trHeight w:val="300"/>
          <w:tblHeader/>
        </w:trPr>
        <w:tc>
          <w:tcPr>
            <w:tcW w:w="609" w:type="pct"/>
            <w:vAlign w:val="bottom"/>
          </w:tcPr>
          <w:p w14:paraId="76743866" w14:textId="1C8447DB" w:rsidR="00442A70" w:rsidRPr="007D66D7" w:rsidRDefault="00442A70" w:rsidP="00442A7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จำนวนที่ไม่ได้ปันส่วน</w:t>
            </w:r>
          </w:p>
        </w:tc>
        <w:tc>
          <w:tcPr>
            <w:tcW w:w="269" w:type="pct"/>
            <w:vAlign w:val="center"/>
          </w:tcPr>
          <w:p w14:paraId="63A4AA2C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3F214369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7A23DC6C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4CCC0DCD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4B3A40F9" w14:textId="77777777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14DB5F96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3EEEA9C6" w14:textId="77777777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64F3F82E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7E84E216" w14:textId="77777777" w:rsidR="00442A70" w:rsidRPr="00BC0F23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4AE25CFA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6915CDBE" w14:textId="77777777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0482D396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29FBC1A3" w14:textId="77777777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3A406122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52DB23CD" w14:textId="77777777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3BF95021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6683E7F7" w14:textId="77777777" w:rsidR="00442A70" w:rsidRPr="00BC0F23" w:rsidRDefault="00442A70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6D66D0BC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1C62AC9E" w14:textId="77777777" w:rsidR="00442A70" w:rsidRPr="00BC0F23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1084E7AB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55B83C6C" w14:textId="77777777" w:rsidR="00442A70" w:rsidRPr="00BC0F23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17F2E902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5CE1A92C" w14:textId="77777777" w:rsidR="00442A70" w:rsidRPr="00BC0F23" w:rsidRDefault="00442A70" w:rsidP="00442A7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5823E6B5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745692E7" w14:textId="625D0E8D" w:rsidR="00442A70" w:rsidRPr="00BC0F23" w:rsidRDefault="00ED1FB6" w:rsidP="00442A7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BC0F23">
              <w:rPr>
                <w:rFonts w:asciiTheme="majorBidi" w:hAnsiTheme="majorBidi" w:cs="Angsana New"/>
                <w:szCs w:val="22"/>
                <w:lang w:val="en-US"/>
              </w:rPr>
              <w:t>1,270,89</w:t>
            </w:r>
            <w:r w:rsidR="00245413">
              <w:rPr>
                <w:rFonts w:asciiTheme="majorBidi" w:hAnsiTheme="majorBidi" w:cs="Angsana New"/>
                <w:szCs w:val="22"/>
                <w:lang w:val="en-US"/>
              </w:rPr>
              <w:t>5</w:t>
            </w:r>
          </w:p>
        </w:tc>
        <w:tc>
          <w:tcPr>
            <w:tcW w:w="56" w:type="pct"/>
            <w:vAlign w:val="center"/>
          </w:tcPr>
          <w:p w14:paraId="384EB05D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3DD0B0C8" w14:textId="30483B10" w:rsidR="00442A70" w:rsidRPr="00BC0F23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C0F23">
              <w:rPr>
                <w:rFonts w:asciiTheme="majorBidi" w:hAnsiTheme="majorBidi" w:cs="Angsana New"/>
                <w:szCs w:val="22"/>
                <w:lang w:val="en-US"/>
              </w:rPr>
              <w:t>1,052,254</w:t>
            </w:r>
          </w:p>
        </w:tc>
      </w:tr>
      <w:tr w:rsidR="00442A70" w:rsidRPr="00394066" w14:paraId="3F3351C8" w14:textId="77777777" w:rsidTr="00442A70">
        <w:trPr>
          <w:trHeight w:val="300"/>
          <w:tblHeader/>
        </w:trPr>
        <w:tc>
          <w:tcPr>
            <w:tcW w:w="609" w:type="pct"/>
            <w:vAlign w:val="bottom"/>
          </w:tcPr>
          <w:p w14:paraId="41AC9C67" w14:textId="19C54DCA" w:rsidR="00442A70" w:rsidRPr="007D66D7" w:rsidRDefault="00442A70" w:rsidP="00442A7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สินทรัพย์รวม</w:t>
            </w:r>
          </w:p>
        </w:tc>
        <w:tc>
          <w:tcPr>
            <w:tcW w:w="269" w:type="pct"/>
            <w:vAlign w:val="center"/>
          </w:tcPr>
          <w:p w14:paraId="15F8E3CD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0847F4C9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4B86772B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009696A6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2C1E129B" w14:textId="77777777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18BC95E9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15CFC335" w14:textId="77777777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5E8082E2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032A0A42" w14:textId="77777777" w:rsidR="00442A70" w:rsidRPr="00BC0F23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7ED84237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497139AF" w14:textId="77777777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17BEC92A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0D381AE4" w14:textId="77777777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3C6C4D02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1D317B3" w14:textId="77777777" w:rsidR="00442A70" w:rsidRPr="00BC0F23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3A40FCED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6A33F433" w14:textId="77777777" w:rsidR="00442A70" w:rsidRPr="00BC0F23" w:rsidRDefault="00442A70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662C3C24" w14:textId="77777777" w:rsidR="00442A70" w:rsidRPr="00BC0F23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4A0C1555" w14:textId="77777777" w:rsidR="00442A70" w:rsidRPr="00BC0F23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4C9B3911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79E91D2F" w14:textId="77777777" w:rsidR="00442A70" w:rsidRPr="00BC0F23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7F11965F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60C2B5EB" w14:textId="77777777" w:rsidR="00442A70" w:rsidRPr="00BC0F23" w:rsidRDefault="00442A70" w:rsidP="00442A70">
            <w:pPr>
              <w:tabs>
                <w:tab w:val="decimal" w:pos="496"/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28C9D881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83A86D" w14:textId="5A6D6A18" w:rsidR="00442A70" w:rsidRPr="00BC0F23" w:rsidRDefault="004912C9" w:rsidP="00442A7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 w:rsidRPr="00BC0F23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15,</w:t>
            </w:r>
            <w:r w:rsidR="00ED1FB6" w:rsidRPr="00BC0F23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188,56</w:t>
            </w:r>
            <w:r w:rsidR="00503EDE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7</w:t>
            </w:r>
          </w:p>
        </w:tc>
        <w:tc>
          <w:tcPr>
            <w:tcW w:w="56" w:type="pct"/>
            <w:vAlign w:val="center"/>
          </w:tcPr>
          <w:p w14:paraId="6FE13616" w14:textId="77777777" w:rsidR="00442A70" w:rsidRPr="00BC0F23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E4D7B0" w14:textId="736ED86D" w:rsidR="00442A70" w:rsidRPr="00BC0F23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C0F23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15,442,101</w:t>
            </w:r>
          </w:p>
        </w:tc>
      </w:tr>
      <w:tr w:rsidR="00442A70" w:rsidRPr="00DB72F9" w14:paraId="00898071" w14:textId="77777777" w:rsidTr="00442A70">
        <w:trPr>
          <w:trHeight w:val="300"/>
          <w:tblHeader/>
        </w:trPr>
        <w:tc>
          <w:tcPr>
            <w:tcW w:w="609" w:type="pct"/>
            <w:vAlign w:val="center"/>
          </w:tcPr>
          <w:p w14:paraId="102EBBA6" w14:textId="77777777" w:rsidR="00442A70" w:rsidRPr="007D66D7" w:rsidRDefault="00442A70" w:rsidP="00442A7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</w:p>
        </w:tc>
        <w:tc>
          <w:tcPr>
            <w:tcW w:w="269" w:type="pct"/>
            <w:vAlign w:val="center"/>
          </w:tcPr>
          <w:p w14:paraId="6BE18C25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46CA542A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5B0B9850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66DF12B9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16DE1EFF" w14:textId="77777777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6257E3AB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60C5F874" w14:textId="77777777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25D9521C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1D2FB917" w14:textId="77777777" w:rsidR="00442A70" w:rsidRPr="00D628EB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4ADC74AE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06752270" w14:textId="77777777" w:rsidR="00442A70" w:rsidRPr="008A254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56B6D364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3ED87FB7" w14:textId="77777777" w:rsidR="00442A70" w:rsidRPr="008A254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12A867E6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1A6A2EB" w14:textId="77777777" w:rsidR="00442A70" w:rsidRPr="008A254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50C4EC55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2DAB665A" w14:textId="77777777" w:rsidR="00442A70" w:rsidRPr="00E73158" w:rsidRDefault="00442A70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23824CA2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58C2B6B2" w14:textId="77777777" w:rsidR="00442A70" w:rsidRPr="008A2540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40E7AE52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13174999" w14:textId="77777777" w:rsidR="00442A70" w:rsidRPr="00592232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7F6F22D5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659844AE" w14:textId="77777777" w:rsidR="00442A70" w:rsidRPr="008A2540" w:rsidRDefault="00442A70" w:rsidP="00442A70">
            <w:pPr>
              <w:tabs>
                <w:tab w:val="decimal" w:pos="496"/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1D8FB86E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vAlign w:val="center"/>
          </w:tcPr>
          <w:p w14:paraId="2DA3190C" w14:textId="77777777" w:rsidR="00442A70" w:rsidRPr="008A2540" w:rsidRDefault="00442A70" w:rsidP="00442A70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6504A6F7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vAlign w:val="center"/>
          </w:tcPr>
          <w:p w14:paraId="7E86481D" w14:textId="77777777" w:rsidR="00442A70" w:rsidRPr="008A2540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442A70" w:rsidRPr="00394066" w14:paraId="76ACEB60" w14:textId="77777777" w:rsidTr="00442A70">
        <w:trPr>
          <w:trHeight w:val="300"/>
          <w:tblHeader/>
        </w:trPr>
        <w:tc>
          <w:tcPr>
            <w:tcW w:w="609" w:type="pct"/>
            <w:vAlign w:val="bottom"/>
          </w:tcPr>
          <w:p w14:paraId="4DADBB86" w14:textId="0F716AC4" w:rsidR="00442A70" w:rsidRPr="007D66D7" w:rsidRDefault="00442A70" w:rsidP="00442A7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  <w:t>หนี้สินส่วนงาน</w:t>
            </w:r>
          </w:p>
        </w:tc>
        <w:tc>
          <w:tcPr>
            <w:tcW w:w="269" w:type="pct"/>
            <w:vAlign w:val="center"/>
          </w:tcPr>
          <w:p w14:paraId="1CFFE83C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207D167F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79D4D1A9" w14:textId="4EC6FB8D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747C4431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5E50F91F" w14:textId="77777777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6371F4B3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25C55A16" w14:textId="64027ECA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1F1DB66A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51EBD1BB" w14:textId="7085EA1F" w:rsidR="00442A70" w:rsidRPr="00D628EB" w:rsidRDefault="00FE6FB7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7,81</w:t>
            </w:r>
            <w:r w:rsidR="00F07C00">
              <w:rPr>
                <w:rFonts w:asciiTheme="majorBidi" w:hAnsiTheme="majorBidi" w:cstheme="majorBidi"/>
                <w:szCs w:val="22"/>
                <w:lang w:val="en-US"/>
              </w:rPr>
              <w:t>8,519</w:t>
            </w:r>
          </w:p>
        </w:tc>
        <w:tc>
          <w:tcPr>
            <w:tcW w:w="55" w:type="pct"/>
            <w:vAlign w:val="center"/>
          </w:tcPr>
          <w:p w14:paraId="5ED9C8E0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63FC2053" w14:textId="3C4A9CF3" w:rsidR="00442A70" w:rsidRPr="008A254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129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865</w:t>
            </w:r>
          </w:p>
        </w:tc>
        <w:tc>
          <w:tcPr>
            <w:tcW w:w="55" w:type="pct"/>
            <w:vAlign w:val="center"/>
          </w:tcPr>
          <w:p w14:paraId="5A710005" w14:textId="77777777" w:rsidR="00442A70" w:rsidRPr="00A05A98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3C1AA0ED" w14:textId="19FFFC9C" w:rsidR="00442A70" w:rsidRPr="00A05A98" w:rsidRDefault="00FE6FB7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3,594,937</w:t>
            </w:r>
          </w:p>
        </w:tc>
        <w:tc>
          <w:tcPr>
            <w:tcW w:w="56" w:type="pct"/>
            <w:vAlign w:val="center"/>
          </w:tcPr>
          <w:p w14:paraId="649C6728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5F2E592C" w14:textId="2FCB49DB" w:rsidR="00442A70" w:rsidRPr="008A254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543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339</w:t>
            </w:r>
          </w:p>
        </w:tc>
        <w:tc>
          <w:tcPr>
            <w:tcW w:w="58" w:type="pct"/>
            <w:vAlign w:val="center"/>
          </w:tcPr>
          <w:p w14:paraId="101FDF8E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31CFF3A6" w14:textId="39C35A52" w:rsidR="00442A70" w:rsidRPr="00E73158" w:rsidRDefault="00FE6FB7" w:rsidP="00442A7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444,714</w:t>
            </w:r>
          </w:p>
        </w:tc>
        <w:tc>
          <w:tcPr>
            <w:tcW w:w="55" w:type="pct"/>
            <w:vAlign w:val="center"/>
          </w:tcPr>
          <w:p w14:paraId="11C2EF77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7E6958A1" w14:textId="6CB8EBBC" w:rsidR="00442A70" w:rsidRPr="008A2540" w:rsidRDefault="00442A70" w:rsidP="00442A7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342,172</w:t>
            </w:r>
          </w:p>
        </w:tc>
        <w:tc>
          <w:tcPr>
            <w:tcW w:w="57" w:type="pct"/>
            <w:vAlign w:val="center"/>
          </w:tcPr>
          <w:p w14:paraId="2A7A25BB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2B06398C" w14:textId="315EC07C" w:rsidR="00442A70" w:rsidRPr="00592232" w:rsidRDefault="00FE6FB7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(420,656)</w:t>
            </w:r>
          </w:p>
        </w:tc>
        <w:tc>
          <w:tcPr>
            <w:tcW w:w="56" w:type="pct"/>
            <w:vAlign w:val="center"/>
          </w:tcPr>
          <w:p w14:paraId="28DA75B2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5FE1EC3A" w14:textId="639F7FF0" w:rsidR="00442A70" w:rsidRPr="004E2AD7" w:rsidRDefault="00442A70" w:rsidP="00442A7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291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162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7930609B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4FF71DF5" w14:textId="658C486F" w:rsidR="00442A70" w:rsidRPr="00F449C9" w:rsidRDefault="000F08BC" w:rsidP="00442A7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11,43</w:t>
            </w:r>
            <w:r w:rsidR="00F07C00">
              <w:rPr>
                <w:rFonts w:asciiTheme="majorBidi" w:hAnsiTheme="majorBidi" w:cs="Angsana New"/>
                <w:szCs w:val="22"/>
                <w:lang w:val="en-US"/>
              </w:rPr>
              <w:t>7,514</w:t>
            </w:r>
          </w:p>
        </w:tc>
        <w:tc>
          <w:tcPr>
            <w:tcW w:w="56" w:type="pct"/>
            <w:vAlign w:val="center"/>
          </w:tcPr>
          <w:p w14:paraId="56451F63" w14:textId="77777777" w:rsidR="00442A70" w:rsidRPr="00F449C9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34D1FB92" w14:textId="2942410F" w:rsidR="00442A70" w:rsidRPr="008A2540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11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24,214</w:t>
            </w:r>
          </w:p>
        </w:tc>
      </w:tr>
      <w:tr w:rsidR="00442A70" w:rsidRPr="00394066" w14:paraId="447D0CA4" w14:textId="77777777" w:rsidTr="00442A70">
        <w:trPr>
          <w:trHeight w:val="300"/>
          <w:tblHeader/>
        </w:trPr>
        <w:tc>
          <w:tcPr>
            <w:tcW w:w="609" w:type="pct"/>
            <w:vAlign w:val="bottom"/>
          </w:tcPr>
          <w:p w14:paraId="2E22149C" w14:textId="0D199668" w:rsidR="00442A70" w:rsidRPr="007D66D7" w:rsidRDefault="00442A70" w:rsidP="00442A7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จำนวนที่ไม่ได้ปันส่วน</w:t>
            </w:r>
          </w:p>
        </w:tc>
        <w:tc>
          <w:tcPr>
            <w:tcW w:w="269" w:type="pct"/>
            <w:vAlign w:val="center"/>
          </w:tcPr>
          <w:p w14:paraId="6C7D76DE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24460674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2D7267E2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1908177B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66797D02" w14:textId="77777777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5DBD9FD3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4EA94349" w14:textId="77777777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4E8714FF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F3D4D6F" w14:textId="77777777" w:rsidR="00442A70" w:rsidRPr="008A2540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5DD06A26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1F8510F1" w14:textId="77777777" w:rsidR="00442A70" w:rsidRPr="008A254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4EE7BEEC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2B94479E" w14:textId="77777777" w:rsidR="00442A70" w:rsidRPr="008A254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728C30BE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0736D9A5" w14:textId="77777777" w:rsidR="00442A70" w:rsidRPr="008A254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5E4842B7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15345407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13885974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70DC6080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516EF287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285B11C4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48C5552F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5561C2C4" w14:textId="77777777" w:rsidR="00442A70" w:rsidRPr="004E2AD7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2279B91D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32BF5432" w14:textId="040BEAAD" w:rsidR="00442A70" w:rsidRPr="0017469B" w:rsidRDefault="000F08BC" w:rsidP="00442A70">
            <w:pPr>
              <w:tabs>
                <w:tab w:val="decimal" w:pos="520"/>
              </w:tabs>
              <w:ind w:right="-61"/>
              <w:contextualSpacing/>
              <w:rPr>
                <w:rFonts w:asciiTheme="majorBidi" w:hAnsiTheme="majorBidi" w:cs="Angsana New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-</w:t>
            </w:r>
          </w:p>
        </w:tc>
        <w:tc>
          <w:tcPr>
            <w:tcW w:w="56" w:type="pct"/>
            <w:vAlign w:val="center"/>
          </w:tcPr>
          <w:p w14:paraId="710DC0A7" w14:textId="77777777" w:rsidR="00442A70" w:rsidRPr="0017469B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37A4B33D" w14:textId="79241F62" w:rsidR="00442A70" w:rsidRPr="0017469B" w:rsidRDefault="00442A70" w:rsidP="00442A70">
            <w:pPr>
              <w:tabs>
                <w:tab w:val="decimal" w:pos="520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-</w:t>
            </w:r>
          </w:p>
        </w:tc>
      </w:tr>
      <w:tr w:rsidR="00442A70" w:rsidRPr="00394066" w14:paraId="08CBA91A" w14:textId="77777777" w:rsidTr="00442A70">
        <w:trPr>
          <w:trHeight w:val="300"/>
          <w:tblHeader/>
        </w:trPr>
        <w:tc>
          <w:tcPr>
            <w:tcW w:w="609" w:type="pct"/>
            <w:vAlign w:val="bottom"/>
          </w:tcPr>
          <w:p w14:paraId="0C5AD57C" w14:textId="29ABC5E9" w:rsidR="00442A70" w:rsidRPr="007D66D7" w:rsidRDefault="00442A70" w:rsidP="00442A7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หนี้สินรวม</w:t>
            </w:r>
          </w:p>
        </w:tc>
        <w:tc>
          <w:tcPr>
            <w:tcW w:w="269" w:type="pct"/>
            <w:vAlign w:val="center"/>
          </w:tcPr>
          <w:p w14:paraId="13BCAAB9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47EE4948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1B7E3357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53843E76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135D1501" w14:textId="77777777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74FB7C8F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6EE678CD" w14:textId="77777777" w:rsidR="00442A70" w:rsidRPr="008A2540" w:rsidRDefault="00442A70" w:rsidP="00442A7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1AB53E3F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3621AE69" w14:textId="77777777" w:rsidR="00442A70" w:rsidRPr="008A2540" w:rsidRDefault="00442A70" w:rsidP="00442A7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452CBC79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60474EFD" w14:textId="77777777" w:rsidR="00442A70" w:rsidRPr="008A254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2AAE225E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75693D8C" w14:textId="77777777" w:rsidR="00442A70" w:rsidRPr="008A254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616B160C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439C3AB" w14:textId="77777777" w:rsidR="00442A70" w:rsidRPr="008A2540" w:rsidRDefault="00442A70" w:rsidP="00442A7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171453E3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01E2DA00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76D1DDC1" w14:textId="77777777" w:rsidR="00442A70" w:rsidRPr="008A2540" w:rsidRDefault="00442A70" w:rsidP="00442A7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6C353850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50BE47ED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2EDA3A79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0501F29A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36C4ABBA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31FCD7BC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ED26FB" w14:textId="5066D1EE" w:rsidR="00442A70" w:rsidRPr="008A2540" w:rsidRDefault="000F08BC" w:rsidP="00442A7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11,43</w:t>
            </w:r>
            <w:r w:rsidR="00F07C0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7,514</w:t>
            </w:r>
          </w:p>
        </w:tc>
        <w:tc>
          <w:tcPr>
            <w:tcW w:w="56" w:type="pct"/>
            <w:vAlign w:val="center"/>
          </w:tcPr>
          <w:p w14:paraId="63FD434C" w14:textId="77777777" w:rsidR="00442A70" w:rsidRPr="008A2540" w:rsidRDefault="00442A70" w:rsidP="00442A7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0BABD4" w14:textId="774033ED" w:rsidR="00442A70" w:rsidRPr="008A2540" w:rsidRDefault="00442A70" w:rsidP="00442A7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11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7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24,214</w:t>
            </w:r>
          </w:p>
        </w:tc>
      </w:tr>
    </w:tbl>
    <w:p w14:paraId="16C76E05" w14:textId="77777777" w:rsidR="00B7766D" w:rsidRPr="000D5C05" w:rsidRDefault="00B7766D" w:rsidP="00B7766D">
      <w:pPr>
        <w:tabs>
          <w:tab w:val="left" w:pos="540"/>
        </w:tabs>
        <w:spacing w:line="240" w:lineRule="atLeast"/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sectPr w:rsidR="00B7766D" w:rsidRPr="000D5C05" w:rsidSect="00981E82">
          <w:footerReference w:type="default" r:id="rId16"/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360"/>
        </w:sectPr>
      </w:pPr>
    </w:p>
    <w:tbl>
      <w:tblPr>
        <w:tblW w:w="915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6263"/>
        <w:gridCol w:w="1368"/>
        <w:gridCol w:w="180"/>
        <w:gridCol w:w="1330"/>
        <w:gridCol w:w="9"/>
      </w:tblGrid>
      <w:tr w:rsidR="00355408" w14:paraId="41F218BA" w14:textId="77777777" w:rsidTr="00355408">
        <w:trPr>
          <w:cantSplit/>
          <w:trHeight w:val="288"/>
        </w:trPr>
        <w:tc>
          <w:tcPr>
            <w:tcW w:w="6263" w:type="dxa"/>
            <w:hideMark/>
          </w:tcPr>
          <w:p w14:paraId="71B4227B" w14:textId="77777777" w:rsidR="00355408" w:rsidRDefault="00355408">
            <w:pPr>
              <w:shd w:val="clear" w:color="auto" w:fill="FFFFFF"/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lastRenderedPageBreak/>
              <w:tab/>
            </w:r>
          </w:p>
        </w:tc>
        <w:tc>
          <w:tcPr>
            <w:tcW w:w="2887" w:type="dxa"/>
            <w:gridSpan w:val="4"/>
            <w:hideMark/>
          </w:tcPr>
          <w:p w14:paraId="269BCC1C" w14:textId="77777777" w:rsidR="00355408" w:rsidRDefault="00355408">
            <w:pPr>
              <w:pStyle w:val="acctfourfigures"/>
              <w:tabs>
                <w:tab w:val="left" w:pos="720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55408" w14:paraId="71C32CA0" w14:textId="77777777" w:rsidTr="00355408">
        <w:trPr>
          <w:gridAfter w:val="1"/>
          <w:wAfter w:w="9" w:type="dxa"/>
          <w:cantSplit/>
          <w:trHeight w:val="351"/>
        </w:trPr>
        <w:tc>
          <w:tcPr>
            <w:tcW w:w="6263" w:type="dxa"/>
            <w:hideMark/>
          </w:tcPr>
          <w:p w14:paraId="7FAB6724" w14:textId="428A84CA" w:rsidR="00355408" w:rsidRDefault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center"/>
            <w:hideMark/>
          </w:tcPr>
          <w:p w14:paraId="6DA0CC88" w14:textId="7FBA1D3D" w:rsidR="00355408" w:rsidRDefault="00C6458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A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4CD3725E" w14:textId="77777777" w:rsidR="00355408" w:rsidRDefault="003554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0" w:type="dxa"/>
            <w:vAlign w:val="center"/>
            <w:hideMark/>
          </w:tcPr>
          <w:p w14:paraId="66D76ED1" w14:textId="107789FB" w:rsidR="00355408" w:rsidRDefault="00C6458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A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355408" w14:paraId="642651B3" w14:textId="77777777" w:rsidTr="00355408">
        <w:trPr>
          <w:gridAfter w:val="1"/>
          <w:wAfter w:w="9" w:type="dxa"/>
          <w:cantSplit/>
          <w:trHeight w:val="351"/>
        </w:trPr>
        <w:tc>
          <w:tcPr>
            <w:tcW w:w="6263" w:type="dxa"/>
          </w:tcPr>
          <w:p w14:paraId="6793FB1F" w14:textId="77777777" w:rsidR="00355408" w:rsidRDefault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8" w:type="dxa"/>
            <w:gridSpan w:val="3"/>
            <w:vAlign w:val="bottom"/>
            <w:hideMark/>
          </w:tcPr>
          <w:p w14:paraId="3315BDFD" w14:textId="77777777" w:rsidR="00355408" w:rsidRDefault="00355408">
            <w:pPr>
              <w:tabs>
                <w:tab w:val="decimal" w:pos="731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55408" w14:paraId="4B864227" w14:textId="77777777" w:rsidTr="00355408">
        <w:trPr>
          <w:gridAfter w:val="1"/>
          <w:wAfter w:w="9" w:type="dxa"/>
          <w:cantSplit/>
          <w:trHeight w:val="351"/>
        </w:trPr>
        <w:tc>
          <w:tcPr>
            <w:tcW w:w="6263" w:type="dxa"/>
            <w:hideMark/>
          </w:tcPr>
          <w:p w14:paraId="2D19221C" w14:textId="77777777" w:rsidR="00355408" w:rsidRDefault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78" w:type="dxa"/>
            <w:gridSpan w:val="3"/>
            <w:vAlign w:val="bottom"/>
          </w:tcPr>
          <w:p w14:paraId="383E5D18" w14:textId="77777777" w:rsidR="00355408" w:rsidRDefault="00355408" w:rsidP="005A2E45">
            <w:pPr>
              <w:tabs>
                <w:tab w:val="decimal" w:pos="731"/>
              </w:tabs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D68EF" w14:paraId="77FD860C" w14:textId="77777777" w:rsidTr="0028347D">
        <w:trPr>
          <w:gridAfter w:val="1"/>
          <w:wAfter w:w="9" w:type="dxa"/>
          <w:cantSplit/>
          <w:trHeight w:val="245"/>
        </w:trPr>
        <w:tc>
          <w:tcPr>
            <w:tcW w:w="6263" w:type="dxa"/>
            <w:vAlign w:val="bottom"/>
            <w:hideMark/>
          </w:tcPr>
          <w:p w14:paraId="78A4A33D" w14:textId="77777777" w:rsidR="00CD68EF" w:rsidRDefault="00CD68EF" w:rsidP="00CD68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74987" w14:textId="368296E6" w:rsidR="00CD68EF" w:rsidRPr="0085303F" w:rsidRDefault="00CD68EF" w:rsidP="00CD68EF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246,969</w:t>
            </w:r>
          </w:p>
        </w:tc>
        <w:tc>
          <w:tcPr>
            <w:tcW w:w="180" w:type="dxa"/>
            <w:vAlign w:val="bottom"/>
          </w:tcPr>
          <w:p w14:paraId="1B6CAF50" w14:textId="77777777" w:rsidR="00CD68EF" w:rsidRDefault="00CD68EF" w:rsidP="00CD68EF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hideMark/>
          </w:tcPr>
          <w:p w14:paraId="338E5FCA" w14:textId="7B29AF5E" w:rsidR="00CD68EF" w:rsidRDefault="00CD68EF" w:rsidP="00CD68EF">
            <w:pPr>
              <w:tabs>
                <w:tab w:val="decimal" w:pos="1132"/>
              </w:tabs>
              <w:ind w:left="-115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</w:tr>
      <w:tr w:rsidR="00CD68EF" w14:paraId="22771B1A" w14:textId="77777777" w:rsidTr="0028347D">
        <w:trPr>
          <w:gridAfter w:val="1"/>
          <w:wAfter w:w="9" w:type="dxa"/>
          <w:cantSplit/>
          <w:trHeight w:val="288"/>
        </w:trPr>
        <w:tc>
          <w:tcPr>
            <w:tcW w:w="6263" w:type="dxa"/>
            <w:vAlign w:val="bottom"/>
            <w:hideMark/>
          </w:tcPr>
          <w:p w14:paraId="540C6701" w14:textId="570FF595" w:rsidR="00CD68EF" w:rsidRDefault="00CD68EF" w:rsidP="00CD68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จาก</w:t>
            </w:r>
            <w:r w:rsidR="00E940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ให้บริการและบริหารจัดการ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879E3" w14:textId="7A87F7A6" w:rsidR="00CD68EF" w:rsidRDefault="002677F0" w:rsidP="00CD68EF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246,969</w:t>
            </w:r>
          </w:p>
        </w:tc>
        <w:tc>
          <w:tcPr>
            <w:tcW w:w="180" w:type="dxa"/>
            <w:vAlign w:val="bottom"/>
          </w:tcPr>
          <w:p w14:paraId="5DC8E237" w14:textId="77777777" w:rsidR="00CD68EF" w:rsidRDefault="00CD68EF" w:rsidP="00CD68EF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9B2F6B" w14:textId="01655300" w:rsidR="00CD68EF" w:rsidRDefault="00CD68EF" w:rsidP="00CD68EF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</w:tr>
    </w:tbl>
    <w:p w14:paraId="26E63EA4" w14:textId="77777777" w:rsidR="00355408" w:rsidRPr="00310AAA" w:rsidRDefault="00355408" w:rsidP="00245FFC">
      <w:pPr>
        <w:pStyle w:val="BodyText"/>
        <w:widowControl w:val="0"/>
        <w:spacing w:after="0" w:line="240" w:lineRule="auto"/>
        <w:ind w:firstLine="547"/>
        <w:contextualSpacing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85663D" w14:textId="7087DAEA" w:rsidR="00B7766D" w:rsidRPr="006666FA" w:rsidRDefault="00B7766D" w:rsidP="00245FFC">
      <w:pPr>
        <w:pStyle w:val="BodyText"/>
        <w:widowControl w:val="0"/>
        <w:spacing w:after="0" w:line="240" w:lineRule="auto"/>
        <w:ind w:firstLine="547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ส่วนงานภูมิศาสตร์</w:t>
      </w:r>
    </w:p>
    <w:p w14:paraId="4DB013F1" w14:textId="77777777" w:rsidR="00B7766D" w:rsidRPr="00310AAA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30"/>
          <w:szCs w:val="30"/>
          <w:lang w:bidi="th-TH"/>
        </w:rPr>
      </w:pPr>
    </w:p>
    <w:p w14:paraId="76F9DFF6" w14:textId="55FEEB4A" w:rsidR="00B7766D" w:rsidRPr="006666FA" w:rsidRDefault="00B7766D" w:rsidP="0068481D">
      <w:pPr>
        <w:pStyle w:val="BodyText"/>
        <w:widowControl w:val="0"/>
        <w:spacing w:after="0" w:line="240" w:lineRule="auto"/>
        <w:ind w:left="547"/>
        <w:contextualSpacing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6666FA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กลุ่มบริษัทมีการบริหารและจัดการหลักในประเทศไทย โดยไม่มีรายได้ที่สำคัญหรือสินทรัพย์ใดที่มาจากหรืออยู่ในต่างประเทศ</w:t>
      </w:r>
    </w:p>
    <w:p w14:paraId="6B11D148" w14:textId="77777777" w:rsidR="00B7766D" w:rsidRPr="00310AAA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30"/>
          <w:szCs w:val="30"/>
          <w:lang w:bidi="th-TH"/>
        </w:rPr>
      </w:pPr>
    </w:p>
    <w:p w14:paraId="2596AD2C" w14:textId="77777777" w:rsidR="00B7766D" w:rsidRPr="006666FA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207E27C2" w14:textId="77777777" w:rsidR="00B7766D" w:rsidRPr="00310AAA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71076C00" w14:textId="7C74E38C" w:rsidR="006E2E80" w:rsidRDefault="00B7766D" w:rsidP="00CB011E">
      <w:pPr>
        <w:pStyle w:val="BodyText"/>
        <w:widowControl w:val="0"/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กลุ่มบริษัทไม่มีรายได้จากลูกค้ารายใหญ่ที่มีมูลค่ามากกว่าหรือเท่ากับร้อยละ</w:t>
      </w:r>
      <w:r w:rsidRPr="00456DA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ของรายได้รวมของกลุ่มบริษัท</w:t>
      </w:r>
    </w:p>
    <w:p w14:paraId="54506A7E" w14:textId="77777777" w:rsidR="00CB011E" w:rsidRDefault="00CB011E" w:rsidP="00CB011E">
      <w:pPr>
        <w:pStyle w:val="BodyText"/>
        <w:widowControl w:val="0"/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61F51D" w14:textId="77777777" w:rsidR="00327066" w:rsidRDefault="00327066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0D955B1" w14:textId="509B3D71" w:rsidR="00B7766D" w:rsidRPr="00695345" w:rsidRDefault="00F3277E" w:rsidP="00F62E2A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uto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69534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ค่าใช้จ่ายตามธรรมชาติ</w:t>
      </w:r>
    </w:p>
    <w:p w14:paraId="1CB94603" w14:textId="77777777" w:rsidR="00B7766D" w:rsidRPr="00F62E2A" w:rsidRDefault="00B7766D" w:rsidP="00F62E2A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44"/>
        <w:gridCol w:w="1260"/>
        <w:gridCol w:w="180"/>
        <w:gridCol w:w="1188"/>
        <w:gridCol w:w="178"/>
        <w:gridCol w:w="1226"/>
        <w:gridCol w:w="178"/>
        <w:gridCol w:w="1172"/>
      </w:tblGrid>
      <w:tr w:rsidR="00B7766D" w:rsidRPr="006666FA" w14:paraId="4D25901F" w14:textId="77777777" w:rsidTr="004B72E4">
        <w:trPr>
          <w:cantSplit/>
          <w:tblHeader/>
        </w:trPr>
        <w:tc>
          <w:tcPr>
            <w:tcW w:w="3744" w:type="dxa"/>
          </w:tcPr>
          <w:p w14:paraId="0ABFAB59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61D2908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7BBFE7B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76" w:type="dxa"/>
            <w:gridSpan w:val="3"/>
          </w:tcPr>
          <w:p w14:paraId="621EA825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13BA" w:rsidRPr="006666FA" w14:paraId="649DD9E5" w14:textId="77777777" w:rsidTr="004B72E4">
        <w:trPr>
          <w:cantSplit/>
          <w:tblHeader/>
        </w:trPr>
        <w:tc>
          <w:tcPr>
            <w:tcW w:w="3744" w:type="dxa"/>
          </w:tcPr>
          <w:p w14:paraId="3516D8B1" w14:textId="77777777" w:rsidR="00E413BA" w:rsidRPr="006666FA" w:rsidRDefault="00E413BA" w:rsidP="00E413B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883D990" w14:textId="091666AA" w:rsidR="00E413BA" w:rsidRPr="006666FA" w:rsidRDefault="00E413BA" w:rsidP="00666F9E">
            <w:pPr>
              <w:spacing w:line="240" w:lineRule="atLeast"/>
              <w:ind w:left="-4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53E4C4C" w14:textId="77777777" w:rsidR="00E413BA" w:rsidRPr="006666FA" w:rsidRDefault="00E413BA" w:rsidP="00E413B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4201B110" w14:textId="67E545B5" w:rsidR="00E413BA" w:rsidRPr="006666FA" w:rsidRDefault="00E413BA" w:rsidP="00666F9E">
            <w:pPr>
              <w:spacing w:line="240" w:lineRule="atLeast"/>
              <w:ind w:left="-136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5F28828" w14:textId="77777777" w:rsidR="00E413BA" w:rsidRPr="006666FA" w:rsidRDefault="00E413BA" w:rsidP="00E413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545E3C19" w14:textId="0BCB741F" w:rsidR="00E413BA" w:rsidRPr="006666FA" w:rsidRDefault="00E413BA" w:rsidP="00666F9E">
            <w:pPr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3E34758E" w14:textId="77777777" w:rsidR="00E413BA" w:rsidRPr="006666FA" w:rsidRDefault="00E413BA" w:rsidP="00E413B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7D8EA6B1" w14:textId="08B6FB84" w:rsidR="00E413BA" w:rsidRPr="006666FA" w:rsidRDefault="00E413BA" w:rsidP="00666F9E">
            <w:pPr>
              <w:spacing w:line="240" w:lineRule="atLeas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E413BA" w:rsidRPr="006666FA" w14:paraId="2957229C" w14:textId="77777777" w:rsidTr="004B72E4">
        <w:trPr>
          <w:cantSplit/>
          <w:tblHeader/>
        </w:trPr>
        <w:tc>
          <w:tcPr>
            <w:tcW w:w="3744" w:type="dxa"/>
          </w:tcPr>
          <w:p w14:paraId="16BD214D" w14:textId="77777777" w:rsidR="00E413BA" w:rsidRPr="006666FA" w:rsidRDefault="00E413BA" w:rsidP="00E413B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2" w:type="dxa"/>
            <w:gridSpan w:val="7"/>
          </w:tcPr>
          <w:p w14:paraId="70B34B28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413BA" w:rsidRPr="006666FA" w14:paraId="26671E28" w14:textId="77777777" w:rsidTr="004B72E4">
        <w:trPr>
          <w:cantSplit/>
        </w:trPr>
        <w:tc>
          <w:tcPr>
            <w:tcW w:w="3744" w:type="dxa"/>
          </w:tcPr>
          <w:p w14:paraId="0ED795DD" w14:textId="77777777" w:rsidR="00E413BA" w:rsidRPr="006666FA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  <w:r w:rsidRPr="00FC2A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F9CF4EE" w14:textId="5FD4A1EC" w:rsidR="00E413BA" w:rsidRPr="006D525E" w:rsidRDefault="00424A65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</w:t>
            </w:r>
            <w:r w:rsidR="006622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0132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2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80" w:type="dxa"/>
            <w:vAlign w:val="bottom"/>
          </w:tcPr>
          <w:p w14:paraId="436D50C3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3C01DE2" w14:textId="191297E9" w:rsidR="00E413BA" w:rsidRPr="00FC2A5B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2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178" w:type="dxa"/>
            <w:vAlign w:val="bottom"/>
          </w:tcPr>
          <w:p w14:paraId="0C47472A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2581C47E" w14:textId="2573CAF0" w:rsidR="00E413BA" w:rsidRPr="006666FA" w:rsidRDefault="000130C0" w:rsidP="00E413BA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5BCC05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22AEC924" w14:textId="2F7D296A" w:rsidR="00E413BA" w:rsidRPr="006666FA" w:rsidRDefault="00E413BA" w:rsidP="00E20743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413BA" w:rsidRPr="006666FA" w14:paraId="63D07B24" w14:textId="77777777" w:rsidTr="004B72E4">
        <w:trPr>
          <w:cantSplit/>
        </w:trPr>
        <w:tc>
          <w:tcPr>
            <w:tcW w:w="3744" w:type="dxa"/>
          </w:tcPr>
          <w:p w14:paraId="5328AADD" w14:textId="77777777" w:rsidR="00E413BA" w:rsidRPr="006666FA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ต้นทุนในการให้บริการ</w:t>
            </w:r>
          </w:p>
        </w:tc>
        <w:tc>
          <w:tcPr>
            <w:tcW w:w="1260" w:type="dxa"/>
            <w:vAlign w:val="bottom"/>
          </w:tcPr>
          <w:p w14:paraId="5A2FD339" w14:textId="51108015" w:rsidR="00E413BA" w:rsidRPr="006666FA" w:rsidRDefault="00424A65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213,970</w:t>
            </w:r>
          </w:p>
        </w:tc>
        <w:tc>
          <w:tcPr>
            <w:tcW w:w="180" w:type="dxa"/>
            <w:vAlign w:val="bottom"/>
          </w:tcPr>
          <w:p w14:paraId="77C723F8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DBBE15F" w14:textId="0368C1A0" w:rsidR="00E413BA" w:rsidRPr="00FC2A5B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1BC1D228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5A7F76F" w14:textId="5306DA4B" w:rsidR="00E413BA" w:rsidRPr="006666FA" w:rsidRDefault="000130C0" w:rsidP="00E413BA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CC524A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047DA931" w14:textId="6F2B11D2" w:rsidR="00E413BA" w:rsidRPr="006666FA" w:rsidRDefault="00E413BA" w:rsidP="00E20743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413BA" w:rsidRPr="006666FA" w14:paraId="19FB8281" w14:textId="77777777" w:rsidTr="004B72E4">
        <w:trPr>
          <w:cantSplit/>
        </w:trPr>
        <w:tc>
          <w:tcPr>
            <w:tcW w:w="3744" w:type="dxa"/>
          </w:tcPr>
          <w:p w14:paraId="41951A57" w14:textId="66D61AA1" w:rsidR="00E413BA" w:rsidRPr="00FC2A5B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ต้นทุนทางตรงจากการให้เช่าและบริการจาก</w:t>
            </w:r>
          </w:p>
        </w:tc>
        <w:tc>
          <w:tcPr>
            <w:tcW w:w="1260" w:type="dxa"/>
            <w:vAlign w:val="bottom"/>
          </w:tcPr>
          <w:p w14:paraId="10206422" w14:textId="77777777" w:rsidR="00E413BA" w:rsidRPr="00EC0575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AE2EBD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643DFF4" w14:textId="77777777" w:rsidR="00E413BA" w:rsidRPr="00CA67FC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4F35E92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77FD317" w14:textId="77777777" w:rsidR="00E413BA" w:rsidRPr="00A75AA4" w:rsidRDefault="00E413BA" w:rsidP="00E413BA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D20134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7C851ECC" w14:textId="77777777" w:rsidR="00E413BA" w:rsidRPr="00A75AA4" w:rsidRDefault="00E413BA" w:rsidP="00E20743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13BA" w:rsidRPr="006666FA" w14:paraId="545B2047" w14:textId="77777777" w:rsidTr="004B72E4">
        <w:trPr>
          <w:cantSplit/>
        </w:trPr>
        <w:tc>
          <w:tcPr>
            <w:tcW w:w="3744" w:type="dxa"/>
          </w:tcPr>
          <w:p w14:paraId="5010F2B6" w14:textId="3A65609B" w:rsidR="00E413BA" w:rsidRPr="006666FA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าเช่าดำเนินงาน</w:t>
            </w:r>
          </w:p>
        </w:tc>
        <w:tc>
          <w:tcPr>
            <w:tcW w:w="1260" w:type="dxa"/>
            <w:vAlign w:val="bottom"/>
          </w:tcPr>
          <w:p w14:paraId="353C19C4" w14:textId="6C2A33E5" w:rsidR="00E413BA" w:rsidRPr="006D5A98" w:rsidRDefault="00352B2F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622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18,216</w:t>
            </w:r>
          </w:p>
        </w:tc>
        <w:tc>
          <w:tcPr>
            <w:tcW w:w="180" w:type="dxa"/>
            <w:vAlign w:val="bottom"/>
          </w:tcPr>
          <w:p w14:paraId="5DB55263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026862C" w14:textId="1173A752" w:rsidR="00E413BA" w:rsidRPr="00FC2A5B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D2C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D2C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178" w:type="dxa"/>
            <w:vAlign w:val="bottom"/>
          </w:tcPr>
          <w:p w14:paraId="30F5F02C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660B8593" w14:textId="48F15C31" w:rsidR="00E413BA" w:rsidRPr="006666FA" w:rsidRDefault="000130C0" w:rsidP="00E413BA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103E14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012A71C4" w14:textId="553E5E12" w:rsidR="00E413BA" w:rsidRPr="006666FA" w:rsidRDefault="00E413BA" w:rsidP="00E20743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413BA" w:rsidRPr="006666FA" w14:paraId="51A2D9AD" w14:textId="77777777" w:rsidTr="004B72E4">
        <w:trPr>
          <w:cantSplit/>
        </w:trPr>
        <w:tc>
          <w:tcPr>
            <w:tcW w:w="3744" w:type="dxa"/>
          </w:tcPr>
          <w:p w14:paraId="46F226D9" w14:textId="77777777" w:rsidR="00E413BA" w:rsidRPr="006666FA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ค่าใช้จ่ายในการนำเข้าสินค้า</w:t>
            </w:r>
          </w:p>
        </w:tc>
        <w:tc>
          <w:tcPr>
            <w:tcW w:w="1260" w:type="dxa"/>
            <w:vAlign w:val="bottom"/>
          </w:tcPr>
          <w:p w14:paraId="52C93D14" w14:textId="304E8FF9" w:rsidR="00E413BA" w:rsidRPr="006666FA" w:rsidRDefault="00FE6E9E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4,979</w:t>
            </w:r>
          </w:p>
        </w:tc>
        <w:tc>
          <w:tcPr>
            <w:tcW w:w="180" w:type="dxa"/>
            <w:vAlign w:val="bottom"/>
          </w:tcPr>
          <w:p w14:paraId="0D3917D6" w14:textId="77777777" w:rsidR="00E413BA" w:rsidRPr="00EC0575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625431F9" w14:textId="7151A11F" w:rsidR="00E413BA" w:rsidRPr="00FC2A5B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78" w:type="dxa"/>
            <w:vAlign w:val="bottom"/>
          </w:tcPr>
          <w:p w14:paraId="530E175D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EA338EE" w14:textId="6E6AA1AF" w:rsidR="00E413BA" w:rsidRPr="006666FA" w:rsidRDefault="000130C0" w:rsidP="00E413BA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CBDCC0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5E086DE" w14:textId="5CDB02E5" w:rsidR="00E413BA" w:rsidRPr="006666FA" w:rsidRDefault="00E413BA" w:rsidP="00E20743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413BA" w:rsidRPr="006666FA" w14:paraId="09036657" w14:textId="77777777" w:rsidTr="004B72E4">
        <w:trPr>
          <w:cantSplit/>
        </w:trPr>
        <w:tc>
          <w:tcPr>
            <w:tcW w:w="3744" w:type="dxa"/>
          </w:tcPr>
          <w:p w14:paraId="6F859251" w14:textId="77777777" w:rsidR="00E413BA" w:rsidRPr="006666FA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ต้นทุนศูนย์บริการและการซ่อม</w:t>
            </w:r>
          </w:p>
        </w:tc>
        <w:tc>
          <w:tcPr>
            <w:tcW w:w="1260" w:type="dxa"/>
            <w:vAlign w:val="bottom"/>
          </w:tcPr>
          <w:p w14:paraId="724B30C6" w14:textId="43690338" w:rsidR="00E413BA" w:rsidRPr="006666FA" w:rsidRDefault="005C349D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289,984</w:t>
            </w:r>
          </w:p>
        </w:tc>
        <w:tc>
          <w:tcPr>
            <w:tcW w:w="180" w:type="dxa"/>
            <w:vAlign w:val="bottom"/>
          </w:tcPr>
          <w:p w14:paraId="499B05CE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3A7CA3" w14:textId="6BB4D87E" w:rsidR="00E413BA" w:rsidRPr="006666FA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78" w:type="dxa"/>
            <w:vAlign w:val="bottom"/>
          </w:tcPr>
          <w:p w14:paraId="6DCC5A05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3A665BB" w14:textId="0BC9A745" w:rsidR="00E413BA" w:rsidRPr="006666FA" w:rsidRDefault="000130C0" w:rsidP="00E2074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9990C6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6B53CD99" w14:textId="163CE4D3" w:rsidR="00E413BA" w:rsidRPr="006666FA" w:rsidRDefault="00E413BA" w:rsidP="00E20743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413BA" w:rsidRPr="006666FA" w14:paraId="5414A490" w14:textId="77777777" w:rsidTr="004B72E4">
        <w:trPr>
          <w:cantSplit/>
        </w:trPr>
        <w:tc>
          <w:tcPr>
            <w:tcW w:w="3744" w:type="dxa"/>
          </w:tcPr>
          <w:p w14:paraId="6279BF8A" w14:textId="77777777" w:rsidR="00E413BA" w:rsidRPr="006666FA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vAlign w:val="bottom"/>
          </w:tcPr>
          <w:p w14:paraId="73B60A37" w14:textId="23392624" w:rsidR="00E413BA" w:rsidRPr="006666FA" w:rsidRDefault="00ED01FD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739,108</w:t>
            </w:r>
          </w:p>
        </w:tc>
        <w:tc>
          <w:tcPr>
            <w:tcW w:w="180" w:type="dxa"/>
            <w:vAlign w:val="bottom"/>
          </w:tcPr>
          <w:p w14:paraId="29B2CE34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B9D5BDC" w14:textId="2A257C75" w:rsidR="00E413BA" w:rsidRPr="006666FA" w:rsidRDefault="00F44841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756,666</w:t>
            </w:r>
          </w:p>
        </w:tc>
        <w:tc>
          <w:tcPr>
            <w:tcW w:w="178" w:type="dxa"/>
            <w:vAlign w:val="bottom"/>
          </w:tcPr>
          <w:p w14:paraId="6ED9DEE3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37488DBF" w14:textId="1DFF0D42" w:rsidR="00E413BA" w:rsidRPr="00CF3BEB" w:rsidRDefault="00B10FEB" w:rsidP="00E413B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161,973</w:t>
            </w:r>
          </w:p>
        </w:tc>
        <w:tc>
          <w:tcPr>
            <w:tcW w:w="178" w:type="dxa"/>
            <w:vAlign w:val="bottom"/>
          </w:tcPr>
          <w:p w14:paraId="7572A5C9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A4F0236" w14:textId="174C1134" w:rsidR="00E413BA" w:rsidRPr="006666FA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</w:tr>
      <w:tr w:rsidR="00E413BA" w:rsidRPr="006666FA" w14:paraId="21CD0912" w14:textId="77777777" w:rsidTr="004B72E4">
        <w:trPr>
          <w:cantSplit/>
        </w:trPr>
        <w:tc>
          <w:tcPr>
            <w:tcW w:w="3744" w:type="dxa"/>
          </w:tcPr>
          <w:p w14:paraId="36FA0513" w14:textId="77777777" w:rsidR="00E413BA" w:rsidRPr="006666FA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30A17ECC" w14:textId="6A8B999E" w:rsidR="00E413BA" w:rsidRPr="005D7313" w:rsidRDefault="004D5F9B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</w:t>
            </w:r>
            <w:r w:rsidR="004D2C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09,209</w:t>
            </w:r>
          </w:p>
        </w:tc>
        <w:tc>
          <w:tcPr>
            <w:tcW w:w="180" w:type="dxa"/>
            <w:vAlign w:val="bottom"/>
          </w:tcPr>
          <w:p w14:paraId="3E8A2A3B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582F645" w14:textId="67390878" w:rsidR="00E413BA" w:rsidRPr="006666FA" w:rsidRDefault="004D2CCD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841,906</w:t>
            </w:r>
          </w:p>
        </w:tc>
        <w:tc>
          <w:tcPr>
            <w:tcW w:w="178" w:type="dxa"/>
            <w:vAlign w:val="bottom"/>
          </w:tcPr>
          <w:p w14:paraId="1C2E90EE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417AC876" w14:textId="0022AC2D" w:rsidR="00E413BA" w:rsidRPr="00CF3BEB" w:rsidRDefault="004D5F9B" w:rsidP="00E413B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38,843</w:t>
            </w:r>
          </w:p>
        </w:tc>
        <w:tc>
          <w:tcPr>
            <w:tcW w:w="178" w:type="dxa"/>
            <w:vAlign w:val="bottom"/>
          </w:tcPr>
          <w:p w14:paraId="1E693415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4FFBB9B" w14:textId="6B3E41F7" w:rsidR="00E413BA" w:rsidRPr="006666FA" w:rsidRDefault="004D5F9B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21,810</w:t>
            </w:r>
          </w:p>
        </w:tc>
      </w:tr>
      <w:tr w:rsidR="00E413BA" w:rsidRPr="006666FA" w14:paraId="6F1067A8" w14:textId="77777777" w:rsidTr="004B72E4">
        <w:trPr>
          <w:cantSplit/>
          <w:trHeight w:val="173"/>
        </w:trPr>
        <w:tc>
          <w:tcPr>
            <w:tcW w:w="3744" w:type="dxa"/>
          </w:tcPr>
          <w:p w14:paraId="51E1B042" w14:textId="420AFB79" w:rsidR="00E413BA" w:rsidRPr="006666FA" w:rsidRDefault="0099154E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ค่าเช่าพื้นที่ อุปกรณ์และค่าบริการที่เกี่ยวข้อง</w:t>
            </w:r>
            <w:r w:rsidR="00E413BA"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A33C112" w14:textId="6D613403" w:rsidR="00E413BA" w:rsidRPr="005D7313" w:rsidRDefault="003C4AE3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57,951</w:t>
            </w:r>
          </w:p>
        </w:tc>
        <w:tc>
          <w:tcPr>
            <w:tcW w:w="180" w:type="dxa"/>
            <w:vAlign w:val="bottom"/>
          </w:tcPr>
          <w:p w14:paraId="0E82BB5D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85AA0DF" w14:textId="5F0E74CF" w:rsidR="00E413BA" w:rsidRPr="006666FA" w:rsidRDefault="00F44841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52,109</w:t>
            </w:r>
          </w:p>
        </w:tc>
        <w:tc>
          <w:tcPr>
            <w:tcW w:w="178" w:type="dxa"/>
            <w:vAlign w:val="bottom"/>
          </w:tcPr>
          <w:p w14:paraId="57DA6CCB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18C8328" w14:textId="7FD66211" w:rsidR="00E413BA" w:rsidRPr="00CF3BEB" w:rsidRDefault="005D0042" w:rsidP="00E413B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3,76</w:t>
            </w:r>
            <w:r w:rsidR="009E7F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36908673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6182B96D" w14:textId="5A981712" w:rsidR="00E413BA" w:rsidRPr="006666FA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</w:p>
        </w:tc>
      </w:tr>
      <w:tr w:rsidR="00E413BA" w:rsidRPr="00CD73FC" w14:paraId="0A8CE4BC" w14:textId="77777777" w:rsidTr="004B72E4">
        <w:trPr>
          <w:cantSplit/>
        </w:trPr>
        <w:tc>
          <w:tcPr>
            <w:tcW w:w="3744" w:type="dxa"/>
          </w:tcPr>
          <w:p w14:paraId="636588CC" w14:textId="77777777" w:rsidR="00E413BA" w:rsidRPr="006666FA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ค่าคอมมิชชั่น</w:t>
            </w:r>
          </w:p>
        </w:tc>
        <w:tc>
          <w:tcPr>
            <w:tcW w:w="1260" w:type="dxa"/>
            <w:vAlign w:val="bottom"/>
          </w:tcPr>
          <w:p w14:paraId="493DE22F" w14:textId="465095F3" w:rsidR="006622F3" w:rsidRPr="005D7313" w:rsidRDefault="003C4AE3" w:rsidP="006622F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6622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64,555</w:t>
            </w:r>
          </w:p>
        </w:tc>
        <w:tc>
          <w:tcPr>
            <w:tcW w:w="180" w:type="dxa"/>
            <w:vAlign w:val="bottom"/>
          </w:tcPr>
          <w:p w14:paraId="661B0A60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669F4E5" w14:textId="195FBEBD" w:rsidR="00E413BA" w:rsidRPr="00FC2A5B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4D2C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9,086</w:t>
            </w:r>
          </w:p>
        </w:tc>
        <w:tc>
          <w:tcPr>
            <w:tcW w:w="178" w:type="dxa"/>
            <w:vAlign w:val="bottom"/>
          </w:tcPr>
          <w:p w14:paraId="19E4BDE0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754F531" w14:textId="023D8E6A" w:rsidR="00E413BA" w:rsidRPr="00CD73FC" w:rsidRDefault="00E20743" w:rsidP="00E2074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4F4932" w14:textId="77777777" w:rsidR="00E413BA" w:rsidRPr="00CD73FC" w:rsidRDefault="00E413BA" w:rsidP="00E413BA">
            <w:pPr>
              <w:pStyle w:val="acctfourfigures"/>
              <w:tabs>
                <w:tab w:val="clear" w:pos="765"/>
                <w:tab w:val="decimal" w:pos="727"/>
                <w:tab w:val="decimal" w:pos="85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9B7C853" w14:textId="0E8D29D0" w:rsidR="00E413BA" w:rsidRPr="007E7539" w:rsidRDefault="00E20743" w:rsidP="00E20743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413BA" w:rsidRPr="006666FA" w14:paraId="7B0FD0DD" w14:textId="77777777" w:rsidTr="004B72E4">
        <w:trPr>
          <w:cantSplit/>
        </w:trPr>
        <w:tc>
          <w:tcPr>
            <w:tcW w:w="3744" w:type="dxa"/>
          </w:tcPr>
          <w:p w14:paraId="5A2FA5D6" w14:textId="77777777" w:rsidR="00E413BA" w:rsidRPr="006666FA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ค่าใช้จ่ายการตลาด</w:t>
            </w:r>
          </w:p>
        </w:tc>
        <w:tc>
          <w:tcPr>
            <w:tcW w:w="1260" w:type="dxa"/>
            <w:vAlign w:val="bottom"/>
          </w:tcPr>
          <w:p w14:paraId="70F9DCA7" w14:textId="0A6C2455" w:rsidR="00E413BA" w:rsidRPr="005D7313" w:rsidRDefault="00312E32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132,982</w:t>
            </w:r>
          </w:p>
        </w:tc>
        <w:tc>
          <w:tcPr>
            <w:tcW w:w="180" w:type="dxa"/>
            <w:vAlign w:val="bottom"/>
          </w:tcPr>
          <w:p w14:paraId="3C92F1AC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C4E28D3" w14:textId="7D58C317" w:rsidR="00E413BA" w:rsidRPr="00FC2A5B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D2C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70,326</w:t>
            </w:r>
          </w:p>
        </w:tc>
        <w:tc>
          <w:tcPr>
            <w:tcW w:w="178" w:type="dxa"/>
            <w:vAlign w:val="bottom"/>
          </w:tcPr>
          <w:p w14:paraId="0D812296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2E1898C1" w14:textId="032C92CF" w:rsidR="00E413BA" w:rsidRPr="00CF3BEB" w:rsidRDefault="005D0042" w:rsidP="00E413B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12,667</w:t>
            </w:r>
          </w:p>
        </w:tc>
        <w:tc>
          <w:tcPr>
            <w:tcW w:w="178" w:type="dxa"/>
            <w:vAlign w:val="bottom"/>
          </w:tcPr>
          <w:p w14:paraId="00A8E9CD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6B1E0E19" w14:textId="3098061E" w:rsidR="00E413BA" w:rsidRPr="006666FA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CF3B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</w:tr>
      <w:tr w:rsidR="00E413BA" w:rsidRPr="006666FA" w14:paraId="43423B77" w14:textId="77777777" w:rsidTr="004B72E4">
        <w:trPr>
          <w:cantSplit/>
        </w:trPr>
        <w:tc>
          <w:tcPr>
            <w:tcW w:w="3744" w:type="dxa"/>
          </w:tcPr>
          <w:p w14:paraId="28CC965D" w14:textId="77777777" w:rsidR="00E413BA" w:rsidRPr="006666FA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แซมและบำรุง</w:t>
            </w:r>
          </w:p>
        </w:tc>
        <w:tc>
          <w:tcPr>
            <w:tcW w:w="1260" w:type="dxa"/>
            <w:vAlign w:val="bottom"/>
          </w:tcPr>
          <w:p w14:paraId="4BB12CCD" w14:textId="47C618A0" w:rsidR="00E413BA" w:rsidRPr="005D7313" w:rsidRDefault="004842A4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</w:t>
            </w:r>
            <w:r w:rsidR="00246E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,351</w:t>
            </w:r>
          </w:p>
        </w:tc>
        <w:tc>
          <w:tcPr>
            <w:tcW w:w="180" w:type="dxa"/>
            <w:vAlign w:val="bottom"/>
          </w:tcPr>
          <w:p w14:paraId="67108518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FCED4A3" w14:textId="47CCF40B" w:rsidR="00E413BA" w:rsidRPr="00FC2A5B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178" w:type="dxa"/>
            <w:vAlign w:val="bottom"/>
          </w:tcPr>
          <w:p w14:paraId="3CC07923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3EF3FA5F" w14:textId="75EF61C1" w:rsidR="00E413BA" w:rsidRPr="00CF3BEB" w:rsidRDefault="005D0042" w:rsidP="00E413B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178" w:type="dxa"/>
            <w:vAlign w:val="bottom"/>
          </w:tcPr>
          <w:p w14:paraId="30D8F35E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0DFD235C" w14:textId="613133C1" w:rsidR="00E413BA" w:rsidRPr="006666FA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</w:tr>
      <w:tr w:rsidR="00E413BA" w:rsidRPr="00CD73FC" w14:paraId="33E8BBC8" w14:textId="77777777" w:rsidTr="004B72E4">
        <w:trPr>
          <w:cantSplit/>
        </w:trPr>
        <w:tc>
          <w:tcPr>
            <w:tcW w:w="3744" w:type="dxa"/>
          </w:tcPr>
          <w:p w14:paraId="5EF0232A" w14:textId="77777777" w:rsidR="00E413BA" w:rsidRPr="006666FA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260" w:type="dxa"/>
            <w:vAlign w:val="bottom"/>
          </w:tcPr>
          <w:p w14:paraId="3D81E16B" w14:textId="4AF5CCC2" w:rsidR="00E413BA" w:rsidRPr="005D7313" w:rsidRDefault="00246EA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94,005</w:t>
            </w:r>
          </w:p>
        </w:tc>
        <w:tc>
          <w:tcPr>
            <w:tcW w:w="180" w:type="dxa"/>
            <w:vAlign w:val="bottom"/>
          </w:tcPr>
          <w:p w14:paraId="3AB19393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772FBD" w14:textId="52BF35E3" w:rsidR="00E413BA" w:rsidRPr="00FC2A5B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78" w:type="dxa"/>
            <w:vAlign w:val="bottom"/>
          </w:tcPr>
          <w:p w14:paraId="7C6F4E7B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522C94E" w14:textId="0A5837B5" w:rsidR="00E413BA" w:rsidRPr="003F19F7" w:rsidRDefault="005D0042" w:rsidP="00E413B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78" w:type="dxa"/>
            <w:vAlign w:val="bottom"/>
          </w:tcPr>
          <w:p w14:paraId="3291A2A8" w14:textId="77777777" w:rsidR="00E413BA" w:rsidRPr="003F19F7" w:rsidRDefault="00E413BA" w:rsidP="00E413BA">
            <w:pPr>
              <w:pStyle w:val="acctfourfigures"/>
              <w:tabs>
                <w:tab w:val="clear" w:pos="765"/>
                <w:tab w:val="decimal" w:pos="727"/>
                <w:tab w:val="decimal" w:pos="850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819E166" w14:textId="5CDE130F" w:rsidR="00E413BA" w:rsidRPr="006666FA" w:rsidRDefault="00E413BA" w:rsidP="00E413B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</w:tr>
      <w:tr w:rsidR="00E413BA" w:rsidRPr="006666FA" w14:paraId="7EB2B266" w14:textId="77777777" w:rsidTr="004B72E4">
        <w:trPr>
          <w:cantSplit/>
        </w:trPr>
        <w:tc>
          <w:tcPr>
            <w:tcW w:w="3744" w:type="dxa"/>
          </w:tcPr>
          <w:p w14:paraId="0278A434" w14:textId="77777777" w:rsidR="00E413BA" w:rsidRPr="006666FA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ค่าใช้จ่ายสาธารณูปโภค</w:t>
            </w:r>
          </w:p>
        </w:tc>
        <w:tc>
          <w:tcPr>
            <w:tcW w:w="1260" w:type="dxa"/>
            <w:vAlign w:val="bottom"/>
          </w:tcPr>
          <w:p w14:paraId="6940095F" w14:textId="107B00B0" w:rsidR="00E413BA" w:rsidRPr="005D7313" w:rsidRDefault="002741C8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70,164</w:t>
            </w:r>
          </w:p>
        </w:tc>
        <w:tc>
          <w:tcPr>
            <w:tcW w:w="180" w:type="dxa"/>
            <w:vAlign w:val="bottom"/>
          </w:tcPr>
          <w:p w14:paraId="58B48157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D2D2CE" w14:textId="1EA515E1" w:rsidR="00E413BA" w:rsidRPr="00FC2A5B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069</w:t>
            </w:r>
          </w:p>
        </w:tc>
        <w:tc>
          <w:tcPr>
            <w:tcW w:w="178" w:type="dxa"/>
            <w:vAlign w:val="bottom"/>
          </w:tcPr>
          <w:p w14:paraId="75EDE766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42D32798" w14:textId="466B7564" w:rsidR="00E413BA" w:rsidRPr="00CF3BEB" w:rsidRDefault="00EF0F56" w:rsidP="00E413B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</w:t>
            </w:r>
            <w:r w:rsidR="00FB0A5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14:paraId="39A2CFA8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360526EA" w14:textId="3C5F9E02" w:rsidR="00E413BA" w:rsidRPr="006666FA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F3B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</w:tr>
      <w:tr w:rsidR="00E413BA" w:rsidRPr="00421A6A" w14:paraId="025FBDC0" w14:textId="77777777" w:rsidTr="004B72E4">
        <w:trPr>
          <w:cantSplit/>
        </w:trPr>
        <w:tc>
          <w:tcPr>
            <w:tcW w:w="3744" w:type="dxa"/>
          </w:tcPr>
          <w:p w14:paraId="2872F9A1" w14:textId="03D6A8C0" w:rsidR="00E413BA" w:rsidRPr="00194B4E" w:rsidRDefault="00E413BA" w:rsidP="00E413B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DF51A7" w14:textId="399730CF" w:rsidR="00E413BA" w:rsidRPr="005D7313" w:rsidRDefault="004D2CCD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243,996</w:t>
            </w:r>
          </w:p>
        </w:tc>
        <w:tc>
          <w:tcPr>
            <w:tcW w:w="180" w:type="dxa"/>
            <w:vAlign w:val="bottom"/>
          </w:tcPr>
          <w:p w14:paraId="5B4C6E66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E342D20" w14:textId="2D9AE992" w:rsidR="00E413BA" w:rsidRPr="00CA67FC" w:rsidRDefault="004D5F9B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D2C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65,895</w:t>
            </w:r>
          </w:p>
        </w:tc>
        <w:tc>
          <w:tcPr>
            <w:tcW w:w="178" w:type="dxa"/>
            <w:vAlign w:val="bottom"/>
          </w:tcPr>
          <w:p w14:paraId="52B3F7F2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D3BD827" w14:textId="724706AC" w:rsidR="00E413BA" w:rsidRPr="00194B4E" w:rsidRDefault="004D5F9B" w:rsidP="00E413B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27,505</w:t>
            </w:r>
          </w:p>
        </w:tc>
        <w:tc>
          <w:tcPr>
            <w:tcW w:w="178" w:type="dxa"/>
            <w:vAlign w:val="bottom"/>
          </w:tcPr>
          <w:p w14:paraId="5BE036D1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3A3EA49" w14:textId="7D02C0AE" w:rsidR="00E413BA" w:rsidRPr="00A75AA4" w:rsidRDefault="004D5F9B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19,309</w:t>
            </w:r>
          </w:p>
        </w:tc>
      </w:tr>
      <w:tr w:rsidR="00E413BA" w:rsidRPr="006666FA" w14:paraId="149853A1" w14:textId="77777777" w:rsidTr="004B72E4">
        <w:trPr>
          <w:cantSplit/>
        </w:trPr>
        <w:tc>
          <w:tcPr>
            <w:tcW w:w="3744" w:type="dxa"/>
          </w:tcPr>
          <w:p w14:paraId="2DFF3050" w14:textId="6A5E8A4C" w:rsidR="00E413BA" w:rsidRPr="006666FA" w:rsidRDefault="00E413BA" w:rsidP="00E413BA">
            <w:pPr>
              <w:pStyle w:val="BodyText"/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D446F" w14:textId="39FF7380" w:rsidR="00E413BA" w:rsidRPr="003F19F7" w:rsidRDefault="00FC0D41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</w:t>
            </w:r>
            <w:r w:rsidR="00312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807,690</w:t>
            </w:r>
          </w:p>
        </w:tc>
        <w:tc>
          <w:tcPr>
            <w:tcW w:w="180" w:type="dxa"/>
            <w:vAlign w:val="bottom"/>
          </w:tcPr>
          <w:p w14:paraId="766718DC" w14:textId="77777777" w:rsidR="00E413BA" w:rsidRPr="003F19F7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19526" w14:textId="697DCC44" w:rsidR="00E413BA" w:rsidRPr="003F19F7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</w:p>
        </w:tc>
        <w:tc>
          <w:tcPr>
            <w:tcW w:w="178" w:type="dxa"/>
            <w:vAlign w:val="bottom"/>
          </w:tcPr>
          <w:p w14:paraId="4533BBEE" w14:textId="77777777" w:rsidR="00E413BA" w:rsidRPr="003F19F7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D6D4E" w14:textId="6BB61E44" w:rsidR="00E413BA" w:rsidRPr="00CF3BEB" w:rsidRDefault="00FC0D41" w:rsidP="00E413B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248,080</w:t>
            </w:r>
          </w:p>
        </w:tc>
        <w:tc>
          <w:tcPr>
            <w:tcW w:w="178" w:type="dxa"/>
            <w:vAlign w:val="bottom"/>
          </w:tcPr>
          <w:p w14:paraId="3A172CFE" w14:textId="77777777" w:rsidR="00E413BA" w:rsidRPr="003F19F7" w:rsidRDefault="00E413BA" w:rsidP="00E413B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5D63B" w14:textId="66C08DBB" w:rsidR="00E413BA" w:rsidRPr="003F19F7" w:rsidRDefault="00E413BA" w:rsidP="00E413B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7F9269AF" w14:textId="77777777" w:rsidR="007E16FE" w:rsidRPr="006666FA" w:rsidRDefault="007E16FE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F4FFA4C" w14:textId="77777777" w:rsidR="00327066" w:rsidRDefault="00327066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80A5542" w14:textId="4BBBD10F" w:rsidR="00B7766D" w:rsidRPr="0013479E" w:rsidRDefault="00B7766D" w:rsidP="004B72E4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13479E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ภาษีเงินได้</w:t>
      </w:r>
      <w:r w:rsidRPr="0013479E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</w:p>
    <w:p w14:paraId="7F75936C" w14:textId="77777777" w:rsidR="00B7766D" w:rsidRPr="006666FA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626"/>
        <w:gridCol w:w="1229"/>
        <w:gridCol w:w="180"/>
        <w:gridCol w:w="1206"/>
        <w:gridCol w:w="178"/>
        <w:gridCol w:w="1199"/>
        <w:gridCol w:w="180"/>
        <w:gridCol w:w="1170"/>
      </w:tblGrid>
      <w:tr w:rsidR="00B7766D" w:rsidRPr="006666FA" w14:paraId="36E0D1CA" w14:textId="77777777" w:rsidTr="00783BF5">
        <w:trPr>
          <w:cantSplit/>
        </w:trPr>
        <w:tc>
          <w:tcPr>
            <w:tcW w:w="3420" w:type="dxa"/>
          </w:tcPr>
          <w:p w14:paraId="5CA59D41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626" w:type="dxa"/>
          </w:tcPr>
          <w:p w14:paraId="588EACBD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</w:tcPr>
          <w:p w14:paraId="7485BE9A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EE0205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4AD05F32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BF5" w:rsidRPr="006666FA" w14:paraId="38AB4D7E" w14:textId="77777777" w:rsidTr="00B12C08">
        <w:trPr>
          <w:cantSplit/>
        </w:trPr>
        <w:tc>
          <w:tcPr>
            <w:tcW w:w="3420" w:type="dxa"/>
          </w:tcPr>
          <w:p w14:paraId="69DCF6F1" w14:textId="77777777" w:rsidR="00783BF5" w:rsidRPr="006666FA" w:rsidRDefault="00783BF5" w:rsidP="00783B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dxa"/>
          </w:tcPr>
          <w:p w14:paraId="5CFA5D1B" w14:textId="77777777" w:rsidR="00783BF5" w:rsidRPr="006666FA" w:rsidRDefault="00783BF5" w:rsidP="00783BF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29" w:type="dxa"/>
            <w:vAlign w:val="center"/>
          </w:tcPr>
          <w:p w14:paraId="0BD2C1AF" w14:textId="776237BE" w:rsidR="00783BF5" w:rsidRPr="006666FA" w:rsidRDefault="00783BF5" w:rsidP="00783BF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2F5D0721" w14:textId="77777777" w:rsidR="00783BF5" w:rsidRPr="006666FA" w:rsidRDefault="00783BF5" w:rsidP="00783BF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vAlign w:val="center"/>
          </w:tcPr>
          <w:p w14:paraId="1EE74B71" w14:textId="65598EE8" w:rsidR="00783BF5" w:rsidRPr="006666FA" w:rsidRDefault="00783BF5" w:rsidP="00783BF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A45E859" w14:textId="77777777" w:rsidR="00783BF5" w:rsidRPr="006666FA" w:rsidRDefault="00783BF5" w:rsidP="00783B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center"/>
          </w:tcPr>
          <w:p w14:paraId="56EF5DF2" w14:textId="1E358370" w:rsidR="00783BF5" w:rsidRPr="006666FA" w:rsidRDefault="00783BF5" w:rsidP="00783BF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37F3EEEC" w14:textId="77777777" w:rsidR="00783BF5" w:rsidRPr="006666FA" w:rsidRDefault="00783BF5" w:rsidP="00783BF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24219DB1" w14:textId="50FF4979" w:rsidR="00783BF5" w:rsidRPr="006666FA" w:rsidRDefault="00783BF5" w:rsidP="00783BF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783BF5" w:rsidRPr="006666FA" w14:paraId="643C31ED" w14:textId="77777777" w:rsidTr="00783BF5">
        <w:trPr>
          <w:cantSplit/>
        </w:trPr>
        <w:tc>
          <w:tcPr>
            <w:tcW w:w="3420" w:type="dxa"/>
          </w:tcPr>
          <w:p w14:paraId="1EC8AB79" w14:textId="77777777" w:rsidR="00783BF5" w:rsidRPr="006666FA" w:rsidRDefault="00783BF5" w:rsidP="00783B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dxa"/>
          </w:tcPr>
          <w:p w14:paraId="13670C7D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2" w:type="dxa"/>
            <w:gridSpan w:val="7"/>
          </w:tcPr>
          <w:p w14:paraId="7356CE7B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3BF5" w:rsidRPr="006666FA" w14:paraId="7A9F012F" w14:textId="77777777" w:rsidTr="00B12C08">
        <w:trPr>
          <w:cantSplit/>
          <w:trHeight w:val="211"/>
        </w:trPr>
        <w:tc>
          <w:tcPr>
            <w:tcW w:w="3420" w:type="dxa"/>
          </w:tcPr>
          <w:p w14:paraId="74544B01" w14:textId="77777777" w:rsidR="00783BF5" w:rsidRPr="006666FA" w:rsidRDefault="00783BF5" w:rsidP="00783B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26" w:type="dxa"/>
          </w:tcPr>
          <w:p w14:paraId="60CE5382" w14:textId="77777777" w:rsidR="00783BF5" w:rsidRPr="006666FA" w:rsidRDefault="00783BF5" w:rsidP="00783B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66667CAA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C968D1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3DC6D259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80718F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D912A87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1963FE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DF724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3BF5" w:rsidRPr="006666FA" w14:paraId="626B7C9D" w14:textId="77777777" w:rsidTr="00B12C08">
        <w:trPr>
          <w:cantSplit/>
        </w:trPr>
        <w:tc>
          <w:tcPr>
            <w:tcW w:w="3420" w:type="dxa"/>
          </w:tcPr>
          <w:p w14:paraId="40FD5180" w14:textId="77777777" w:rsidR="00783BF5" w:rsidRPr="006666FA" w:rsidRDefault="00783BF5" w:rsidP="00783BF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626" w:type="dxa"/>
          </w:tcPr>
          <w:p w14:paraId="512C64DB" w14:textId="77777777" w:rsidR="00783BF5" w:rsidRPr="006666FA" w:rsidRDefault="00783BF5" w:rsidP="00783BF5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2F25F8BB" w14:textId="71B4C061" w:rsidR="00783BF5" w:rsidRPr="008F6B4E" w:rsidRDefault="00ED51B2" w:rsidP="00783BF5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28,000</w:t>
            </w:r>
          </w:p>
        </w:tc>
        <w:tc>
          <w:tcPr>
            <w:tcW w:w="180" w:type="dxa"/>
            <w:vAlign w:val="bottom"/>
          </w:tcPr>
          <w:p w14:paraId="5EC3E93C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CD791B1" w14:textId="11B9ED55" w:rsidR="00783BF5" w:rsidRPr="006666FA" w:rsidRDefault="00783BF5" w:rsidP="00783BF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78" w:type="dxa"/>
            <w:vAlign w:val="bottom"/>
          </w:tcPr>
          <w:p w14:paraId="14FD068D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9F0FB21" w14:textId="4E3B9CD3" w:rsidR="00783BF5" w:rsidRPr="006666FA" w:rsidRDefault="006E05A4" w:rsidP="00F07C00">
            <w:pPr>
              <w:tabs>
                <w:tab w:val="decimal" w:pos="737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DF0BC3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D30B75" w14:textId="3490DC77" w:rsidR="00783BF5" w:rsidRPr="00AB55E7" w:rsidRDefault="00783BF5" w:rsidP="00F07C00">
            <w:pPr>
              <w:tabs>
                <w:tab w:val="decimal" w:pos="701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83BF5" w:rsidRPr="006666FA" w14:paraId="7BDC6468" w14:textId="77777777" w:rsidTr="00B12C08">
        <w:trPr>
          <w:cantSplit/>
        </w:trPr>
        <w:tc>
          <w:tcPr>
            <w:tcW w:w="3420" w:type="dxa"/>
          </w:tcPr>
          <w:p w14:paraId="617E306A" w14:textId="75A72147" w:rsidR="00783BF5" w:rsidRPr="006666FA" w:rsidRDefault="00783BF5" w:rsidP="00783BF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2C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ภาษีงวดก่อนๆ</w:t>
            </w:r>
            <w:r w:rsidRPr="005422C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422C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ที่บันทึกต่ำไป</w:t>
            </w:r>
          </w:p>
        </w:tc>
        <w:tc>
          <w:tcPr>
            <w:tcW w:w="626" w:type="dxa"/>
          </w:tcPr>
          <w:p w14:paraId="41144E84" w14:textId="77777777" w:rsidR="00783BF5" w:rsidRPr="006666FA" w:rsidRDefault="00783BF5" w:rsidP="00783BF5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4314E908" w14:textId="1F59A12F" w:rsidR="00783BF5" w:rsidRDefault="004A3504" w:rsidP="00F07C00">
            <w:pPr>
              <w:tabs>
                <w:tab w:val="decimal" w:pos="737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3CB1E6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7817DCC" w14:textId="3EF736AF" w:rsidR="00783BF5" w:rsidRPr="00B30E1D" w:rsidRDefault="00783BF5" w:rsidP="00783BF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3DC3F29F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13F8CD0" w14:textId="5FFC1B0C" w:rsidR="00783BF5" w:rsidRDefault="006E05A4" w:rsidP="00F07C00">
            <w:pPr>
              <w:tabs>
                <w:tab w:val="decimal" w:pos="737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09D33E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F9B687" w14:textId="5C35D74B" w:rsidR="00783BF5" w:rsidRDefault="00783BF5" w:rsidP="00AB55E7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514</w:t>
            </w:r>
          </w:p>
        </w:tc>
      </w:tr>
      <w:tr w:rsidR="00783BF5" w:rsidRPr="006666FA" w14:paraId="773762A7" w14:textId="77777777" w:rsidTr="00B12C08">
        <w:trPr>
          <w:cantSplit/>
        </w:trPr>
        <w:tc>
          <w:tcPr>
            <w:tcW w:w="3420" w:type="dxa"/>
          </w:tcPr>
          <w:p w14:paraId="455E8C8E" w14:textId="77777777" w:rsidR="00783BF5" w:rsidRPr="006666FA" w:rsidRDefault="00783BF5" w:rsidP="00783BF5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5743019F" w14:textId="77777777" w:rsidR="00783BF5" w:rsidRPr="006666FA" w:rsidRDefault="00783BF5" w:rsidP="00783BF5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40A20907" w14:textId="43E246F9" w:rsidR="00783BF5" w:rsidRPr="006666FA" w:rsidRDefault="00ED51B2" w:rsidP="00783BF5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28,000</w:t>
            </w:r>
          </w:p>
        </w:tc>
        <w:tc>
          <w:tcPr>
            <w:tcW w:w="180" w:type="dxa"/>
            <w:vAlign w:val="bottom"/>
          </w:tcPr>
          <w:p w14:paraId="23412A56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601E216" w14:textId="0162E955" w:rsidR="00783BF5" w:rsidRPr="006666FA" w:rsidRDefault="00783BF5" w:rsidP="00783BF5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14B2C59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BF141AE" w14:textId="65A697BD" w:rsidR="00783BF5" w:rsidRPr="00F07C00" w:rsidRDefault="006E05A4" w:rsidP="00F07C00">
            <w:pPr>
              <w:tabs>
                <w:tab w:val="decimal" w:pos="737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7C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71608B" w14:textId="77777777" w:rsidR="00783BF5" w:rsidRPr="00F07C00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916E0A" w14:textId="14FEEA62" w:rsidR="00783BF5" w:rsidRPr="00F07C00" w:rsidRDefault="00783BF5" w:rsidP="00AB55E7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7C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</w:tr>
      <w:tr w:rsidR="00783BF5" w:rsidRPr="006666FA" w14:paraId="55B06B81" w14:textId="77777777" w:rsidTr="00B12C08">
        <w:trPr>
          <w:cantSplit/>
        </w:trPr>
        <w:tc>
          <w:tcPr>
            <w:tcW w:w="3420" w:type="dxa"/>
          </w:tcPr>
          <w:p w14:paraId="22D08586" w14:textId="77777777" w:rsidR="00783BF5" w:rsidRPr="006666FA" w:rsidRDefault="00783BF5" w:rsidP="00783BF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349F2C0A" w14:textId="77777777" w:rsidR="00783BF5" w:rsidRPr="006666FA" w:rsidRDefault="00783BF5" w:rsidP="00783BF5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5969449D" w14:textId="77777777" w:rsidR="00783BF5" w:rsidRPr="006666FA" w:rsidRDefault="00783BF5" w:rsidP="00783BF5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67A11BA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406EC7C" w14:textId="77777777" w:rsidR="00783BF5" w:rsidRPr="006666FA" w:rsidRDefault="00783BF5" w:rsidP="00783BF5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8AAF158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70F97B75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022414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2ECE63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3BF5" w:rsidRPr="006666FA" w14:paraId="22B5DE64" w14:textId="77777777" w:rsidTr="00B12C08">
        <w:trPr>
          <w:cantSplit/>
        </w:trPr>
        <w:tc>
          <w:tcPr>
            <w:tcW w:w="3420" w:type="dxa"/>
          </w:tcPr>
          <w:p w14:paraId="6C190EE6" w14:textId="77777777" w:rsidR="00783BF5" w:rsidRPr="006666FA" w:rsidRDefault="00783BF5" w:rsidP="00783BF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26" w:type="dxa"/>
          </w:tcPr>
          <w:p w14:paraId="185D81FF" w14:textId="77777777" w:rsidR="00783BF5" w:rsidRPr="006666FA" w:rsidRDefault="00783BF5" w:rsidP="00783BF5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9" w:type="dxa"/>
          </w:tcPr>
          <w:p w14:paraId="5650D19A" w14:textId="77777777" w:rsidR="00783BF5" w:rsidRPr="006666FA" w:rsidRDefault="00783BF5" w:rsidP="00783BF5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85E319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C663456" w14:textId="77777777" w:rsidR="00783BF5" w:rsidRPr="006666FA" w:rsidRDefault="00783BF5" w:rsidP="00783BF5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67F2A3A0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27C2FE7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697A5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346FE8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3BF5" w:rsidRPr="006666FA" w14:paraId="5866B204" w14:textId="77777777" w:rsidTr="00B12C08">
        <w:trPr>
          <w:cantSplit/>
        </w:trPr>
        <w:tc>
          <w:tcPr>
            <w:tcW w:w="3420" w:type="dxa"/>
          </w:tcPr>
          <w:p w14:paraId="36216444" w14:textId="77777777" w:rsidR="00783BF5" w:rsidRPr="006666FA" w:rsidRDefault="00783BF5" w:rsidP="00783B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แตก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626" w:type="dxa"/>
          </w:tcPr>
          <w:p w14:paraId="3A10588C" w14:textId="77777777" w:rsidR="00783BF5" w:rsidRPr="006666FA" w:rsidRDefault="00783BF5" w:rsidP="00783BF5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021D684" w14:textId="2FF9CEDE" w:rsidR="00783BF5" w:rsidRPr="006666FA" w:rsidRDefault="00F07C00" w:rsidP="00783BF5">
            <w:pPr>
              <w:tabs>
                <w:tab w:val="decimal" w:pos="1002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</w:t>
            </w:r>
            <w:r w:rsidR="00ED51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4D2F4FC2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B139C18" w14:textId="2C3EC5E6" w:rsidR="00783BF5" w:rsidRPr="006666FA" w:rsidRDefault="00783BF5" w:rsidP="00783BF5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A581DA9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176A72D" w14:textId="62181B42" w:rsidR="00783BF5" w:rsidRPr="006666FA" w:rsidRDefault="006E05A4" w:rsidP="00783BF5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</w:t>
            </w:r>
            <w:r w:rsidR="00F07C0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  <w:tc>
          <w:tcPr>
            <w:tcW w:w="180" w:type="dxa"/>
          </w:tcPr>
          <w:p w14:paraId="0FF82777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0EC9F6" w14:textId="4B03D1C5" w:rsidR="00783BF5" w:rsidRPr="00C26AF6" w:rsidRDefault="00783BF5" w:rsidP="00783BF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4D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64D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  <w:r w:rsidRPr="00164D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83BF5" w:rsidRPr="006666FA" w14:paraId="3C0E4018" w14:textId="77777777" w:rsidTr="00B12C08">
        <w:trPr>
          <w:cantSplit/>
        </w:trPr>
        <w:tc>
          <w:tcPr>
            <w:tcW w:w="3420" w:type="dxa"/>
          </w:tcPr>
          <w:p w14:paraId="76C82083" w14:textId="77777777" w:rsidR="00783BF5" w:rsidRPr="006666FA" w:rsidRDefault="00783BF5" w:rsidP="00783B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7694325B" w14:textId="77777777" w:rsidR="00783BF5" w:rsidRPr="006666FA" w:rsidRDefault="00783BF5" w:rsidP="00783BF5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CB523" w14:textId="1AC73107" w:rsidR="00783BF5" w:rsidRPr="006666FA" w:rsidRDefault="00F07C00" w:rsidP="00783BF5">
            <w:pPr>
              <w:tabs>
                <w:tab w:val="decimal" w:pos="1002"/>
              </w:tabs>
              <w:ind w:left="-80" w:right="-110" w:firstLine="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5,36</w:t>
            </w:r>
            <w:r w:rsidR="00ED51B2">
              <w:rPr>
                <w:rFonts w:asciiTheme="majorBidi" w:hAnsiTheme="majorBidi" w:cstheme="majorBidi"/>
                <w:b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359DBEBB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ADC8E" w14:textId="0F686140" w:rsidR="00783BF5" w:rsidRPr="006666FA" w:rsidRDefault="00783BF5" w:rsidP="00783BF5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8DC1E82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B42DD" w14:textId="3CE665C9" w:rsidR="00783BF5" w:rsidRPr="00164D4D" w:rsidRDefault="006E05A4" w:rsidP="00783BF5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</w:t>
            </w:r>
            <w:r w:rsidR="00F07C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9)</w:t>
            </w:r>
          </w:p>
        </w:tc>
        <w:tc>
          <w:tcPr>
            <w:tcW w:w="180" w:type="dxa"/>
          </w:tcPr>
          <w:p w14:paraId="6C90BF65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7EDB" w14:textId="6D1FFE56" w:rsidR="00783BF5" w:rsidRPr="00C26AF6" w:rsidRDefault="00783BF5" w:rsidP="00783BF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D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64D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  <w:r w:rsidRPr="00164D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83BF5" w:rsidRPr="006666FA" w14:paraId="341529D6" w14:textId="77777777" w:rsidTr="00B12C08">
        <w:trPr>
          <w:cantSplit/>
        </w:trPr>
        <w:tc>
          <w:tcPr>
            <w:tcW w:w="3420" w:type="dxa"/>
          </w:tcPr>
          <w:p w14:paraId="09BDBCD4" w14:textId="77777777" w:rsidR="00783BF5" w:rsidRPr="006666FA" w:rsidRDefault="00783BF5" w:rsidP="00783B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4F01B7E7" w14:textId="77777777" w:rsidR="00783BF5" w:rsidRPr="006666FA" w:rsidRDefault="00783BF5" w:rsidP="00783BF5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FF8FD2D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155C2C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47DDFFE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C071594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6D37D72" w14:textId="77777777" w:rsidR="00783BF5" w:rsidRPr="00164D4D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805E7A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B51C8C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83BF5" w:rsidRPr="006666FA" w14:paraId="19505DA1" w14:textId="77777777" w:rsidTr="00B12C08">
        <w:trPr>
          <w:cantSplit/>
        </w:trPr>
        <w:tc>
          <w:tcPr>
            <w:tcW w:w="3420" w:type="dxa"/>
          </w:tcPr>
          <w:p w14:paraId="2AF2BDB3" w14:textId="77777777" w:rsidR="00783BF5" w:rsidRPr="006666FA" w:rsidRDefault="00783BF5" w:rsidP="00783BF5">
            <w:pPr>
              <w:spacing w:line="240" w:lineRule="atLeast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dxa"/>
          </w:tcPr>
          <w:p w14:paraId="3D645664" w14:textId="77777777" w:rsidR="00783BF5" w:rsidRPr="006666FA" w:rsidRDefault="00783BF5" w:rsidP="00783BF5">
            <w:pPr>
              <w:tabs>
                <w:tab w:val="decimal" w:pos="10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14:paraId="4D53166A" w14:textId="136335E8" w:rsidR="00783BF5" w:rsidRPr="006666FA" w:rsidRDefault="006C10CA" w:rsidP="00783BF5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07C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3,364</w:t>
            </w:r>
          </w:p>
        </w:tc>
        <w:tc>
          <w:tcPr>
            <w:tcW w:w="180" w:type="dxa"/>
            <w:vAlign w:val="bottom"/>
          </w:tcPr>
          <w:p w14:paraId="078FC36B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31488A5B" w14:textId="46EBD1F8" w:rsidR="00783BF5" w:rsidRPr="006666FA" w:rsidRDefault="00783BF5" w:rsidP="00783BF5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178" w:type="dxa"/>
            <w:vAlign w:val="bottom"/>
          </w:tcPr>
          <w:p w14:paraId="46F09E86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17FE4FE0" w14:textId="79C86E7B" w:rsidR="00783BF5" w:rsidRPr="00164D4D" w:rsidRDefault="006C10CA" w:rsidP="00783BF5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</w:t>
            </w:r>
            <w:r w:rsidR="00F07C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9)</w:t>
            </w:r>
          </w:p>
        </w:tc>
        <w:tc>
          <w:tcPr>
            <w:tcW w:w="180" w:type="dxa"/>
          </w:tcPr>
          <w:p w14:paraId="124B0C02" w14:textId="77777777" w:rsidR="00783BF5" w:rsidRPr="006666FA" w:rsidRDefault="00783BF5" w:rsidP="00783BF5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187514" w14:textId="1507C3C6" w:rsidR="00783BF5" w:rsidRPr="006666FA" w:rsidRDefault="00783BF5" w:rsidP="00783BF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64D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B24A967" w14:textId="77777777" w:rsidR="00B7766D" w:rsidRPr="00F22333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439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B7766D" w:rsidRPr="006666FA" w14:paraId="5AB80C24" w14:textId="77777777" w:rsidTr="00607D3A">
        <w:trPr>
          <w:cantSplit/>
        </w:trPr>
        <w:tc>
          <w:tcPr>
            <w:tcW w:w="3049" w:type="dxa"/>
          </w:tcPr>
          <w:p w14:paraId="2F964616" w14:textId="2097B0D8" w:rsidR="00B7766D" w:rsidRPr="00517ABC" w:rsidRDefault="00BD26FB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  <w:r w:rsidRPr="00517ABC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</w:t>
            </w:r>
            <w:r w:rsidR="00517ABC" w:rsidRPr="00517ABC"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รับรู้ในกำไรขาดทุน</w:t>
            </w:r>
            <w:r w:rsidR="000378A2"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6390" w:type="dxa"/>
            <w:gridSpan w:val="11"/>
          </w:tcPr>
          <w:p w14:paraId="330B7C9B" w14:textId="1391BF60" w:rsidR="00B7766D" w:rsidRPr="006666FA" w:rsidRDefault="000378A2" w:rsidP="00607D3A">
            <w:pPr>
              <w:tabs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="00B7766D"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7766D" w:rsidRPr="006666FA" w14:paraId="0E99D82B" w14:textId="77777777" w:rsidTr="00607D3A">
        <w:trPr>
          <w:cantSplit/>
        </w:trPr>
        <w:tc>
          <w:tcPr>
            <w:tcW w:w="3049" w:type="dxa"/>
          </w:tcPr>
          <w:p w14:paraId="61B6A601" w14:textId="76681F9D" w:rsidR="00B7766D" w:rsidRPr="00517ABC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5"/>
            <w:vAlign w:val="center"/>
          </w:tcPr>
          <w:p w14:paraId="370B67E7" w14:textId="68220D54" w:rsidR="00B7766D" w:rsidRPr="006666FA" w:rsidRDefault="00C64585" w:rsidP="00607D3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83B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4B9DE634" w14:textId="77777777" w:rsidR="00B7766D" w:rsidRPr="006666FA" w:rsidRDefault="00B7766D" w:rsidP="00607D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5"/>
            <w:vAlign w:val="center"/>
          </w:tcPr>
          <w:p w14:paraId="03953834" w14:textId="53BD74B0" w:rsidR="00B7766D" w:rsidRPr="006666FA" w:rsidRDefault="00C64585" w:rsidP="00607D3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83B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B7766D" w:rsidRPr="006666FA" w14:paraId="64F7939B" w14:textId="77777777" w:rsidTr="00607D3A">
        <w:trPr>
          <w:cantSplit/>
        </w:trPr>
        <w:tc>
          <w:tcPr>
            <w:tcW w:w="3049" w:type="dxa"/>
          </w:tcPr>
          <w:p w14:paraId="7C9D300D" w14:textId="6770C641" w:rsidR="00B7766D" w:rsidRPr="00517ABC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49604E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B00544B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AEB7C9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CD5B21" w14:textId="28AB0E3C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D179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D179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2DFB45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0D70B1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DA8FBFB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D7C98B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F5B88A1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9545A2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9D13B9" w14:textId="5735637A" w:rsidR="00B7766D" w:rsidRPr="006666FA" w:rsidRDefault="009E4782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0A58B5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F9C996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3B72AF3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7766D" w:rsidRPr="006666FA" w14:paraId="329DAB1E" w14:textId="77777777" w:rsidTr="00607D3A">
        <w:trPr>
          <w:cantSplit/>
        </w:trPr>
        <w:tc>
          <w:tcPr>
            <w:tcW w:w="3049" w:type="dxa"/>
          </w:tcPr>
          <w:p w14:paraId="08E67E4C" w14:textId="77777777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11"/>
          </w:tcPr>
          <w:p w14:paraId="0D87ED0C" w14:textId="77777777" w:rsidR="00B7766D" w:rsidRPr="006666FA" w:rsidRDefault="00B7766D" w:rsidP="00607D3A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3BF5" w:rsidRPr="005F7087" w14:paraId="0490BE01" w14:textId="77777777" w:rsidTr="00607D3A">
        <w:trPr>
          <w:cantSplit/>
        </w:trPr>
        <w:tc>
          <w:tcPr>
            <w:tcW w:w="3049" w:type="dxa"/>
          </w:tcPr>
          <w:p w14:paraId="49192A95" w14:textId="015DAB1A" w:rsidR="00783BF5" w:rsidRPr="006666FA" w:rsidRDefault="005F7087" w:rsidP="00783BF5">
            <w:pPr>
              <w:spacing w:line="240" w:lineRule="auto"/>
              <w:ind w:left="191" w:right="-84" w:hanging="191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ขาดทุน</w:t>
            </w:r>
            <w:r w:rsidR="00783BF5" w:rsidRPr="006666F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836062" w14:textId="661BC6DE" w:rsidR="00783BF5" w:rsidRPr="006666FA" w:rsidRDefault="006E22DE" w:rsidP="004F6D9A">
            <w:pPr>
              <w:tabs>
                <w:tab w:val="decimal" w:pos="64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13,614</w:t>
            </w:r>
          </w:p>
        </w:tc>
        <w:tc>
          <w:tcPr>
            <w:tcW w:w="180" w:type="dxa"/>
          </w:tcPr>
          <w:p w14:paraId="7C1569A9" w14:textId="77777777" w:rsidR="00783BF5" w:rsidRPr="006666FA" w:rsidRDefault="00783BF5" w:rsidP="00783BF5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838555" w14:textId="50F3891D" w:rsidR="00783BF5" w:rsidRPr="006666FA" w:rsidRDefault="006E22DE" w:rsidP="004F6D9A">
            <w:pPr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(2,636)</w:t>
            </w:r>
          </w:p>
        </w:tc>
        <w:tc>
          <w:tcPr>
            <w:tcW w:w="180" w:type="dxa"/>
          </w:tcPr>
          <w:p w14:paraId="3C9F0158" w14:textId="77777777" w:rsidR="00783BF5" w:rsidRPr="006666FA" w:rsidRDefault="00783BF5" w:rsidP="00783BF5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036349" w14:textId="5CF42D7E" w:rsidR="00783BF5" w:rsidRPr="006666FA" w:rsidRDefault="006E22DE" w:rsidP="004F6D9A">
            <w:pPr>
              <w:tabs>
                <w:tab w:val="decimal" w:pos="61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10,978</w:t>
            </w:r>
          </w:p>
        </w:tc>
        <w:tc>
          <w:tcPr>
            <w:tcW w:w="180" w:type="dxa"/>
          </w:tcPr>
          <w:p w14:paraId="0C04CAF4" w14:textId="77777777" w:rsidR="00783BF5" w:rsidRPr="006666FA" w:rsidRDefault="00783BF5" w:rsidP="00783BF5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EAA78B" w14:textId="5F4F721B" w:rsidR="00783BF5" w:rsidRPr="006666FA" w:rsidRDefault="00783BF5" w:rsidP="00783BF5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2A3C1C" w14:textId="77777777" w:rsidR="00783BF5" w:rsidRPr="00783BF5" w:rsidRDefault="00783BF5" w:rsidP="00783BF5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50FC5A" w14:textId="7DABDB25" w:rsidR="00783BF5" w:rsidRPr="006666FA" w:rsidRDefault="00783BF5" w:rsidP="00783BF5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EDDE0A" w14:textId="77777777" w:rsidR="00783BF5" w:rsidRPr="00783BF5" w:rsidRDefault="00783BF5" w:rsidP="00783BF5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6BFB33" w14:textId="221F4954" w:rsidR="00783BF5" w:rsidRPr="006666FA" w:rsidRDefault="00783BF5" w:rsidP="00783BF5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83BF5" w:rsidRPr="006666FA" w14:paraId="6F940B55" w14:textId="77777777" w:rsidTr="00607D3A">
        <w:trPr>
          <w:cantSplit/>
        </w:trPr>
        <w:tc>
          <w:tcPr>
            <w:tcW w:w="3049" w:type="dxa"/>
          </w:tcPr>
          <w:p w14:paraId="3FD5E42F" w14:textId="77777777" w:rsidR="00783BF5" w:rsidRPr="006666FA" w:rsidRDefault="00783BF5" w:rsidP="00783BF5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FC548" w14:textId="44BDD839" w:rsidR="00783BF5" w:rsidRPr="006666FA" w:rsidRDefault="006E22DE" w:rsidP="004F6D9A">
            <w:pPr>
              <w:tabs>
                <w:tab w:val="decimal" w:pos="64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13,614</w:t>
            </w:r>
          </w:p>
        </w:tc>
        <w:tc>
          <w:tcPr>
            <w:tcW w:w="180" w:type="dxa"/>
          </w:tcPr>
          <w:p w14:paraId="0B600558" w14:textId="77777777" w:rsidR="00783BF5" w:rsidRPr="006666FA" w:rsidRDefault="00783BF5" w:rsidP="00783BF5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9BE8E" w14:textId="0589327A" w:rsidR="00783BF5" w:rsidRPr="006666FA" w:rsidRDefault="006E22DE" w:rsidP="004F6D9A">
            <w:pPr>
              <w:spacing w:line="240" w:lineRule="auto"/>
              <w:ind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(2,636)</w:t>
            </w:r>
          </w:p>
        </w:tc>
        <w:tc>
          <w:tcPr>
            <w:tcW w:w="180" w:type="dxa"/>
          </w:tcPr>
          <w:p w14:paraId="59D059A0" w14:textId="77777777" w:rsidR="00783BF5" w:rsidRPr="006666FA" w:rsidRDefault="00783BF5" w:rsidP="00783BF5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B3BB3" w14:textId="29FF1248" w:rsidR="00783BF5" w:rsidRPr="006666FA" w:rsidRDefault="006E22DE" w:rsidP="004F6D9A">
            <w:pPr>
              <w:tabs>
                <w:tab w:val="decimal" w:pos="61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10,978</w:t>
            </w:r>
          </w:p>
        </w:tc>
        <w:tc>
          <w:tcPr>
            <w:tcW w:w="180" w:type="dxa"/>
            <w:vAlign w:val="bottom"/>
          </w:tcPr>
          <w:p w14:paraId="2EFDFD12" w14:textId="77777777" w:rsidR="00783BF5" w:rsidRPr="006666FA" w:rsidRDefault="00783BF5" w:rsidP="00783BF5">
            <w:pPr>
              <w:tabs>
                <w:tab w:val="decimal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27A79" w14:textId="137EE078" w:rsidR="00783BF5" w:rsidRPr="006666FA" w:rsidRDefault="00783BF5" w:rsidP="00783BF5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81531D" w14:textId="77777777" w:rsidR="00783BF5" w:rsidRPr="00783BF5" w:rsidRDefault="00783BF5" w:rsidP="00783BF5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E7399" w14:textId="1CA01D8D" w:rsidR="00783BF5" w:rsidRPr="006666FA" w:rsidRDefault="00783BF5" w:rsidP="00783BF5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859C5B" w14:textId="77777777" w:rsidR="00783BF5" w:rsidRPr="00783BF5" w:rsidRDefault="00783BF5" w:rsidP="00783BF5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C3EDB" w14:textId="4F7C3D04" w:rsidR="00783BF5" w:rsidRPr="006666FA" w:rsidRDefault="00783BF5" w:rsidP="00783BF5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D83A96D" w14:textId="00DC7AB7" w:rsidR="00387F6B" w:rsidRDefault="00387F6B" w:rsidP="00CD764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5C65F8" w14:textId="77777777" w:rsidR="00387F6B" w:rsidRDefault="00387F6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39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0378A2" w:rsidRPr="006666FA" w14:paraId="7D52214D" w14:textId="77777777" w:rsidTr="00607D3A">
        <w:trPr>
          <w:cantSplit/>
        </w:trPr>
        <w:tc>
          <w:tcPr>
            <w:tcW w:w="3049" w:type="dxa"/>
          </w:tcPr>
          <w:p w14:paraId="5F0783A7" w14:textId="60E2E7DA" w:rsidR="000378A2" w:rsidRPr="006666FA" w:rsidRDefault="000378A2" w:rsidP="000378A2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517ABC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ภาษีเงินได้</w:t>
            </w:r>
            <w:r w:rsidRPr="00517ABC"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รับรู้ในกำไรขาดทุน</w:t>
            </w:r>
            <w:r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6390" w:type="dxa"/>
            <w:gridSpan w:val="11"/>
          </w:tcPr>
          <w:p w14:paraId="3E527B54" w14:textId="5F4AD321" w:rsidR="000378A2" w:rsidRPr="006666FA" w:rsidRDefault="000378A2" w:rsidP="000378A2">
            <w:pPr>
              <w:tabs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0378A2" w:rsidRPr="006666FA" w14:paraId="76A69BD1" w14:textId="77777777" w:rsidTr="00607D3A">
        <w:trPr>
          <w:cantSplit/>
        </w:trPr>
        <w:tc>
          <w:tcPr>
            <w:tcW w:w="3049" w:type="dxa"/>
          </w:tcPr>
          <w:p w14:paraId="52D4745E" w14:textId="77777777" w:rsidR="000378A2" w:rsidRPr="006666FA" w:rsidRDefault="000378A2" w:rsidP="000378A2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5"/>
            <w:vAlign w:val="center"/>
          </w:tcPr>
          <w:p w14:paraId="3B811B7B" w14:textId="6361A188" w:rsidR="000378A2" w:rsidRPr="006666FA" w:rsidRDefault="000378A2" w:rsidP="000378A2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630815A6" w14:textId="77777777" w:rsidR="000378A2" w:rsidRPr="006666FA" w:rsidRDefault="000378A2" w:rsidP="000378A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5"/>
            <w:vAlign w:val="center"/>
          </w:tcPr>
          <w:p w14:paraId="48336496" w14:textId="4E222607" w:rsidR="000378A2" w:rsidRPr="006666FA" w:rsidRDefault="000378A2" w:rsidP="000378A2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0378A2" w:rsidRPr="006666FA" w14:paraId="6BAB016E" w14:textId="77777777" w:rsidTr="00607D3A">
        <w:trPr>
          <w:cantSplit/>
        </w:trPr>
        <w:tc>
          <w:tcPr>
            <w:tcW w:w="3049" w:type="dxa"/>
          </w:tcPr>
          <w:p w14:paraId="597164F2" w14:textId="633765D7" w:rsidR="000378A2" w:rsidRPr="006666FA" w:rsidRDefault="000378A2" w:rsidP="000378A2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E3A7B57" w14:textId="77777777" w:rsidR="000378A2" w:rsidRPr="006666FA" w:rsidRDefault="000378A2" w:rsidP="000378A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49ABA3B" w14:textId="77777777" w:rsidR="000378A2" w:rsidRPr="006666FA" w:rsidRDefault="000378A2" w:rsidP="000378A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E74C90" w14:textId="77777777" w:rsidR="000378A2" w:rsidRPr="006666FA" w:rsidRDefault="000378A2" w:rsidP="000378A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711611" w14:textId="07812AEF" w:rsidR="000378A2" w:rsidRPr="006666FA" w:rsidRDefault="000378A2" w:rsidP="000378A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7F685746" w14:textId="77777777" w:rsidR="000378A2" w:rsidRPr="006666FA" w:rsidRDefault="000378A2" w:rsidP="000378A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60E9151C" w14:textId="77777777" w:rsidR="000378A2" w:rsidRPr="006666FA" w:rsidRDefault="000378A2" w:rsidP="000378A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8DBB699" w14:textId="77777777" w:rsidR="000378A2" w:rsidRPr="006666FA" w:rsidRDefault="000378A2" w:rsidP="000378A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FF90D35" w14:textId="77777777" w:rsidR="000378A2" w:rsidRPr="006666FA" w:rsidRDefault="000378A2" w:rsidP="000378A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7C8D3D" w14:textId="77777777" w:rsidR="000378A2" w:rsidRPr="006666FA" w:rsidRDefault="000378A2" w:rsidP="000378A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5430E9C" w14:textId="77777777" w:rsidR="000378A2" w:rsidRPr="006666FA" w:rsidRDefault="000378A2" w:rsidP="000378A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8947261" w14:textId="77777777" w:rsidR="000378A2" w:rsidRPr="006666FA" w:rsidRDefault="000378A2" w:rsidP="000378A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3C193E" w14:textId="77777777" w:rsidR="000378A2" w:rsidRDefault="000378A2" w:rsidP="000378A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51F4C8CE" w14:textId="48310290" w:rsidR="000378A2" w:rsidRPr="006666FA" w:rsidRDefault="000378A2" w:rsidP="000378A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C8714F" w14:textId="77777777" w:rsidR="000378A2" w:rsidRPr="006666FA" w:rsidRDefault="000378A2" w:rsidP="000378A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AFC1CF" w14:textId="77777777" w:rsidR="000378A2" w:rsidRPr="006666FA" w:rsidRDefault="000378A2" w:rsidP="000378A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0378A2" w:rsidRPr="006666FA" w14:paraId="27264623" w14:textId="77777777" w:rsidTr="00607D3A">
        <w:trPr>
          <w:cantSplit/>
        </w:trPr>
        <w:tc>
          <w:tcPr>
            <w:tcW w:w="3049" w:type="dxa"/>
          </w:tcPr>
          <w:p w14:paraId="1A62D3FF" w14:textId="77777777" w:rsidR="000378A2" w:rsidRPr="006666FA" w:rsidRDefault="000378A2" w:rsidP="000378A2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11"/>
          </w:tcPr>
          <w:p w14:paraId="5C6B9B00" w14:textId="77777777" w:rsidR="000378A2" w:rsidRPr="006666FA" w:rsidRDefault="000378A2" w:rsidP="000378A2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8A2" w:rsidRPr="006666FA" w14:paraId="747ECABC" w14:textId="77777777" w:rsidTr="00607D3A">
        <w:trPr>
          <w:cantSplit/>
        </w:trPr>
        <w:tc>
          <w:tcPr>
            <w:tcW w:w="3049" w:type="dxa"/>
          </w:tcPr>
          <w:p w14:paraId="5C3AD51F" w14:textId="52398114" w:rsidR="000378A2" w:rsidRPr="006666FA" w:rsidRDefault="000378A2" w:rsidP="000378A2">
            <w:pPr>
              <w:spacing w:line="240" w:lineRule="auto"/>
              <w:ind w:left="191" w:right="-87" w:hanging="18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ขาดทุน</w:t>
            </w:r>
            <w:r w:rsidRPr="006666F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0EFBE6" w14:textId="32B859A9" w:rsidR="000378A2" w:rsidRPr="006666FA" w:rsidRDefault="000378A2" w:rsidP="000378A2">
            <w:pPr>
              <w:tabs>
                <w:tab w:val="decimal" w:pos="662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7,388</w:t>
            </w:r>
          </w:p>
        </w:tc>
        <w:tc>
          <w:tcPr>
            <w:tcW w:w="180" w:type="dxa"/>
          </w:tcPr>
          <w:p w14:paraId="51E28723" w14:textId="77777777" w:rsidR="000378A2" w:rsidRPr="006666FA" w:rsidRDefault="000378A2" w:rsidP="000378A2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6728B8" w14:textId="271A2DCA" w:rsidR="000378A2" w:rsidRPr="006666FA" w:rsidRDefault="000378A2" w:rsidP="000378A2">
            <w:pPr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(1,478)</w:t>
            </w:r>
          </w:p>
        </w:tc>
        <w:tc>
          <w:tcPr>
            <w:tcW w:w="180" w:type="dxa"/>
          </w:tcPr>
          <w:p w14:paraId="62922755" w14:textId="77777777" w:rsidR="000378A2" w:rsidRPr="006666FA" w:rsidRDefault="000378A2" w:rsidP="000378A2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FBD7E6" w14:textId="02003545" w:rsidR="000378A2" w:rsidRPr="006666FA" w:rsidRDefault="000378A2" w:rsidP="000378A2">
            <w:pPr>
              <w:tabs>
                <w:tab w:val="decimal" w:pos="64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5,910</w:t>
            </w:r>
          </w:p>
        </w:tc>
        <w:tc>
          <w:tcPr>
            <w:tcW w:w="180" w:type="dxa"/>
          </w:tcPr>
          <w:p w14:paraId="27965B3D" w14:textId="77777777" w:rsidR="000378A2" w:rsidRPr="006666FA" w:rsidRDefault="000378A2" w:rsidP="000378A2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36EDFA" w14:textId="282884A2" w:rsidR="000378A2" w:rsidRPr="006666FA" w:rsidRDefault="000378A2" w:rsidP="000378A2">
            <w:pPr>
              <w:tabs>
                <w:tab w:val="decimal" w:pos="4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548037" w14:textId="77777777" w:rsidR="000378A2" w:rsidRPr="00682F16" w:rsidRDefault="000378A2" w:rsidP="000378A2">
            <w:pPr>
              <w:tabs>
                <w:tab w:val="decimal" w:pos="41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C78324" w14:textId="6240FA2D" w:rsidR="000378A2" w:rsidRPr="006666FA" w:rsidRDefault="000378A2" w:rsidP="000378A2">
            <w:pPr>
              <w:tabs>
                <w:tab w:val="decimal" w:pos="4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FEC8A8" w14:textId="77777777" w:rsidR="000378A2" w:rsidRPr="00682F16" w:rsidRDefault="000378A2" w:rsidP="000378A2">
            <w:pPr>
              <w:tabs>
                <w:tab w:val="decimal" w:pos="41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64A0F0" w14:textId="01213988" w:rsidR="000378A2" w:rsidRPr="006666FA" w:rsidRDefault="000378A2" w:rsidP="000378A2">
            <w:pPr>
              <w:tabs>
                <w:tab w:val="decimal" w:pos="4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378A2" w:rsidRPr="006666FA" w14:paraId="174ADE74" w14:textId="77777777" w:rsidTr="00607D3A">
        <w:trPr>
          <w:cantSplit/>
        </w:trPr>
        <w:tc>
          <w:tcPr>
            <w:tcW w:w="3049" w:type="dxa"/>
          </w:tcPr>
          <w:p w14:paraId="3F348D4D" w14:textId="77777777" w:rsidR="000378A2" w:rsidRPr="006666FA" w:rsidRDefault="000378A2" w:rsidP="000378A2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D9851" w14:textId="1E640744" w:rsidR="000378A2" w:rsidRPr="006666FA" w:rsidRDefault="000378A2" w:rsidP="000378A2">
            <w:pPr>
              <w:tabs>
                <w:tab w:val="decimal" w:pos="662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7,388</w:t>
            </w:r>
          </w:p>
        </w:tc>
        <w:tc>
          <w:tcPr>
            <w:tcW w:w="180" w:type="dxa"/>
          </w:tcPr>
          <w:p w14:paraId="306930FF" w14:textId="77777777" w:rsidR="000378A2" w:rsidRPr="006666FA" w:rsidRDefault="000378A2" w:rsidP="000378A2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96ABF" w14:textId="726A5A97" w:rsidR="000378A2" w:rsidRPr="004F6D9A" w:rsidRDefault="000378A2" w:rsidP="000378A2">
            <w:pPr>
              <w:spacing w:line="240" w:lineRule="auto"/>
              <w:ind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6D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(1,478)</w:t>
            </w:r>
          </w:p>
        </w:tc>
        <w:tc>
          <w:tcPr>
            <w:tcW w:w="180" w:type="dxa"/>
          </w:tcPr>
          <w:p w14:paraId="08D0FF80" w14:textId="77777777" w:rsidR="000378A2" w:rsidRPr="006666FA" w:rsidRDefault="000378A2" w:rsidP="000378A2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68A5F" w14:textId="4D4C8723" w:rsidR="000378A2" w:rsidRPr="006666FA" w:rsidRDefault="000378A2" w:rsidP="000378A2">
            <w:pPr>
              <w:tabs>
                <w:tab w:val="decimal" w:pos="64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5,910</w:t>
            </w:r>
          </w:p>
        </w:tc>
        <w:tc>
          <w:tcPr>
            <w:tcW w:w="180" w:type="dxa"/>
          </w:tcPr>
          <w:p w14:paraId="2B57332F" w14:textId="77777777" w:rsidR="000378A2" w:rsidRPr="006666FA" w:rsidRDefault="000378A2" w:rsidP="000378A2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34F4A" w14:textId="4F1F42BE" w:rsidR="000378A2" w:rsidRPr="006666FA" w:rsidRDefault="000378A2" w:rsidP="000378A2">
            <w:pPr>
              <w:tabs>
                <w:tab w:val="decimal" w:pos="4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15B315" w14:textId="77777777" w:rsidR="000378A2" w:rsidRPr="00682F16" w:rsidRDefault="000378A2" w:rsidP="000378A2">
            <w:pPr>
              <w:tabs>
                <w:tab w:val="decimal" w:pos="41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4075F" w14:textId="0C009334" w:rsidR="000378A2" w:rsidRPr="006666FA" w:rsidRDefault="000378A2" w:rsidP="000378A2">
            <w:pPr>
              <w:tabs>
                <w:tab w:val="decimal" w:pos="4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1B79B6" w14:textId="77777777" w:rsidR="000378A2" w:rsidRPr="00682F16" w:rsidRDefault="000378A2" w:rsidP="000378A2">
            <w:pPr>
              <w:tabs>
                <w:tab w:val="decimal" w:pos="41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92FC8" w14:textId="0246984F" w:rsidR="000378A2" w:rsidRPr="006666FA" w:rsidRDefault="000378A2" w:rsidP="000378A2">
            <w:pPr>
              <w:tabs>
                <w:tab w:val="decimal" w:pos="4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E44D6F7" w14:textId="77777777" w:rsidR="00B7766D" w:rsidRPr="006666FA" w:rsidRDefault="00B7766D" w:rsidP="00B7766D">
      <w:pPr>
        <w:spacing w:line="240" w:lineRule="auto"/>
        <w:ind w:left="540" w:hanging="9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0"/>
        <w:gridCol w:w="90"/>
        <w:gridCol w:w="1000"/>
        <w:gridCol w:w="90"/>
        <w:gridCol w:w="182"/>
        <w:gridCol w:w="90"/>
        <w:gridCol w:w="1001"/>
        <w:gridCol w:w="90"/>
        <w:gridCol w:w="183"/>
        <w:gridCol w:w="90"/>
        <w:gridCol w:w="1001"/>
        <w:gridCol w:w="90"/>
        <w:gridCol w:w="183"/>
        <w:gridCol w:w="90"/>
        <w:gridCol w:w="1000"/>
      </w:tblGrid>
      <w:tr w:rsidR="00B7766D" w:rsidRPr="009725A8" w14:paraId="14011E60" w14:textId="77777777" w:rsidTr="00F22333">
        <w:tc>
          <w:tcPr>
            <w:tcW w:w="4270" w:type="dxa"/>
            <w:gridSpan w:val="2"/>
            <w:shd w:val="clear" w:color="auto" w:fill="auto"/>
          </w:tcPr>
          <w:p w14:paraId="33967C06" w14:textId="77777777" w:rsidR="00B7766D" w:rsidRPr="009725A8" w:rsidRDefault="00B7766D" w:rsidP="00F22333">
            <w:pPr>
              <w:spacing w:line="240" w:lineRule="auto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90" w:type="dxa"/>
            <w:gridSpan w:val="13"/>
            <w:tcBorders>
              <w:bottom w:val="nil"/>
            </w:tcBorders>
            <w:shd w:val="clear" w:color="auto" w:fill="auto"/>
          </w:tcPr>
          <w:p w14:paraId="2F20AFB2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rtl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B7766D" w:rsidRPr="009725A8" w14:paraId="29C04A5A" w14:textId="77777777" w:rsidTr="00F22333">
        <w:tc>
          <w:tcPr>
            <w:tcW w:w="4270" w:type="dxa"/>
            <w:gridSpan w:val="2"/>
            <w:shd w:val="clear" w:color="auto" w:fill="auto"/>
          </w:tcPr>
          <w:p w14:paraId="09F71322" w14:textId="77777777" w:rsidR="00B7766D" w:rsidRPr="009725A8" w:rsidRDefault="00B7766D" w:rsidP="00F22333">
            <w:pPr>
              <w:ind w:left="-24"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  <w:lang w:val="en-US"/>
              </w:rPr>
            </w:pPr>
          </w:p>
        </w:tc>
        <w:tc>
          <w:tcPr>
            <w:tcW w:w="2453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66A5B30D" w14:textId="5248CBCB" w:rsidR="00B7766D" w:rsidRPr="009725A8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118BD"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DD2E04C" w14:textId="77777777" w:rsidR="00B7766D" w:rsidRPr="009725A8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4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1DF3B700" w14:textId="32E96523" w:rsidR="00B7766D" w:rsidRPr="009725A8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118BD"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</w:tr>
      <w:tr w:rsidR="00B7766D" w:rsidRPr="009725A8" w14:paraId="62349DC7" w14:textId="77777777" w:rsidTr="00F22333">
        <w:trPr>
          <w:trHeight w:val="470"/>
        </w:trPr>
        <w:tc>
          <w:tcPr>
            <w:tcW w:w="4270" w:type="dxa"/>
            <w:gridSpan w:val="2"/>
            <w:shd w:val="clear" w:color="auto" w:fill="auto"/>
          </w:tcPr>
          <w:p w14:paraId="50F11FE2" w14:textId="77777777" w:rsidR="00B7766D" w:rsidRPr="009725A8" w:rsidRDefault="00B7766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60FBFD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1CAFFF6A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E64B91" w14:textId="77777777" w:rsidR="00B7766D" w:rsidRPr="009725A8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EDCD25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1CE3EB9F" w14:textId="77777777" w:rsidR="00B7766D" w:rsidRPr="009725A8" w:rsidRDefault="00B7766D" w:rsidP="009372F4">
            <w:pPr>
              <w:pStyle w:val="acctfourfigures"/>
              <w:tabs>
                <w:tab w:val="clear" w:pos="765"/>
              </w:tabs>
              <w:spacing w:line="240" w:lineRule="atLeast"/>
              <w:ind w:left="-79" w:right="-4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D2EAE1" w14:textId="77777777" w:rsidR="00B7766D" w:rsidRPr="009725A8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89BBD1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3AF700FD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EDCF5D" w14:textId="77777777" w:rsidR="00B7766D" w:rsidRPr="009725A8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auto"/>
          </w:tcPr>
          <w:p w14:paraId="2E38FA61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5AEA1BAD" w14:textId="77777777" w:rsidR="00B7766D" w:rsidRPr="009725A8" w:rsidRDefault="00B7766D" w:rsidP="009372F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8118BD" w:rsidRPr="009725A8" w14:paraId="5DF62EF5" w14:textId="77777777" w:rsidTr="00F22333">
        <w:tc>
          <w:tcPr>
            <w:tcW w:w="4270" w:type="dxa"/>
            <w:gridSpan w:val="2"/>
            <w:shd w:val="clear" w:color="auto" w:fill="auto"/>
          </w:tcPr>
          <w:p w14:paraId="1795C4A5" w14:textId="77777777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กำไร</w:t>
            </w: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ก่อนภาษีเงินได้รวม</w:t>
            </w:r>
          </w:p>
        </w:tc>
        <w:tc>
          <w:tcPr>
            <w:tcW w:w="1090" w:type="dxa"/>
            <w:gridSpan w:val="2"/>
            <w:tcBorders>
              <w:top w:val="nil"/>
            </w:tcBorders>
            <w:shd w:val="clear" w:color="auto" w:fill="auto"/>
          </w:tcPr>
          <w:p w14:paraId="67A5B040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top w:val="nil"/>
            </w:tcBorders>
            <w:shd w:val="clear" w:color="auto" w:fill="auto"/>
          </w:tcPr>
          <w:p w14:paraId="5A677DEF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F572F3C" w14:textId="546827F3" w:rsidR="008118BD" w:rsidRPr="009725A8" w:rsidRDefault="009B1A6F" w:rsidP="00FF37F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178,930</w:t>
            </w:r>
          </w:p>
        </w:tc>
        <w:tc>
          <w:tcPr>
            <w:tcW w:w="273" w:type="dxa"/>
            <w:gridSpan w:val="2"/>
            <w:tcBorders>
              <w:top w:val="nil"/>
            </w:tcBorders>
            <w:shd w:val="clear" w:color="auto" w:fill="auto"/>
          </w:tcPr>
          <w:p w14:paraId="5EBC02D6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</w:tcBorders>
            <w:shd w:val="clear" w:color="auto" w:fill="auto"/>
          </w:tcPr>
          <w:p w14:paraId="6DC5B71D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top w:val="nil"/>
            </w:tcBorders>
            <w:shd w:val="clear" w:color="auto" w:fill="auto"/>
          </w:tcPr>
          <w:p w14:paraId="550EB88A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0CA5A47" w14:textId="46E451C5" w:rsidR="008118BD" w:rsidRPr="009725A8" w:rsidRDefault="008118BD" w:rsidP="00FF37F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333,682</w:t>
            </w:r>
          </w:p>
        </w:tc>
      </w:tr>
      <w:tr w:rsidR="008118BD" w:rsidRPr="009725A8" w14:paraId="5057967F" w14:textId="77777777" w:rsidTr="00F22333">
        <w:tc>
          <w:tcPr>
            <w:tcW w:w="4270" w:type="dxa"/>
            <w:gridSpan w:val="2"/>
            <w:tcBorders>
              <w:bottom w:val="nil"/>
            </w:tcBorders>
            <w:shd w:val="clear" w:color="auto" w:fill="auto"/>
          </w:tcPr>
          <w:p w14:paraId="48744CB0" w14:textId="77777777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90" w:type="dxa"/>
            <w:gridSpan w:val="2"/>
            <w:tcBorders>
              <w:bottom w:val="nil"/>
            </w:tcBorders>
            <w:shd w:val="clear" w:color="auto" w:fill="auto"/>
          </w:tcPr>
          <w:p w14:paraId="30AED40E" w14:textId="569BED09" w:rsidR="008118BD" w:rsidRPr="009725A8" w:rsidRDefault="00AB4134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20.00</w:t>
            </w:r>
          </w:p>
        </w:tc>
        <w:tc>
          <w:tcPr>
            <w:tcW w:w="272" w:type="dxa"/>
            <w:gridSpan w:val="2"/>
            <w:tcBorders>
              <w:bottom w:val="nil"/>
            </w:tcBorders>
            <w:shd w:val="clear" w:color="auto" w:fill="auto"/>
          </w:tcPr>
          <w:p w14:paraId="3E09E7F1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D13CDA3" w14:textId="3C108205" w:rsidR="008118BD" w:rsidRPr="009725A8" w:rsidRDefault="009B1A6F" w:rsidP="00FF37F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35,786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1BC4ABD3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</w:tcPr>
          <w:p w14:paraId="63008DAD" w14:textId="6E63242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2747FF64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1D5521" w14:textId="76634AC6" w:rsidR="008118BD" w:rsidRPr="009725A8" w:rsidRDefault="008118BD" w:rsidP="00FF37F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66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736</w:t>
            </w:r>
          </w:p>
        </w:tc>
      </w:tr>
      <w:tr w:rsidR="00131D84" w:rsidRPr="009725A8" w14:paraId="24E1B842" w14:textId="77777777" w:rsidTr="00F22333">
        <w:tc>
          <w:tcPr>
            <w:tcW w:w="4270" w:type="dxa"/>
            <w:gridSpan w:val="2"/>
            <w:shd w:val="clear" w:color="auto" w:fill="auto"/>
          </w:tcPr>
          <w:p w14:paraId="62DBF46D" w14:textId="14BA95C0" w:rsidR="006F3A7F" w:rsidRPr="009725A8" w:rsidRDefault="006F3A7F" w:rsidP="00D46B4E">
            <w:pPr>
              <w:ind w:left="156" w:hanging="1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725A8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ผลกระทบทางภาษีสำหรับส่วน</w:t>
            </w:r>
            <w:r w:rsidR="004175E7" w:rsidRPr="009725A8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แบ่งกำไร</w:t>
            </w:r>
            <w:r w:rsidR="004175E7" w:rsidRPr="009725A8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br/>
            </w:r>
            <w:r w:rsidR="004175E7" w:rsidRPr="009725A8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ใน</w:t>
            </w:r>
            <w:r w:rsidR="004175E7"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เงิน</w:t>
            </w:r>
            <w:r w:rsidR="004175E7" w:rsidRPr="009725A8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ลงทุนในบริษัทร่วมและการร่วมค้า</w:t>
            </w:r>
          </w:p>
        </w:tc>
        <w:tc>
          <w:tcPr>
            <w:tcW w:w="1090" w:type="dxa"/>
            <w:gridSpan w:val="2"/>
            <w:shd w:val="clear" w:color="auto" w:fill="auto"/>
          </w:tcPr>
          <w:p w14:paraId="2B3CE652" w14:textId="77777777" w:rsidR="00131D84" w:rsidRPr="009725A8" w:rsidRDefault="00131D84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5A5CA0C5" w14:textId="77777777" w:rsidR="00131D84" w:rsidRPr="009725A8" w:rsidRDefault="00131D84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2E907C43" w14:textId="700B4CFB" w:rsidR="00131D84" w:rsidRPr="009725A8" w:rsidRDefault="00BF608F" w:rsidP="00FF37F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9B1A6F"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17,943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77FBCFE2" w14:textId="77777777" w:rsidR="00131D84" w:rsidRPr="009725A8" w:rsidRDefault="00131D84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262FE20" w14:textId="77777777" w:rsidR="00131D84" w:rsidRPr="009725A8" w:rsidRDefault="00131D84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7ABBD030" w14:textId="77777777" w:rsidR="00131D84" w:rsidRPr="009725A8" w:rsidRDefault="00131D84" w:rsidP="00FF37F9">
            <w:pPr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22EB4FB" w14:textId="3847FF46" w:rsidR="00131D84" w:rsidRPr="009725A8" w:rsidRDefault="00331950" w:rsidP="00FF37F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(6</w:t>
            </w:r>
            <w:r w:rsidR="000A77C6"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79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8118BD" w:rsidRPr="009725A8" w14:paraId="61827CAD" w14:textId="77777777" w:rsidTr="00F22333">
        <w:tc>
          <w:tcPr>
            <w:tcW w:w="4270" w:type="dxa"/>
            <w:gridSpan w:val="2"/>
            <w:shd w:val="clear" w:color="auto" w:fill="auto"/>
          </w:tcPr>
          <w:p w14:paraId="65C07F89" w14:textId="77777777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090" w:type="dxa"/>
            <w:gridSpan w:val="2"/>
            <w:shd w:val="clear" w:color="auto" w:fill="auto"/>
          </w:tcPr>
          <w:p w14:paraId="24E9A641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29BCC47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1DF89045" w14:textId="667D2A94" w:rsidR="008118BD" w:rsidRPr="009725A8" w:rsidRDefault="00C85DCA" w:rsidP="00FF37F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9,</w:t>
            </w:r>
            <w:r w:rsidR="00AC72E1"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243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63C35DB0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8EE12BC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4051A26B" w14:textId="77777777" w:rsidR="008118BD" w:rsidRPr="009725A8" w:rsidRDefault="008118BD" w:rsidP="00FF37F9">
            <w:pPr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6D0C0D6" w14:textId="44671A7B" w:rsidR="008118BD" w:rsidRPr="009725A8" w:rsidRDefault="008118BD" w:rsidP="00FF37F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10,437</w:t>
            </w:r>
          </w:p>
        </w:tc>
      </w:tr>
      <w:tr w:rsidR="008118BD" w:rsidRPr="009725A8" w14:paraId="6D7992D2" w14:textId="77777777" w:rsidTr="00F22333">
        <w:trPr>
          <w:trHeight w:val="64"/>
        </w:trPr>
        <w:tc>
          <w:tcPr>
            <w:tcW w:w="4270" w:type="dxa"/>
            <w:gridSpan w:val="2"/>
            <w:shd w:val="clear" w:color="auto" w:fill="auto"/>
          </w:tcPr>
          <w:p w14:paraId="65F5D5C2" w14:textId="77777777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ค่าใช้จ่ายที่หักได้เพิ่มทางภาษี</w:t>
            </w:r>
          </w:p>
        </w:tc>
        <w:tc>
          <w:tcPr>
            <w:tcW w:w="1090" w:type="dxa"/>
            <w:gridSpan w:val="2"/>
            <w:shd w:val="clear" w:color="auto" w:fill="auto"/>
          </w:tcPr>
          <w:p w14:paraId="2316564F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2AF9DE95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4EDCB15A" w14:textId="2DCA47C7" w:rsidR="008118BD" w:rsidRPr="009725A8" w:rsidRDefault="00C85DCA" w:rsidP="00FF37F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DB7085" w:rsidRPr="009725A8">
              <w:rPr>
                <w:rFonts w:asciiTheme="majorBidi" w:hAnsiTheme="majorBidi" w:cstheme="majorBidi"/>
                <w:sz w:val="29"/>
                <w:szCs w:val="29"/>
              </w:rPr>
              <w:t>2,580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038C9E85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44A9F91B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47C661C4" w14:textId="77777777" w:rsidR="008118BD" w:rsidRPr="009725A8" w:rsidRDefault="008118BD" w:rsidP="00FF37F9">
            <w:pPr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0A177B1" w14:textId="53CF12CA" w:rsidR="008118BD" w:rsidRPr="009725A8" w:rsidRDefault="008118BD" w:rsidP="00FF37F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13,988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118BD" w:rsidRPr="009725A8" w14:paraId="6F55D361" w14:textId="77777777" w:rsidTr="00F22333">
        <w:tc>
          <w:tcPr>
            <w:tcW w:w="4270" w:type="dxa"/>
            <w:gridSpan w:val="2"/>
            <w:tcBorders>
              <w:bottom w:val="nil"/>
            </w:tcBorders>
            <w:shd w:val="clear" w:color="auto" w:fill="auto"/>
          </w:tcPr>
          <w:p w14:paraId="352D065A" w14:textId="36F846B8" w:rsidR="008118BD" w:rsidRPr="009725A8" w:rsidRDefault="008118BD" w:rsidP="00D46B4E">
            <w:pPr>
              <w:ind w:left="156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ผลขาดทุนในปีปัจจุบันที่ไม่รับรู้เป็นสินทรัพย์</w:t>
            </w:r>
            <w:r w:rsidR="00D46B4E" w:rsidRPr="009725A8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            </w:t>
            </w: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090" w:type="dxa"/>
            <w:gridSpan w:val="2"/>
            <w:tcBorders>
              <w:bottom w:val="nil"/>
            </w:tcBorders>
            <w:shd w:val="clear" w:color="auto" w:fill="auto"/>
          </w:tcPr>
          <w:p w14:paraId="1B597CBF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  <w:shd w:val="clear" w:color="auto" w:fill="auto"/>
          </w:tcPr>
          <w:p w14:paraId="53135AE4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892BCD0" w14:textId="625A5A0D" w:rsidR="008118BD" w:rsidRPr="009725A8" w:rsidRDefault="00BF608F" w:rsidP="00FF37F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9,</w:t>
            </w:r>
            <w:r w:rsidR="00F353E4"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55</w:t>
            </w:r>
            <w:r w:rsidR="001F0849"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20624531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</w:tcPr>
          <w:p w14:paraId="7505232B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61231591" w14:textId="77777777" w:rsidR="008118BD" w:rsidRPr="009725A8" w:rsidRDefault="008118BD" w:rsidP="00FF37F9">
            <w:pPr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19FF39B7" w14:textId="7E5808EF" w:rsidR="008118BD" w:rsidRPr="009725A8" w:rsidRDefault="008118BD" w:rsidP="00FF37F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20,851</w:t>
            </w:r>
          </w:p>
        </w:tc>
      </w:tr>
      <w:tr w:rsidR="008118BD" w:rsidRPr="009725A8" w14:paraId="0538ABAF" w14:textId="77777777" w:rsidTr="00F22333">
        <w:tc>
          <w:tcPr>
            <w:tcW w:w="4270" w:type="dxa"/>
            <w:gridSpan w:val="2"/>
            <w:shd w:val="clear" w:color="auto" w:fill="auto"/>
          </w:tcPr>
          <w:p w14:paraId="4A9B2F64" w14:textId="28848680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val="en-US" w:bidi="th-TH"/>
              </w:rPr>
              <w:t>การใช้ขาดทุนทางภาษีเดิมที่ไม่ได้บันทึก</w:t>
            </w:r>
          </w:p>
        </w:tc>
        <w:tc>
          <w:tcPr>
            <w:tcW w:w="1090" w:type="dxa"/>
            <w:gridSpan w:val="2"/>
            <w:tcBorders>
              <w:bottom w:val="nil"/>
            </w:tcBorders>
            <w:shd w:val="clear" w:color="auto" w:fill="auto"/>
          </w:tcPr>
          <w:p w14:paraId="3E75F29C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  <w:shd w:val="clear" w:color="auto" w:fill="auto"/>
          </w:tcPr>
          <w:p w14:paraId="4DE917FF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4A7CDD" w14:textId="409F27E9" w:rsidR="008118BD" w:rsidRPr="009725A8" w:rsidRDefault="000B7336" w:rsidP="00FF37F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</w:t>
            </w:r>
            <w:r w:rsidR="00DB7085"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3,039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7EA4DAFC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</w:tcPr>
          <w:p w14:paraId="1571F84D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504F6B07" w14:textId="77777777" w:rsidR="008118BD" w:rsidRPr="009725A8" w:rsidRDefault="008118BD" w:rsidP="00FF37F9">
            <w:pPr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11C9C935" w14:textId="6207482F" w:rsidR="008118BD" w:rsidRPr="009725A8" w:rsidRDefault="008118BD" w:rsidP="00FF37F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66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BC6F3F" w:rsidRPr="009725A8" w14:paraId="3E5C6C4A" w14:textId="77777777" w:rsidTr="00F22333">
        <w:tc>
          <w:tcPr>
            <w:tcW w:w="4270" w:type="dxa"/>
            <w:gridSpan w:val="2"/>
            <w:shd w:val="clear" w:color="auto" w:fill="auto"/>
          </w:tcPr>
          <w:p w14:paraId="21408081" w14:textId="38BF240E" w:rsidR="00BC6F3F" w:rsidRPr="009725A8" w:rsidRDefault="00C05B30" w:rsidP="00D46B4E">
            <w:pPr>
              <w:ind w:left="156" w:hanging="180"/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ผลขาดทุน</w:t>
            </w:r>
            <w:r w:rsidR="00C55A14"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ทางภาษี</w:t>
            </w: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ที่</w:t>
            </w:r>
            <w:r w:rsidR="00904148"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เคย</w:t>
            </w: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รับรู้เป็นสินทรัพย์</w:t>
            </w:r>
            <w:r w:rsidR="00D46B4E"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 xml:space="preserve">             </w:t>
            </w: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ภ</w:t>
            </w:r>
            <w:r w:rsidRPr="009725A8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าษีเงินได้รอการตัดบัญชี</w:t>
            </w:r>
            <w:r w:rsidR="00C55A14" w:rsidRPr="009725A8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ในงวดก่อน</w:t>
            </w:r>
            <w:r w:rsidR="00DD6083"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</w:r>
            <w:r w:rsidR="00817053" w:rsidRPr="009725A8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ที่ห</w:t>
            </w:r>
            <w:r w:rsidR="00817053"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มดอายุในปีปัจจุบัน</w:t>
            </w:r>
          </w:p>
        </w:tc>
        <w:tc>
          <w:tcPr>
            <w:tcW w:w="1090" w:type="dxa"/>
            <w:gridSpan w:val="2"/>
            <w:tcBorders>
              <w:bottom w:val="nil"/>
            </w:tcBorders>
            <w:shd w:val="clear" w:color="auto" w:fill="auto"/>
          </w:tcPr>
          <w:p w14:paraId="428EA0B1" w14:textId="77777777" w:rsidR="00BC6F3F" w:rsidRPr="009725A8" w:rsidRDefault="00BC6F3F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  <w:shd w:val="clear" w:color="auto" w:fill="auto"/>
          </w:tcPr>
          <w:p w14:paraId="74B7793E" w14:textId="77777777" w:rsidR="00BC6F3F" w:rsidRPr="009725A8" w:rsidRDefault="00BC6F3F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DB342A6" w14:textId="1D239DB2" w:rsidR="00BC6F3F" w:rsidRPr="009725A8" w:rsidRDefault="00DD6083" w:rsidP="00DD608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25,433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2110AF5A" w14:textId="77777777" w:rsidR="00BC6F3F" w:rsidRPr="009725A8" w:rsidRDefault="00BC6F3F" w:rsidP="00FF37F9">
            <w:pPr>
              <w:ind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</w:tcPr>
          <w:p w14:paraId="1823C965" w14:textId="77777777" w:rsidR="00BC6F3F" w:rsidRPr="009725A8" w:rsidRDefault="00BC6F3F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2FF1D5EC" w14:textId="77777777" w:rsidR="00BC6F3F" w:rsidRPr="009725A8" w:rsidRDefault="00BC6F3F" w:rsidP="00FF37F9">
            <w:pPr>
              <w:ind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6BA89B58" w14:textId="7A657A25" w:rsidR="00BC6F3F" w:rsidRPr="009725A8" w:rsidRDefault="00DD6083" w:rsidP="00DD6083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118BD" w:rsidRPr="009725A8" w14:paraId="2776894F" w14:textId="77777777" w:rsidTr="00F22333">
        <w:tc>
          <w:tcPr>
            <w:tcW w:w="4270" w:type="dxa"/>
            <w:gridSpan w:val="2"/>
            <w:shd w:val="clear" w:color="auto" w:fill="auto"/>
          </w:tcPr>
          <w:p w14:paraId="336ABC9C" w14:textId="17A3238E" w:rsidR="008118BD" w:rsidRPr="009725A8" w:rsidRDefault="008118BD" w:rsidP="00D46B4E">
            <w:pPr>
              <w:ind w:left="156" w:hanging="18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การรับรู้สินทรัพย์ภาษีเงินได้รอตัดบัญชีของ</w:t>
            </w:r>
            <w:r w:rsidRPr="009725A8">
              <w:rPr>
                <w:rFonts w:asciiTheme="majorBidi" w:hAnsiTheme="majorBidi" w:cs="Angsana New"/>
                <w:sz w:val="29"/>
                <w:szCs w:val="29"/>
                <w:lang w:bidi="th-TH"/>
              </w:rPr>
              <w:t xml:space="preserve">                    </w:t>
            </w: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ผลขาดทุนในงวดก่อน</w:t>
            </w:r>
          </w:p>
        </w:tc>
        <w:tc>
          <w:tcPr>
            <w:tcW w:w="1090" w:type="dxa"/>
            <w:gridSpan w:val="2"/>
            <w:tcBorders>
              <w:bottom w:val="nil"/>
            </w:tcBorders>
            <w:shd w:val="clear" w:color="auto" w:fill="auto"/>
          </w:tcPr>
          <w:p w14:paraId="20D28E28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  <w:shd w:val="clear" w:color="auto" w:fill="auto"/>
          </w:tcPr>
          <w:p w14:paraId="48A45412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33A1193" w14:textId="60261CFB" w:rsidR="008118BD" w:rsidRPr="009725A8" w:rsidRDefault="00BC6F3F" w:rsidP="00BC6F3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(17,016)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45C128D7" w14:textId="77777777" w:rsidR="008118BD" w:rsidRPr="009725A8" w:rsidRDefault="008118BD" w:rsidP="00FF37F9">
            <w:pPr>
              <w:ind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</w:tcPr>
          <w:p w14:paraId="1E48A449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63D358BD" w14:textId="77777777" w:rsidR="008118BD" w:rsidRPr="009725A8" w:rsidRDefault="008118BD" w:rsidP="00FF37F9">
            <w:pPr>
              <w:ind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3E002ACB" w14:textId="78D8B3DF" w:rsidR="008118BD" w:rsidRPr="009725A8" w:rsidRDefault="008118BD" w:rsidP="00FF37F9">
            <w:pPr>
              <w:pStyle w:val="acctfourfigures"/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22,621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118BD" w:rsidRPr="009725A8" w14:paraId="42FE754E" w14:textId="77777777" w:rsidTr="00F22333">
        <w:tc>
          <w:tcPr>
            <w:tcW w:w="4270" w:type="dxa"/>
            <w:gridSpan w:val="2"/>
            <w:shd w:val="clear" w:color="auto" w:fill="auto"/>
          </w:tcPr>
          <w:p w14:paraId="5DBA5094" w14:textId="56EBC370" w:rsidR="008118BD" w:rsidRPr="009725A8" w:rsidRDefault="008118BD" w:rsidP="00F22333">
            <w:pPr>
              <w:ind w:left="-24"/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ภาษีงวดก่อนๆ</w:t>
            </w:r>
            <w:r w:rsidRPr="009725A8"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  <w:t xml:space="preserve"> </w:t>
            </w: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ที่บันทึกต่ำไป</w:t>
            </w:r>
          </w:p>
        </w:tc>
        <w:tc>
          <w:tcPr>
            <w:tcW w:w="1090" w:type="dxa"/>
            <w:gridSpan w:val="2"/>
            <w:tcBorders>
              <w:bottom w:val="nil"/>
            </w:tcBorders>
            <w:shd w:val="clear" w:color="auto" w:fill="auto"/>
          </w:tcPr>
          <w:p w14:paraId="4FB233ED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  <w:shd w:val="clear" w:color="auto" w:fill="auto"/>
          </w:tcPr>
          <w:p w14:paraId="027EF619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B3DF3E" w14:textId="31DE5F27" w:rsidR="008118BD" w:rsidRPr="009725A8" w:rsidRDefault="00890FD6" w:rsidP="00EE075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1E883647" w14:textId="77777777" w:rsidR="008118BD" w:rsidRPr="009725A8" w:rsidRDefault="008118BD" w:rsidP="00FF37F9">
            <w:pPr>
              <w:ind w:right="27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</w:tcPr>
          <w:p w14:paraId="6A9709B9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3F5CE66F" w14:textId="77777777" w:rsidR="008118BD" w:rsidRPr="009725A8" w:rsidRDefault="008118BD" w:rsidP="00FF37F9">
            <w:pPr>
              <w:ind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6A00FD33" w14:textId="46DAFF49" w:rsidR="008118BD" w:rsidRPr="009725A8" w:rsidRDefault="008118BD" w:rsidP="00FF37F9">
            <w:pPr>
              <w:pStyle w:val="acctfourfigures"/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,496</w:t>
            </w:r>
          </w:p>
        </w:tc>
      </w:tr>
      <w:tr w:rsidR="008118BD" w:rsidRPr="009725A8" w14:paraId="27624D6F" w14:textId="77777777" w:rsidTr="00231C66">
        <w:tc>
          <w:tcPr>
            <w:tcW w:w="4270" w:type="dxa"/>
            <w:gridSpan w:val="2"/>
            <w:shd w:val="clear" w:color="auto" w:fill="auto"/>
          </w:tcPr>
          <w:p w14:paraId="5B3EC2EB" w14:textId="77777777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อื่นๆ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C89F85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  <w:shd w:val="clear" w:color="auto" w:fill="auto"/>
          </w:tcPr>
          <w:p w14:paraId="589C653E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4D0A5" w14:textId="5631F582" w:rsidR="008118BD" w:rsidRPr="009725A8" w:rsidRDefault="00890FD6" w:rsidP="00FF37F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3,</w:t>
            </w:r>
            <w:r w:rsidR="00EE075F" w:rsidRPr="009725A8">
              <w:rPr>
                <w:rFonts w:asciiTheme="majorBidi" w:hAnsiTheme="majorBidi" w:cstheme="majorBidi"/>
                <w:sz w:val="29"/>
                <w:szCs w:val="29"/>
              </w:rPr>
              <w:t>92</w:t>
            </w:r>
            <w:r w:rsidR="00EB0980" w:rsidRPr="009725A8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1F250A9B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4ACC8" w14:textId="7777777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133568A6" w14:textId="77777777" w:rsidR="008118BD" w:rsidRPr="009725A8" w:rsidRDefault="008118BD" w:rsidP="00FF37F9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C62AE" w14:textId="7E88C5CD" w:rsidR="008118BD" w:rsidRPr="009725A8" w:rsidRDefault="008118BD" w:rsidP="00FF37F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CB5437"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11</w:t>
            </w:r>
            <w:r w:rsidR="000A77C6"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8118BD" w:rsidRPr="009725A8" w14:paraId="77622082" w14:textId="77777777" w:rsidTr="00231C66">
        <w:tc>
          <w:tcPr>
            <w:tcW w:w="4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4152DA" w14:textId="007E6CC9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สุทธิ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4302A" w14:textId="26B2F6C7" w:rsidR="008118BD" w:rsidRPr="009725A8" w:rsidRDefault="002B7216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18.65</w:t>
            </w:r>
          </w:p>
        </w:tc>
        <w:tc>
          <w:tcPr>
            <w:tcW w:w="272" w:type="dxa"/>
            <w:gridSpan w:val="2"/>
            <w:tcBorders>
              <w:bottom w:val="nil"/>
            </w:tcBorders>
            <w:shd w:val="clear" w:color="auto" w:fill="auto"/>
          </w:tcPr>
          <w:p w14:paraId="1B88933A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4E073" w14:textId="27F45778" w:rsidR="008118BD" w:rsidRPr="009725A8" w:rsidRDefault="002A798C" w:rsidP="00FF37F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="00EE075F"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3,364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41A38773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0214B" w14:textId="05CF0827" w:rsidR="008118BD" w:rsidRPr="009725A8" w:rsidRDefault="008118BD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19</w:t>
            </w: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62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6959FDE7" w14:textId="77777777" w:rsidR="008118BD" w:rsidRPr="009725A8" w:rsidRDefault="008118BD" w:rsidP="00FF37F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E87F2" w14:textId="11D3F44C" w:rsidR="008118BD" w:rsidRPr="009725A8" w:rsidRDefault="008118BD" w:rsidP="00FF37F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65</w:t>
            </w: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452</w:t>
            </w:r>
          </w:p>
        </w:tc>
      </w:tr>
      <w:tr w:rsidR="00231C66" w:rsidRPr="009725A8" w14:paraId="70D15C23" w14:textId="77777777" w:rsidTr="00231C66">
        <w:tc>
          <w:tcPr>
            <w:tcW w:w="4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612B6B5" w14:textId="77777777" w:rsidR="00231C66" w:rsidRPr="009725A8" w:rsidRDefault="00231C66" w:rsidP="00F22333">
            <w:pPr>
              <w:ind w:left="-24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825C0" w14:textId="77777777" w:rsidR="00231C66" w:rsidRPr="009725A8" w:rsidRDefault="00231C66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CD3B73" w14:textId="77777777" w:rsidR="00231C66" w:rsidRPr="009725A8" w:rsidRDefault="00231C66" w:rsidP="00FF37F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6E78A0" w14:textId="77777777" w:rsidR="00231C66" w:rsidRPr="009725A8" w:rsidRDefault="00231C66" w:rsidP="00FF37F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1687C2" w14:textId="77777777" w:rsidR="00231C66" w:rsidRPr="009725A8" w:rsidRDefault="00231C66" w:rsidP="00FF37F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63246C" w14:textId="77777777" w:rsidR="00231C66" w:rsidRPr="009725A8" w:rsidRDefault="00231C66" w:rsidP="00FF37F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792251" w14:textId="77777777" w:rsidR="00231C66" w:rsidRPr="009725A8" w:rsidRDefault="00231C66" w:rsidP="00FF37F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266A86" w14:textId="77777777" w:rsidR="00231C66" w:rsidRPr="009725A8" w:rsidRDefault="00231C66" w:rsidP="00FF37F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</w:tr>
      <w:tr w:rsidR="00B7766D" w:rsidRPr="009725A8" w14:paraId="4D60B0AD" w14:textId="77777777" w:rsidTr="00231C66">
        <w:tc>
          <w:tcPr>
            <w:tcW w:w="4180" w:type="dxa"/>
            <w:shd w:val="clear" w:color="auto" w:fill="auto"/>
          </w:tcPr>
          <w:p w14:paraId="54BA896F" w14:textId="77777777" w:rsidR="00B7766D" w:rsidRPr="009725A8" w:rsidRDefault="00B7766D" w:rsidP="00F22333">
            <w:pPr>
              <w:ind w:left="-24"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lastRenderedPageBreak/>
              <w:br w:type="page"/>
            </w:r>
            <w:r w:rsidRPr="009725A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80" w:type="dxa"/>
            <w:gridSpan w:val="14"/>
            <w:tcBorders>
              <w:bottom w:val="nil"/>
            </w:tcBorders>
            <w:shd w:val="clear" w:color="auto" w:fill="auto"/>
          </w:tcPr>
          <w:p w14:paraId="13375912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rtl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B7766D" w:rsidRPr="009725A8" w14:paraId="22D7F6B2" w14:textId="77777777" w:rsidTr="00231C66">
        <w:tc>
          <w:tcPr>
            <w:tcW w:w="4180" w:type="dxa"/>
            <w:shd w:val="clear" w:color="auto" w:fill="auto"/>
          </w:tcPr>
          <w:p w14:paraId="1166ABFA" w14:textId="77777777" w:rsidR="00B7766D" w:rsidRPr="009725A8" w:rsidRDefault="00B7766D" w:rsidP="00F22333">
            <w:pPr>
              <w:ind w:left="-24"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53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2AE0421B" w14:textId="70755470" w:rsidR="00B7766D" w:rsidRPr="009725A8" w:rsidRDefault="00C64585" w:rsidP="00F22333">
            <w:pPr>
              <w:spacing w:line="240" w:lineRule="atLeast"/>
              <w:ind w:left="-24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118BD"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854C6B2" w14:textId="77777777" w:rsidR="00B7766D" w:rsidRPr="009725A8" w:rsidRDefault="00B7766D" w:rsidP="00F22333">
            <w:pPr>
              <w:spacing w:line="240" w:lineRule="atLeast"/>
              <w:ind w:left="-2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454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6757800A" w14:textId="732AAE2B" w:rsidR="00B7766D" w:rsidRPr="009725A8" w:rsidRDefault="00C64585" w:rsidP="00F22333">
            <w:pPr>
              <w:spacing w:line="240" w:lineRule="atLeast"/>
              <w:ind w:left="-24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118BD"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</w:tr>
      <w:tr w:rsidR="00B7766D" w:rsidRPr="009725A8" w14:paraId="381C6196" w14:textId="77777777" w:rsidTr="00231C66">
        <w:tc>
          <w:tcPr>
            <w:tcW w:w="4180" w:type="dxa"/>
            <w:shd w:val="clear" w:color="auto" w:fill="auto"/>
          </w:tcPr>
          <w:p w14:paraId="521FD631" w14:textId="77777777" w:rsidR="00B7766D" w:rsidRPr="009725A8" w:rsidRDefault="00B7766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68F33D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1748320C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B4A364" w14:textId="77777777" w:rsidR="00B7766D" w:rsidRPr="009725A8" w:rsidRDefault="00B7766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ED1388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5D13514C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22CB6B" w14:textId="77777777" w:rsidR="00B7766D" w:rsidRPr="009725A8" w:rsidRDefault="00B7766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E2968B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4DB6480F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F74110" w14:textId="77777777" w:rsidR="00B7766D" w:rsidRPr="009725A8" w:rsidRDefault="00B7766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87E5F0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048D344F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8118BD" w:rsidRPr="009725A8" w14:paraId="3E2212AC" w14:textId="77777777" w:rsidTr="00231C66">
        <w:tc>
          <w:tcPr>
            <w:tcW w:w="4180" w:type="dxa"/>
            <w:shd w:val="clear" w:color="auto" w:fill="auto"/>
          </w:tcPr>
          <w:p w14:paraId="33D89BBF" w14:textId="5C567A64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กำไรก่อนภาษีเงินได้รวม</w:t>
            </w:r>
          </w:p>
        </w:tc>
        <w:tc>
          <w:tcPr>
            <w:tcW w:w="1090" w:type="dxa"/>
            <w:gridSpan w:val="2"/>
            <w:tcBorders>
              <w:top w:val="nil"/>
            </w:tcBorders>
            <w:shd w:val="clear" w:color="auto" w:fill="auto"/>
          </w:tcPr>
          <w:p w14:paraId="17DBC994" w14:textId="77777777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2" w:type="dxa"/>
            <w:gridSpan w:val="2"/>
            <w:tcBorders>
              <w:top w:val="nil"/>
            </w:tcBorders>
            <w:shd w:val="clear" w:color="auto" w:fill="auto"/>
          </w:tcPr>
          <w:p w14:paraId="65D0E86A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A710673" w14:textId="0FD0DA53" w:rsidR="008118BD" w:rsidRPr="009725A8" w:rsidRDefault="00260736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21</w:t>
            </w:r>
            <w:r w:rsidR="00EE075F"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,2</w:t>
            </w:r>
            <w:r w:rsidR="00EE075F" w:rsidRPr="009725A8">
              <w:rPr>
                <w:rFonts w:asciiTheme="majorBidi" w:hAnsiTheme="majorBidi" w:cstheme="majorBidi"/>
                <w:sz w:val="29"/>
                <w:szCs w:val="29"/>
              </w:rPr>
              <w:t>61</w:t>
            </w:r>
          </w:p>
        </w:tc>
        <w:tc>
          <w:tcPr>
            <w:tcW w:w="273" w:type="dxa"/>
            <w:gridSpan w:val="2"/>
            <w:tcBorders>
              <w:top w:val="nil"/>
            </w:tcBorders>
            <w:shd w:val="clear" w:color="auto" w:fill="auto"/>
          </w:tcPr>
          <w:p w14:paraId="7D111861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</w:tcBorders>
            <w:shd w:val="clear" w:color="auto" w:fill="auto"/>
          </w:tcPr>
          <w:p w14:paraId="13E140B2" w14:textId="77777777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3" w:type="dxa"/>
            <w:gridSpan w:val="2"/>
            <w:tcBorders>
              <w:top w:val="nil"/>
            </w:tcBorders>
            <w:shd w:val="clear" w:color="auto" w:fill="auto"/>
          </w:tcPr>
          <w:p w14:paraId="437B9F17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93188F" w14:textId="29E4E80D" w:rsidR="008118BD" w:rsidRPr="009725A8" w:rsidRDefault="008118BD" w:rsidP="00F2233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118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176</w:t>
            </w:r>
          </w:p>
        </w:tc>
      </w:tr>
      <w:tr w:rsidR="008118BD" w:rsidRPr="009725A8" w14:paraId="688057E8" w14:textId="77777777" w:rsidTr="00231C66">
        <w:tc>
          <w:tcPr>
            <w:tcW w:w="4180" w:type="dxa"/>
            <w:shd w:val="clear" w:color="auto" w:fill="auto"/>
          </w:tcPr>
          <w:p w14:paraId="3C33198A" w14:textId="77777777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90" w:type="dxa"/>
            <w:gridSpan w:val="2"/>
            <w:shd w:val="clear" w:color="auto" w:fill="auto"/>
          </w:tcPr>
          <w:p w14:paraId="0F67A0CC" w14:textId="5C7176DE" w:rsidR="008118BD" w:rsidRPr="009725A8" w:rsidRDefault="00EE075F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20.00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15906789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E0B9CD" w14:textId="772AEF2D" w:rsidR="008118BD" w:rsidRPr="009725A8" w:rsidRDefault="005D3F18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EE075F" w:rsidRPr="009725A8">
              <w:rPr>
                <w:rFonts w:asciiTheme="majorBidi" w:hAnsiTheme="majorBidi" w:cstheme="majorBidi"/>
                <w:sz w:val="29"/>
                <w:szCs w:val="29"/>
              </w:rPr>
              <w:t>3,052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4B44CECE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9BE8CCE" w14:textId="1B3787BB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0E2C77C2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AFAF470" w14:textId="1EA113C7" w:rsidR="008118BD" w:rsidRPr="009725A8" w:rsidRDefault="008118BD" w:rsidP="00F2233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23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635</w:t>
            </w:r>
          </w:p>
        </w:tc>
      </w:tr>
      <w:tr w:rsidR="008118BD" w:rsidRPr="009725A8" w14:paraId="59DF3AF6" w14:textId="77777777" w:rsidTr="00231C66">
        <w:tc>
          <w:tcPr>
            <w:tcW w:w="4180" w:type="dxa"/>
            <w:shd w:val="clear" w:color="auto" w:fill="auto"/>
          </w:tcPr>
          <w:p w14:paraId="1EB95CB7" w14:textId="77777777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090" w:type="dxa"/>
            <w:gridSpan w:val="2"/>
            <w:shd w:val="clear" w:color="auto" w:fill="auto"/>
          </w:tcPr>
          <w:p w14:paraId="48268E81" w14:textId="77777777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0A35C348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16185" w14:textId="194C1F84" w:rsidR="008118BD" w:rsidRPr="009725A8" w:rsidRDefault="005D3F18" w:rsidP="00F2233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4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(33,240)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570648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C98BF43" w14:textId="77777777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6AEE55A3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8486C" w14:textId="7223A1D5" w:rsidR="008118BD" w:rsidRPr="009725A8" w:rsidRDefault="008118BD" w:rsidP="00F2233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24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69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118BD" w:rsidRPr="009725A8" w14:paraId="00476FF5" w14:textId="77777777" w:rsidTr="00231C66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52843CC0" w14:textId="77777777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090" w:type="dxa"/>
            <w:gridSpan w:val="2"/>
            <w:shd w:val="clear" w:color="auto" w:fill="auto"/>
          </w:tcPr>
          <w:p w14:paraId="361B80DF" w14:textId="77777777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582BACCC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1E90FA62" w14:textId="4E64CC2C" w:rsidR="008118BD" w:rsidRPr="009725A8" w:rsidRDefault="005D3F18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1,424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AE24723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5CFD2C6" w14:textId="77777777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60D5AD3A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bottom"/>
          </w:tcPr>
          <w:p w14:paraId="006365DD" w14:textId="2FE7F0FB" w:rsidR="008118BD" w:rsidRPr="009725A8" w:rsidRDefault="008118BD" w:rsidP="00F2233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1,172</w:t>
            </w:r>
          </w:p>
        </w:tc>
      </w:tr>
      <w:tr w:rsidR="008118BD" w:rsidRPr="009725A8" w14:paraId="07F263BB" w14:textId="77777777" w:rsidTr="00231C66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623413EA" w14:textId="18212251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ค่าใช้จ่ายที่หักได้เพิ่มทางภาษี</w:t>
            </w:r>
          </w:p>
        </w:tc>
        <w:tc>
          <w:tcPr>
            <w:tcW w:w="1090" w:type="dxa"/>
            <w:gridSpan w:val="2"/>
            <w:shd w:val="clear" w:color="auto" w:fill="auto"/>
          </w:tcPr>
          <w:p w14:paraId="02ECE4B2" w14:textId="77777777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550E3304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1CC7FCB2" w14:textId="453F6C96" w:rsidR="008118BD" w:rsidRPr="009725A8" w:rsidRDefault="000F41A5" w:rsidP="00F2233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4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(266)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F35F3C8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3D62590" w14:textId="77777777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196BB9FD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bottom"/>
          </w:tcPr>
          <w:p w14:paraId="54CAECFC" w14:textId="61E59388" w:rsidR="008118BD" w:rsidRPr="009725A8" w:rsidRDefault="008118BD" w:rsidP="00F2233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12,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277)</w:t>
            </w:r>
          </w:p>
        </w:tc>
      </w:tr>
      <w:tr w:rsidR="00FF37F9" w:rsidRPr="009725A8" w14:paraId="6C6B1A3A" w14:textId="77777777" w:rsidTr="00231C66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75261BFC" w14:textId="3C3F441A" w:rsidR="00FF37F9" w:rsidRPr="009725A8" w:rsidRDefault="00FF37F9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val="en-US" w:bidi="th-TH"/>
              </w:rPr>
              <w:t>การใช้ขาดทุนทางภาษีเดิมที่ไม่ได้บันทึก</w:t>
            </w:r>
          </w:p>
        </w:tc>
        <w:tc>
          <w:tcPr>
            <w:tcW w:w="1090" w:type="dxa"/>
            <w:gridSpan w:val="2"/>
            <w:shd w:val="clear" w:color="auto" w:fill="auto"/>
          </w:tcPr>
          <w:p w14:paraId="520C8CD4" w14:textId="77777777" w:rsidR="00FF37F9" w:rsidRPr="009725A8" w:rsidRDefault="00FF37F9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46838BA3" w14:textId="77777777" w:rsidR="00FF37F9" w:rsidRPr="009725A8" w:rsidRDefault="00FF37F9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3F90D843" w14:textId="6BF77F4A" w:rsidR="00FF37F9" w:rsidRPr="009725A8" w:rsidRDefault="00FF37F9" w:rsidP="00F2233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4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(1</w:t>
            </w:r>
            <w:r w:rsidR="00EE075F" w:rsidRPr="009725A8">
              <w:rPr>
                <w:rFonts w:asciiTheme="majorBidi" w:hAnsiTheme="majorBidi" w:cstheme="majorBidi"/>
                <w:sz w:val="29"/>
                <w:szCs w:val="29"/>
              </w:rPr>
              <w:t>3,039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2C55955" w14:textId="77777777" w:rsidR="00FF37F9" w:rsidRPr="009725A8" w:rsidRDefault="00FF37F9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800E74C" w14:textId="77777777" w:rsidR="00FF37F9" w:rsidRPr="009725A8" w:rsidRDefault="00FF37F9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35B62B26" w14:textId="77777777" w:rsidR="00FF37F9" w:rsidRPr="009725A8" w:rsidRDefault="00FF37F9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bottom"/>
          </w:tcPr>
          <w:p w14:paraId="28A210CC" w14:textId="3FAF18A3" w:rsidR="00FF37F9" w:rsidRPr="009725A8" w:rsidRDefault="00FF37F9" w:rsidP="00F22333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95759" w:rsidRPr="009725A8" w14:paraId="28BCE22E" w14:textId="77777777" w:rsidTr="00231C66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5F6BFE4C" w14:textId="62B089C8" w:rsidR="00F95759" w:rsidRPr="009725A8" w:rsidRDefault="00F95759" w:rsidP="00D46B4E">
            <w:pPr>
              <w:ind w:left="156" w:hanging="18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การรับรู้สินทรัพย์ภาษีเงินได้รอตัดบัญชีของ</w:t>
            </w:r>
            <w:r w:rsidRPr="009725A8">
              <w:rPr>
                <w:rFonts w:asciiTheme="majorBidi" w:hAnsiTheme="majorBidi" w:cs="Angsana New"/>
                <w:sz w:val="29"/>
                <w:szCs w:val="29"/>
                <w:lang w:bidi="th-TH"/>
              </w:rPr>
              <w:t xml:space="preserve">                    </w:t>
            </w: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ผลขาดทุนในงวดก่อน</w:t>
            </w:r>
          </w:p>
        </w:tc>
        <w:tc>
          <w:tcPr>
            <w:tcW w:w="1090" w:type="dxa"/>
            <w:gridSpan w:val="2"/>
            <w:shd w:val="clear" w:color="auto" w:fill="auto"/>
          </w:tcPr>
          <w:p w14:paraId="4D079A73" w14:textId="77777777" w:rsidR="00F95759" w:rsidRPr="009725A8" w:rsidRDefault="00F95759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7BD1CBF" w14:textId="77777777" w:rsidR="00F95759" w:rsidRPr="009725A8" w:rsidRDefault="00F95759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6D04A599" w14:textId="7143A298" w:rsidR="00F95759" w:rsidRPr="009725A8" w:rsidRDefault="00FF37F9" w:rsidP="00F2233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4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(1</w:t>
            </w:r>
            <w:r w:rsidR="00EE075F" w:rsidRPr="009725A8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E075F" w:rsidRPr="009725A8">
              <w:rPr>
                <w:rFonts w:asciiTheme="majorBidi" w:hAnsiTheme="majorBidi" w:cstheme="majorBidi"/>
                <w:sz w:val="29"/>
                <w:szCs w:val="29"/>
              </w:rPr>
              <w:t>016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6651D318" w14:textId="77777777" w:rsidR="00F95759" w:rsidRPr="009725A8" w:rsidRDefault="00F95759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C1C2AF0" w14:textId="77777777" w:rsidR="00F95759" w:rsidRPr="009725A8" w:rsidRDefault="00F95759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0FA8369F" w14:textId="77777777" w:rsidR="00F95759" w:rsidRPr="009725A8" w:rsidRDefault="00F95759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bottom"/>
          </w:tcPr>
          <w:p w14:paraId="434427EF" w14:textId="052B3575" w:rsidR="00F95759" w:rsidRPr="009725A8" w:rsidRDefault="00F95759" w:rsidP="00F22333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118BD" w:rsidRPr="009725A8" w14:paraId="52708356" w14:textId="77777777" w:rsidTr="00231C66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548F2176" w14:textId="36C28C33" w:rsidR="008118BD" w:rsidRPr="009725A8" w:rsidRDefault="008118BD" w:rsidP="00D46B4E">
            <w:pPr>
              <w:ind w:left="156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90" w:type="dxa"/>
            <w:gridSpan w:val="2"/>
            <w:tcBorders>
              <w:bottom w:val="nil"/>
            </w:tcBorders>
            <w:shd w:val="clear" w:color="auto" w:fill="auto"/>
          </w:tcPr>
          <w:p w14:paraId="12039B10" w14:textId="77777777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  <w:shd w:val="clear" w:color="auto" w:fill="auto"/>
          </w:tcPr>
          <w:p w14:paraId="2F607D92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BE0BD4" w14:textId="7B227A5C" w:rsidR="008118BD" w:rsidRPr="009725A8" w:rsidRDefault="000F41A5" w:rsidP="00F2233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4CD889EC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</w:tcPr>
          <w:p w14:paraId="2A300EA2" w14:textId="77777777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  <w:shd w:val="clear" w:color="auto" w:fill="auto"/>
          </w:tcPr>
          <w:p w14:paraId="10AE25E9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F112F2" w14:textId="7191A46E" w:rsidR="008118BD" w:rsidRPr="009725A8" w:rsidRDefault="008118BD" w:rsidP="00F2233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997</w:t>
            </w:r>
          </w:p>
        </w:tc>
      </w:tr>
      <w:tr w:rsidR="008118BD" w:rsidRPr="009725A8" w14:paraId="2CD62E2D" w14:textId="77777777" w:rsidTr="00231C66">
        <w:tc>
          <w:tcPr>
            <w:tcW w:w="4180" w:type="dxa"/>
            <w:tcBorders>
              <w:top w:val="nil"/>
              <w:bottom w:val="nil"/>
            </w:tcBorders>
            <w:shd w:val="clear" w:color="auto" w:fill="auto"/>
          </w:tcPr>
          <w:p w14:paraId="29C3057C" w14:textId="5D0874A6" w:rsidR="008118BD" w:rsidRPr="009725A8" w:rsidRDefault="008118BD" w:rsidP="00F22333">
            <w:pPr>
              <w:ind w:left="-24"/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ภาษีงวดก่อนๆ</w:t>
            </w:r>
            <w:r w:rsidRPr="009725A8"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  <w:t xml:space="preserve"> </w:t>
            </w: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ที่บันทึกต่ำไป</w:t>
            </w:r>
          </w:p>
        </w:tc>
        <w:tc>
          <w:tcPr>
            <w:tcW w:w="10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B6321A" w14:textId="77777777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ACD0EF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D8313A" w14:textId="0CB5698D" w:rsidR="008118BD" w:rsidRPr="009725A8" w:rsidRDefault="00F95759" w:rsidP="00F2233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E52DBA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180021" w14:textId="77777777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C9B760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8C98FF" w14:textId="5EFB96E8" w:rsidR="008118BD" w:rsidRPr="009725A8" w:rsidRDefault="008118BD" w:rsidP="00F2233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514</w:t>
            </w:r>
          </w:p>
        </w:tc>
      </w:tr>
      <w:tr w:rsidR="00EE075F" w:rsidRPr="009725A8" w14:paraId="62CFD637" w14:textId="77777777" w:rsidTr="00231C66">
        <w:tc>
          <w:tcPr>
            <w:tcW w:w="4180" w:type="dxa"/>
            <w:tcBorders>
              <w:top w:val="nil"/>
              <w:bottom w:val="nil"/>
            </w:tcBorders>
            <w:shd w:val="clear" w:color="auto" w:fill="auto"/>
          </w:tcPr>
          <w:p w14:paraId="67C694A8" w14:textId="2E00A2E4" w:rsidR="00EE075F" w:rsidRPr="009725A8" w:rsidRDefault="00EE075F" w:rsidP="00F22333">
            <w:pPr>
              <w:ind w:left="-24"/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อื่นๆ</w:t>
            </w:r>
          </w:p>
        </w:tc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1E28C" w14:textId="77777777" w:rsidR="00EE075F" w:rsidRPr="009725A8" w:rsidRDefault="00EE075F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9CF5D2" w14:textId="77777777" w:rsidR="00EE075F" w:rsidRPr="009725A8" w:rsidRDefault="00EE075F" w:rsidP="00F22333">
            <w:pPr>
              <w:ind w:left="-24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F2E69" w14:textId="0A5C4E52" w:rsidR="00EE075F" w:rsidRPr="009725A8" w:rsidRDefault="00EE075F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296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F46A07" w14:textId="77777777" w:rsidR="00EE075F" w:rsidRPr="009725A8" w:rsidRDefault="00EE075F" w:rsidP="00F22333">
            <w:pPr>
              <w:ind w:left="-2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4805B" w14:textId="77777777" w:rsidR="00EE075F" w:rsidRPr="009725A8" w:rsidRDefault="00EE075F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0D1FE3" w14:textId="77777777" w:rsidR="00EE075F" w:rsidRPr="009725A8" w:rsidRDefault="00EE075F" w:rsidP="00F22333">
            <w:pPr>
              <w:ind w:left="-2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8D38FB" w14:textId="360F3D18" w:rsidR="00EE075F" w:rsidRPr="009725A8" w:rsidRDefault="00EE075F" w:rsidP="00F22333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8118BD" w:rsidRPr="009725A8" w14:paraId="1EBF1392" w14:textId="77777777" w:rsidTr="00231C66">
        <w:tc>
          <w:tcPr>
            <w:tcW w:w="4180" w:type="dxa"/>
            <w:tcBorders>
              <w:top w:val="nil"/>
              <w:bottom w:val="nil"/>
            </w:tcBorders>
            <w:shd w:val="clear" w:color="auto" w:fill="auto"/>
          </w:tcPr>
          <w:p w14:paraId="26D0F2CD" w14:textId="0EEC479A" w:rsidR="008118BD" w:rsidRPr="009725A8" w:rsidRDefault="008118BD" w:rsidP="00F22333">
            <w:pPr>
              <w:ind w:left="-24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725A8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สุทธิ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F68FB" w14:textId="65B61317" w:rsidR="008118BD" w:rsidRPr="009725A8" w:rsidRDefault="007926A2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8.</w:t>
            </w:r>
            <w:r w:rsidR="00F22333"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  <w:r w:rsidR="0075162C"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6B3C1A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7FE5" w14:textId="19E6EEAC" w:rsidR="008118BD" w:rsidRPr="009725A8" w:rsidRDefault="00B64DFE" w:rsidP="00F2233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4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(18,</w:t>
            </w:r>
            <w:r w:rsidR="004B46E3"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789</w:t>
            </w:r>
            <w:r w:rsidR="007926A2"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5054D9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3EECE" w14:textId="47F6247C" w:rsidR="008118BD" w:rsidRPr="009725A8" w:rsidRDefault="008118B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21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7D5D48" w14:textId="77777777" w:rsidR="008118BD" w:rsidRPr="009725A8" w:rsidRDefault="008118B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06428" w14:textId="3661FD84" w:rsidR="008118BD" w:rsidRPr="009725A8" w:rsidRDefault="008118BD" w:rsidP="00F2233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(1,428)</w:t>
            </w:r>
          </w:p>
        </w:tc>
      </w:tr>
    </w:tbl>
    <w:p w14:paraId="298A285A" w14:textId="343ACA01" w:rsidR="00FE1C8E" w:rsidRPr="009725A8" w:rsidRDefault="00FE1C8E">
      <w:pPr>
        <w:rPr>
          <w:sz w:val="16"/>
          <w:szCs w:val="16"/>
          <w:lang w:val="en-US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87"/>
        <w:gridCol w:w="1134"/>
        <w:gridCol w:w="236"/>
        <w:gridCol w:w="1200"/>
        <w:gridCol w:w="236"/>
        <w:gridCol w:w="1113"/>
        <w:gridCol w:w="236"/>
        <w:gridCol w:w="1200"/>
      </w:tblGrid>
      <w:tr w:rsidR="00B7766D" w:rsidRPr="00607D3A" w14:paraId="0D349E58" w14:textId="77777777" w:rsidTr="002C047A">
        <w:tc>
          <w:tcPr>
            <w:tcW w:w="3987" w:type="dxa"/>
          </w:tcPr>
          <w:p w14:paraId="235E94FE" w14:textId="180033C9" w:rsidR="00B7766D" w:rsidRPr="00607D3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5" w:type="dxa"/>
            <w:gridSpan w:val="7"/>
          </w:tcPr>
          <w:p w14:paraId="7E869CA7" w14:textId="6022E2B9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766D" w:rsidRPr="00607D3A" w14:paraId="06408C76" w14:textId="77777777" w:rsidTr="002C047A">
        <w:tc>
          <w:tcPr>
            <w:tcW w:w="3987" w:type="dxa"/>
          </w:tcPr>
          <w:p w14:paraId="36AB4A32" w14:textId="77777777" w:rsidR="00B7766D" w:rsidRPr="00607D3A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70" w:type="dxa"/>
            <w:gridSpan w:val="3"/>
          </w:tcPr>
          <w:p w14:paraId="644A2ACA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C58844B" w14:textId="77777777" w:rsidR="00B7766D" w:rsidRPr="00607D3A" w:rsidRDefault="00B7766D" w:rsidP="002C04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14:paraId="3AD7DCDB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F08B4" w:rsidRPr="00607D3A" w14:paraId="298F3722" w14:textId="77777777" w:rsidTr="002C047A">
        <w:tc>
          <w:tcPr>
            <w:tcW w:w="3987" w:type="dxa"/>
          </w:tcPr>
          <w:p w14:paraId="7559489B" w14:textId="0FA60859" w:rsidR="006F08B4" w:rsidRPr="00607D3A" w:rsidRDefault="006F08B4" w:rsidP="006F08B4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7D4355EB" w14:textId="2FD27FD6" w:rsidR="006F08B4" w:rsidRPr="00607D3A" w:rsidRDefault="006F08B4" w:rsidP="006F08B4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center"/>
          </w:tcPr>
          <w:p w14:paraId="1B442311" w14:textId="77777777" w:rsidR="006F08B4" w:rsidRPr="00607D3A" w:rsidRDefault="006F08B4" w:rsidP="006F08B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vAlign w:val="center"/>
          </w:tcPr>
          <w:p w14:paraId="2001FF0C" w14:textId="6B7FD836" w:rsidR="006F08B4" w:rsidRPr="00607D3A" w:rsidRDefault="006F08B4" w:rsidP="006F08B4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7A227DC" w14:textId="77777777" w:rsidR="006F08B4" w:rsidRPr="00607D3A" w:rsidRDefault="006F08B4" w:rsidP="006F08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72DFD4BF" w14:textId="52463CA7" w:rsidR="006F08B4" w:rsidRPr="00607D3A" w:rsidRDefault="006F08B4" w:rsidP="006F08B4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center"/>
          </w:tcPr>
          <w:p w14:paraId="0FF19B93" w14:textId="77777777" w:rsidR="006F08B4" w:rsidRPr="00607D3A" w:rsidRDefault="006F08B4" w:rsidP="006F08B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vAlign w:val="center"/>
          </w:tcPr>
          <w:p w14:paraId="42EA175E" w14:textId="505FB435" w:rsidR="006F08B4" w:rsidRPr="00607D3A" w:rsidRDefault="006F08B4" w:rsidP="006F08B4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6F08B4" w:rsidRPr="00607D3A" w14:paraId="591754CF" w14:textId="77777777" w:rsidTr="002C047A">
        <w:tc>
          <w:tcPr>
            <w:tcW w:w="3987" w:type="dxa"/>
          </w:tcPr>
          <w:p w14:paraId="7642DFDA" w14:textId="77777777" w:rsidR="006F08B4" w:rsidRPr="00607D3A" w:rsidRDefault="006F08B4" w:rsidP="006F08B4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5" w:type="dxa"/>
            <w:gridSpan w:val="7"/>
          </w:tcPr>
          <w:p w14:paraId="7E92997D" w14:textId="77777777" w:rsidR="006F08B4" w:rsidRPr="00607D3A" w:rsidRDefault="006F08B4" w:rsidP="006F08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08B4" w:rsidRPr="00607D3A" w14:paraId="4E780A11" w14:textId="77777777" w:rsidTr="009271B9">
        <w:tc>
          <w:tcPr>
            <w:tcW w:w="3987" w:type="dxa"/>
          </w:tcPr>
          <w:p w14:paraId="6F1D618A" w14:textId="77777777" w:rsidR="006F08B4" w:rsidRPr="00607D3A" w:rsidRDefault="006F08B4" w:rsidP="006F08B4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5533CAE4" w14:textId="56564032" w:rsidR="006F08B4" w:rsidRPr="009271B9" w:rsidRDefault="00983CCD" w:rsidP="006F08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290,244</w:t>
            </w:r>
          </w:p>
        </w:tc>
        <w:tc>
          <w:tcPr>
            <w:tcW w:w="236" w:type="dxa"/>
            <w:shd w:val="clear" w:color="auto" w:fill="auto"/>
          </w:tcPr>
          <w:p w14:paraId="3EFB6C10" w14:textId="77777777" w:rsidR="006F08B4" w:rsidRPr="009271B9" w:rsidRDefault="006F08B4" w:rsidP="006F08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E6D767B" w14:textId="3E17F835" w:rsidR="006F08B4" w:rsidRPr="009271B9" w:rsidRDefault="00983CCD" w:rsidP="006F08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283,916</w:t>
            </w:r>
          </w:p>
        </w:tc>
        <w:tc>
          <w:tcPr>
            <w:tcW w:w="236" w:type="dxa"/>
            <w:shd w:val="clear" w:color="auto" w:fill="auto"/>
          </w:tcPr>
          <w:p w14:paraId="58673043" w14:textId="77777777" w:rsidR="006F08B4" w:rsidRPr="009271B9" w:rsidRDefault="006F08B4" w:rsidP="006F08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B3638B" w14:textId="1E763881" w:rsidR="006F08B4" w:rsidRPr="009271B9" w:rsidRDefault="009271B9" w:rsidP="00983CC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(165,160)</w:t>
            </w:r>
          </w:p>
        </w:tc>
        <w:tc>
          <w:tcPr>
            <w:tcW w:w="236" w:type="dxa"/>
            <w:shd w:val="clear" w:color="auto" w:fill="auto"/>
          </w:tcPr>
          <w:p w14:paraId="41FE7FDF" w14:textId="77777777" w:rsidR="006F08B4" w:rsidRPr="009271B9" w:rsidRDefault="006F08B4" w:rsidP="00983CC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B7C6693" w14:textId="6286E6E8" w:rsidR="006F08B4" w:rsidRPr="009271B9" w:rsidRDefault="00983CCD" w:rsidP="00983CC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(156,</w:t>
            </w:r>
            <w:r w:rsidR="00697F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4)</w:t>
            </w:r>
          </w:p>
        </w:tc>
      </w:tr>
      <w:tr w:rsidR="006F08B4" w:rsidRPr="00607D3A" w14:paraId="5959A84D" w14:textId="77777777" w:rsidTr="009271B9">
        <w:tc>
          <w:tcPr>
            <w:tcW w:w="3987" w:type="dxa"/>
          </w:tcPr>
          <w:p w14:paraId="6E2700E5" w14:textId="77777777" w:rsidR="006F08B4" w:rsidRPr="00607D3A" w:rsidRDefault="006F08B4" w:rsidP="006F08B4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การหักกลบรายการภาษี</w:t>
            </w:r>
          </w:p>
        </w:tc>
        <w:tc>
          <w:tcPr>
            <w:tcW w:w="1134" w:type="dxa"/>
            <w:shd w:val="clear" w:color="auto" w:fill="auto"/>
          </w:tcPr>
          <w:p w14:paraId="695A3F69" w14:textId="21580F75" w:rsidR="006F08B4" w:rsidRPr="009271B9" w:rsidRDefault="00983CCD" w:rsidP="00983CC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(165,160)</w:t>
            </w:r>
          </w:p>
        </w:tc>
        <w:tc>
          <w:tcPr>
            <w:tcW w:w="236" w:type="dxa"/>
            <w:shd w:val="clear" w:color="auto" w:fill="auto"/>
          </w:tcPr>
          <w:p w14:paraId="463F807A" w14:textId="77777777" w:rsidR="006F08B4" w:rsidRPr="009271B9" w:rsidRDefault="006F08B4" w:rsidP="006F08B4">
            <w:pPr>
              <w:tabs>
                <w:tab w:val="decimal" w:pos="7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0D30A04A" w14:textId="37DAC64E" w:rsidR="006F08B4" w:rsidRPr="009271B9" w:rsidRDefault="00983CCD" w:rsidP="00983CC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(156,104)</w:t>
            </w:r>
          </w:p>
        </w:tc>
        <w:tc>
          <w:tcPr>
            <w:tcW w:w="236" w:type="dxa"/>
            <w:shd w:val="clear" w:color="auto" w:fill="auto"/>
          </w:tcPr>
          <w:p w14:paraId="1D81F3CD" w14:textId="77777777" w:rsidR="006F08B4" w:rsidRPr="009271B9" w:rsidRDefault="006F08B4" w:rsidP="006F08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D72CCCD" w14:textId="204E83E1" w:rsidR="006F08B4" w:rsidRPr="009271B9" w:rsidRDefault="009271B9" w:rsidP="00983CC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165,160</w:t>
            </w:r>
          </w:p>
        </w:tc>
        <w:tc>
          <w:tcPr>
            <w:tcW w:w="236" w:type="dxa"/>
            <w:shd w:val="clear" w:color="auto" w:fill="auto"/>
          </w:tcPr>
          <w:p w14:paraId="58279955" w14:textId="77777777" w:rsidR="006F08B4" w:rsidRPr="009271B9" w:rsidRDefault="006F08B4" w:rsidP="00983CC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3228F3" w14:textId="19477467" w:rsidR="006F08B4" w:rsidRPr="009271B9" w:rsidRDefault="00983CCD" w:rsidP="00983CC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156,</w:t>
            </w:r>
            <w:r w:rsidR="00697F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6F08B4" w:rsidRPr="00607D3A" w14:paraId="20748B5E" w14:textId="77777777" w:rsidTr="009271B9">
        <w:tc>
          <w:tcPr>
            <w:tcW w:w="3987" w:type="dxa"/>
          </w:tcPr>
          <w:p w14:paraId="41F055B2" w14:textId="7CFBC291" w:rsidR="006F08B4" w:rsidRPr="00607D3A" w:rsidRDefault="006F08B4" w:rsidP="006F08B4">
            <w:pPr>
              <w:tabs>
                <w:tab w:val="left" w:pos="63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2DF3E" w14:textId="162A2037" w:rsidR="006F08B4" w:rsidRPr="009271B9" w:rsidRDefault="00442562" w:rsidP="006F08B4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125,08</w:t>
            </w:r>
            <w:r w:rsidR="009271B9"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75B35C0" w14:textId="77777777" w:rsidR="006F08B4" w:rsidRPr="009271B9" w:rsidRDefault="006F08B4" w:rsidP="006F08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B68C5" w14:textId="03B286EB" w:rsidR="006F08B4" w:rsidRPr="009271B9" w:rsidRDefault="006F08B4" w:rsidP="006F08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127,812</w:t>
            </w:r>
          </w:p>
        </w:tc>
        <w:tc>
          <w:tcPr>
            <w:tcW w:w="236" w:type="dxa"/>
            <w:shd w:val="clear" w:color="auto" w:fill="auto"/>
          </w:tcPr>
          <w:p w14:paraId="06DF3964" w14:textId="77777777" w:rsidR="006F08B4" w:rsidRPr="009271B9" w:rsidRDefault="006F08B4" w:rsidP="006F08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737E" w14:textId="51D3791F" w:rsidR="006F08B4" w:rsidRPr="009271B9" w:rsidRDefault="002309B3" w:rsidP="006F08B4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06B29" w14:textId="77777777" w:rsidR="006F08B4" w:rsidRPr="009271B9" w:rsidRDefault="006F08B4" w:rsidP="006F08B4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BDB30" w14:textId="77777777" w:rsidR="006F08B4" w:rsidRPr="009271B9" w:rsidRDefault="006F08B4" w:rsidP="006F08B4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2136134" w14:textId="77777777" w:rsidR="00B7766D" w:rsidRPr="009725A8" w:rsidRDefault="00B7766D" w:rsidP="007455B8">
      <w:pPr>
        <w:ind w:right="-72"/>
        <w:rPr>
          <w:rFonts w:asciiTheme="majorBidi" w:hAnsiTheme="majorBidi" w:cstheme="majorBidi"/>
          <w:sz w:val="16"/>
          <w:szCs w:val="16"/>
        </w:rPr>
      </w:pPr>
    </w:p>
    <w:tbl>
      <w:tblPr>
        <w:tblW w:w="9306" w:type="dxa"/>
        <w:tblInd w:w="450" w:type="dxa"/>
        <w:tblLook w:val="04A0" w:firstRow="1" w:lastRow="0" w:firstColumn="1" w:lastColumn="0" w:noHBand="0" w:noVBand="1"/>
      </w:tblPr>
      <w:tblGrid>
        <w:gridCol w:w="3978"/>
        <w:gridCol w:w="1134"/>
        <w:gridCol w:w="236"/>
        <w:gridCol w:w="1213"/>
        <w:gridCol w:w="236"/>
        <w:gridCol w:w="1135"/>
        <w:gridCol w:w="236"/>
        <w:gridCol w:w="1138"/>
      </w:tblGrid>
      <w:tr w:rsidR="00B7766D" w:rsidRPr="00607D3A" w14:paraId="76F1693B" w14:textId="77777777" w:rsidTr="00404E9A">
        <w:tc>
          <w:tcPr>
            <w:tcW w:w="3978" w:type="dxa"/>
          </w:tcPr>
          <w:p w14:paraId="2C84C961" w14:textId="77777777" w:rsidR="00B7766D" w:rsidRPr="00607D3A" w:rsidRDefault="00B7766D" w:rsidP="002C047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D2E5EA2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6D" w:rsidRPr="00607D3A" w14:paraId="0B652EF2" w14:textId="77777777" w:rsidTr="00404E9A">
        <w:tc>
          <w:tcPr>
            <w:tcW w:w="3978" w:type="dxa"/>
          </w:tcPr>
          <w:p w14:paraId="265EEA5B" w14:textId="77777777" w:rsidR="00B7766D" w:rsidRPr="00607D3A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83" w:type="dxa"/>
            <w:gridSpan w:val="3"/>
          </w:tcPr>
          <w:p w14:paraId="22516A85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8703268" w14:textId="77777777" w:rsidR="00B7766D" w:rsidRPr="00607D3A" w:rsidRDefault="00B7766D" w:rsidP="002C04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734A7B32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F08B4" w:rsidRPr="00607D3A" w14:paraId="2A07118F" w14:textId="77777777" w:rsidTr="00404E9A">
        <w:tc>
          <w:tcPr>
            <w:tcW w:w="3978" w:type="dxa"/>
          </w:tcPr>
          <w:p w14:paraId="43C69E1B" w14:textId="0EE8DAA4" w:rsidR="006F08B4" w:rsidRPr="00607D3A" w:rsidRDefault="006F08B4" w:rsidP="006F08B4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35AC4162" w14:textId="1F7C9045" w:rsidR="006F08B4" w:rsidRPr="00607D3A" w:rsidRDefault="006F08B4" w:rsidP="006F08B4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center"/>
          </w:tcPr>
          <w:p w14:paraId="2C5522B2" w14:textId="77777777" w:rsidR="006F08B4" w:rsidRPr="00607D3A" w:rsidRDefault="006F08B4" w:rsidP="006F08B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  <w:vAlign w:val="center"/>
          </w:tcPr>
          <w:p w14:paraId="5920D530" w14:textId="7F7ABCBF" w:rsidR="006F08B4" w:rsidRPr="00607D3A" w:rsidRDefault="006F08B4" w:rsidP="006F08B4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5B9F7A10" w14:textId="77777777" w:rsidR="006F08B4" w:rsidRPr="00607D3A" w:rsidRDefault="006F08B4" w:rsidP="006F08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center"/>
          </w:tcPr>
          <w:p w14:paraId="101A99AC" w14:textId="3FDFACCA" w:rsidR="006F08B4" w:rsidRPr="00607D3A" w:rsidRDefault="006F08B4" w:rsidP="006F08B4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center"/>
          </w:tcPr>
          <w:p w14:paraId="67861780" w14:textId="77777777" w:rsidR="006F08B4" w:rsidRPr="00607D3A" w:rsidRDefault="006F08B4" w:rsidP="006F08B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vAlign w:val="center"/>
          </w:tcPr>
          <w:p w14:paraId="1E40764C" w14:textId="79B7D09F" w:rsidR="006F08B4" w:rsidRPr="00607D3A" w:rsidRDefault="006F08B4" w:rsidP="006F08B4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6F08B4" w:rsidRPr="00607D3A" w14:paraId="06324229" w14:textId="77777777" w:rsidTr="00404E9A">
        <w:tc>
          <w:tcPr>
            <w:tcW w:w="3978" w:type="dxa"/>
          </w:tcPr>
          <w:p w14:paraId="6C396D85" w14:textId="77777777" w:rsidR="006F08B4" w:rsidRPr="00607D3A" w:rsidRDefault="006F08B4" w:rsidP="006F08B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22B6799" w14:textId="77777777" w:rsidR="006F08B4" w:rsidRPr="00607D3A" w:rsidRDefault="006F08B4" w:rsidP="006F08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4779" w:rsidRPr="00607D3A" w14:paraId="5F38DF43" w14:textId="77777777" w:rsidTr="001142E4">
        <w:tc>
          <w:tcPr>
            <w:tcW w:w="3978" w:type="dxa"/>
          </w:tcPr>
          <w:p w14:paraId="5120CFD2" w14:textId="77777777" w:rsidR="00534779" w:rsidRPr="00607D3A" w:rsidRDefault="00534779" w:rsidP="00534779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72D19C94" w14:textId="6B729E44" w:rsidR="00534779" w:rsidRPr="001142E4" w:rsidRDefault="000A675B" w:rsidP="005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79,03</w:t>
            </w:r>
            <w:r w:rsidR="00C12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6E70CC2E" w14:textId="77777777" w:rsidR="00534779" w:rsidRPr="001142E4" w:rsidRDefault="00534779" w:rsidP="005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shd w:val="clear" w:color="auto" w:fill="auto"/>
          </w:tcPr>
          <w:p w14:paraId="7855E8A2" w14:textId="047BB6C0" w:rsidR="00534779" w:rsidRPr="001142E4" w:rsidRDefault="001142E4" w:rsidP="005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43,747</w:t>
            </w:r>
          </w:p>
        </w:tc>
        <w:tc>
          <w:tcPr>
            <w:tcW w:w="236" w:type="dxa"/>
            <w:shd w:val="clear" w:color="auto" w:fill="auto"/>
          </w:tcPr>
          <w:p w14:paraId="12CA8CA9" w14:textId="77777777" w:rsidR="00534779" w:rsidRPr="001142E4" w:rsidRDefault="00534779" w:rsidP="005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F82E1F8" w14:textId="1B606F2B" w:rsidR="00534779" w:rsidRPr="001142E4" w:rsidRDefault="00534779" w:rsidP="00534779">
            <w:pPr>
              <w:spacing w:line="240" w:lineRule="atLeast"/>
              <w:ind w:left="-115"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(45,742)</w:t>
            </w:r>
          </w:p>
        </w:tc>
        <w:tc>
          <w:tcPr>
            <w:tcW w:w="236" w:type="dxa"/>
            <w:shd w:val="clear" w:color="auto" w:fill="auto"/>
          </w:tcPr>
          <w:p w14:paraId="5B23D83C" w14:textId="77777777" w:rsidR="00534779" w:rsidRPr="001142E4" w:rsidRDefault="00534779" w:rsidP="005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92B5A6E" w14:textId="4B3CF630" w:rsidR="00534779" w:rsidRPr="001142E4" w:rsidRDefault="00534779" w:rsidP="00534779">
            <w:pPr>
              <w:spacing w:line="240" w:lineRule="atLeast"/>
              <w:ind w:left="-115"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(30,716)</w:t>
            </w:r>
          </w:p>
        </w:tc>
      </w:tr>
      <w:tr w:rsidR="00534779" w:rsidRPr="00607D3A" w14:paraId="5F0F017B" w14:textId="77777777" w:rsidTr="001142E4">
        <w:tc>
          <w:tcPr>
            <w:tcW w:w="3978" w:type="dxa"/>
          </w:tcPr>
          <w:p w14:paraId="23D9FB1D" w14:textId="77777777" w:rsidR="00534779" w:rsidRPr="00607D3A" w:rsidRDefault="00534779" w:rsidP="00534779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การหักกลบรายการภาษี</w:t>
            </w:r>
          </w:p>
        </w:tc>
        <w:tc>
          <w:tcPr>
            <w:tcW w:w="1134" w:type="dxa"/>
            <w:shd w:val="clear" w:color="auto" w:fill="auto"/>
          </w:tcPr>
          <w:p w14:paraId="7C833EFB" w14:textId="137C66A8" w:rsidR="00534779" w:rsidRPr="001142E4" w:rsidRDefault="00534779" w:rsidP="00534779">
            <w:pPr>
              <w:spacing w:line="240" w:lineRule="atLeast"/>
              <w:ind w:left="-115"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(45,742)</w:t>
            </w:r>
          </w:p>
        </w:tc>
        <w:tc>
          <w:tcPr>
            <w:tcW w:w="236" w:type="dxa"/>
            <w:shd w:val="clear" w:color="auto" w:fill="auto"/>
          </w:tcPr>
          <w:p w14:paraId="52140CE8" w14:textId="77777777" w:rsidR="00534779" w:rsidRPr="001142E4" w:rsidRDefault="00534779" w:rsidP="005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shd w:val="clear" w:color="auto" w:fill="auto"/>
          </w:tcPr>
          <w:p w14:paraId="66400582" w14:textId="07C7B96E" w:rsidR="00534779" w:rsidRPr="001142E4" w:rsidRDefault="00534779" w:rsidP="005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(30,716)</w:t>
            </w:r>
          </w:p>
        </w:tc>
        <w:tc>
          <w:tcPr>
            <w:tcW w:w="236" w:type="dxa"/>
            <w:shd w:val="clear" w:color="auto" w:fill="auto"/>
          </w:tcPr>
          <w:p w14:paraId="41203547" w14:textId="77777777" w:rsidR="00534779" w:rsidRPr="001142E4" w:rsidRDefault="00534779" w:rsidP="005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BA8B199" w14:textId="0F93EA28" w:rsidR="00534779" w:rsidRPr="001142E4" w:rsidRDefault="00534779" w:rsidP="00534779">
            <w:pPr>
              <w:spacing w:line="240" w:lineRule="atLeast"/>
              <w:ind w:left="-115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45,742</w:t>
            </w:r>
          </w:p>
        </w:tc>
        <w:tc>
          <w:tcPr>
            <w:tcW w:w="236" w:type="dxa"/>
            <w:shd w:val="clear" w:color="auto" w:fill="auto"/>
          </w:tcPr>
          <w:p w14:paraId="61B1F506" w14:textId="77777777" w:rsidR="00534779" w:rsidRPr="001142E4" w:rsidRDefault="00534779" w:rsidP="005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311DB19" w14:textId="392C7DFA" w:rsidR="00534779" w:rsidRPr="001142E4" w:rsidRDefault="00534779" w:rsidP="00534779">
            <w:pPr>
              <w:spacing w:line="240" w:lineRule="atLeast"/>
              <w:ind w:left="-115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30,716</w:t>
            </w:r>
          </w:p>
        </w:tc>
      </w:tr>
      <w:tr w:rsidR="00534779" w:rsidRPr="00607D3A" w14:paraId="62FAFC75" w14:textId="77777777" w:rsidTr="001142E4">
        <w:tc>
          <w:tcPr>
            <w:tcW w:w="3978" w:type="dxa"/>
          </w:tcPr>
          <w:p w14:paraId="5DB8BCC0" w14:textId="77777777" w:rsidR="00534779" w:rsidRPr="00607D3A" w:rsidRDefault="00534779" w:rsidP="00534779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E0644" w14:textId="1BFC3A3E" w:rsidR="00534779" w:rsidRPr="001142E4" w:rsidRDefault="00534779" w:rsidP="005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4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</w:t>
            </w:r>
            <w:r w:rsidR="000A67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Pr="00114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7B3237C" w14:textId="77777777" w:rsidR="00534779" w:rsidRPr="001142E4" w:rsidRDefault="00534779" w:rsidP="005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54282" w14:textId="6FDDA1BA" w:rsidR="00534779" w:rsidRPr="001142E4" w:rsidRDefault="00534779" w:rsidP="00534779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4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13,031</w:t>
            </w:r>
          </w:p>
        </w:tc>
        <w:tc>
          <w:tcPr>
            <w:tcW w:w="236" w:type="dxa"/>
            <w:shd w:val="clear" w:color="auto" w:fill="auto"/>
          </w:tcPr>
          <w:p w14:paraId="6DB555BB" w14:textId="77777777" w:rsidR="00534779" w:rsidRPr="001142E4" w:rsidRDefault="00534779" w:rsidP="005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6E556" w14:textId="59857DE2" w:rsidR="00534779" w:rsidRPr="001142E4" w:rsidRDefault="00534779" w:rsidP="00534779">
            <w:pPr>
              <w:tabs>
                <w:tab w:val="decimal" w:pos="634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B8FE90" w14:textId="77777777" w:rsidR="00534779" w:rsidRPr="001142E4" w:rsidRDefault="00534779" w:rsidP="005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AD0D9" w14:textId="77777777" w:rsidR="00534779" w:rsidRPr="001142E4" w:rsidRDefault="00534779" w:rsidP="00534779">
            <w:pPr>
              <w:tabs>
                <w:tab w:val="decimal" w:pos="634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1B3F65C" w14:textId="77777777" w:rsidR="00B7766D" w:rsidRPr="006666FA" w:rsidRDefault="00B7766D" w:rsidP="00EF68EF">
      <w:pPr>
        <w:pStyle w:val="ListParagraph"/>
        <w:numPr>
          <w:ilvl w:val="0"/>
          <w:numId w:val="9"/>
        </w:numPr>
        <w:spacing w:line="240" w:lineRule="auto"/>
        <w:rPr>
          <w:rFonts w:asciiTheme="majorBidi" w:hAnsiTheme="majorBidi" w:cstheme="majorBidi"/>
          <w:sz w:val="30"/>
          <w:szCs w:val="30"/>
        </w:rPr>
        <w:sectPr w:rsidR="00B7766D" w:rsidRPr="006666FA" w:rsidSect="00981E82">
          <w:footerReference w:type="default" r:id="rId17"/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tblpY="1"/>
        <w:tblOverlap w:val="never"/>
        <w:tblW w:w="140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7"/>
        <w:gridCol w:w="1554"/>
        <w:gridCol w:w="178"/>
        <w:gridCol w:w="1801"/>
        <w:gridCol w:w="179"/>
        <w:gridCol w:w="1441"/>
        <w:gridCol w:w="182"/>
        <w:gridCol w:w="1492"/>
        <w:gridCol w:w="178"/>
        <w:gridCol w:w="1406"/>
        <w:gridCol w:w="181"/>
        <w:gridCol w:w="1334"/>
      </w:tblGrid>
      <w:tr w:rsidR="00C31FBC" w:rsidRPr="009949F9" w14:paraId="61432D2F" w14:textId="77777777" w:rsidTr="00C31FBC">
        <w:trPr>
          <w:cantSplit/>
          <w:trHeight w:val="196"/>
          <w:tblHeader/>
        </w:trPr>
        <w:tc>
          <w:tcPr>
            <w:tcW w:w="4117" w:type="dxa"/>
          </w:tcPr>
          <w:p w14:paraId="6E704E5D" w14:textId="77777777" w:rsidR="00C31FBC" w:rsidRPr="00A30B85" w:rsidRDefault="00C31FBC" w:rsidP="00C31F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26" w:type="dxa"/>
            <w:gridSpan w:val="11"/>
          </w:tcPr>
          <w:p w14:paraId="76B38D5D" w14:textId="34CCD65E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1FBC" w:rsidRPr="009949F9" w14:paraId="5323EC22" w14:textId="77777777" w:rsidTr="00C31FBC">
        <w:trPr>
          <w:cantSplit/>
          <w:trHeight w:val="196"/>
          <w:tblHeader/>
        </w:trPr>
        <w:tc>
          <w:tcPr>
            <w:tcW w:w="4117" w:type="dxa"/>
          </w:tcPr>
          <w:p w14:paraId="5528FE15" w14:textId="77777777" w:rsidR="00C31FBC" w:rsidRPr="00A30B85" w:rsidRDefault="00C31FBC" w:rsidP="00C31F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554" w:type="dxa"/>
          </w:tcPr>
          <w:p w14:paraId="20A85B59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75C53880" w14:textId="77777777" w:rsidR="00C31FBC" w:rsidRPr="00A30B85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14:paraId="2A15782B" w14:textId="3D225BF0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79" w:type="dxa"/>
            <w:tcBorders>
              <w:left w:val="nil"/>
            </w:tcBorders>
          </w:tcPr>
          <w:p w14:paraId="14AFD23B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3820D549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5EA31FAB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76" w:type="dxa"/>
            <w:gridSpan w:val="3"/>
            <w:tcBorders>
              <w:bottom w:val="single" w:sz="4" w:space="0" w:color="auto"/>
            </w:tcBorders>
          </w:tcPr>
          <w:p w14:paraId="339014C4" w14:textId="4CD586A4" w:rsidR="00C31FBC" w:rsidRPr="006666FA" w:rsidRDefault="005414D7" w:rsidP="00C31FBC">
            <w:pPr>
              <w:pStyle w:val="acctfourfigures"/>
              <w:tabs>
                <w:tab w:val="clear" w:pos="765"/>
              </w:tabs>
              <w:spacing w:line="240" w:lineRule="auto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="00C31FBC"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="00C31FBC"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C31FBC"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81" w:type="dxa"/>
          </w:tcPr>
          <w:p w14:paraId="39797B3F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0479E3C7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31FBC" w:rsidRPr="009949F9" w14:paraId="09157315" w14:textId="77777777" w:rsidTr="00C31FBC">
        <w:trPr>
          <w:cantSplit/>
          <w:trHeight w:val="196"/>
          <w:tblHeader/>
        </w:trPr>
        <w:tc>
          <w:tcPr>
            <w:tcW w:w="4117" w:type="dxa"/>
          </w:tcPr>
          <w:p w14:paraId="77DC7BC3" w14:textId="77777777" w:rsidR="00C31FBC" w:rsidRPr="00A30B85" w:rsidRDefault="00C31FBC" w:rsidP="00C31F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5B3E6C22" w14:textId="6084E1F9" w:rsidR="00C31FBC" w:rsidRPr="006666FA" w:rsidRDefault="00C31FBC" w:rsidP="00C31F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54" w:type="dxa"/>
          </w:tcPr>
          <w:p w14:paraId="668DF6CB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4C729A0" w14:textId="577CB35B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794875C" w14:textId="77777777" w:rsidR="00C31FBC" w:rsidRPr="00A30B85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76B9C55D" w14:textId="77777777" w:rsidR="00C31FBC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4819C304" w14:textId="4FD57C6B" w:rsidR="00C31FBC" w:rsidRPr="00327211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79" w:type="dxa"/>
            <w:tcBorders>
              <w:left w:val="nil"/>
            </w:tcBorders>
          </w:tcPr>
          <w:p w14:paraId="259DC314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0BB320EF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051919C" w14:textId="306B3E8C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44BE21E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7CEDB724" w14:textId="77777777" w:rsidR="00C31FBC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2E2E6793" w14:textId="4697E8AC" w:rsidR="00C31FBC" w:rsidRPr="009949F9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95DFC58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490A12DB" w14:textId="4EAF2FBC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ind w:left="-85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1" w:type="dxa"/>
          </w:tcPr>
          <w:p w14:paraId="4548419A" w14:textId="46B64410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CC5ED6B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0098A90" w14:textId="6C8A91BA" w:rsidR="00C31FBC" w:rsidRPr="004114A4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2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C31FBC" w:rsidRPr="006666FA" w14:paraId="67C3CDDD" w14:textId="77777777" w:rsidTr="00C31FBC">
        <w:trPr>
          <w:cantSplit/>
          <w:trHeight w:val="351"/>
        </w:trPr>
        <w:tc>
          <w:tcPr>
            <w:tcW w:w="4117" w:type="dxa"/>
            <w:vAlign w:val="center"/>
          </w:tcPr>
          <w:p w14:paraId="35A5F918" w14:textId="77777777" w:rsidR="00C31FBC" w:rsidRPr="006666FA" w:rsidRDefault="00C31FBC" w:rsidP="00C31F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26" w:type="dxa"/>
            <w:gridSpan w:val="11"/>
            <w:vAlign w:val="center"/>
          </w:tcPr>
          <w:p w14:paraId="3F84E14B" w14:textId="2D9AE3EB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1FBC" w:rsidRPr="006666FA" w14:paraId="5A6A10B8" w14:textId="77777777" w:rsidTr="00C31FBC">
        <w:trPr>
          <w:cantSplit/>
          <w:trHeight w:val="351"/>
        </w:trPr>
        <w:tc>
          <w:tcPr>
            <w:tcW w:w="4117" w:type="dxa"/>
            <w:vAlign w:val="center"/>
          </w:tcPr>
          <w:p w14:paraId="0E942099" w14:textId="2A6366D0" w:rsidR="00C31FBC" w:rsidRPr="006666FA" w:rsidRDefault="00267359" w:rsidP="00C31F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</w:t>
            </w:r>
            <w:r w:rsidR="00C31FBC"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54" w:type="dxa"/>
          </w:tcPr>
          <w:p w14:paraId="63B3415B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EDF2D9A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</w:tcPr>
          <w:p w14:paraId="02E55C38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6527C069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88AC22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E405F34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36913957" w14:textId="77777777" w:rsidR="00C31FBC" w:rsidRPr="00A30B85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FDD0900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C8FF15E" w14:textId="77777777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7C51845C" w14:textId="42700E2F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BE06406" w14:textId="6FA53A65" w:rsidR="00C31FBC" w:rsidRPr="006666FA" w:rsidRDefault="00C31FBC" w:rsidP="00C31F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1FBC" w:rsidRPr="006666FA" w14:paraId="3632DC1A" w14:textId="77777777" w:rsidTr="00C31FBC">
        <w:trPr>
          <w:cantSplit/>
          <w:trHeight w:val="358"/>
        </w:trPr>
        <w:tc>
          <w:tcPr>
            <w:tcW w:w="4117" w:type="dxa"/>
            <w:vAlign w:val="center"/>
          </w:tcPr>
          <w:p w14:paraId="32105B2E" w14:textId="6667C9E2" w:rsidR="00C31FBC" w:rsidRPr="006666FA" w:rsidRDefault="00C31FBC" w:rsidP="00C31F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ลูกหนี้ </w:t>
            </w:r>
          </w:p>
        </w:tc>
        <w:tc>
          <w:tcPr>
            <w:tcW w:w="1554" w:type="dxa"/>
          </w:tcPr>
          <w:p w14:paraId="3886C29C" w14:textId="0FC1BB50" w:rsidR="00C31FBC" w:rsidRPr="001A7B26" w:rsidRDefault="00C31FBC" w:rsidP="00C31FBC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323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  <w:tc>
          <w:tcPr>
            <w:tcW w:w="178" w:type="dxa"/>
          </w:tcPr>
          <w:p w14:paraId="24E4BEC7" w14:textId="77777777" w:rsidR="00C31FBC" w:rsidRPr="001A7B26" w:rsidRDefault="00C31FBC" w:rsidP="00C31FB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</w:tcPr>
          <w:p w14:paraId="7677A58B" w14:textId="051FB8D9" w:rsidR="00C31FBC" w:rsidRPr="00B808AB" w:rsidRDefault="00C31FBC" w:rsidP="00C31FBC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3C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69A563F0" w14:textId="77777777" w:rsidR="00C31FBC" w:rsidRPr="00B808AB" w:rsidRDefault="00C31FBC" w:rsidP="00C31FBC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99B4E59" w14:textId="5051DFA2" w:rsidR="00C31FBC" w:rsidRPr="001A7B26" w:rsidRDefault="00C31FBC" w:rsidP="00C31FB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  <w:tc>
          <w:tcPr>
            <w:tcW w:w="182" w:type="dxa"/>
          </w:tcPr>
          <w:p w14:paraId="46197623" w14:textId="77777777" w:rsidR="00C31FBC" w:rsidRPr="001A7B26" w:rsidRDefault="00C31FBC" w:rsidP="00C31FB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9D5F355" w14:textId="08E3B4DD" w:rsidR="00C31FBC" w:rsidRPr="00BB3C79" w:rsidRDefault="00C31FBC" w:rsidP="00C31FBC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(138)</w:t>
            </w:r>
          </w:p>
        </w:tc>
        <w:tc>
          <w:tcPr>
            <w:tcW w:w="178" w:type="dxa"/>
          </w:tcPr>
          <w:p w14:paraId="6D0F771C" w14:textId="77777777" w:rsidR="00C31FBC" w:rsidRPr="001A7B26" w:rsidRDefault="00C31FBC" w:rsidP="00C31FBC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</w:tcPr>
          <w:p w14:paraId="355B0951" w14:textId="6218CBD5" w:rsidR="00C31FBC" w:rsidRPr="00B9647C" w:rsidRDefault="00C31FBC" w:rsidP="00C31FBC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64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FE4DCD1" w14:textId="0C6DD84B" w:rsidR="00C31FBC" w:rsidRPr="001A7B26" w:rsidRDefault="00C31FBC" w:rsidP="00C31FBC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14:paraId="63EDD5E0" w14:textId="755125DF" w:rsidR="00C31FBC" w:rsidRPr="001A7B26" w:rsidRDefault="00C31FBC" w:rsidP="00C31FBC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4,274</w:t>
            </w:r>
          </w:p>
        </w:tc>
      </w:tr>
      <w:tr w:rsidR="00C31FBC" w:rsidRPr="006666FA" w14:paraId="7DBA88BB" w14:textId="77777777" w:rsidTr="00C31FBC">
        <w:trPr>
          <w:cantSplit/>
          <w:trHeight w:val="347"/>
        </w:trPr>
        <w:tc>
          <w:tcPr>
            <w:tcW w:w="4117" w:type="dxa"/>
            <w:vAlign w:val="center"/>
          </w:tcPr>
          <w:p w14:paraId="16BC6FE7" w14:textId="7A024A21" w:rsidR="00C31FBC" w:rsidRPr="006666FA" w:rsidRDefault="00C31FBC" w:rsidP="00C31FBC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สินค้าคงเหลือ </w:t>
            </w:r>
          </w:p>
        </w:tc>
        <w:tc>
          <w:tcPr>
            <w:tcW w:w="1554" w:type="dxa"/>
          </w:tcPr>
          <w:p w14:paraId="561DB27B" w14:textId="3E5AF08F" w:rsidR="00C31FBC" w:rsidRPr="001A7B26" w:rsidRDefault="00C31FBC" w:rsidP="00C31FBC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178" w:type="dxa"/>
          </w:tcPr>
          <w:p w14:paraId="4C54F00D" w14:textId="77777777" w:rsidR="00C31FBC" w:rsidRPr="001A7B26" w:rsidRDefault="00C31FBC" w:rsidP="00C31FB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</w:tcPr>
          <w:p w14:paraId="7189F49E" w14:textId="6352D6FC" w:rsidR="00C31FBC" w:rsidRPr="00B808AB" w:rsidRDefault="00C31FBC" w:rsidP="00C31FBC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</w:t>
            </w:r>
          </w:p>
        </w:tc>
        <w:tc>
          <w:tcPr>
            <w:tcW w:w="179" w:type="dxa"/>
            <w:vAlign w:val="bottom"/>
          </w:tcPr>
          <w:p w14:paraId="684674EB" w14:textId="77777777" w:rsidR="00C31FBC" w:rsidRPr="00B808AB" w:rsidRDefault="00C31FBC" w:rsidP="00C31FBC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0F2291FB" w14:textId="5C99F71E" w:rsidR="00C31FBC" w:rsidRPr="001A7B26" w:rsidRDefault="00C31FBC" w:rsidP="00C31FB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182" w:type="dxa"/>
          </w:tcPr>
          <w:p w14:paraId="3C46F5DE" w14:textId="77777777" w:rsidR="00C31FBC" w:rsidRPr="001A7B26" w:rsidRDefault="00C31FBC" w:rsidP="00C31FB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09531B85" w14:textId="22906894" w:rsidR="00C31FBC" w:rsidRPr="001A7B26" w:rsidRDefault="00C31FBC" w:rsidP="00C31FBC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71</w:t>
            </w:r>
          </w:p>
        </w:tc>
        <w:tc>
          <w:tcPr>
            <w:tcW w:w="178" w:type="dxa"/>
          </w:tcPr>
          <w:p w14:paraId="316C73D5" w14:textId="77777777" w:rsidR="00C31FBC" w:rsidRPr="001A7B26" w:rsidRDefault="00C31FBC" w:rsidP="00C31FB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210684C" w14:textId="6C508A0F" w:rsidR="00C31FBC" w:rsidRPr="00B9647C" w:rsidRDefault="00C31FBC" w:rsidP="00C31FBC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64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45376EF" w14:textId="6E864E08" w:rsidR="00C31FBC" w:rsidRPr="001A7B26" w:rsidRDefault="00C31FBC" w:rsidP="00C31FB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B2BE345" w14:textId="1E5522CE" w:rsidR="00C31FBC" w:rsidRPr="00884C0A" w:rsidRDefault="00C31FBC" w:rsidP="00C31FBC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5,464</w:t>
            </w:r>
          </w:p>
        </w:tc>
      </w:tr>
      <w:tr w:rsidR="00C31FBC" w:rsidRPr="006666FA" w14:paraId="73AADE32" w14:textId="77777777" w:rsidTr="00C31FBC">
        <w:trPr>
          <w:cantSplit/>
          <w:trHeight w:val="358"/>
        </w:trPr>
        <w:tc>
          <w:tcPr>
            <w:tcW w:w="4117" w:type="dxa"/>
            <w:vAlign w:val="center"/>
          </w:tcPr>
          <w:p w14:paraId="079D5398" w14:textId="0CFE447A" w:rsidR="00C31FBC" w:rsidRPr="006666FA" w:rsidRDefault="00C31FBC" w:rsidP="00C31FBC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51F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ยานพาหนะรอการขาย</w:t>
            </w:r>
          </w:p>
        </w:tc>
        <w:tc>
          <w:tcPr>
            <w:tcW w:w="1554" w:type="dxa"/>
          </w:tcPr>
          <w:p w14:paraId="399CADAF" w14:textId="34CDDCEB" w:rsidR="00C31FBC" w:rsidRPr="001A7B26" w:rsidRDefault="00C31FBC" w:rsidP="00C31FBC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78" w:type="dxa"/>
          </w:tcPr>
          <w:p w14:paraId="4ABFE6A5" w14:textId="77777777" w:rsidR="00C31FBC" w:rsidRPr="001A7B26" w:rsidRDefault="00C31FBC" w:rsidP="00C31FB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</w:tcPr>
          <w:p w14:paraId="3F001A23" w14:textId="510511E8" w:rsidR="00C31FBC" w:rsidRPr="00BB3C79" w:rsidRDefault="00C31FBC" w:rsidP="00C31FBC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9" w:type="dxa"/>
            <w:vAlign w:val="bottom"/>
          </w:tcPr>
          <w:p w14:paraId="13022FD4" w14:textId="77777777" w:rsidR="00C31FBC" w:rsidRPr="00B808AB" w:rsidRDefault="00C31FBC" w:rsidP="00C31FBC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0F5D4176" w14:textId="19AA30D0" w:rsidR="00C31FBC" w:rsidRPr="00BB3C79" w:rsidRDefault="00C31FBC" w:rsidP="00C31FB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82" w:type="dxa"/>
          </w:tcPr>
          <w:p w14:paraId="07A4F2E9" w14:textId="77777777" w:rsidR="00C31FBC" w:rsidRPr="001A7B26" w:rsidRDefault="00C31FBC" w:rsidP="00C31FB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E077A1B" w14:textId="3B4C705C" w:rsidR="00C31FBC" w:rsidRPr="00B62D31" w:rsidRDefault="00C31FBC" w:rsidP="00C31FBC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300</w:t>
            </w:r>
          </w:p>
        </w:tc>
        <w:tc>
          <w:tcPr>
            <w:tcW w:w="178" w:type="dxa"/>
          </w:tcPr>
          <w:p w14:paraId="1F77E5F8" w14:textId="77777777" w:rsidR="00C31FBC" w:rsidRPr="001A7B26" w:rsidRDefault="00C31FBC" w:rsidP="00C31FB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01D4898B" w14:textId="68CD5FED" w:rsidR="00C31FBC" w:rsidRPr="00B9647C" w:rsidRDefault="00C31FBC" w:rsidP="00C31FBC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64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FE4571E" w14:textId="301B3974" w:rsidR="00C31FBC" w:rsidRPr="001A7B26" w:rsidRDefault="00C31FBC" w:rsidP="00C31FB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0219702" w14:textId="4504117F" w:rsidR="00C31FBC" w:rsidRPr="001A7B26" w:rsidRDefault="00C31FBC" w:rsidP="00C31FBC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322</w:t>
            </w:r>
          </w:p>
        </w:tc>
      </w:tr>
      <w:tr w:rsidR="00C31FBC" w:rsidRPr="006666FA" w14:paraId="30125616" w14:textId="77777777" w:rsidTr="00C31FBC">
        <w:trPr>
          <w:cantSplit/>
          <w:trHeight w:val="358"/>
        </w:trPr>
        <w:tc>
          <w:tcPr>
            <w:tcW w:w="4117" w:type="dxa"/>
            <w:vAlign w:val="center"/>
          </w:tcPr>
          <w:p w14:paraId="781C76C0" w14:textId="77777777" w:rsidR="00C31FBC" w:rsidRPr="000D476F" w:rsidRDefault="00C31FBC" w:rsidP="00C31F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4" w:type="dxa"/>
          </w:tcPr>
          <w:p w14:paraId="770497A9" w14:textId="33301184" w:rsidR="00C31FBC" w:rsidRPr="001A7B26" w:rsidRDefault="00C31FBC" w:rsidP="00C31FBC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178" w:type="dxa"/>
          </w:tcPr>
          <w:p w14:paraId="063B2E9A" w14:textId="77777777" w:rsidR="00C31FBC" w:rsidRPr="001A7B26" w:rsidRDefault="00C31FBC" w:rsidP="00C31FB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</w:tcPr>
          <w:p w14:paraId="27777555" w14:textId="192215DD" w:rsidR="00C31FBC" w:rsidRPr="00B808AB" w:rsidRDefault="00C31FBC" w:rsidP="00C31FBC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179" w:type="dxa"/>
            <w:vAlign w:val="bottom"/>
          </w:tcPr>
          <w:p w14:paraId="015138D1" w14:textId="77777777" w:rsidR="00C31FBC" w:rsidRPr="00B808AB" w:rsidRDefault="00C31FBC" w:rsidP="00C31FBC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75A2818" w14:textId="311F5928" w:rsidR="00C31FBC" w:rsidRPr="00BB3C79" w:rsidRDefault="00C31FBC" w:rsidP="00C31FB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  <w:tc>
          <w:tcPr>
            <w:tcW w:w="182" w:type="dxa"/>
          </w:tcPr>
          <w:p w14:paraId="68C1029C" w14:textId="77777777" w:rsidR="00C31FBC" w:rsidRPr="001A7B26" w:rsidRDefault="00C31FBC" w:rsidP="00C31FB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4F8E13C1" w14:textId="7089C191" w:rsidR="00C31FBC" w:rsidRPr="00BB3C79" w:rsidRDefault="00C31FBC" w:rsidP="00C31FBC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(13)</w:t>
            </w:r>
          </w:p>
        </w:tc>
        <w:tc>
          <w:tcPr>
            <w:tcW w:w="178" w:type="dxa"/>
          </w:tcPr>
          <w:p w14:paraId="69B95D72" w14:textId="77777777" w:rsidR="00C31FBC" w:rsidRPr="001A7B26" w:rsidRDefault="00C31FBC" w:rsidP="00C31FBC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EA34B49" w14:textId="29E5F851" w:rsidR="00C31FBC" w:rsidRPr="00B9647C" w:rsidRDefault="00C31FBC" w:rsidP="00C31FBC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64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1898C156" w14:textId="25D7FAB3" w:rsidR="00C31FBC" w:rsidRPr="001A7B26" w:rsidRDefault="00C31FBC" w:rsidP="00C31FBC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0365973" w14:textId="2EADFD1A" w:rsidR="00C31FBC" w:rsidRPr="001A7B26" w:rsidRDefault="00C31FBC" w:rsidP="00C31FBC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219</w:t>
            </w:r>
          </w:p>
        </w:tc>
      </w:tr>
      <w:tr w:rsidR="00267359" w:rsidRPr="006666FA" w14:paraId="1D6E04EE" w14:textId="77777777" w:rsidTr="00C1137C">
        <w:trPr>
          <w:cantSplit/>
          <w:trHeight w:val="358"/>
        </w:trPr>
        <w:tc>
          <w:tcPr>
            <w:tcW w:w="4117" w:type="dxa"/>
            <w:vAlign w:val="center"/>
          </w:tcPr>
          <w:p w14:paraId="7566D255" w14:textId="3362B6B8" w:rsidR="00267359" w:rsidRPr="006666FA" w:rsidRDefault="00267359" w:rsidP="002673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93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54" w:type="dxa"/>
            <w:vAlign w:val="bottom"/>
          </w:tcPr>
          <w:p w14:paraId="04A00F7A" w14:textId="6D0892EC" w:rsidR="00267359" w:rsidRPr="00C64585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9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157,91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0B7E73E5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0D30D0FE" w14:textId="7CF95F04" w:rsidR="00267359" w:rsidRPr="00C64585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9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9" w:type="dxa"/>
            <w:vAlign w:val="bottom"/>
          </w:tcPr>
          <w:p w14:paraId="24CE479D" w14:textId="77777777" w:rsidR="00267359" w:rsidRPr="00B808AB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189E1360" w14:textId="05BF2341" w:rsidR="00267359" w:rsidRPr="00C64585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169,482</w:t>
            </w:r>
          </w:p>
        </w:tc>
        <w:tc>
          <w:tcPr>
            <w:tcW w:w="182" w:type="dxa"/>
            <w:vAlign w:val="bottom"/>
          </w:tcPr>
          <w:p w14:paraId="035A0C57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vAlign w:val="bottom"/>
          </w:tcPr>
          <w:p w14:paraId="30981D81" w14:textId="10B81F67" w:rsidR="00267359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29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56B0A4AB" w14:textId="77777777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51AA26E9" w14:textId="02995B08" w:rsidR="00267359" w:rsidRPr="00B9647C" w:rsidRDefault="00267359" w:rsidP="00267359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29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7A39CFA" w14:textId="77777777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AC9DE9D" w14:textId="5046069D" w:rsidR="00267359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29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179,96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267359" w:rsidRPr="006666FA" w14:paraId="54DE9038" w14:textId="77777777" w:rsidTr="00C31FBC">
        <w:trPr>
          <w:cantSplit/>
          <w:trHeight w:val="74"/>
        </w:trPr>
        <w:tc>
          <w:tcPr>
            <w:tcW w:w="4117" w:type="dxa"/>
            <w:vAlign w:val="center"/>
          </w:tcPr>
          <w:p w14:paraId="7E84F6D0" w14:textId="2936EBB7" w:rsidR="00267359" w:rsidRPr="006666FA" w:rsidRDefault="00267359" w:rsidP="002673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4" w:type="dxa"/>
            <w:vAlign w:val="bottom"/>
          </w:tcPr>
          <w:p w14:paraId="4DFD89D7" w14:textId="26703EE0" w:rsidR="00267359" w:rsidRPr="00BB3C79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178" w:type="dxa"/>
            <w:vAlign w:val="bottom"/>
          </w:tcPr>
          <w:p w14:paraId="129DD5C0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4C1DD5A8" w14:textId="5A181D7E" w:rsidR="00267359" w:rsidRPr="00B808AB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051</w:t>
            </w:r>
          </w:p>
        </w:tc>
        <w:tc>
          <w:tcPr>
            <w:tcW w:w="179" w:type="dxa"/>
            <w:vAlign w:val="bottom"/>
          </w:tcPr>
          <w:p w14:paraId="71DEB25D" w14:textId="77777777" w:rsidR="00267359" w:rsidRPr="00B808AB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0E4FA38F" w14:textId="1AAC12D9" w:rsidR="00267359" w:rsidRPr="00BB3C79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82" w:type="dxa"/>
            <w:vAlign w:val="bottom"/>
          </w:tcPr>
          <w:p w14:paraId="20426E3B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vAlign w:val="bottom"/>
          </w:tcPr>
          <w:p w14:paraId="2F8B99A3" w14:textId="1DBC1AA5" w:rsidR="00267359" w:rsidRPr="00BB3C79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1,655</w:t>
            </w:r>
          </w:p>
        </w:tc>
        <w:tc>
          <w:tcPr>
            <w:tcW w:w="178" w:type="dxa"/>
          </w:tcPr>
          <w:p w14:paraId="2158FD5F" w14:textId="77777777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2D19BFE0" w14:textId="77C62C40" w:rsidR="00267359" w:rsidRPr="00B9647C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647C">
              <w:rPr>
                <w:rFonts w:asciiTheme="majorBidi" w:hAnsiTheme="majorBidi" w:cstheme="majorBidi"/>
                <w:sz w:val="28"/>
                <w:szCs w:val="28"/>
              </w:rPr>
              <w:t>2,636</w:t>
            </w:r>
          </w:p>
        </w:tc>
        <w:tc>
          <w:tcPr>
            <w:tcW w:w="181" w:type="dxa"/>
            <w:vAlign w:val="bottom"/>
          </w:tcPr>
          <w:p w14:paraId="1991D1A4" w14:textId="0BF06B81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76FCA1F8" w14:textId="64B0CEED" w:rsidR="00267359" w:rsidRPr="001A7B26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30,117</w:t>
            </w:r>
          </w:p>
        </w:tc>
      </w:tr>
      <w:tr w:rsidR="00267359" w:rsidRPr="006666FA" w14:paraId="2BBA5C66" w14:textId="77777777" w:rsidTr="00C31FBC">
        <w:trPr>
          <w:cantSplit/>
          <w:trHeight w:val="74"/>
        </w:trPr>
        <w:tc>
          <w:tcPr>
            <w:tcW w:w="4117" w:type="dxa"/>
            <w:vAlign w:val="center"/>
          </w:tcPr>
          <w:p w14:paraId="11DA03E1" w14:textId="3AD4FE4C" w:rsidR="00267359" w:rsidRPr="006666FA" w:rsidRDefault="00267359" w:rsidP="002673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3071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ยอดขาดทุนยกไป</w:t>
            </w:r>
          </w:p>
        </w:tc>
        <w:tc>
          <w:tcPr>
            <w:tcW w:w="1554" w:type="dxa"/>
            <w:vAlign w:val="bottom"/>
          </w:tcPr>
          <w:p w14:paraId="73D38BBA" w14:textId="27739970" w:rsidR="00267359" w:rsidRPr="00BB3C79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  <w:tc>
          <w:tcPr>
            <w:tcW w:w="178" w:type="dxa"/>
            <w:vAlign w:val="bottom"/>
          </w:tcPr>
          <w:p w14:paraId="15A4593B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5CFFED3F" w14:textId="58019580" w:rsidR="00267359" w:rsidRPr="00BB3C79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9" w:type="dxa"/>
            <w:vAlign w:val="bottom"/>
          </w:tcPr>
          <w:p w14:paraId="5235673E" w14:textId="77777777" w:rsidR="00267359" w:rsidRPr="00B808AB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3B37D17E" w14:textId="565BD4F7" w:rsidR="00267359" w:rsidRPr="00BB3C79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182" w:type="dxa"/>
            <w:vAlign w:val="bottom"/>
          </w:tcPr>
          <w:p w14:paraId="676CAED4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vAlign w:val="bottom"/>
          </w:tcPr>
          <w:p w14:paraId="4F7BF5F9" w14:textId="787D92D6" w:rsidR="00267359" w:rsidRPr="00BB3C79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8,668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A176414" w14:textId="77777777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2D318108" w14:textId="089C89F1" w:rsidR="00267359" w:rsidRPr="00B9647C" w:rsidRDefault="00267359" w:rsidP="00267359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64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61982E11" w14:textId="7BFED3FC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59A50B96" w14:textId="566BF67D" w:rsidR="00267359" w:rsidRPr="001A7B26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69,881</w:t>
            </w:r>
          </w:p>
        </w:tc>
      </w:tr>
      <w:tr w:rsidR="00267359" w:rsidRPr="006666FA" w14:paraId="728C84B9" w14:textId="77777777" w:rsidTr="00BD2A88">
        <w:trPr>
          <w:cantSplit/>
          <w:trHeight w:val="70"/>
        </w:trPr>
        <w:tc>
          <w:tcPr>
            <w:tcW w:w="4117" w:type="dxa"/>
            <w:vAlign w:val="center"/>
          </w:tcPr>
          <w:p w14:paraId="1319B860" w14:textId="77777777" w:rsidR="00267359" w:rsidRPr="006666FA" w:rsidRDefault="00267359" w:rsidP="0026735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5CC2F4A5" w14:textId="73729B89" w:rsidR="00267359" w:rsidRPr="00BB3C79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268,101</w:t>
            </w:r>
          </w:p>
        </w:tc>
        <w:tc>
          <w:tcPr>
            <w:tcW w:w="178" w:type="dxa"/>
          </w:tcPr>
          <w:p w14:paraId="3E303981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</w:tcPr>
          <w:p w14:paraId="5B1AE25A" w14:textId="4BBAA76E" w:rsidR="00267359" w:rsidRPr="00B808AB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15,815</w:t>
            </w:r>
          </w:p>
        </w:tc>
        <w:tc>
          <w:tcPr>
            <w:tcW w:w="179" w:type="dxa"/>
            <w:vAlign w:val="bottom"/>
          </w:tcPr>
          <w:p w14:paraId="0196AA78" w14:textId="77777777" w:rsidR="00267359" w:rsidRPr="00B808AB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55A03E54" w14:textId="35067A9D" w:rsidR="00267359" w:rsidRPr="00BB3C79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283,916</w:t>
            </w:r>
          </w:p>
        </w:tc>
        <w:tc>
          <w:tcPr>
            <w:tcW w:w="182" w:type="dxa"/>
          </w:tcPr>
          <w:p w14:paraId="7F840D8B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08087ABF" w14:textId="7C6011DE" w:rsidR="00267359" w:rsidRPr="00BB3C79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3,692</w:t>
            </w:r>
          </w:p>
        </w:tc>
        <w:tc>
          <w:tcPr>
            <w:tcW w:w="178" w:type="dxa"/>
          </w:tcPr>
          <w:p w14:paraId="36E56013" w14:textId="77777777" w:rsidR="00267359" w:rsidRPr="009429FE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B6FED88" w14:textId="2F54AC61" w:rsidR="00267359" w:rsidRPr="00B9647C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2,636</w:t>
            </w:r>
          </w:p>
        </w:tc>
        <w:tc>
          <w:tcPr>
            <w:tcW w:w="181" w:type="dxa"/>
          </w:tcPr>
          <w:p w14:paraId="48599E91" w14:textId="648AAB95" w:rsidR="00267359" w:rsidRPr="009429FE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1713ED8A" w14:textId="45C4E156" w:rsidR="00267359" w:rsidRPr="00837972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290,244</w:t>
            </w:r>
          </w:p>
        </w:tc>
      </w:tr>
      <w:tr w:rsidR="00267359" w:rsidRPr="006666FA" w14:paraId="2634C08F" w14:textId="77777777" w:rsidTr="00BD2A88">
        <w:trPr>
          <w:cantSplit/>
          <w:trHeight w:val="70"/>
        </w:trPr>
        <w:tc>
          <w:tcPr>
            <w:tcW w:w="4117" w:type="dxa"/>
            <w:vAlign w:val="center"/>
          </w:tcPr>
          <w:p w14:paraId="15EFAA13" w14:textId="77777777" w:rsidR="00267359" w:rsidRPr="00A37646" w:rsidRDefault="00267359" w:rsidP="0026735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265C4696" w14:textId="77777777" w:rsidR="00267359" w:rsidRPr="00A37646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</w:tcPr>
          <w:p w14:paraId="3D0CBE5C" w14:textId="77777777" w:rsidR="00267359" w:rsidRPr="00A3764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2CEFAF68" w14:textId="77777777" w:rsidR="00267359" w:rsidRPr="00A37646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228F669" w14:textId="77777777" w:rsidR="00267359" w:rsidRPr="00A37646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881D483" w14:textId="77777777" w:rsidR="00267359" w:rsidRPr="00A37646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2" w:type="dxa"/>
          </w:tcPr>
          <w:p w14:paraId="27C2928A" w14:textId="77777777" w:rsidR="00267359" w:rsidRPr="00A3764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6E7C86BB" w14:textId="77777777" w:rsidR="00267359" w:rsidRPr="00A37646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A49A287" w14:textId="77777777" w:rsidR="00267359" w:rsidRPr="00A37646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5ECF2C7" w14:textId="77777777" w:rsidR="00267359" w:rsidRPr="00A37646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</w:tcPr>
          <w:p w14:paraId="5E2A9F0C" w14:textId="77777777" w:rsidR="00267359" w:rsidRPr="00A37646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242478A3" w14:textId="77777777" w:rsidR="00267359" w:rsidRPr="00A37646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</w:tr>
      <w:tr w:rsidR="00267359" w:rsidRPr="006666FA" w14:paraId="7F6738BB" w14:textId="77777777" w:rsidTr="008B5B1A">
        <w:trPr>
          <w:cantSplit/>
          <w:trHeight w:val="70"/>
        </w:trPr>
        <w:tc>
          <w:tcPr>
            <w:tcW w:w="4117" w:type="dxa"/>
            <w:vAlign w:val="center"/>
          </w:tcPr>
          <w:p w14:paraId="50CC0265" w14:textId="46415C07" w:rsidR="00267359" w:rsidRPr="006666FA" w:rsidRDefault="00267359" w:rsidP="0026735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54" w:type="dxa"/>
          </w:tcPr>
          <w:p w14:paraId="3D84AB5E" w14:textId="77777777" w:rsidR="00267359" w:rsidRPr="00BB3C79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25AF0459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1" w:type="dxa"/>
          </w:tcPr>
          <w:p w14:paraId="4646A3F2" w14:textId="77777777" w:rsidR="00267359" w:rsidRPr="00BB3C79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F0C5E0C" w14:textId="77777777" w:rsidR="00267359" w:rsidRPr="00B808AB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80B1C0" w14:textId="77777777" w:rsidR="00267359" w:rsidRPr="00C64585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3C2FDFDA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2" w:type="dxa"/>
          </w:tcPr>
          <w:p w14:paraId="13AB8484" w14:textId="77777777" w:rsidR="00267359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6077905" w14:textId="77777777" w:rsidR="00267359" w:rsidRPr="009429FE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</w:tcPr>
          <w:p w14:paraId="57BA9014" w14:textId="77777777" w:rsidR="00267359" w:rsidRPr="00B9647C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B36323F" w14:textId="77777777" w:rsidR="00267359" w:rsidRPr="009429FE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</w:tcPr>
          <w:p w14:paraId="593272B4" w14:textId="77777777" w:rsidR="00267359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267359" w:rsidRPr="006666FA" w14:paraId="647845B6" w14:textId="77777777" w:rsidTr="00FA6FD1">
        <w:trPr>
          <w:cantSplit/>
          <w:trHeight w:val="70"/>
        </w:trPr>
        <w:tc>
          <w:tcPr>
            <w:tcW w:w="4117" w:type="dxa"/>
            <w:vAlign w:val="center"/>
          </w:tcPr>
          <w:p w14:paraId="35F859DE" w14:textId="72E8E04B" w:rsidR="00267359" w:rsidRPr="006666FA" w:rsidRDefault="00267359" w:rsidP="0026735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6293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39C5DE9" w14:textId="6AF19BCC" w:rsidR="00267359" w:rsidRPr="00BB3C79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62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(149,535)</w:t>
            </w:r>
          </w:p>
        </w:tc>
        <w:tc>
          <w:tcPr>
            <w:tcW w:w="178" w:type="dxa"/>
            <w:vAlign w:val="bottom"/>
          </w:tcPr>
          <w:p w14:paraId="70CB7953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14:paraId="48FA6282" w14:textId="51F2D95E" w:rsidR="00267359" w:rsidRPr="00BB3C79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29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(6,569)</w:t>
            </w:r>
          </w:p>
        </w:tc>
        <w:tc>
          <w:tcPr>
            <w:tcW w:w="179" w:type="dxa"/>
            <w:vAlign w:val="bottom"/>
          </w:tcPr>
          <w:p w14:paraId="48A1EAB8" w14:textId="77777777" w:rsidR="00267359" w:rsidRPr="00B808AB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6B6785A" w14:textId="6C89D984" w:rsidR="00267359" w:rsidRPr="00C64585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62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(156,104)</w:t>
            </w:r>
          </w:p>
        </w:tc>
        <w:tc>
          <w:tcPr>
            <w:tcW w:w="182" w:type="dxa"/>
            <w:vAlign w:val="bottom"/>
          </w:tcPr>
          <w:p w14:paraId="2133D091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5BD5032C" w14:textId="7F6A8C25" w:rsidR="00267359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629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(9,05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5629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5E7872E" w14:textId="77777777" w:rsidR="00267359" w:rsidRPr="009429FE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E399B2B" w14:textId="358F5690" w:rsidR="00267359" w:rsidRPr="00B9647C" w:rsidRDefault="00267359" w:rsidP="00267359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302A7F3" w14:textId="77777777" w:rsidR="00267359" w:rsidRPr="009429FE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07F1DB57" w14:textId="56F8942C" w:rsidR="00267359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629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(165,160)</w:t>
            </w:r>
          </w:p>
        </w:tc>
      </w:tr>
      <w:tr w:rsidR="00267359" w:rsidRPr="006666FA" w14:paraId="772D0A43" w14:textId="77777777" w:rsidTr="0078783E">
        <w:trPr>
          <w:cantSplit/>
          <w:trHeight w:val="70"/>
        </w:trPr>
        <w:tc>
          <w:tcPr>
            <w:tcW w:w="4117" w:type="dxa"/>
            <w:vAlign w:val="center"/>
          </w:tcPr>
          <w:p w14:paraId="6C38C6FF" w14:textId="5321CA62" w:rsidR="00267359" w:rsidRPr="006666FA" w:rsidRDefault="00267359" w:rsidP="0026735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71DA5" w14:textId="048A8A35" w:rsidR="00267359" w:rsidRPr="00932827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28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(149,535)</w:t>
            </w:r>
          </w:p>
        </w:tc>
        <w:tc>
          <w:tcPr>
            <w:tcW w:w="178" w:type="dxa"/>
            <w:vAlign w:val="bottom"/>
          </w:tcPr>
          <w:p w14:paraId="32792A45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75F0C" w14:textId="50D3E3AA" w:rsidR="00267359" w:rsidRPr="00932827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28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(6,569)</w:t>
            </w:r>
          </w:p>
        </w:tc>
        <w:tc>
          <w:tcPr>
            <w:tcW w:w="179" w:type="dxa"/>
            <w:vAlign w:val="bottom"/>
          </w:tcPr>
          <w:p w14:paraId="4BE64239" w14:textId="77777777" w:rsidR="00267359" w:rsidRPr="00B808AB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77014" w14:textId="6C80E84B" w:rsidR="00267359" w:rsidRPr="00932827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28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(156,104)</w:t>
            </w:r>
          </w:p>
        </w:tc>
        <w:tc>
          <w:tcPr>
            <w:tcW w:w="182" w:type="dxa"/>
            <w:vAlign w:val="bottom"/>
          </w:tcPr>
          <w:p w14:paraId="75E39444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BEF36" w14:textId="7C340FAA" w:rsidR="00267359" w:rsidRPr="00932827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328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(9,056)</w:t>
            </w:r>
          </w:p>
        </w:tc>
        <w:tc>
          <w:tcPr>
            <w:tcW w:w="178" w:type="dxa"/>
          </w:tcPr>
          <w:p w14:paraId="62D4C3DB" w14:textId="77777777" w:rsidR="00267359" w:rsidRPr="009429FE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76A8F37" w14:textId="53060BD6" w:rsidR="00267359" w:rsidRPr="00932827" w:rsidRDefault="00267359" w:rsidP="00267359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28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6E04DE9C" w14:textId="77777777" w:rsidR="00267359" w:rsidRPr="009429FE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CF843" w14:textId="7F932F0A" w:rsidR="00267359" w:rsidRPr="00932827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328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(165,160)</w:t>
            </w:r>
          </w:p>
        </w:tc>
      </w:tr>
      <w:tr w:rsidR="00267359" w:rsidRPr="006666FA" w14:paraId="65311664" w14:textId="77777777" w:rsidTr="0078783E">
        <w:trPr>
          <w:cantSplit/>
          <w:trHeight w:val="70"/>
        </w:trPr>
        <w:tc>
          <w:tcPr>
            <w:tcW w:w="4117" w:type="dxa"/>
            <w:vAlign w:val="center"/>
          </w:tcPr>
          <w:p w14:paraId="7ECB92B2" w14:textId="77777777" w:rsidR="00267359" w:rsidRPr="0078783E" w:rsidRDefault="00267359" w:rsidP="0026735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62C7BB23" w14:textId="77777777" w:rsidR="00267359" w:rsidRPr="0078783E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</w:tcPr>
          <w:p w14:paraId="23630CF3" w14:textId="77777777" w:rsidR="00267359" w:rsidRPr="0078783E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29F49AF3" w14:textId="77777777" w:rsidR="00267359" w:rsidRPr="0078783E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7E9197F" w14:textId="77777777" w:rsidR="00267359" w:rsidRPr="0078783E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483DFF9" w14:textId="77777777" w:rsidR="00267359" w:rsidRPr="0078783E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2" w:type="dxa"/>
          </w:tcPr>
          <w:p w14:paraId="42342E32" w14:textId="77777777" w:rsidR="00267359" w:rsidRPr="0078783E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66DD0CBA" w14:textId="77777777" w:rsidR="00267359" w:rsidRPr="0078783E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93E303C" w14:textId="77777777" w:rsidR="00267359" w:rsidRPr="0078783E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71CD4084" w14:textId="77777777" w:rsidR="00267359" w:rsidRPr="0078783E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</w:tcPr>
          <w:p w14:paraId="6A30F62C" w14:textId="77777777" w:rsidR="00267359" w:rsidRPr="0078783E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7360D750" w14:textId="77777777" w:rsidR="00267359" w:rsidRPr="0078783E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</w:tr>
      <w:tr w:rsidR="00267359" w:rsidRPr="006666FA" w14:paraId="28A3929D" w14:textId="77777777" w:rsidTr="0078783E">
        <w:trPr>
          <w:cantSplit/>
          <w:trHeight w:val="70"/>
        </w:trPr>
        <w:tc>
          <w:tcPr>
            <w:tcW w:w="4117" w:type="dxa"/>
            <w:vAlign w:val="center"/>
          </w:tcPr>
          <w:p w14:paraId="57BC94A4" w14:textId="0194DE66" w:rsidR="00267359" w:rsidRPr="006666FA" w:rsidRDefault="00267359" w:rsidP="0026735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554" w:type="dxa"/>
            <w:tcBorders>
              <w:bottom w:val="double" w:sz="4" w:space="0" w:color="auto"/>
            </w:tcBorders>
          </w:tcPr>
          <w:p w14:paraId="789F2DD1" w14:textId="30E07D3D" w:rsidR="00267359" w:rsidRPr="00932827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C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118,566</w:t>
            </w:r>
          </w:p>
        </w:tc>
        <w:tc>
          <w:tcPr>
            <w:tcW w:w="178" w:type="dxa"/>
          </w:tcPr>
          <w:p w14:paraId="0DADADC1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1" w:type="dxa"/>
            <w:tcBorders>
              <w:bottom w:val="double" w:sz="4" w:space="0" w:color="auto"/>
            </w:tcBorders>
          </w:tcPr>
          <w:p w14:paraId="5AEF7E48" w14:textId="2F314B21" w:rsidR="00267359" w:rsidRPr="00932827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3C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9" w:type="dxa"/>
            <w:vAlign w:val="bottom"/>
          </w:tcPr>
          <w:p w14:paraId="30CC80B3" w14:textId="77777777" w:rsidR="00267359" w:rsidRPr="00B808AB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30722620" w14:textId="111BECC9" w:rsidR="00267359" w:rsidRPr="00932827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127</w:t>
            </w:r>
            <w:r w:rsidRPr="009429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82" w:type="dxa"/>
          </w:tcPr>
          <w:p w14:paraId="262D5DF6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2" w:type="dxa"/>
            <w:tcBorders>
              <w:bottom w:val="double" w:sz="4" w:space="0" w:color="auto"/>
            </w:tcBorders>
          </w:tcPr>
          <w:p w14:paraId="357A7305" w14:textId="77578C8B" w:rsidR="00267359" w:rsidRPr="00932827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59B59B0" w14:textId="77777777" w:rsidR="00267359" w:rsidRPr="009429FE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</w:tcPr>
          <w:p w14:paraId="23CC8ABC" w14:textId="74B7B32B" w:rsidR="00267359" w:rsidRPr="00932827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2,636</w:t>
            </w:r>
          </w:p>
        </w:tc>
        <w:tc>
          <w:tcPr>
            <w:tcW w:w="181" w:type="dxa"/>
          </w:tcPr>
          <w:p w14:paraId="78F300F2" w14:textId="77777777" w:rsidR="00267359" w:rsidRPr="009429FE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</w:tcPr>
          <w:p w14:paraId="1D783C07" w14:textId="4661706E" w:rsidR="00267359" w:rsidRPr="00932827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5,084</w:t>
            </w:r>
          </w:p>
        </w:tc>
      </w:tr>
    </w:tbl>
    <w:p w14:paraId="60EDFB27" w14:textId="03B554A3" w:rsidR="00F00BD5" w:rsidRPr="00B010EE" w:rsidRDefault="007D6E81" w:rsidP="00B7766D">
      <w:pPr>
        <w:pStyle w:val="NoSpacing"/>
        <w:ind w:left="360"/>
        <w:rPr>
          <w:rFonts w:asciiTheme="majorBidi" w:hAnsiTheme="majorBidi" w:cstheme="majorBidi"/>
          <w:sz w:val="2"/>
          <w:szCs w:val="2"/>
          <w:lang w:val="en-US" w:bidi="th-TH"/>
        </w:rPr>
      </w:pPr>
      <w:r>
        <w:rPr>
          <w:rFonts w:asciiTheme="majorBidi" w:hAnsiTheme="majorBidi" w:cstheme="majorBidi"/>
          <w:sz w:val="2"/>
          <w:szCs w:val="2"/>
          <w:cs/>
          <w:lang w:bidi="th-TH"/>
        </w:rPr>
        <w:br w:type="textWrapping" w:clear="all"/>
      </w:r>
    </w:p>
    <w:tbl>
      <w:tblPr>
        <w:tblpPr w:leftFromText="180" w:rightFromText="180" w:vertAnchor="text" w:tblpY="1"/>
        <w:tblOverlap w:val="never"/>
        <w:tblW w:w="140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7"/>
        <w:gridCol w:w="1554"/>
        <w:gridCol w:w="178"/>
        <w:gridCol w:w="1801"/>
        <w:gridCol w:w="179"/>
        <w:gridCol w:w="1441"/>
        <w:gridCol w:w="182"/>
        <w:gridCol w:w="1492"/>
        <w:gridCol w:w="178"/>
        <w:gridCol w:w="1406"/>
        <w:gridCol w:w="181"/>
        <w:gridCol w:w="1334"/>
      </w:tblGrid>
      <w:tr w:rsidR="00F00BD5" w:rsidRPr="009949F9" w14:paraId="45B557E4" w14:textId="77777777" w:rsidTr="00AC3F4C">
        <w:trPr>
          <w:cantSplit/>
          <w:trHeight w:val="196"/>
          <w:tblHeader/>
        </w:trPr>
        <w:tc>
          <w:tcPr>
            <w:tcW w:w="4117" w:type="dxa"/>
          </w:tcPr>
          <w:p w14:paraId="5F5CF211" w14:textId="77777777" w:rsidR="00F00BD5" w:rsidRPr="00A30B85" w:rsidRDefault="00F00BD5" w:rsidP="00AC3F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26" w:type="dxa"/>
            <w:gridSpan w:val="11"/>
          </w:tcPr>
          <w:p w14:paraId="0BBF51E4" w14:textId="39F489BA" w:rsidR="00F00BD5" w:rsidRPr="006666FA" w:rsidRDefault="00F00BD5" w:rsidP="00AC3F4C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414D7" w:rsidRPr="009949F9" w14:paraId="2CCCF430" w14:textId="77777777" w:rsidTr="00AC3F4C">
        <w:trPr>
          <w:cantSplit/>
          <w:trHeight w:val="196"/>
          <w:tblHeader/>
        </w:trPr>
        <w:tc>
          <w:tcPr>
            <w:tcW w:w="4117" w:type="dxa"/>
          </w:tcPr>
          <w:p w14:paraId="58F9AB48" w14:textId="77777777" w:rsidR="005414D7" w:rsidRPr="00A30B85" w:rsidRDefault="005414D7" w:rsidP="005414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554" w:type="dxa"/>
          </w:tcPr>
          <w:p w14:paraId="7D2CC0BE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38EB4630" w14:textId="77777777" w:rsidR="005414D7" w:rsidRPr="00A30B85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14:paraId="34F0815F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79" w:type="dxa"/>
            <w:tcBorders>
              <w:left w:val="nil"/>
            </w:tcBorders>
          </w:tcPr>
          <w:p w14:paraId="099FDC80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54DADCD0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6B55E7E2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76" w:type="dxa"/>
            <w:gridSpan w:val="3"/>
            <w:tcBorders>
              <w:bottom w:val="single" w:sz="4" w:space="0" w:color="auto"/>
            </w:tcBorders>
          </w:tcPr>
          <w:p w14:paraId="797299B4" w14:textId="0AE1D4BF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81" w:type="dxa"/>
          </w:tcPr>
          <w:p w14:paraId="3C7F80BB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027A66F8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414D7" w:rsidRPr="009949F9" w14:paraId="34E1458B" w14:textId="77777777" w:rsidTr="00AC3F4C">
        <w:trPr>
          <w:cantSplit/>
          <w:trHeight w:val="196"/>
          <w:tblHeader/>
        </w:trPr>
        <w:tc>
          <w:tcPr>
            <w:tcW w:w="4117" w:type="dxa"/>
          </w:tcPr>
          <w:p w14:paraId="4DC0A2D7" w14:textId="77777777" w:rsidR="005414D7" w:rsidRPr="00A30B85" w:rsidRDefault="005414D7" w:rsidP="005414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7233F4EF" w14:textId="77777777" w:rsidR="005414D7" w:rsidRPr="006666FA" w:rsidRDefault="005414D7" w:rsidP="005414D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54" w:type="dxa"/>
          </w:tcPr>
          <w:p w14:paraId="4E486511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A5A1AE9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7DC73F66" w14:textId="77777777" w:rsidR="005414D7" w:rsidRPr="00A30B85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5FD81554" w14:textId="77777777" w:rsidR="005414D7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7FB7194B" w14:textId="77777777" w:rsidR="005414D7" w:rsidRPr="00327211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79" w:type="dxa"/>
            <w:tcBorders>
              <w:left w:val="nil"/>
            </w:tcBorders>
          </w:tcPr>
          <w:p w14:paraId="2E525406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276E34BC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9E9DFDF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2C3E441B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6BC78E55" w14:textId="77777777" w:rsidR="005414D7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61AC3A81" w14:textId="77777777" w:rsidR="005414D7" w:rsidRPr="009949F9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74D48CC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5AEE7D18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ind w:left="-85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1" w:type="dxa"/>
          </w:tcPr>
          <w:p w14:paraId="0A41EA66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1DC9F504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7C96980" w14:textId="77777777" w:rsidR="005414D7" w:rsidRPr="004114A4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2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5414D7" w:rsidRPr="006666FA" w14:paraId="65FD47CA" w14:textId="77777777" w:rsidTr="00AC3F4C">
        <w:trPr>
          <w:cantSplit/>
          <w:trHeight w:val="351"/>
        </w:trPr>
        <w:tc>
          <w:tcPr>
            <w:tcW w:w="4117" w:type="dxa"/>
            <w:vAlign w:val="center"/>
          </w:tcPr>
          <w:p w14:paraId="4135AA81" w14:textId="77777777" w:rsidR="005414D7" w:rsidRPr="006666FA" w:rsidRDefault="005414D7" w:rsidP="005414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26" w:type="dxa"/>
            <w:gridSpan w:val="11"/>
            <w:vAlign w:val="center"/>
          </w:tcPr>
          <w:p w14:paraId="42DAFBDE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14D7" w:rsidRPr="006666FA" w14:paraId="3A9325BE" w14:textId="77777777" w:rsidTr="00AC3F4C">
        <w:trPr>
          <w:cantSplit/>
          <w:trHeight w:val="351"/>
        </w:trPr>
        <w:tc>
          <w:tcPr>
            <w:tcW w:w="4117" w:type="dxa"/>
            <w:vAlign w:val="center"/>
          </w:tcPr>
          <w:p w14:paraId="40B80FE9" w14:textId="77777777" w:rsidR="005414D7" w:rsidRPr="006666FA" w:rsidRDefault="005414D7" w:rsidP="005414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4" w:type="dxa"/>
          </w:tcPr>
          <w:p w14:paraId="70473D53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80897A1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</w:tcPr>
          <w:p w14:paraId="7CADECB4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375EA0EA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44FFDA9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BC30F44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152D7980" w14:textId="77777777" w:rsidR="005414D7" w:rsidRPr="00A30B85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C9AD628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2B1667EB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159D5C5E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0ED4C40" w14:textId="77777777" w:rsidR="005414D7" w:rsidRPr="006666FA" w:rsidRDefault="005414D7" w:rsidP="00541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14D7" w:rsidRPr="006666FA" w14:paraId="0D4B6138" w14:textId="77777777" w:rsidTr="00AC3F4C">
        <w:trPr>
          <w:cantSplit/>
          <w:trHeight w:val="358"/>
        </w:trPr>
        <w:tc>
          <w:tcPr>
            <w:tcW w:w="4117" w:type="dxa"/>
            <w:vAlign w:val="center"/>
          </w:tcPr>
          <w:p w14:paraId="3A1BB27B" w14:textId="53A41912" w:rsidR="005414D7" w:rsidRPr="006666FA" w:rsidRDefault="005414D7" w:rsidP="005414D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554" w:type="dxa"/>
          </w:tcPr>
          <w:p w14:paraId="539AE4F6" w14:textId="38BEAD6F" w:rsidR="005414D7" w:rsidRPr="000F243A" w:rsidRDefault="005414D7" w:rsidP="005414D7">
            <w:pPr>
              <w:tabs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784E87C2" w14:textId="77777777" w:rsidR="005414D7" w:rsidRPr="000F243A" w:rsidRDefault="005414D7" w:rsidP="005414D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</w:tcPr>
          <w:p w14:paraId="77BB07DF" w14:textId="3D468AEB" w:rsidR="005414D7" w:rsidRPr="000F243A" w:rsidRDefault="005414D7" w:rsidP="005414D7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2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179" w:type="dxa"/>
            <w:vAlign w:val="bottom"/>
          </w:tcPr>
          <w:p w14:paraId="5D29F384" w14:textId="77777777" w:rsidR="005414D7" w:rsidRPr="000F243A" w:rsidRDefault="005414D7" w:rsidP="005414D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D6FF262" w14:textId="67451FD9" w:rsidR="005414D7" w:rsidRPr="000F243A" w:rsidRDefault="005414D7" w:rsidP="005414D7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182" w:type="dxa"/>
          </w:tcPr>
          <w:p w14:paraId="3AB274DD" w14:textId="77777777" w:rsidR="005414D7" w:rsidRPr="000F243A" w:rsidRDefault="005414D7" w:rsidP="005414D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6B3A2543" w14:textId="7A24B6F2" w:rsidR="005414D7" w:rsidRPr="000F243A" w:rsidRDefault="005414D7" w:rsidP="005414D7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243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48</w:t>
            </w:r>
          </w:p>
        </w:tc>
        <w:tc>
          <w:tcPr>
            <w:tcW w:w="178" w:type="dxa"/>
          </w:tcPr>
          <w:p w14:paraId="30B47985" w14:textId="77777777" w:rsidR="005414D7" w:rsidRPr="000F243A" w:rsidRDefault="005414D7" w:rsidP="005414D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</w:tcPr>
          <w:p w14:paraId="16A6B8AA" w14:textId="191475A5" w:rsidR="005414D7" w:rsidRPr="000F243A" w:rsidRDefault="005414D7" w:rsidP="005414D7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4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150700F7" w14:textId="77777777" w:rsidR="005414D7" w:rsidRPr="000F243A" w:rsidRDefault="005414D7" w:rsidP="005414D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14:paraId="48BCC7D7" w14:textId="1B6E5AE4" w:rsidR="005414D7" w:rsidRPr="000F243A" w:rsidRDefault="005414D7" w:rsidP="005414D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2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97</w:t>
            </w:r>
          </w:p>
        </w:tc>
      </w:tr>
      <w:tr w:rsidR="00267359" w:rsidRPr="006666FA" w14:paraId="4A7EB59D" w14:textId="77777777" w:rsidTr="00AC3F4C">
        <w:trPr>
          <w:cantSplit/>
          <w:trHeight w:val="358"/>
        </w:trPr>
        <w:tc>
          <w:tcPr>
            <w:tcW w:w="4117" w:type="dxa"/>
            <w:vAlign w:val="center"/>
          </w:tcPr>
          <w:p w14:paraId="0F0E2CD9" w14:textId="62779251" w:rsidR="00267359" w:rsidRPr="006666FA" w:rsidRDefault="00267359" w:rsidP="002673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554" w:type="dxa"/>
          </w:tcPr>
          <w:p w14:paraId="2DDB3B0E" w14:textId="20350A90" w:rsidR="00267359" w:rsidRPr="000F243A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2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8,100</w:t>
            </w:r>
          </w:p>
        </w:tc>
        <w:tc>
          <w:tcPr>
            <w:tcW w:w="178" w:type="dxa"/>
          </w:tcPr>
          <w:p w14:paraId="4E7540BB" w14:textId="77777777" w:rsidR="00267359" w:rsidRPr="000F243A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</w:tcPr>
          <w:p w14:paraId="03412C11" w14:textId="2DE307B0" w:rsidR="00267359" w:rsidRPr="000F243A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24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76442B64" w14:textId="77777777" w:rsidR="00267359" w:rsidRPr="000F243A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0418368" w14:textId="79AAA873" w:rsidR="00267359" w:rsidRPr="000F243A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24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8,100</w:t>
            </w:r>
          </w:p>
        </w:tc>
        <w:tc>
          <w:tcPr>
            <w:tcW w:w="182" w:type="dxa"/>
          </w:tcPr>
          <w:p w14:paraId="5C5B02B9" w14:textId="77777777" w:rsidR="00267359" w:rsidRPr="000F243A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2A845A29" w14:textId="230D48DA" w:rsidR="00267359" w:rsidRPr="000F243A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243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283A066" w14:textId="77777777" w:rsidR="00267359" w:rsidRPr="000F243A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</w:tcPr>
          <w:p w14:paraId="7EAD4A29" w14:textId="4FB09D73" w:rsidR="00267359" w:rsidRPr="000F243A" w:rsidRDefault="00267359" w:rsidP="00267359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4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902F051" w14:textId="77777777" w:rsidR="00267359" w:rsidRPr="000F243A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14:paraId="60CA4324" w14:textId="45951ED7" w:rsidR="00267359" w:rsidRPr="000F243A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2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8,100</w:t>
            </w:r>
          </w:p>
        </w:tc>
      </w:tr>
      <w:tr w:rsidR="00267359" w:rsidRPr="006666FA" w14:paraId="77A8280A" w14:textId="77777777" w:rsidTr="00F7217F">
        <w:trPr>
          <w:cantSplit/>
          <w:trHeight w:val="358"/>
        </w:trPr>
        <w:tc>
          <w:tcPr>
            <w:tcW w:w="4117" w:type="dxa"/>
            <w:vAlign w:val="center"/>
          </w:tcPr>
          <w:p w14:paraId="4B73212D" w14:textId="31F6A29B" w:rsidR="00267359" w:rsidRPr="006666FA" w:rsidRDefault="00267359" w:rsidP="002673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44A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54" w:type="dxa"/>
            <w:vAlign w:val="bottom"/>
          </w:tcPr>
          <w:p w14:paraId="1ACC8B73" w14:textId="5DC8DCEA" w:rsidR="00267359" w:rsidRPr="000F243A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22,414</w:t>
            </w:r>
          </w:p>
        </w:tc>
        <w:tc>
          <w:tcPr>
            <w:tcW w:w="178" w:type="dxa"/>
            <w:vAlign w:val="bottom"/>
          </w:tcPr>
          <w:p w14:paraId="340E74EC" w14:textId="77777777" w:rsidR="00267359" w:rsidRPr="000F243A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29A859C7" w14:textId="7DCFD738" w:rsidR="00267359" w:rsidRPr="000F243A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9,188</w:t>
            </w:r>
          </w:p>
        </w:tc>
        <w:tc>
          <w:tcPr>
            <w:tcW w:w="179" w:type="dxa"/>
            <w:vAlign w:val="bottom"/>
          </w:tcPr>
          <w:p w14:paraId="3A88EB2E" w14:textId="77777777" w:rsidR="00267359" w:rsidRPr="000F243A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31B30CEB" w14:textId="298073DC" w:rsidR="00267359" w:rsidRPr="000F243A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31,602</w:t>
            </w:r>
          </w:p>
        </w:tc>
        <w:tc>
          <w:tcPr>
            <w:tcW w:w="182" w:type="dxa"/>
            <w:vAlign w:val="bottom"/>
          </w:tcPr>
          <w:p w14:paraId="3D03589B" w14:textId="77777777" w:rsidR="00267359" w:rsidRPr="000F243A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vAlign w:val="bottom"/>
          </w:tcPr>
          <w:p w14:paraId="446B05DB" w14:textId="3FE983C8" w:rsidR="00267359" w:rsidRPr="000F243A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16,118</w:t>
            </w:r>
          </w:p>
        </w:tc>
        <w:tc>
          <w:tcPr>
            <w:tcW w:w="178" w:type="dxa"/>
          </w:tcPr>
          <w:p w14:paraId="58CC6A57" w14:textId="77777777" w:rsidR="00267359" w:rsidRPr="000F243A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</w:tcPr>
          <w:p w14:paraId="351865E5" w14:textId="7C7166B8" w:rsidR="00267359" w:rsidRPr="000F243A" w:rsidRDefault="00267359" w:rsidP="00267359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409D750" w14:textId="77777777" w:rsidR="00267359" w:rsidRPr="000F243A" w:rsidRDefault="00267359" w:rsidP="00267359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vAlign w:val="bottom"/>
          </w:tcPr>
          <w:p w14:paraId="0895D8BB" w14:textId="257EA398" w:rsidR="00267359" w:rsidRPr="000F243A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47,720</w:t>
            </w:r>
          </w:p>
        </w:tc>
      </w:tr>
      <w:tr w:rsidR="00267359" w:rsidRPr="006666FA" w14:paraId="665603E7" w14:textId="77777777" w:rsidTr="00AC3F4C">
        <w:trPr>
          <w:cantSplit/>
          <w:trHeight w:val="347"/>
        </w:trPr>
        <w:tc>
          <w:tcPr>
            <w:tcW w:w="4117" w:type="dxa"/>
            <w:vAlign w:val="center"/>
          </w:tcPr>
          <w:p w14:paraId="1FDD5A37" w14:textId="4577C33A" w:rsidR="00267359" w:rsidRPr="006666FA" w:rsidRDefault="00267359" w:rsidP="00267359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4" w:type="dxa"/>
          </w:tcPr>
          <w:p w14:paraId="09DAC4A7" w14:textId="4E8D31B0" w:rsidR="00267359" w:rsidRPr="000F243A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2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8" w:type="dxa"/>
          </w:tcPr>
          <w:p w14:paraId="28B6F7E3" w14:textId="77777777" w:rsidR="00267359" w:rsidRPr="000F243A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</w:tcPr>
          <w:p w14:paraId="0E50824E" w14:textId="4C8F6B8C" w:rsidR="00267359" w:rsidRPr="000F243A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2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179" w:type="dxa"/>
            <w:vAlign w:val="bottom"/>
          </w:tcPr>
          <w:p w14:paraId="41A39EB6" w14:textId="77777777" w:rsidR="00267359" w:rsidRPr="000F243A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D0C84AF" w14:textId="30FECFFB" w:rsidR="00267359" w:rsidRPr="000F243A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24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244AFBE0" w14:textId="77777777" w:rsidR="00267359" w:rsidRPr="000F243A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6BAD9318" w14:textId="4031598C" w:rsidR="00267359" w:rsidRPr="000F243A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243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632</w:t>
            </w:r>
          </w:p>
        </w:tc>
        <w:tc>
          <w:tcPr>
            <w:tcW w:w="178" w:type="dxa"/>
          </w:tcPr>
          <w:p w14:paraId="7CF0EDEF" w14:textId="77777777" w:rsidR="00267359" w:rsidRPr="000F243A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1E4F185" w14:textId="4206739A" w:rsidR="00267359" w:rsidRPr="000F243A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43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1,47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1" w:type="dxa"/>
          </w:tcPr>
          <w:p w14:paraId="0712535C" w14:textId="77777777" w:rsidR="00267359" w:rsidRPr="000F243A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</w:tcPr>
          <w:p w14:paraId="6514B44E" w14:textId="79BA1A23" w:rsidR="00267359" w:rsidRPr="000F243A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2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6,10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267359" w:rsidRPr="006666FA" w14:paraId="3CD2CE52" w14:textId="77777777" w:rsidTr="00AC3F4C">
        <w:trPr>
          <w:cantSplit/>
          <w:trHeight w:val="358"/>
        </w:trPr>
        <w:tc>
          <w:tcPr>
            <w:tcW w:w="4117" w:type="dxa"/>
            <w:vAlign w:val="center"/>
          </w:tcPr>
          <w:p w14:paraId="0CE0A085" w14:textId="503023F0" w:rsidR="00267359" w:rsidRPr="006666FA" w:rsidRDefault="00267359" w:rsidP="00267359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3071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ยอดขาดทุนยกไป</w:t>
            </w:r>
          </w:p>
        </w:tc>
        <w:tc>
          <w:tcPr>
            <w:tcW w:w="1554" w:type="dxa"/>
          </w:tcPr>
          <w:p w14:paraId="207ABB80" w14:textId="5A916243" w:rsidR="00267359" w:rsidRPr="000F243A" w:rsidRDefault="00267359" w:rsidP="00267359">
            <w:pPr>
              <w:tabs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2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F77E549" w14:textId="77777777" w:rsidR="00267359" w:rsidRPr="000F243A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</w:tcPr>
          <w:p w14:paraId="55A3D572" w14:textId="6874741B" w:rsidR="00267359" w:rsidRPr="000F243A" w:rsidRDefault="00267359" w:rsidP="00267359">
            <w:pPr>
              <w:tabs>
                <w:tab w:val="decimal" w:pos="11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2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09404B89" w14:textId="77777777" w:rsidR="00267359" w:rsidRPr="000F243A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029E8770" w14:textId="2C32A640" w:rsidR="00267359" w:rsidRPr="000F243A" w:rsidRDefault="00267359" w:rsidP="00267359">
            <w:pPr>
              <w:tabs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2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6BE7DCD" w14:textId="77777777" w:rsidR="00267359" w:rsidRPr="000F243A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24ECD81A" w14:textId="34D1DAC2" w:rsidR="00267359" w:rsidRPr="000F243A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243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17,</w:t>
            </w:r>
            <w:r w:rsidRPr="000F24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017</w:t>
            </w:r>
          </w:p>
        </w:tc>
        <w:tc>
          <w:tcPr>
            <w:tcW w:w="178" w:type="dxa"/>
          </w:tcPr>
          <w:p w14:paraId="2D2B1186" w14:textId="77777777" w:rsidR="00267359" w:rsidRPr="000F243A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84BFE5F" w14:textId="3ED29DF1" w:rsidR="00267359" w:rsidRPr="000F243A" w:rsidRDefault="00267359" w:rsidP="00267359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4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66A614C" w14:textId="77777777" w:rsidR="00267359" w:rsidRPr="000F243A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A2371D4" w14:textId="36DB36B9" w:rsidR="00267359" w:rsidRPr="000F243A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2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17,</w:t>
            </w:r>
            <w:r w:rsidRPr="000F24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017</w:t>
            </w:r>
          </w:p>
        </w:tc>
      </w:tr>
      <w:tr w:rsidR="00267359" w:rsidRPr="006666FA" w14:paraId="644ACEA1" w14:textId="77777777" w:rsidTr="00103D82">
        <w:trPr>
          <w:cantSplit/>
          <w:trHeight w:val="74"/>
        </w:trPr>
        <w:tc>
          <w:tcPr>
            <w:tcW w:w="4117" w:type="dxa"/>
            <w:vAlign w:val="center"/>
          </w:tcPr>
          <w:p w14:paraId="7CFF3F9A" w14:textId="72B0927C" w:rsidR="00267359" w:rsidRPr="006666FA" w:rsidRDefault="00267359" w:rsidP="002673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673801EF" w14:textId="4583DF79" w:rsidR="00267359" w:rsidRPr="00FB7155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34,181</w:t>
            </w:r>
          </w:p>
        </w:tc>
        <w:tc>
          <w:tcPr>
            <w:tcW w:w="178" w:type="dxa"/>
          </w:tcPr>
          <w:p w14:paraId="6AAF2BED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</w:tcPr>
          <w:p w14:paraId="5D3517D6" w14:textId="335DDD1C" w:rsidR="00267359" w:rsidRPr="00FB7155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9,565</w:t>
            </w:r>
          </w:p>
        </w:tc>
        <w:tc>
          <w:tcPr>
            <w:tcW w:w="179" w:type="dxa"/>
            <w:vAlign w:val="bottom"/>
          </w:tcPr>
          <w:p w14:paraId="58E0466E" w14:textId="77777777" w:rsidR="00267359" w:rsidRPr="00B808AB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EFAD410" w14:textId="4AA4C9D4" w:rsidR="00267359" w:rsidRPr="00FB7155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43,746</w:t>
            </w:r>
          </w:p>
        </w:tc>
        <w:tc>
          <w:tcPr>
            <w:tcW w:w="182" w:type="dxa"/>
          </w:tcPr>
          <w:p w14:paraId="67A62514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6BE9641A" w14:textId="6AE7E3FE" w:rsidR="00267359" w:rsidRPr="00FB7155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33,815</w:t>
            </w:r>
          </w:p>
        </w:tc>
        <w:tc>
          <w:tcPr>
            <w:tcW w:w="178" w:type="dxa"/>
          </w:tcPr>
          <w:p w14:paraId="73B2329A" w14:textId="77777777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64C3336" w14:textId="216DFC18" w:rsidR="00267359" w:rsidRPr="00FB7155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1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B71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81" w:type="dxa"/>
          </w:tcPr>
          <w:p w14:paraId="04555C70" w14:textId="77777777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59C7E28B" w14:textId="3EE9E580" w:rsidR="00267359" w:rsidRPr="00FB7155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79,039</w:t>
            </w:r>
          </w:p>
        </w:tc>
      </w:tr>
      <w:tr w:rsidR="00267359" w:rsidRPr="006666FA" w14:paraId="662BDA05" w14:textId="77777777" w:rsidTr="00103D82">
        <w:trPr>
          <w:cantSplit/>
          <w:trHeight w:val="74"/>
        </w:trPr>
        <w:tc>
          <w:tcPr>
            <w:tcW w:w="4117" w:type="dxa"/>
            <w:vAlign w:val="center"/>
          </w:tcPr>
          <w:p w14:paraId="5298CA5E" w14:textId="77777777" w:rsidR="00267359" w:rsidRPr="00103D82" w:rsidRDefault="00267359" w:rsidP="002673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4A986744" w14:textId="77777777" w:rsidR="00267359" w:rsidRPr="00103D82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</w:tcPr>
          <w:p w14:paraId="53BE83DA" w14:textId="77777777" w:rsidR="00267359" w:rsidRPr="00103D82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4ED52E77" w14:textId="77777777" w:rsidR="00267359" w:rsidRPr="00103D82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63647720" w14:textId="77777777" w:rsidR="00267359" w:rsidRPr="00103D82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03AF60C" w14:textId="77777777" w:rsidR="00267359" w:rsidRPr="00103D82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2" w:type="dxa"/>
          </w:tcPr>
          <w:p w14:paraId="10FDE1A9" w14:textId="77777777" w:rsidR="00267359" w:rsidRPr="00103D82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76C6C5D1" w14:textId="77777777" w:rsidR="00267359" w:rsidRPr="00103D82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</w:tcPr>
          <w:p w14:paraId="429FD052" w14:textId="77777777" w:rsidR="00267359" w:rsidRPr="00103D82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0807BB20" w14:textId="77777777" w:rsidR="00267359" w:rsidRPr="00103D82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</w:tcPr>
          <w:p w14:paraId="2BA26C3B" w14:textId="77777777" w:rsidR="00267359" w:rsidRPr="00103D82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111ED05A" w14:textId="77777777" w:rsidR="00267359" w:rsidRPr="00103D82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</w:tr>
      <w:tr w:rsidR="00267359" w:rsidRPr="006666FA" w14:paraId="77E87C50" w14:textId="77777777" w:rsidTr="00103D82">
        <w:trPr>
          <w:cantSplit/>
          <w:trHeight w:val="74"/>
        </w:trPr>
        <w:tc>
          <w:tcPr>
            <w:tcW w:w="4117" w:type="dxa"/>
            <w:vAlign w:val="center"/>
          </w:tcPr>
          <w:p w14:paraId="3B57DD0A" w14:textId="40085CD6" w:rsidR="00267359" w:rsidRPr="006666FA" w:rsidRDefault="00267359" w:rsidP="002673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54" w:type="dxa"/>
          </w:tcPr>
          <w:p w14:paraId="34C79FB3" w14:textId="77777777" w:rsidR="00267359" w:rsidRPr="00FB7155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9467269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</w:tcPr>
          <w:p w14:paraId="4EA024EC" w14:textId="77777777" w:rsidR="00267359" w:rsidRPr="00FB7155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70B55875" w14:textId="77777777" w:rsidR="00267359" w:rsidRPr="00B808AB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80F81D4" w14:textId="77777777" w:rsidR="00267359" w:rsidRPr="00FB7155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05F48FA4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1237302B" w14:textId="77777777" w:rsidR="00267359" w:rsidRPr="00FB7155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A3F8DD4" w14:textId="77777777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2330DE4D" w14:textId="77777777" w:rsidR="00267359" w:rsidRPr="00FB7155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4CCF31C" w14:textId="77777777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</w:tcPr>
          <w:p w14:paraId="6597496B" w14:textId="77777777" w:rsidR="00267359" w:rsidRPr="00FB7155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267359" w:rsidRPr="006666FA" w14:paraId="222E0EFE" w14:textId="77777777" w:rsidTr="00103D82">
        <w:trPr>
          <w:cantSplit/>
          <w:trHeight w:val="74"/>
        </w:trPr>
        <w:tc>
          <w:tcPr>
            <w:tcW w:w="4117" w:type="dxa"/>
            <w:vAlign w:val="center"/>
          </w:tcPr>
          <w:p w14:paraId="50BB12C5" w14:textId="1BDE4766" w:rsidR="00267359" w:rsidRPr="006666FA" w:rsidRDefault="00267359" w:rsidP="002673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6293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33CBF864" w14:textId="5F3A0832" w:rsidR="00267359" w:rsidRPr="00FB7155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(23,093)</w:t>
            </w:r>
          </w:p>
        </w:tc>
        <w:tc>
          <w:tcPr>
            <w:tcW w:w="178" w:type="dxa"/>
            <w:vAlign w:val="bottom"/>
          </w:tcPr>
          <w:p w14:paraId="3304F297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14:paraId="5FDB51A9" w14:textId="50594938" w:rsidR="00267359" w:rsidRPr="00FB7155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(7,623)</w:t>
            </w:r>
          </w:p>
        </w:tc>
        <w:tc>
          <w:tcPr>
            <w:tcW w:w="179" w:type="dxa"/>
            <w:vAlign w:val="bottom"/>
          </w:tcPr>
          <w:p w14:paraId="7BD8B32E" w14:textId="77777777" w:rsidR="00267359" w:rsidRPr="00B808AB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35EF667" w14:textId="0C5AC822" w:rsidR="00267359" w:rsidRPr="00FB7155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(30,716)</w:t>
            </w:r>
          </w:p>
        </w:tc>
        <w:tc>
          <w:tcPr>
            <w:tcW w:w="182" w:type="dxa"/>
            <w:vAlign w:val="bottom"/>
          </w:tcPr>
          <w:p w14:paraId="2D1FAFA7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33A2522A" w14:textId="11BC6B37" w:rsidR="00267359" w:rsidRPr="00FB7155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(15,026)</w:t>
            </w:r>
          </w:p>
        </w:tc>
        <w:tc>
          <w:tcPr>
            <w:tcW w:w="178" w:type="dxa"/>
          </w:tcPr>
          <w:p w14:paraId="7536ED72" w14:textId="77777777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57402699" w14:textId="0469CC90" w:rsidR="00267359" w:rsidRPr="00054CE1" w:rsidRDefault="00267359" w:rsidP="00267359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315A2E8" w14:textId="77777777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00178AA2" w14:textId="69D970E6" w:rsidR="00267359" w:rsidRPr="00FB7155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(45,742)</w:t>
            </w:r>
          </w:p>
        </w:tc>
      </w:tr>
      <w:tr w:rsidR="00267359" w:rsidRPr="006666FA" w14:paraId="5F4D6454" w14:textId="77777777" w:rsidTr="00137E36">
        <w:trPr>
          <w:cantSplit/>
          <w:trHeight w:val="74"/>
        </w:trPr>
        <w:tc>
          <w:tcPr>
            <w:tcW w:w="4117" w:type="dxa"/>
            <w:vAlign w:val="center"/>
          </w:tcPr>
          <w:p w14:paraId="5C01EB35" w14:textId="00C3BA01" w:rsidR="00267359" w:rsidRPr="006666FA" w:rsidRDefault="00267359" w:rsidP="002673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3BED" w14:textId="38086B58" w:rsidR="00267359" w:rsidRPr="00054CE1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(23,093)</w:t>
            </w:r>
          </w:p>
        </w:tc>
        <w:tc>
          <w:tcPr>
            <w:tcW w:w="178" w:type="dxa"/>
            <w:vAlign w:val="bottom"/>
          </w:tcPr>
          <w:p w14:paraId="076CCD9D" w14:textId="77777777" w:rsidR="00267359" w:rsidRPr="00054CE1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8C3B1" w14:textId="360AD208" w:rsidR="00267359" w:rsidRPr="00054CE1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(7,623)</w:t>
            </w:r>
          </w:p>
        </w:tc>
        <w:tc>
          <w:tcPr>
            <w:tcW w:w="179" w:type="dxa"/>
            <w:vAlign w:val="bottom"/>
          </w:tcPr>
          <w:p w14:paraId="75185E53" w14:textId="77777777" w:rsidR="00267359" w:rsidRPr="00054CE1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78E43" w14:textId="5828462F" w:rsidR="00267359" w:rsidRPr="00054CE1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(30,716)</w:t>
            </w:r>
          </w:p>
        </w:tc>
        <w:tc>
          <w:tcPr>
            <w:tcW w:w="182" w:type="dxa"/>
            <w:vAlign w:val="bottom"/>
          </w:tcPr>
          <w:p w14:paraId="484980C6" w14:textId="77777777" w:rsidR="00267359" w:rsidRPr="00054CE1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DFD01" w14:textId="1C196BA4" w:rsidR="00267359" w:rsidRPr="00054CE1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(15,026)</w:t>
            </w:r>
          </w:p>
        </w:tc>
        <w:tc>
          <w:tcPr>
            <w:tcW w:w="178" w:type="dxa"/>
          </w:tcPr>
          <w:p w14:paraId="4D3FD75E" w14:textId="77777777" w:rsidR="00267359" w:rsidRPr="00054CE1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5362058" w14:textId="16434201" w:rsidR="00267359" w:rsidRPr="00054CE1" w:rsidRDefault="00267359" w:rsidP="00267359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88398BA" w14:textId="77777777" w:rsidR="00267359" w:rsidRPr="00054CE1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6D95B" w14:textId="2D47E885" w:rsidR="00267359" w:rsidRPr="00054CE1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(45,742)</w:t>
            </w:r>
          </w:p>
        </w:tc>
      </w:tr>
      <w:tr w:rsidR="00267359" w:rsidRPr="006666FA" w14:paraId="5A74A26C" w14:textId="77777777" w:rsidTr="00103D82">
        <w:trPr>
          <w:cantSplit/>
          <w:trHeight w:val="74"/>
        </w:trPr>
        <w:tc>
          <w:tcPr>
            <w:tcW w:w="4117" w:type="dxa"/>
            <w:vAlign w:val="center"/>
          </w:tcPr>
          <w:p w14:paraId="370ED66A" w14:textId="77777777" w:rsidR="00267359" w:rsidRPr="00103D82" w:rsidRDefault="00267359" w:rsidP="002673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4F446990" w14:textId="77777777" w:rsidR="00267359" w:rsidRPr="00103D82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</w:tcPr>
          <w:p w14:paraId="0E9296FA" w14:textId="77777777" w:rsidR="00267359" w:rsidRPr="00103D82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28B6AA3F" w14:textId="77777777" w:rsidR="00267359" w:rsidRPr="00103D82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02ADF9EC" w14:textId="77777777" w:rsidR="00267359" w:rsidRPr="00103D82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7598DB3" w14:textId="77777777" w:rsidR="00267359" w:rsidRPr="00103D82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2" w:type="dxa"/>
          </w:tcPr>
          <w:p w14:paraId="719E0A5B" w14:textId="77777777" w:rsidR="00267359" w:rsidRPr="00103D82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57003F57" w14:textId="77777777" w:rsidR="00267359" w:rsidRPr="00103D82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</w:tcPr>
          <w:p w14:paraId="3F8AD73B" w14:textId="77777777" w:rsidR="00267359" w:rsidRPr="00103D82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4C6FB81E" w14:textId="77777777" w:rsidR="00267359" w:rsidRPr="00103D82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</w:tcPr>
          <w:p w14:paraId="74F72DE3" w14:textId="77777777" w:rsidR="00267359" w:rsidRPr="00103D82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49A8593F" w14:textId="77777777" w:rsidR="00267359" w:rsidRPr="00103D82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</w:tr>
      <w:tr w:rsidR="00267359" w:rsidRPr="006666FA" w14:paraId="423B7767" w14:textId="77777777" w:rsidTr="00103D82">
        <w:trPr>
          <w:cantSplit/>
          <w:trHeight w:val="74"/>
        </w:trPr>
        <w:tc>
          <w:tcPr>
            <w:tcW w:w="4117" w:type="dxa"/>
            <w:vAlign w:val="center"/>
          </w:tcPr>
          <w:p w14:paraId="2CF5FF3A" w14:textId="4C5898F6" w:rsidR="00267359" w:rsidRPr="006666FA" w:rsidRDefault="00267359" w:rsidP="002673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554" w:type="dxa"/>
            <w:tcBorders>
              <w:bottom w:val="double" w:sz="4" w:space="0" w:color="auto"/>
            </w:tcBorders>
          </w:tcPr>
          <w:p w14:paraId="744D18C7" w14:textId="5DB6A27B" w:rsidR="00267359" w:rsidRPr="00FB7155" w:rsidRDefault="00267359" w:rsidP="0026735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B71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78" w:type="dxa"/>
          </w:tcPr>
          <w:p w14:paraId="4CBC79C9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  <w:tcBorders>
              <w:bottom w:val="double" w:sz="4" w:space="0" w:color="auto"/>
            </w:tcBorders>
          </w:tcPr>
          <w:p w14:paraId="7598F8A5" w14:textId="0B926A51" w:rsidR="00267359" w:rsidRPr="00FB7155" w:rsidRDefault="00267359" w:rsidP="00267359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B71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1,942</w:t>
            </w:r>
          </w:p>
        </w:tc>
        <w:tc>
          <w:tcPr>
            <w:tcW w:w="179" w:type="dxa"/>
            <w:vAlign w:val="bottom"/>
          </w:tcPr>
          <w:p w14:paraId="0887CFF9" w14:textId="77777777" w:rsidR="00267359" w:rsidRPr="00B808AB" w:rsidRDefault="00267359" w:rsidP="0026735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5D424B03" w14:textId="7FF3B0BD" w:rsidR="00267359" w:rsidRPr="00FB7155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B71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Pr="00FB71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71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82" w:type="dxa"/>
          </w:tcPr>
          <w:p w14:paraId="53449DD6" w14:textId="77777777" w:rsidR="00267359" w:rsidRPr="001A7B26" w:rsidRDefault="00267359" w:rsidP="002673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bottom w:val="double" w:sz="4" w:space="0" w:color="auto"/>
            </w:tcBorders>
          </w:tcPr>
          <w:p w14:paraId="0A67FC3A" w14:textId="671C487E" w:rsidR="00267359" w:rsidRPr="00FB7155" w:rsidRDefault="00267359" w:rsidP="00267359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B71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18,</w:t>
            </w:r>
            <w:r w:rsidRPr="00FB71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78" w:type="dxa"/>
          </w:tcPr>
          <w:p w14:paraId="5243FC9C" w14:textId="77777777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</w:tcPr>
          <w:p w14:paraId="153EC7B6" w14:textId="6F3E8650" w:rsidR="00267359" w:rsidRPr="001338A9" w:rsidRDefault="00267359" w:rsidP="0026735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B71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B71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24805F32" w14:textId="77777777" w:rsidR="00267359" w:rsidRPr="001A7B26" w:rsidRDefault="00267359" w:rsidP="00267359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</w:tcPr>
          <w:p w14:paraId="6BD0BEFA" w14:textId="3E0B3EB1" w:rsidR="00267359" w:rsidRPr="00FB7155" w:rsidRDefault="00267359" w:rsidP="00267359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B71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33,</w:t>
            </w:r>
            <w:r w:rsidRPr="00FB71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</w:tbl>
    <w:p w14:paraId="3FA8BBE5" w14:textId="77777777" w:rsidR="00B7766D" w:rsidRDefault="00B7766D" w:rsidP="00EA107C">
      <w:pPr>
        <w:rPr>
          <w:rFonts w:asciiTheme="majorBidi" w:hAnsiTheme="majorBidi" w:cstheme="majorBidi"/>
        </w:rPr>
      </w:pPr>
    </w:p>
    <w:p w14:paraId="10CB7704" w14:textId="31A5C5F9" w:rsidR="00EA107C" w:rsidRPr="00876720" w:rsidRDefault="00EA107C" w:rsidP="00EA107C">
      <w:pPr>
        <w:rPr>
          <w:rFonts w:asciiTheme="majorBidi" w:hAnsiTheme="majorBidi" w:cstheme="majorBidi"/>
          <w:lang w:val="en-US"/>
        </w:rPr>
        <w:sectPr w:rsidR="00EA107C" w:rsidRPr="00876720" w:rsidSect="00981E82">
          <w:footerReference w:type="default" r:id="rId18"/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360"/>
        </w:sect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140"/>
        <w:gridCol w:w="1113"/>
        <w:gridCol w:w="269"/>
        <w:gridCol w:w="1081"/>
        <w:gridCol w:w="270"/>
        <w:gridCol w:w="1080"/>
        <w:gridCol w:w="270"/>
        <w:gridCol w:w="1227"/>
      </w:tblGrid>
      <w:tr w:rsidR="00B7766D" w:rsidRPr="006666FA" w14:paraId="04DA3225" w14:textId="77777777" w:rsidTr="002C047A">
        <w:trPr>
          <w:tblHeader/>
        </w:trPr>
        <w:tc>
          <w:tcPr>
            <w:tcW w:w="4140" w:type="dxa"/>
          </w:tcPr>
          <w:p w14:paraId="68A17E69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463" w:type="dxa"/>
            <w:gridSpan w:val="3"/>
          </w:tcPr>
          <w:p w14:paraId="167B778F" w14:textId="77777777" w:rsidR="00B7766D" w:rsidRPr="006666FA" w:rsidRDefault="00B7766D" w:rsidP="002C047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9A674A1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77" w:type="dxa"/>
            <w:gridSpan w:val="3"/>
          </w:tcPr>
          <w:p w14:paraId="21D50980" w14:textId="77777777" w:rsidR="00B7766D" w:rsidRPr="006666FA" w:rsidRDefault="00B7766D" w:rsidP="002C047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F5116" w:rsidRPr="006666FA" w14:paraId="04F6AF75" w14:textId="77777777" w:rsidTr="002C047A">
        <w:trPr>
          <w:tblHeader/>
        </w:trPr>
        <w:tc>
          <w:tcPr>
            <w:tcW w:w="4140" w:type="dxa"/>
          </w:tcPr>
          <w:p w14:paraId="41C26339" w14:textId="77777777" w:rsidR="008F024F" w:rsidRPr="006666FA" w:rsidRDefault="008F024F" w:rsidP="008F024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vAlign w:val="center"/>
          </w:tcPr>
          <w:p w14:paraId="59655ADF" w14:textId="2919D2B6" w:rsidR="008F024F" w:rsidRPr="006666FA" w:rsidRDefault="008F024F" w:rsidP="008F024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vAlign w:val="center"/>
          </w:tcPr>
          <w:p w14:paraId="205BFCB3" w14:textId="77777777" w:rsidR="008F024F" w:rsidRPr="006666FA" w:rsidRDefault="008F024F" w:rsidP="008F024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vAlign w:val="center"/>
          </w:tcPr>
          <w:p w14:paraId="03FA10C9" w14:textId="6F24DF64" w:rsidR="008F024F" w:rsidRPr="006666FA" w:rsidRDefault="008F024F" w:rsidP="008F024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B629383" w14:textId="77777777" w:rsidR="008F024F" w:rsidRPr="006666FA" w:rsidRDefault="008F024F" w:rsidP="008F024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FC1CDAC" w14:textId="05A7446A" w:rsidR="008F024F" w:rsidRPr="006666FA" w:rsidRDefault="008F024F" w:rsidP="008F024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48FC2B75" w14:textId="77777777" w:rsidR="008F024F" w:rsidRPr="006666FA" w:rsidRDefault="008F024F" w:rsidP="008F024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  <w:vAlign w:val="center"/>
          </w:tcPr>
          <w:p w14:paraId="0D1BF79B" w14:textId="5DF0068F" w:rsidR="008F024F" w:rsidRPr="006666FA" w:rsidRDefault="008F024F" w:rsidP="008F024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8F024F" w:rsidRPr="006666FA" w14:paraId="520E7192" w14:textId="77777777" w:rsidTr="002C047A">
        <w:trPr>
          <w:tblHeader/>
        </w:trPr>
        <w:tc>
          <w:tcPr>
            <w:tcW w:w="4140" w:type="dxa"/>
          </w:tcPr>
          <w:p w14:paraId="06B5CD2F" w14:textId="77777777" w:rsidR="008F024F" w:rsidRPr="006666FA" w:rsidRDefault="008F024F" w:rsidP="008F024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310" w:type="dxa"/>
            <w:gridSpan w:val="7"/>
          </w:tcPr>
          <w:p w14:paraId="078D47F7" w14:textId="77777777" w:rsidR="008F024F" w:rsidRPr="006666FA" w:rsidRDefault="008F024F" w:rsidP="008F024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F5116" w:rsidRPr="006666FA" w14:paraId="50EF0F03" w14:textId="77777777" w:rsidTr="002C047A">
        <w:tc>
          <w:tcPr>
            <w:tcW w:w="4140" w:type="dxa"/>
          </w:tcPr>
          <w:p w14:paraId="0F27D9A4" w14:textId="694EEE8C" w:rsidR="008F024F" w:rsidRPr="004539AC" w:rsidRDefault="008F024F" w:rsidP="008F024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</w:t>
            </w:r>
          </w:p>
        </w:tc>
        <w:tc>
          <w:tcPr>
            <w:tcW w:w="1113" w:type="dxa"/>
          </w:tcPr>
          <w:p w14:paraId="06D515C4" w14:textId="3A1A7179" w:rsidR="008F024F" w:rsidRPr="00B4587D" w:rsidRDefault="00452650" w:rsidP="008F024F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17</w:t>
            </w:r>
            <w:r w:rsidR="00CF511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37B0A19F" w14:textId="77777777" w:rsidR="008F024F" w:rsidRPr="006666FA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0E352B0E" w14:textId="59A09D12" w:rsidR="008F024F" w:rsidRPr="006666FA" w:rsidRDefault="008F024F" w:rsidP="008F024F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70" w:type="dxa"/>
          </w:tcPr>
          <w:p w14:paraId="28C166D8" w14:textId="77777777" w:rsidR="008F024F" w:rsidRPr="006666FA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1E932D22" w14:textId="53948E3B" w:rsidR="008F024F" w:rsidRPr="00FC0E19" w:rsidRDefault="00CB4240" w:rsidP="00CB4240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F3741D4" w14:textId="77777777" w:rsidR="008F024F" w:rsidRPr="006666FA" w:rsidRDefault="008F024F" w:rsidP="008F024F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55E518A3" w14:textId="33C29913" w:rsidR="008F024F" w:rsidRPr="00FC0E19" w:rsidRDefault="008F024F" w:rsidP="008F024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5116" w:rsidRPr="006666FA" w14:paraId="4465D015" w14:textId="77777777" w:rsidTr="002C047A">
        <w:tc>
          <w:tcPr>
            <w:tcW w:w="4140" w:type="dxa"/>
          </w:tcPr>
          <w:p w14:paraId="7E1FD235" w14:textId="77777777" w:rsidR="008F024F" w:rsidRPr="004539AC" w:rsidRDefault="008F024F" w:rsidP="008F024F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1113" w:type="dxa"/>
          </w:tcPr>
          <w:p w14:paraId="25D03F94" w14:textId="5DD66020" w:rsidR="008F024F" w:rsidRPr="006666FA" w:rsidRDefault="00452650" w:rsidP="008F024F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1,382</w:t>
            </w:r>
          </w:p>
        </w:tc>
        <w:tc>
          <w:tcPr>
            <w:tcW w:w="269" w:type="dxa"/>
          </w:tcPr>
          <w:p w14:paraId="4123E237" w14:textId="77777777" w:rsidR="008F024F" w:rsidRPr="006666FA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18AA1C78" w14:textId="546AFD76" w:rsidR="008F024F" w:rsidRPr="006666FA" w:rsidRDefault="008F024F" w:rsidP="008F024F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</w:p>
        </w:tc>
        <w:tc>
          <w:tcPr>
            <w:tcW w:w="270" w:type="dxa"/>
          </w:tcPr>
          <w:p w14:paraId="5112DBD1" w14:textId="77777777" w:rsidR="008F024F" w:rsidRPr="006666FA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5B87D1EB" w14:textId="05214567" w:rsidR="008F024F" w:rsidRPr="00FC0E19" w:rsidRDefault="00CB4240" w:rsidP="00CB4240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48CFAEB" w14:textId="77777777" w:rsidR="008F024F" w:rsidRPr="006666FA" w:rsidRDefault="008F024F" w:rsidP="008F024F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2F82B4FB" w14:textId="36F19943" w:rsidR="008F024F" w:rsidRPr="00FC0E19" w:rsidRDefault="008F024F" w:rsidP="008F024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5116" w:rsidRPr="006666FA" w14:paraId="49795A5D" w14:textId="77777777" w:rsidTr="002C047A">
        <w:tc>
          <w:tcPr>
            <w:tcW w:w="4140" w:type="dxa"/>
          </w:tcPr>
          <w:p w14:paraId="4514F803" w14:textId="369FAD34" w:rsidR="008F024F" w:rsidRPr="004539AC" w:rsidRDefault="008F024F" w:rsidP="008F024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113" w:type="dxa"/>
          </w:tcPr>
          <w:p w14:paraId="507B653A" w14:textId="0EC45871" w:rsidR="008F024F" w:rsidRPr="00126368" w:rsidRDefault="00077E27" w:rsidP="008F024F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269" w:type="dxa"/>
          </w:tcPr>
          <w:p w14:paraId="28E74F9E" w14:textId="77777777" w:rsidR="008F024F" w:rsidRPr="006666FA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4CE6294E" w14:textId="06D14311" w:rsidR="008F024F" w:rsidRPr="006666FA" w:rsidRDefault="008F024F" w:rsidP="008F024F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270" w:type="dxa"/>
          </w:tcPr>
          <w:p w14:paraId="34CB6510" w14:textId="77777777" w:rsidR="008F024F" w:rsidRPr="006666FA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79F0D47A" w14:textId="68703D55" w:rsidR="008F024F" w:rsidRPr="00FC0E19" w:rsidRDefault="00CB4240" w:rsidP="00CB4240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71438F8" w14:textId="77777777" w:rsidR="008F024F" w:rsidRPr="006666FA" w:rsidRDefault="008F024F" w:rsidP="008F024F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4DDA4441" w14:textId="7E2DEA8C" w:rsidR="008F024F" w:rsidRPr="00FC0E19" w:rsidRDefault="008F024F" w:rsidP="008F024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5116" w:rsidRPr="006666FA" w14:paraId="3AD8E446" w14:textId="77777777" w:rsidTr="002C047A">
        <w:tc>
          <w:tcPr>
            <w:tcW w:w="4140" w:type="dxa"/>
          </w:tcPr>
          <w:p w14:paraId="53D24961" w14:textId="77777777" w:rsidR="008F024F" w:rsidRPr="004539AC" w:rsidRDefault="008F024F" w:rsidP="008F024F">
            <w:pPr>
              <w:spacing w:line="240" w:lineRule="atLeast"/>
              <w:ind w:right="-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3" w:type="dxa"/>
          </w:tcPr>
          <w:p w14:paraId="4555E109" w14:textId="0607B20B" w:rsidR="008F024F" w:rsidRPr="00344BC7" w:rsidRDefault="008B1E33" w:rsidP="008F024F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1,645</w:t>
            </w:r>
          </w:p>
        </w:tc>
        <w:tc>
          <w:tcPr>
            <w:tcW w:w="269" w:type="dxa"/>
          </w:tcPr>
          <w:p w14:paraId="0AA6E519" w14:textId="77777777" w:rsidR="008F024F" w:rsidRPr="006666FA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3FAFA6DB" w14:textId="0BAB555D" w:rsidR="008F024F" w:rsidRPr="006666FA" w:rsidRDefault="008F024F" w:rsidP="008F024F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44B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</w:tcPr>
          <w:p w14:paraId="50A0F0EE" w14:textId="77777777" w:rsidR="008F024F" w:rsidRPr="006666FA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4947BE57" w14:textId="34EDD992" w:rsidR="008F024F" w:rsidRPr="00FC0E19" w:rsidRDefault="00CB4240" w:rsidP="00CB4240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05DEE50" w14:textId="77777777" w:rsidR="008F024F" w:rsidRPr="006666FA" w:rsidRDefault="008F024F" w:rsidP="008F024F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0E8C63AF" w14:textId="0EC5E895" w:rsidR="008F024F" w:rsidRPr="00FC0E19" w:rsidRDefault="008F024F" w:rsidP="008F024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5116" w:rsidRPr="006666FA" w14:paraId="5852AC52" w14:textId="77777777" w:rsidTr="002C047A">
        <w:tc>
          <w:tcPr>
            <w:tcW w:w="4140" w:type="dxa"/>
          </w:tcPr>
          <w:p w14:paraId="2DBA3802" w14:textId="77777777" w:rsidR="008F024F" w:rsidRPr="004539AC" w:rsidRDefault="008F024F" w:rsidP="008F024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ยอดขาดทุนยกไป</w:t>
            </w:r>
            <w:r w:rsidRPr="004539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113" w:type="dxa"/>
          </w:tcPr>
          <w:p w14:paraId="5C0371C0" w14:textId="7A44F2EC" w:rsidR="008F024F" w:rsidRPr="00344BC7" w:rsidRDefault="00781266" w:rsidP="008F024F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="00CF7A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3057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269" w:type="dxa"/>
          </w:tcPr>
          <w:p w14:paraId="0B2FC877" w14:textId="77777777" w:rsidR="008F024F" w:rsidRPr="006666FA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432A3E6B" w14:textId="7DA98890" w:rsidR="008F024F" w:rsidRPr="006666FA" w:rsidRDefault="008F024F" w:rsidP="008F024F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E1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E1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270" w:type="dxa"/>
          </w:tcPr>
          <w:p w14:paraId="46A969C2" w14:textId="77777777" w:rsidR="008F024F" w:rsidRPr="006666FA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6C4B1DFA" w14:textId="23C07AE6" w:rsidR="008F024F" w:rsidRPr="00CB4240" w:rsidRDefault="00CB4240" w:rsidP="00CB4240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42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8C9EC3F" w14:textId="77777777" w:rsidR="008F024F" w:rsidRPr="005C375F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</w:tcPr>
          <w:p w14:paraId="1578DA12" w14:textId="7698AA3B" w:rsidR="008F024F" w:rsidRPr="006666FA" w:rsidRDefault="008F024F" w:rsidP="008F024F">
            <w:pPr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30,055</w:t>
            </w:r>
          </w:p>
        </w:tc>
      </w:tr>
      <w:tr w:rsidR="00CF5116" w:rsidRPr="006666FA" w14:paraId="3D8E6377" w14:textId="77777777" w:rsidTr="002C047A">
        <w:tc>
          <w:tcPr>
            <w:tcW w:w="4140" w:type="dxa"/>
          </w:tcPr>
          <w:p w14:paraId="76A9A013" w14:textId="77777777" w:rsidR="008F024F" w:rsidRPr="006666FA" w:rsidRDefault="008F024F" w:rsidP="008F024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46EF462" w14:textId="28DEDA89" w:rsidR="008F024F" w:rsidRPr="0026372B" w:rsidRDefault="00A13005" w:rsidP="008F024F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="00F366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3057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69" w:type="dxa"/>
          </w:tcPr>
          <w:p w14:paraId="0FA23AA2" w14:textId="77777777" w:rsidR="008F024F" w:rsidRPr="006666FA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DB002F6" w14:textId="6576B6E7" w:rsidR="008F024F" w:rsidRPr="006666FA" w:rsidRDefault="008F024F" w:rsidP="008F024F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2637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</w:tcPr>
          <w:p w14:paraId="446E745A" w14:textId="77777777" w:rsidR="008F024F" w:rsidRPr="006666FA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728A7E" w14:textId="2A37A09F" w:rsidR="008F024F" w:rsidRPr="00AB2AA6" w:rsidRDefault="00CB4240" w:rsidP="00CB4240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2A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137EFE5" w14:textId="77777777" w:rsidR="008F024F" w:rsidRPr="005C375F" w:rsidRDefault="008F024F" w:rsidP="008F024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49FB0227" w14:textId="5589A023" w:rsidR="008F024F" w:rsidRPr="006666FA" w:rsidRDefault="008F024F" w:rsidP="008F024F">
            <w:pPr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30,055</w:t>
            </w:r>
          </w:p>
        </w:tc>
      </w:tr>
    </w:tbl>
    <w:p w14:paraId="1A8AA925" w14:textId="77777777" w:rsidR="00B7766D" w:rsidRPr="009465E5" w:rsidRDefault="00B7766D" w:rsidP="00B7766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87ACE8" w14:textId="4ADC0888" w:rsidR="00B7766D" w:rsidRPr="00AB2AA6" w:rsidRDefault="00B7766D" w:rsidP="00AB2A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B2AA6">
        <w:rPr>
          <w:rFonts w:asciiTheme="majorBidi" w:hAnsiTheme="majorBidi" w:cstheme="majorBidi"/>
          <w:spacing w:val="-2"/>
          <w:sz w:val="30"/>
          <w:szCs w:val="30"/>
          <w:cs/>
        </w:rPr>
        <w:t>ขาดทุนทางภาษีจะสิ้นอายุใน</w:t>
      </w:r>
      <w:r w:rsidRPr="00AB2AA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ระหว่าง</w:t>
      </w:r>
      <w:r w:rsidRPr="00AB2AA6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="00C64585" w:rsidRPr="00AB2AA6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6938D3" w:rsidRPr="00AB2AA6"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  <w:r w:rsidRPr="00AB2AA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B2AA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ถึง </w:t>
      </w:r>
      <w:r w:rsidR="00C64585" w:rsidRPr="00AB2AA6">
        <w:rPr>
          <w:rFonts w:asciiTheme="majorBidi" w:hAnsiTheme="majorBidi" w:cstheme="majorBidi"/>
          <w:spacing w:val="-2"/>
          <w:sz w:val="30"/>
          <w:szCs w:val="30"/>
          <w:lang w:val="en-US"/>
        </w:rPr>
        <w:t>25</w:t>
      </w:r>
      <w:r w:rsidR="007E16FE" w:rsidRPr="00AB2AA6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="006938D3" w:rsidRPr="00AB2AA6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AB2AA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6EA34A1" w14:textId="77777777" w:rsidR="000C39A7" w:rsidRPr="009465E5" w:rsidRDefault="000C39A7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8B8E7D4" w14:textId="4BD5858B" w:rsidR="00E938B1" w:rsidRPr="006D7BC8" w:rsidRDefault="00B7766D" w:rsidP="00AB2AA6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Cs/>
          <w:sz w:val="30"/>
          <w:szCs w:val="30"/>
          <w:lang w:val="en-US"/>
        </w:rPr>
      </w:pPr>
      <w:r w:rsidRPr="006D7BC8">
        <w:rPr>
          <w:rFonts w:asciiTheme="majorBidi" w:hAnsiTheme="majorBidi" w:cstheme="majorBidi"/>
          <w:bCs/>
          <w:i/>
          <w:sz w:val="30"/>
          <w:szCs w:val="30"/>
          <w:cs/>
        </w:rPr>
        <w:t>กำ</w:t>
      </w:r>
      <w:r w:rsidRPr="006D7BC8">
        <w:rPr>
          <w:rFonts w:asciiTheme="majorBidi" w:hAnsiTheme="majorBidi" w:cstheme="majorBidi"/>
          <w:bCs/>
          <w:sz w:val="30"/>
          <w:szCs w:val="30"/>
          <w:cs/>
        </w:rPr>
        <w:t>ไรต่อหุ้น</w:t>
      </w:r>
    </w:p>
    <w:p w14:paraId="5F67D342" w14:textId="77777777" w:rsidR="00E938B1" w:rsidRPr="009465E5" w:rsidRDefault="00E938B1" w:rsidP="00E938B1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684C9F6" w14:textId="17AD1B08" w:rsidR="00AB2AA6" w:rsidRDefault="00E938B1" w:rsidP="00AB2AA6">
      <w:pPr>
        <w:ind w:left="518" w:firstLine="2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D8E">
        <w:rPr>
          <w:rFonts w:asciiTheme="majorBidi" w:hAnsiTheme="majorBidi" w:cstheme="majorBidi"/>
          <w:i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>
        <w:rPr>
          <w:rFonts w:asciiTheme="majorBidi" w:hAnsiTheme="majorBidi" w:cstheme="majorBidi"/>
          <w:i/>
          <w:sz w:val="30"/>
          <w:szCs w:val="30"/>
          <w:cs/>
          <w:lang w:bidi="th-TH"/>
        </w:rPr>
        <w:br/>
      </w:r>
      <w:r w:rsidRPr="009E3D8E">
        <w:rPr>
          <w:rFonts w:asciiTheme="majorBidi" w:hAnsiTheme="majorBidi" w:cstheme="majorBidi"/>
          <w:i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2DDE71C4" w14:textId="77777777" w:rsidR="009465E5" w:rsidRPr="009465E5" w:rsidRDefault="009465E5" w:rsidP="00AB2AA6">
      <w:pPr>
        <w:ind w:left="518" w:firstLine="22"/>
        <w:jc w:val="thaiDistribute"/>
        <w:rPr>
          <w:rFonts w:asciiTheme="majorBidi" w:hAnsiTheme="majorBidi" w:cstheme="majorBidi"/>
          <w:i/>
          <w:sz w:val="24"/>
          <w:szCs w:val="24"/>
          <w:cs/>
          <w:lang w:bidi="th-TH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48"/>
        <w:gridCol w:w="1220"/>
        <w:gridCol w:w="178"/>
        <w:gridCol w:w="1212"/>
        <w:gridCol w:w="213"/>
        <w:gridCol w:w="1217"/>
        <w:gridCol w:w="178"/>
        <w:gridCol w:w="1222"/>
      </w:tblGrid>
      <w:tr w:rsidR="00BC2F5E" w:rsidRPr="00BC2F5E" w14:paraId="382C6A27" w14:textId="77777777" w:rsidTr="00AB2AA6">
        <w:trPr>
          <w:cantSplit/>
          <w:trHeight w:val="417"/>
          <w:tblHeader/>
        </w:trPr>
        <w:tc>
          <w:tcPr>
            <w:tcW w:w="3748" w:type="dxa"/>
          </w:tcPr>
          <w:p w14:paraId="31731660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272E2F40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3" w:type="dxa"/>
          </w:tcPr>
          <w:p w14:paraId="31D783F1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14:paraId="33ED7849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024F" w:rsidRPr="00BC2F5E" w14:paraId="02700D0B" w14:textId="77777777" w:rsidTr="00AB2AA6">
        <w:trPr>
          <w:cantSplit/>
          <w:trHeight w:val="417"/>
          <w:tblHeader/>
        </w:trPr>
        <w:tc>
          <w:tcPr>
            <w:tcW w:w="3748" w:type="dxa"/>
          </w:tcPr>
          <w:p w14:paraId="1AF127A5" w14:textId="75ED085B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0" w:type="dxa"/>
            <w:vAlign w:val="center"/>
          </w:tcPr>
          <w:p w14:paraId="308AB7BD" w14:textId="07619561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54B79C7C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vAlign w:val="center"/>
          </w:tcPr>
          <w:p w14:paraId="22FB1E2F" w14:textId="036586B2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13" w:type="dxa"/>
          </w:tcPr>
          <w:p w14:paraId="16C1C273" w14:textId="77777777" w:rsidR="008F024F" w:rsidRPr="00BC2F5E" w:rsidRDefault="008F024F" w:rsidP="008F02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224D734C" w14:textId="0945C8C3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104CE2F5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center"/>
          </w:tcPr>
          <w:p w14:paraId="70AB9B41" w14:textId="357D683B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8F024F" w:rsidRPr="00BC2F5E" w14:paraId="2F159F13" w14:textId="77777777" w:rsidTr="00AB2AA6">
        <w:trPr>
          <w:cantSplit/>
          <w:trHeight w:val="160"/>
          <w:tblHeader/>
        </w:trPr>
        <w:tc>
          <w:tcPr>
            <w:tcW w:w="3748" w:type="dxa"/>
          </w:tcPr>
          <w:p w14:paraId="1FB11F5D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40" w:type="dxa"/>
            <w:gridSpan w:val="7"/>
          </w:tcPr>
          <w:p w14:paraId="690CE763" w14:textId="77777777" w:rsidR="008F024F" w:rsidRPr="00BC2F5E" w:rsidRDefault="008F024F" w:rsidP="008F024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F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F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8F024F" w:rsidRPr="00BC2F5E" w14:paraId="09005C81" w14:textId="77777777" w:rsidTr="00AB2AA6">
        <w:trPr>
          <w:cantSplit/>
          <w:trHeight w:val="160"/>
        </w:trPr>
        <w:tc>
          <w:tcPr>
            <w:tcW w:w="3748" w:type="dxa"/>
          </w:tcPr>
          <w:p w14:paraId="26920F48" w14:textId="6CEF77CC" w:rsidR="008F024F" w:rsidRPr="00BC2F5E" w:rsidRDefault="008F024F" w:rsidP="002673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กำไรที่เป็นส่วนของผู้ถือหุ้นสามัญ</w:t>
            </w:r>
          </w:p>
          <w:p w14:paraId="4C610BE8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ของบริษัท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(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ขั้นพื้นฐาน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129973" w14:textId="65F8537B" w:rsidR="008F024F" w:rsidRPr="002808CD" w:rsidRDefault="001832E4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145,698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95A645" w14:textId="77777777" w:rsidR="008F024F" w:rsidRPr="002808CD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188893" w14:textId="5FF4C97A" w:rsidR="008F024F" w:rsidRPr="002808CD" w:rsidRDefault="008F024F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7E3C2B44" w14:textId="77777777" w:rsidR="008F024F" w:rsidRPr="002808CD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54D4EC" w14:textId="669C7E42" w:rsidR="008F024F" w:rsidRPr="002808CD" w:rsidRDefault="005F592A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3057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057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2796071" w14:textId="77777777" w:rsidR="008F024F" w:rsidRPr="002808CD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58873" w14:textId="0539B3C2" w:rsidR="008F024F" w:rsidRPr="002808CD" w:rsidRDefault="008F024F" w:rsidP="008F024F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</w:tr>
      <w:tr w:rsidR="008F024F" w:rsidRPr="00BC2F5E" w14:paraId="1D8FC014" w14:textId="77777777" w:rsidTr="00AB2AA6">
        <w:trPr>
          <w:cantSplit/>
          <w:trHeight w:val="35"/>
        </w:trPr>
        <w:tc>
          <w:tcPr>
            <w:tcW w:w="3748" w:type="dxa"/>
          </w:tcPr>
          <w:p w14:paraId="6DE97839" w14:textId="77777777" w:rsidR="008F024F" w:rsidRPr="001D19E5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30B61C92" w14:textId="77777777" w:rsidR="008F024F" w:rsidRPr="001D19E5" w:rsidRDefault="008F024F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5572D558" w14:textId="77777777" w:rsidR="008F024F" w:rsidRPr="001D19E5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vAlign w:val="bottom"/>
          </w:tcPr>
          <w:p w14:paraId="316F75AC" w14:textId="77777777" w:rsidR="008F024F" w:rsidRPr="001D19E5" w:rsidRDefault="008F024F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13" w:type="dxa"/>
          </w:tcPr>
          <w:p w14:paraId="1C02261F" w14:textId="77777777" w:rsidR="008F024F" w:rsidRPr="001D19E5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14:paraId="197D368D" w14:textId="77777777" w:rsidR="008F024F" w:rsidRPr="001D19E5" w:rsidRDefault="008F024F" w:rsidP="008F024F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73A2770B" w14:textId="77777777" w:rsidR="008F024F" w:rsidRPr="001D19E5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3ABDC733" w14:textId="77777777" w:rsidR="008F024F" w:rsidRPr="001D19E5" w:rsidRDefault="008F024F" w:rsidP="008F024F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F024F" w:rsidRPr="00BC2F5E" w14:paraId="283CD684" w14:textId="77777777" w:rsidTr="00AB2AA6">
        <w:trPr>
          <w:cantSplit/>
          <w:trHeight w:val="160"/>
        </w:trPr>
        <w:tc>
          <w:tcPr>
            <w:tcW w:w="3748" w:type="dxa"/>
          </w:tcPr>
          <w:p w14:paraId="2EC87CDC" w14:textId="77777777" w:rsidR="008F024F" w:rsidRPr="00BC2F5E" w:rsidRDefault="008F024F" w:rsidP="008F024F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จำนวนหุ้นสามัญที่ออกจำหน่ายแล้ว</w:t>
            </w:r>
          </w:p>
        </w:tc>
        <w:tc>
          <w:tcPr>
            <w:tcW w:w="1220" w:type="dxa"/>
            <w:vAlign w:val="bottom"/>
          </w:tcPr>
          <w:p w14:paraId="5C6AC33C" w14:textId="77777777" w:rsidR="008F024F" w:rsidRPr="00BC2F5E" w:rsidRDefault="008F024F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6D0C14C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vAlign w:val="bottom"/>
          </w:tcPr>
          <w:p w14:paraId="119434B0" w14:textId="77777777" w:rsidR="008F024F" w:rsidRPr="00BC2F5E" w:rsidRDefault="008F024F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3" w:type="dxa"/>
          </w:tcPr>
          <w:p w14:paraId="7DB600A0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4A42FF46" w14:textId="77777777" w:rsidR="008F024F" w:rsidRPr="00BC2F5E" w:rsidRDefault="008F024F" w:rsidP="008F024F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747F1BB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6E11497B" w14:textId="77777777" w:rsidR="008F024F" w:rsidRPr="00BC2F5E" w:rsidRDefault="008F024F" w:rsidP="008F024F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F024F" w:rsidRPr="00BC2F5E" w14:paraId="5B2C8A9E" w14:textId="77777777" w:rsidTr="00AB2AA6">
        <w:trPr>
          <w:cantSplit/>
          <w:trHeight w:val="310"/>
        </w:trPr>
        <w:tc>
          <w:tcPr>
            <w:tcW w:w="3748" w:type="dxa"/>
          </w:tcPr>
          <w:p w14:paraId="40FE4FE8" w14:textId="747D0921" w:rsidR="008F024F" w:rsidRPr="00BC2F5E" w:rsidRDefault="008F024F" w:rsidP="008F024F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จำนวนหุ้นสามัญที่ออก ณ วันที่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C2F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C2F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20" w:type="dxa"/>
            <w:vAlign w:val="bottom"/>
          </w:tcPr>
          <w:p w14:paraId="774C5BD5" w14:textId="5D8CF3CF" w:rsidR="008F024F" w:rsidRPr="00BC2F5E" w:rsidRDefault="00B34CF4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4C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178" w:type="dxa"/>
          </w:tcPr>
          <w:p w14:paraId="476BF171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vAlign w:val="bottom"/>
          </w:tcPr>
          <w:p w14:paraId="131A47A8" w14:textId="1C89301C" w:rsidR="008F024F" w:rsidRPr="00BC2F5E" w:rsidRDefault="008F024F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840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13" w:type="dxa"/>
          </w:tcPr>
          <w:p w14:paraId="723BB612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77C4B9A9" w14:textId="265EEC26" w:rsidR="008F024F" w:rsidRPr="00BC2F5E" w:rsidRDefault="005F592A" w:rsidP="008F024F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4C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178" w:type="dxa"/>
          </w:tcPr>
          <w:p w14:paraId="5113829A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748631AC" w14:textId="6EA2EC34" w:rsidR="008F024F" w:rsidRPr="00BC2F5E" w:rsidRDefault="008F024F" w:rsidP="008F024F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840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</w:tr>
      <w:tr w:rsidR="008F024F" w:rsidRPr="00BC2F5E" w14:paraId="18972EE2" w14:textId="77777777" w:rsidTr="00AB2AA6">
        <w:trPr>
          <w:cantSplit/>
          <w:trHeight w:val="310"/>
        </w:trPr>
        <w:tc>
          <w:tcPr>
            <w:tcW w:w="3748" w:type="dxa"/>
          </w:tcPr>
          <w:p w14:paraId="3ED1C14F" w14:textId="77777777" w:rsidR="008F024F" w:rsidRDefault="008F024F" w:rsidP="008F024F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ผลกระทบจากการออกหุ้นใหม่ใน</w:t>
            </w:r>
          </w:p>
          <w:p w14:paraId="627A04B7" w14:textId="38448B50" w:rsidR="008F024F" w:rsidRPr="00BC2F5E" w:rsidRDefault="008F024F" w:rsidP="008F024F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วันที่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83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20" w:type="dxa"/>
            <w:vAlign w:val="bottom"/>
          </w:tcPr>
          <w:p w14:paraId="7E13D896" w14:textId="03723B9F" w:rsidR="008F024F" w:rsidRDefault="00B34CF4" w:rsidP="001832E4">
            <w:pPr>
              <w:tabs>
                <w:tab w:val="decimal" w:pos="7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A68F936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vAlign w:val="bottom"/>
          </w:tcPr>
          <w:p w14:paraId="082D7D3D" w14:textId="753952C5" w:rsidR="008F024F" w:rsidRPr="00B30E1D" w:rsidRDefault="008F024F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13" w:type="dxa"/>
          </w:tcPr>
          <w:p w14:paraId="542A40DC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74071E7F" w14:textId="22963284" w:rsidR="008F024F" w:rsidRDefault="005F592A" w:rsidP="001832E4">
            <w:pPr>
              <w:tabs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29E187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71BDC764" w14:textId="419CB8D4" w:rsidR="008F024F" w:rsidRPr="00B30E1D" w:rsidRDefault="008F024F" w:rsidP="008F024F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</w:tr>
      <w:tr w:rsidR="008F024F" w:rsidRPr="000E6FCE" w14:paraId="392754B1" w14:textId="77777777" w:rsidTr="00AB2AA6">
        <w:trPr>
          <w:cantSplit/>
          <w:trHeight w:val="160"/>
        </w:trPr>
        <w:tc>
          <w:tcPr>
            <w:tcW w:w="3748" w:type="dxa"/>
          </w:tcPr>
          <w:p w14:paraId="530E753B" w14:textId="402B1050" w:rsidR="008F024F" w:rsidRPr="00BC2F5E" w:rsidRDefault="008F024F" w:rsidP="008F024F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43E69" w14:textId="5EA4E08D" w:rsidR="008F024F" w:rsidRPr="008004BC" w:rsidRDefault="00B34CF4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4C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178" w:type="dxa"/>
          </w:tcPr>
          <w:p w14:paraId="59CB2426" w14:textId="77777777" w:rsidR="008F024F" w:rsidRPr="008004BC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6B61F" w14:textId="09E40F2C" w:rsidR="008F024F" w:rsidRPr="008004BC" w:rsidRDefault="008F024F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13" w:type="dxa"/>
          </w:tcPr>
          <w:p w14:paraId="0AF5A7D2" w14:textId="77777777" w:rsidR="008F024F" w:rsidRPr="008004BC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3CDA1" w14:textId="771CBB15" w:rsidR="008F024F" w:rsidRPr="008004BC" w:rsidRDefault="005F592A" w:rsidP="008F024F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4C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178" w:type="dxa"/>
          </w:tcPr>
          <w:p w14:paraId="17643EA8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46A1A" w14:textId="5045023A" w:rsidR="008F024F" w:rsidRPr="00BC2F5E" w:rsidRDefault="008F024F" w:rsidP="008F024F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</w:tr>
      <w:tr w:rsidR="008F024F" w:rsidRPr="00BC2F5E" w14:paraId="66558840" w14:textId="77777777" w:rsidTr="00AB2AA6">
        <w:trPr>
          <w:cantSplit/>
          <w:trHeight w:val="160"/>
        </w:trPr>
        <w:tc>
          <w:tcPr>
            <w:tcW w:w="3748" w:type="dxa"/>
          </w:tcPr>
          <w:p w14:paraId="34E8DDD9" w14:textId="77777777" w:rsidR="008F024F" w:rsidRPr="001D19E5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220" w:type="dxa"/>
            <w:vAlign w:val="bottom"/>
          </w:tcPr>
          <w:p w14:paraId="6493959D" w14:textId="77777777" w:rsidR="008F024F" w:rsidRPr="001D19E5" w:rsidRDefault="008F024F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0CDF8254" w14:textId="77777777" w:rsidR="008F024F" w:rsidRPr="001D19E5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2" w:type="dxa"/>
            <w:vAlign w:val="bottom"/>
          </w:tcPr>
          <w:p w14:paraId="75977F45" w14:textId="77777777" w:rsidR="008F024F" w:rsidRPr="001D19E5" w:rsidRDefault="008F024F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13" w:type="dxa"/>
          </w:tcPr>
          <w:p w14:paraId="4FFA6118" w14:textId="77777777" w:rsidR="008F024F" w:rsidRPr="001D19E5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536BA644" w14:textId="77777777" w:rsidR="008F024F" w:rsidRPr="001D19E5" w:rsidRDefault="008F024F" w:rsidP="008F024F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63D662A8" w14:textId="77777777" w:rsidR="008F024F" w:rsidRPr="001D19E5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3293ACB6" w14:textId="77777777" w:rsidR="008F024F" w:rsidRPr="001D19E5" w:rsidRDefault="008F024F" w:rsidP="008F024F">
            <w:pPr>
              <w:tabs>
                <w:tab w:val="decimal" w:pos="461"/>
                <w:tab w:val="decimal" w:pos="765"/>
                <w:tab w:val="decimal" w:pos="10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F024F" w:rsidRPr="00BC2F5E" w14:paraId="52266294" w14:textId="77777777" w:rsidTr="00AB2AA6">
        <w:trPr>
          <w:cantSplit/>
          <w:trHeight w:val="160"/>
        </w:trPr>
        <w:tc>
          <w:tcPr>
            <w:tcW w:w="3748" w:type="dxa"/>
          </w:tcPr>
          <w:p w14:paraId="7A58D9AF" w14:textId="5338A312" w:rsidR="008F024F" w:rsidRPr="00BC2F5E" w:rsidRDefault="008F024F" w:rsidP="002673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กำไรต่อหุ้น 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ขั้นพื้นฐาน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C2F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3DA417FE" w14:textId="71C67BCA" w:rsidR="008F024F" w:rsidRPr="00BC2F5E" w:rsidRDefault="00B34CF4" w:rsidP="008F024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</w:t>
            </w:r>
            <w:r w:rsidR="00183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5B394A35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3FE0B26A" w14:textId="24794E9E" w:rsidR="008F024F" w:rsidRPr="00BC2F5E" w:rsidRDefault="008F024F" w:rsidP="008F024F">
            <w:pPr>
              <w:tabs>
                <w:tab w:val="decimal" w:pos="10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13" w:type="dxa"/>
            <w:vAlign w:val="bottom"/>
          </w:tcPr>
          <w:p w14:paraId="2A295A36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0F768AF5" w14:textId="1E6B3F5A" w:rsidR="008F024F" w:rsidRPr="00BC2F5E" w:rsidRDefault="005F592A" w:rsidP="008F024F">
            <w:pPr>
              <w:tabs>
                <w:tab w:val="decimal" w:pos="446"/>
                <w:tab w:val="decimal" w:pos="55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0.21</w:t>
            </w:r>
          </w:p>
        </w:tc>
        <w:tc>
          <w:tcPr>
            <w:tcW w:w="178" w:type="dxa"/>
          </w:tcPr>
          <w:p w14:paraId="51BD9B77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7202027D" w14:textId="1CCB1D70" w:rsidR="008F024F" w:rsidRPr="00BC2F5E" w:rsidRDefault="008F024F" w:rsidP="008F024F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</w:tr>
    </w:tbl>
    <w:p w14:paraId="29AF77A6" w14:textId="55767BF5" w:rsidR="00B7766D" w:rsidRPr="008130CF" w:rsidRDefault="00B7766D" w:rsidP="00AB2AA6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8130CF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เงินปันผล</w:t>
      </w:r>
    </w:p>
    <w:p w14:paraId="4B8DD8BF" w14:textId="77777777" w:rsidR="00B7766D" w:rsidRPr="000C39A7" w:rsidRDefault="00B7766D" w:rsidP="00B7766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0EF21" w14:textId="77777777" w:rsidR="00B7766D" w:rsidRPr="006666FA" w:rsidRDefault="00B7766D" w:rsidP="00B7766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3A2935D" w14:textId="77777777" w:rsidR="00B7766D" w:rsidRPr="000C39A7" w:rsidRDefault="00B7766D" w:rsidP="002E03F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9"/>
        <w:gridCol w:w="1831"/>
        <w:gridCol w:w="1890"/>
        <w:gridCol w:w="1440"/>
        <w:gridCol w:w="1350"/>
      </w:tblGrid>
      <w:tr w:rsidR="001D19E5" w:rsidRPr="006666FA" w14:paraId="118230B0" w14:textId="77777777" w:rsidTr="001D19E5">
        <w:trPr>
          <w:tblHeader/>
        </w:trPr>
        <w:tc>
          <w:tcPr>
            <w:tcW w:w="2669" w:type="dxa"/>
            <w:vAlign w:val="bottom"/>
          </w:tcPr>
          <w:p w14:paraId="1EFC307A" w14:textId="77777777" w:rsidR="001D19E5" w:rsidRPr="006666FA" w:rsidRDefault="001D19E5" w:rsidP="002C047A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1" w:type="dxa"/>
            <w:vAlign w:val="bottom"/>
          </w:tcPr>
          <w:p w14:paraId="4BDC7C0E" w14:textId="77777777" w:rsidR="001D19E5" w:rsidRPr="006666FA" w:rsidRDefault="001D19E5" w:rsidP="002C047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49006B7" w14:textId="77777777" w:rsidR="001D19E5" w:rsidRPr="006666FA" w:rsidRDefault="001D19E5" w:rsidP="001D19E5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45E8E53" w14:textId="77777777" w:rsidR="001D19E5" w:rsidRPr="006666FA" w:rsidRDefault="001D19E5" w:rsidP="001D19E5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2B866BC3" w14:textId="77777777" w:rsidR="001D19E5" w:rsidRDefault="001D19E5" w:rsidP="002C047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3A86B296" w14:textId="44C743F2" w:rsidR="001D19E5" w:rsidRPr="006666FA" w:rsidRDefault="001D19E5" w:rsidP="002C047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50" w:type="dxa"/>
            <w:vAlign w:val="bottom"/>
          </w:tcPr>
          <w:p w14:paraId="66EC478F" w14:textId="77777777" w:rsidR="001D19E5" w:rsidRPr="006666FA" w:rsidDel="00D43E7A" w:rsidRDefault="001D19E5" w:rsidP="002C047A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D19E5" w:rsidRPr="006666FA" w14:paraId="2D22E293" w14:textId="77777777" w:rsidTr="001D19E5">
        <w:trPr>
          <w:tblHeader/>
        </w:trPr>
        <w:tc>
          <w:tcPr>
            <w:tcW w:w="2669" w:type="dxa"/>
          </w:tcPr>
          <w:p w14:paraId="4A928D74" w14:textId="77777777" w:rsidR="001D19E5" w:rsidRPr="006666FA" w:rsidRDefault="001D19E5" w:rsidP="002C047A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1" w:type="dxa"/>
          </w:tcPr>
          <w:p w14:paraId="734979D9" w14:textId="77777777" w:rsidR="001D19E5" w:rsidRPr="006666FA" w:rsidRDefault="001D19E5" w:rsidP="002C047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D46A73" w14:textId="77777777" w:rsidR="001D19E5" w:rsidRPr="006666FA" w:rsidRDefault="001D19E5" w:rsidP="001D19E5">
            <w:pPr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0497EB" w14:textId="77777777" w:rsidR="001D19E5" w:rsidRPr="006666FA" w:rsidRDefault="001D19E5" w:rsidP="002C047A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</w:tcPr>
          <w:p w14:paraId="0F5AE57F" w14:textId="77777777" w:rsidR="001D19E5" w:rsidRPr="006666FA" w:rsidRDefault="001D19E5" w:rsidP="002C047A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D19E5" w:rsidRPr="004841AD" w14:paraId="51BB921C" w14:textId="77777777" w:rsidTr="001D19E5">
        <w:trPr>
          <w:trHeight w:val="68"/>
        </w:trPr>
        <w:tc>
          <w:tcPr>
            <w:tcW w:w="2669" w:type="dxa"/>
          </w:tcPr>
          <w:p w14:paraId="7B2AFA53" w14:textId="277D6F93" w:rsidR="001D19E5" w:rsidRPr="001D19E5" w:rsidRDefault="001D19E5" w:rsidP="003A1D0B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D19E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</w:t>
            </w:r>
            <w:r w:rsidR="00D403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831" w:type="dxa"/>
          </w:tcPr>
          <w:p w14:paraId="3AD22F40" w14:textId="77777777" w:rsidR="001D19E5" w:rsidRPr="001D19E5" w:rsidRDefault="001D19E5" w:rsidP="003A1D0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890" w:type="dxa"/>
          </w:tcPr>
          <w:p w14:paraId="2C6B6FB6" w14:textId="77777777" w:rsidR="001D19E5" w:rsidRPr="001D19E5" w:rsidRDefault="001D19E5" w:rsidP="001D19E5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30A95B35" w14:textId="77777777" w:rsidR="001D19E5" w:rsidRPr="001D19E5" w:rsidRDefault="001D19E5" w:rsidP="003A1D0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5890E6" w14:textId="77777777" w:rsidR="001D19E5" w:rsidRPr="001D19E5" w:rsidRDefault="001D19E5" w:rsidP="003A1D0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19E5" w:rsidRPr="006666FA" w14:paraId="6EF5CEC0" w14:textId="77777777" w:rsidTr="001D19E5">
        <w:tc>
          <w:tcPr>
            <w:tcW w:w="2669" w:type="dxa"/>
          </w:tcPr>
          <w:p w14:paraId="5748FA4F" w14:textId="0DDB54AC" w:rsidR="001D19E5" w:rsidRPr="008130CF" w:rsidRDefault="001D19E5" w:rsidP="00C75F0E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0C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8130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31" w:type="dxa"/>
          </w:tcPr>
          <w:p w14:paraId="25B7975F" w14:textId="02829BC8" w:rsidR="001D19E5" w:rsidRPr="008130CF" w:rsidRDefault="00A23A73" w:rsidP="002E03FA">
            <w:pPr>
              <w:spacing w:line="380" w:lineRule="exact"/>
              <w:ind w:left="-76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14 </w:t>
            </w:r>
            <w:r w:rsidR="00B62C19" w:rsidRPr="008130C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90" w:type="dxa"/>
          </w:tcPr>
          <w:p w14:paraId="0F36D5DB" w14:textId="054A992F" w:rsidR="001D19E5" w:rsidRPr="008130CF" w:rsidRDefault="00B62C19" w:rsidP="001D19E5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30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  <w:r w:rsidR="00A23A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2567</w:t>
            </w:r>
          </w:p>
        </w:tc>
        <w:tc>
          <w:tcPr>
            <w:tcW w:w="1440" w:type="dxa"/>
          </w:tcPr>
          <w:p w14:paraId="45B6EAD4" w14:textId="4EB0D038" w:rsidR="001D19E5" w:rsidRPr="008130CF" w:rsidRDefault="00B62C19" w:rsidP="00C75F0E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30C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0.09</w:t>
            </w:r>
          </w:p>
        </w:tc>
        <w:tc>
          <w:tcPr>
            <w:tcW w:w="1350" w:type="dxa"/>
          </w:tcPr>
          <w:p w14:paraId="799547F1" w14:textId="420B8A81" w:rsidR="001D19E5" w:rsidRPr="008130CF" w:rsidRDefault="008130CF" w:rsidP="00C75F0E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30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100</w:t>
            </w:r>
            <w:r w:rsidR="000C39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,796</w:t>
            </w:r>
          </w:p>
        </w:tc>
      </w:tr>
    </w:tbl>
    <w:p w14:paraId="5AE72888" w14:textId="3123944F" w:rsidR="004021E0" w:rsidRDefault="004021E0" w:rsidP="000376C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5C9CAF" w14:textId="6B87FC4E" w:rsidR="00B7766D" w:rsidRPr="00277AC2" w:rsidRDefault="00B7766D" w:rsidP="00D40331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277AC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เครื่องมือทางการเงิน</w:t>
      </w:r>
    </w:p>
    <w:p w14:paraId="60F3B61F" w14:textId="7777777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9EA738" w14:textId="77777777" w:rsidR="00B7766D" w:rsidRPr="006666FA" w:rsidRDefault="00B7766D" w:rsidP="00EF68EF">
      <w:pPr>
        <w:numPr>
          <w:ilvl w:val="1"/>
          <w:numId w:val="10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6181CEA8" w14:textId="77777777" w:rsidR="00B7766D" w:rsidRPr="0032075D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BE1EF87" w14:textId="77777777" w:rsidR="00B7766D" w:rsidRDefault="00B7766D" w:rsidP="00B7766D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ทางการเงินและหนี้สินทางการเงินของกลุ่มบริษัทวัดมูลค่าด้วยราคาทุนตัดจำหน่ายซึ่งมูลค่าตามบัญชีใกล้เคียงกับมูลค่ายุติธรรมอย่างสมเหตุสมผล</w:t>
      </w:r>
    </w:p>
    <w:p w14:paraId="35AEF3F2" w14:textId="77777777" w:rsidR="00B7766D" w:rsidRPr="0032075D" w:rsidRDefault="00B7766D" w:rsidP="00B7766D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13D165F4" w14:textId="77777777" w:rsidR="00B7766D" w:rsidRPr="006666FA" w:rsidRDefault="00B7766D" w:rsidP="00EF68EF">
      <w:pPr>
        <w:numPr>
          <w:ilvl w:val="1"/>
          <w:numId w:val="10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นโยบายการจัดการความเสี่ยงทางด้านการเงิน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   </w:t>
      </w:r>
    </w:p>
    <w:p w14:paraId="63410FB7" w14:textId="77777777" w:rsidR="00B7766D" w:rsidRPr="00DE501F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204C3A9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กรอบการบริหารจัดการความเสี่ยง </w:t>
      </w:r>
    </w:p>
    <w:p w14:paraId="1BD2FE9E" w14:textId="77777777" w:rsidR="00B7766D" w:rsidRPr="00DE501F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87EAD2C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02B6BA62" w14:textId="77777777" w:rsidR="002A3DF7" w:rsidRPr="0032075D" w:rsidRDefault="002A3DF7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2B3B191" w14:textId="379FF498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2AFCF16" w14:textId="0EF643BA" w:rsidR="00B7766D" w:rsidRDefault="00B7766D" w:rsidP="003207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3DC9F66" w14:textId="77777777" w:rsidR="00917E54" w:rsidRDefault="00917E54" w:rsidP="003207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E905707" w14:textId="77777777" w:rsidR="00917E54" w:rsidRDefault="00917E54" w:rsidP="003207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890F9DC" w14:textId="33A6C1DB" w:rsidR="008C364F" w:rsidRDefault="008C364F" w:rsidP="008C364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C36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8C364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8C36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คณะกรรมการตรวจสอบของกลุ่มบริษัทกำกับดูแลโดยผ่านทางผู้ตรวจสอบภายใน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C36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0371595" w14:textId="77777777" w:rsidR="008C364F" w:rsidRPr="006E4BE2" w:rsidRDefault="008C364F" w:rsidP="008C364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DA83670" w14:textId="7F6C4B7C" w:rsidR="00B7766D" w:rsidRPr="00886DF4" w:rsidRDefault="00B7766D" w:rsidP="00B7766D">
      <w:pPr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</w:t>
      </w: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1</w:t>
      </w: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</w:t>
      </w: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  <w:r w:rsidRPr="00886DF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393D5069" w14:textId="77777777" w:rsidR="00B7766D" w:rsidRPr="006E4BE2" w:rsidRDefault="00B7766D" w:rsidP="00B7766D">
      <w:pPr>
        <w:spacing w:line="240" w:lineRule="atLeast"/>
        <w:ind w:firstLine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0042B160" w14:textId="77777777" w:rsidR="00B7766D" w:rsidRPr="006666FA" w:rsidRDefault="00B7766D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199B7290" w14:textId="7D4DDB0C" w:rsidR="00B7766D" w:rsidRPr="006E4BE2" w:rsidRDefault="00B7766D" w:rsidP="00B7766D">
      <w:pPr>
        <w:spacing w:line="240" w:lineRule="auto"/>
        <w:rPr>
          <w:rFonts w:asciiTheme="majorBidi" w:eastAsia="Calibri" w:hAnsiTheme="majorBidi" w:cstheme="majorBidi"/>
          <w:szCs w:val="22"/>
          <w:lang w:bidi="th-TH"/>
        </w:rPr>
      </w:pPr>
    </w:p>
    <w:p w14:paraId="7B86CB1D" w14:textId="0F0C5017" w:rsidR="00B7766D" w:rsidRPr="006666FA" w:rsidRDefault="00B7766D" w:rsidP="0032075D">
      <w:pPr>
        <w:tabs>
          <w:tab w:val="left" w:pos="1350"/>
        </w:tabs>
        <w:spacing w:line="240" w:lineRule="auto"/>
        <w:ind w:left="1260" w:right="-7" w:hanging="360"/>
        <w:jc w:val="both"/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</w:rPr>
        <w:t>)</w:t>
      </w:r>
      <w:r w:rsidR="0032075D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6666F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ลูกหนี้การค้า</w:t>
      </w:r>
      <w:r w:rsidR="00F138CE" w:rsidRPr="00F138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6666FA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7D2B06B5" w14:textId="77777777" w:rsidR="00B7766D" w:rsidRPr="006E4BE2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6AD44D0" w14:textId="09749B95" w:rsidR="00B7766D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</w:t>
      </w:r>
      <w:r w:rsidR="00263E4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ซึ่งอาจส่งผลต่อความเสี่ยงด้านเครดิตของลูกค้า </w:t>
      </w:r>
      <w:r w:rsidR="00263E40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</w:t>
      </w:r>
      <w:r w:rsidRPr="006E4BE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5981570E" w14:textId="3FC3448A" w:rsidR="00181580" w:rsidRPr="006E4BE2" w:rsidRDefault="00181580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41292CE9" w14:textId="5F295A12" w:rsidR="00181580" w:rsidRDefault="00181580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32075D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รายใหม่แต่ละรายก่อนที่กลุ่มบริษัทจะเสนอระยะเวลาและเงื่อนไขทางการค้า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กลุ่มบริษัทจะทบทวนอันดับความน่าเชื่อถือภายนอก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งบการเงิน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ข้อมูลของสถาบันจัดอันดับความน่าเชื่อถือ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32075D">
        <w:rPr>
          <w:rFonts w:asciiTheme="majorBidi" w:hAnsiTheme="majorBidi" w:cs="Angsana New"/>
          <w:sz w:val="30"/>
          <w:szCs w:val="30"/>
          <w:lang w:val="en-US" w:bidi="th-TH"/>
        </w:rPr>
        <w:t xml:space="preserve">                               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ข้อมูลอุตสาหกรรมและหนังสือรับรองฐานะทางการเงินของธนาคารสำหรับบางกรณี</w:t>
      </w:r>
      <w:r w:rsidRPr="00181580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วงเงินยอดขายจะกำหนดไว้สำหรับลูกค้าแต่ละรายและจะทบทวนเป็นรายไตรมาส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035D187" w14:textId="77777777" w:rsidR="00B7766D" w:rsidRPr="006E4BE2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Cs w:val="22"/>
          <w:cs/>
          <w:lang w:val="en-US" w:bidi="th-TH"/>
        </w:rPr>
      </w:pPr>
    </w:p>
    <w:p w14:paraId="25513A7C" w14:textId="0E0DB019" w:rsidR="00B7766D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กลุ่มบริษัทจำกัดความเสี่ยงด้านเครดิตของลูกหนี้การค้า</w:t>
      </w:r>
      <w:r w:rsidR="00F138CE" w:rsidRPr="00F138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ด้วยการกำหนดระยะเวลาการจ่ายชำระสูงสุดที่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เดือน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และมีการติดตามยอดคงค้างของลูกหนี้การค้า</w:t>
      </w:r>
      <w:r w:rsidR="00F138CE" w:rsidRPr="00F138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อย่างสม่ำเสมอ </w:t>
      </w:r>
      <w:bookmarkStart w:id="5" w:name="_Hlk59433075"/>
      <w:r w:rsidRPr="00DE501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Pr="00DE501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ลูกหนี้แต่ละราย </w:t>
      </w:r>
      <w:bookmarkEnd w:id="5"/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DE501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ที่มีต่อสภาวะเศรษฐกิจตลอดอายุที่คาดการณ์ไว้</w:t>
      </w:r>
      <w:r w:rsidR="00263E4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       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ของลูกหนี้</w:t>
      </w:r>
    </w:p>
    <w:p w14:paraId="3E295EE3" w14:textId="77777777" w:rsidR="0032075D" w:rsidRPr="006E4BE2" w:rsidRDefault="0032075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0C938452" w14:textId="78804B0F" w:rsidR="00203C04" w:rsidRDefault="00B7766D" w:rsidP="009004A4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ข้อมูลเกี่ยวกับลูกหนี้การค้า</w:t>
      </w:r>
      <w:r w:rsidR="00F138CE" w:rsidRPr="00F138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เปิดเผยในหมายเหตุข้อ </w:t>
      </w:r>
      <w:r w:rsidR="00A8175E">
        <w:rPr>
          <w:rFonts w:asciiTheme="majorBidi" w:hAnsiTheme="majorBidi" w:cstheme="majorBidi"/>
          <w:sz w:val="30"/>
          <w:szCs w:val="30"/>
          <w:lang w:val="en-US" w:bidi="th-TH"/>
        </w:rPr>
        <w:t>7</w:t>
      </w:r>
    </w:p>
    <w:p w14:paraId="2A0ABBB3" w14:textId="4F84D514" w:rsidR="00B7766D" w:rsidRPr="006666FA" w:rsidRDefault="00B7766D" w:rsidP="00B7766D">
      <w:pPr>
        <w:spacing w:line="240" w:lineRule="auto"/>
        <w:ind w:left="1260" w:right="-7" w:hanging="360"/>
        <w:jc w:val="both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lastRenderedPageBreak/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Pr="006666FA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6666FA">
        <w:rPr>
          <w:rFonts w:asciiTheme="majorBidi" w:eastAsia="Calibri" w:hAnsiTheme="majorBidi" w:cstheme="majorBidi"/>
          <w:sz w:val="30"/>
          <w:szCs w:val="30"/>
          <w:cs/>
          <w:lang w:bidi="th-TH"/>
        </w:rPr>
        <w:t>เงินให้กู้ยืมแก่กิจการที่เกี่ยวข้องกัน</w:t>
      </w:r>
      <w:r w:rsidRPr="006666FA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</w:t>
      </w:r>
    </w:p>
    <w:p w14:paraId="78CF8CCD" w14:textId="77777777" w:rsidR="00B7766D" w:rsidRPr="00DE501F" w:rsidRDefault="00B7766D" w:rsidP="00B7766D">
      <w:pPr>
        <w:tabs>
          <w:tab w:val="left" w:pos="540"/>
          <w:tab w:val="left" w:pos="1080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D599F50" w14:textId="77777777" w:rsidR="00B7766D" w:rsidRPr="006666FA" w:rsidRDefault="00B7766D" w:rsidP="00267359">
      <w:pPr>
        <w:tabs>
          <w:tab w:val="left" w:pos="227"/>
          <w:tab w:val="left" w:pos="454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 </w:t>
      </w:r>
    </w:p>
    <w:p w14:paraId="53D0619A" w14:textId="77777777" w:rsidR="0032075D" w:rsidRPr="00DE501F" w:rsidRDefault="0032075D" w:rsidP="00B7766D">
      <w:pPr>
        <w:tabs>
          <w:tab w:val="left" w:pos="540"/>
          <w:tab w:val="left" w:pos="1080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D129E0D" w14:textId="3A24CC8F" w:rsidR="00B7766D" w:rsidRPr="00267359" w:rsidRDefault="00B7766D" w:rsidP="00267359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ค่าความน่าจะเป็นที่ลูกหนี้จะผิดนัดชำระหนี้ในอีก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เดือนและตลอดอายุนั้นอ้างอิงจากข้อมูลในอดีต อัตราร้อยละของความเสียหายที่อาจจะเกิดขึ้นเมื่อลูกหนี้ผิดนัดชำระ</w:t>
      </w:r>
      <w:r w:rsidR="00A817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โดยทั่วไปมีการประมาณการอัตราการได้รับคืนที่</w:t>
      </w:r>
      <w:r w:rsidRPr="00EC1834">
        <w:rPr>
          <w:rFonts w:asciiTheme="majorBidi" w:hAnsiTheme="majorBidi" w:cstheme="majorBidi"/>
          <w:sz w:val="30"/>
          <w:szCs w:val="30"/>
          <w:cs/>
          <w:lang w:val="en-US" w:bidi="th-TH"/>
        </w:rPr>
        <w:t>ร้อยละ</w:t>
      </w:r>
      <w:r w:rsidR="00A817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EC1834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97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เว้นแต่ตราสารดังกล่าวเกิดการด้อยค่าด้านเครดิต ในกรณีดังกล่าว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การผลขาดทุนจะอ้างอิงตามราคาตลาดปัจจุบันของเครื่องมือทางการเงินดังกล่าวและอัตราดอกเบี้ยแท้จริงดั้งเดิม</w:t>
      </w:r>
      <w:r w:rsidRPr="0026735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FDC118B" w14:textId="77777777" w:rsidR="00B7766D" w:rsidRPr="00DE501F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highlight w:val="cyan"/>
          <w:shd w:val="clear" w:color="auto" w:fill="E0E0E0"/>
          <w:lang w:val="en-US" w:bidi="th-TH"/>
        </w:rPr>
      </w:pPr>
    </w:p>
    <w:p w14:paraId="1C88496D" w14:textId="4F491E1A" w:rsidR="00B7766D" w:rsidRPr="006666FA" w:rsidRDefault="00B7766D" w:rsidP="00B7766D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6666FA">
        <w:rPr>
          <w:rFonts w:asciiTheme="majorBidi" w:eastAsia="Calibri" w:hAnsiTheme="majorBidi" w:cstheme="majorBidi"/>
          <w:sz w:val="30"/>
          <w:szCs w:val="30"/>
        </w:rPr>
        <w:t>)</w:t>
      </w:r>
      <w:r w:rsidRPr="006666F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6666FA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33759079" w14:textId="77777777" w:rsidR="00B7766D" w:rsidRPr="0032075D" w:rsidRDefault="00B7766D" w:rsidP="00B7766D">
      <w:pPr>
        <w:spacing w:line="240" w:lineRule="auto"/>
        <w:ind w:left="1350" w:right="-7" w:hanging="450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ab/>
      </w:r>
    </w:p>
    <w:p w14:paraId="03837CB6" w14:textId="6805E72E" w:rsidR="004841AD" w:rsidRDefault="00B7766D" w:rsidP="0032075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7E0CDC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</w:t>
      </w:r>
      <w:r w:rsidR="00F84816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มี</w:t>
      </w:r>
      <w:r w:rsidRPr="006666FA">
        <w:rPr>
          <w:rFonts w:asciiTheme="majorBidi" w:eastAsia="Calibr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</w:t>
      </w:r>
      <w:r w:rsidRPr="006666FA">
        <w:rPr>
          <w:rFonts w:asciiTheme="majorBidi" w:eastAsia="Calibr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3ED7DBDE" w14:textId="77777777" w:rsidR="004841AD" w:rsidRPr="0032075D" w:rsidRDefault="004841AD" w:rsidP="0032075D">
      <w:pPr>
        <w:tabs>
          <w:tab w:val="left" w:pos="540"/>
          <w:tab w:val="left" w:pos="1080"/>
        </w:tabs>
        <w:spacing w:line="240" w:lineRule="atLeast"/>
        <w:ind w:left="1440"/>
        <w:jc w:val="thaiDistribute"/>
        <w:rPr>
          <w:rFonts w:asciiTheme="majorBidi" w:eastAsia="Calibri" w:hAnsiTheme="majorBidi" w:cstheme="majorBidi"/>
          <w:sz w:val="24"/>
          <w:szCs w:val="24"/>
          <w:highlight w:val="cyan"/>
        </w:rPr>
      </w:pPr>
    </w:p>
    <w:p w14:paraId="36444798" w14:textId="64B31B5A" w:rsidR="0032075D" w:rsidRDefault="00B7766D" w:rsidP="0032075D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0C2B3B">
        <w:rPr>
          <w:rFonts w:asciiTheme="majorBidi" w:eastAsia="Calibri" w:hAnsiTheme="majorBidi" w:cstheme="majorBidi"/>
          <w:sz w:val="30"/>
          <w:szCs w:val="30"/>
        </w:rPr>
        <w:t>(</w:t>
      </w:r>
      <w:r w:rsidRPr="000C2B3B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0C2B3B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32075D">
        <w:rPr>
          <w:rFonts w:asciiTheme="majorBidi" w:eastAsia="Calibri" w:hAnsiTheme="majorBidi" w:cstheme="majorBidi"/>
          <w:sz w:val="30"/>
          <w:szCs w:val="30"/>
        </w:rPr>
        <w:t>1</w:t>
      </w:r>
      <w:r w:rsidRPr="000C2B3B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32075D">
        <w:rPr>
          <w:rFonts w:asciiTheme="majorBidi" w:eastAsia="Calibri" w:hAnsiTheme="majorBidi" w:cstheme="majorBidi"/>
          <w:sz w:val="30"/>
          <w:szCs w:val="30"/>
        </w:rPr>
        <w:t>4</w:t>
      </w:r>
      <w:r w:rsidRPr="000C2B3B">
        <w:rPr>
          <w:rFonts w:asciiTheme="majorBidi" w:eastAsia="Calibri" w:hAnsiTheme="majorBidi" w:cstheme="majorBidi"/>
          <w:sz w:val="30"/>
          <w:szCs w:val="30"/>
        </w:rPr>
        <w:t>)</w:t>
      </w:r>
      <w:r w:rsidRPr="003207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C2B3B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การค้ำประกัน</w:t>
      </w:r>
    </w:p>
    <w:p w14:paraId="462D39D7" w14:textId="77777777" w:rsidR="0032075D" w:rsidRPr="0032075D" w:rsidRDefault="0032075D" w:rsidP="0032075D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sz w:val="24"/>
          <w:szCs w:val="24"/>
        </w:rPr>
      </w:pPr>
    </w:p>
    <w:p w14:paraId="4638CD9A" w14:textId="146F39A0" w:rsidR="00B7766D" w:rsidRPr="0032075D" w:rsidRDefault="000C2B3B" w:rsidP="0032075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2075D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กลุ่มบริษัทมี</w:t>
      </w:r>
      <w:r w:rsidR="00B7766D" w:rsidRPr="0032075D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นโยบายให้การค้ำประกันทางการเงินแก่หนี้สินของบริษัทย่อยเท่านั้น ณ วันที่ </w:t>
      </w:r>
      <w:r w:rsidR="00C64585" w:rsidRPr="0032075D">
        <w:rPr>
          <w:rFonts w:asciiTheme="majorBidi" w:eastAsia="Calibri" w:hAnsiTheme="majorBidi" w:cstheme="majorBidi"/>
          <w:sz w:val="30"/>
          <w:szCs w:val="30"/>
        </w:rPr>
        <w:t>31</w:t>
      </w:r>
      <w:r w:rsidR="00B7766D" w:rsidRPr="003207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7766D" w:rsidRPr="0032075D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C64585" w:rsidRPr="0032075D">
        <w:rPr>
          <w:rFonts w:asciiTheme="majorBidi" w:eastAsia="Calibri" w:hAnsiTheme="majorBidi" w:cstheme="majorBidi"/>
          <w:sz w:val="30"/>
          <w:szCs w:val="30"/>
        </w:rPr>
        <w:t>256</w:t>
      </w:r>
      <w:r w:rsidR="0046560D">
        <w:rPr>
          <w:rFonts w:asciiTheme="majorBidi" w:eastAsia="Calibri" w:hAnsiTheme="majorBidi" w:cstheme="majorBidi"/>
          <w:sz w:val="30"/>
          <w:szCs w:val="30"/>
        </w:rPr>
        <w:t>7</w:t>
      </w:r>
      <w:r w:rsidR="001E1597" w:rsidRPr="003207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E1597" w:rsidRPr="0032075D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C64585" w:rsidRPr="0032075D">
        <w:rPr>
          <w:rFonts w:asciiTheme="majorBidi" w:eastAsia="Calibri" w:hAnsiTheme="majorBidi" w:cstheme="majorBidi"/>
          <w:sz w:val="30"/>
          <w:szCs w:val="30"/>
        </w:rPr>
        <w:t>256</w:t>
      </w:r>
      <w:r w:rsidR="0046560D">
        <w:rPr>
          <w:rFonts w:asciiTheme="majorBidi" w:eastAsia="Calibri" w:hAnsiTheme="majorBidi" w:cstheme="majorBidi"/>
          <w:sz w:val="30"/>
          <w:szCs w:val="30"/>
        </w:rPr>
        <w:t>6</w:t>
      </w:r>
      <w:r w:rsidRPr="0032075D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กลุ่มบริษัทออกหนังสือ</w:t>
      </w:r>
      <w:r w:rsidR="00B7766D" w:rsidRPr="0032075D">
        <w:rPr>
          <w:rFonts w:asciiTheme="majorBidi" w:eastAsia="Calibri" w:hAnsiTheme="majorBidi" w:cstheme="majorBidi"/>
          <w:sz w:val="30"/>
          <w:szCs w:val="30"/>
          <w:cs/>
          <w:lang w:bidi="th-TH"/>
        </w:rPr>
        <w:t>ค้ำประกันวงเงินสินเชื่อกับธนาคารสำหรับบริษัทย่อย</w:t>
      </w:r>
      <w:r w:rsidR="004F3458"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                 </w:t>
      </w:r>
      <w:r w:rsidR="005836A8" w:rsidRPr="0032075D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หลาย</w:t>
      </w:r>
      <w:r w:rsidR="00B7766D" w:rsidRPr="0032075D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แห่ง </w:t>
      </w:r>
      <w:r w:rsidR="00B7766D" w:rsidRPr="0032075D">
        <w:rPr>
          <w:rFonts w:asciiTheme="majorBidi" w:eastAsia="Calibri" w:hAnsiTheme="majorBidi" w:cstheme="majorBidi"/>
          <w:sz w:val="30"/>
          <w:szCs w:val="30"/>
        </w:rPr>
        <w:t>(</w:t>
      </w:r>
      <w:r w:rsidR="00B7766D" w:rsidRPr="0032075D">
        <w:rPr>
          <w:rFonts w:asciiTheme="majorBidi" w:eastAsia="Calibri" w:hAnsiTheme="majorBidi" w:cstheme="majorBidi"/>
          <w:sz w:val="30"/>
          <w:szCs w:val="30"/>
          <w:cs/>
          <w:lang w:bidi="th-TH"/>
        </w:rPr>
        <w:t>ดูหมายเหตุข้อ</w:t>
      </w:r>
      <w:r w:rsidR="00B7766D" w:rsidRPr="003207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64585" w:rsidRPr="0032075D">
        <w:rPr>
          <w:rFonts w:asciiTheme="majorBidi" w:eastAsia="Calibri" w:hAnsiTheme="majorBidi" w:cstheme="majorBidi"/>
          <w:sz w:val="30"/>
          <w:szCs w:val="30"/>
        </w:rPr>
        <w:t>1</w:t>
      </w:r>
      <w:r w:rsidR="00A8175E">
        <w:rPr>
          <w:rFonts w:asciiTheme="majorBidi" w:eastAsia="Calibri" w:hAnsiTheme="majorBidi" w:cstheme="majorBidi"/>
          <w:sz w:val="30"/>
          <w:szCs w:val="30"/>
        </w:rPr>
        <w:t>9</w:t>
      </w:r>
      <w:r w:rsidR="00B7766D" w:rsidRPr="0032075D">
        <w:rPr>
          <w:rFonts w:asciiTheme="majorBidi" w:eastAsia="Calibri" w:hAnsiTheme="majorBidi" w:cstheme="majorBidi"/>
          <w:sz w:val="30"/>
          <w:szCs w:val="30"/>
        </w:rPr>
        <w:t>)</w:t>
      </w:r>
    </w:p>
    <w:p w14:paraId="6B7D834C" w14:textId="77777777" w:rsidR="007B6534" w:rsidRPr="004F3458" w:rsidRDefault="007B6534" w:rsidP="00450B2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 w:hanging="450"/>
        <w:contextualSpacing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25AADAB" w14:textId="430A1B4F" w:rsidR="00B7766D" w:rsidRPr="004F3458" w:rsidRDefault="00B7766D" w:rsidP="004F3458">
      <w:pPr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2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ความเสี่ยงด้านสภาพคล่อง</w:t>
      </w:r>
      <w:r w:rsidRPr="004F345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 </w:t>
      </w:r>
    </w:p>
    <w:p w14:paraId="4DF19EA0" w14:textId="77777777" w:rsidR="004F3458" w:rsidRPr="004F3458" w:rsidRDefault="004F3458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8B99F53" w14:textId="5E265F3E" w:rsidR="00B7766D" w:rsidRDefault="00B7766D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31C8A269" w14:textId="77777777" w:rsidR="00DB095B" w:rsidRDefault="00DB095B">
      <w:pPr>
        <w:spacing w:line="240" w:lineRule="auto"/>
        <w:rPr>
          <w:rFonts w:asciiTheme="majorBidi" w:hAnsiTheme="majorBidi" w:cstheme="majorBidi"/>
          <w:sz w:val="24"/>
          <w:szCs w:val="24"/>
          <w:lang w:val="en-US" w:bidi="th-TH"/>
        </w:rPr>
      </w:pPr>
      <w:r>
        <w:rPr>
          <w:rFonts w:asciiTheme="majorBidi" w:hAnsiTheme="majorBidi" w:cstheme="majorBidi"/>
          <w:sz w:val="24"/>
          <w:szCs w:val="24"/>
          <w:lang w:val="en-US" w:bidi="th-TH"/>
        </w:rPr>
        <w:br w:type="page"/>
      </w:r>
    </w:p>
    <w:p w14:paraId="5421F577" w14:textId="23C759B1" w:rsidR="00B7766D" w:rsidRDefault="00B7766D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BD7AD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แสดง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DA466CA" w14:textId="77777777" w:rsidR="00810D97" w:rsidRPr="00D90530" w:rsidRDefault="00810D97" w:rsidP="00BB5D56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15"/>
        <w:tblW w:w="900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786"/>
        <w:gridCol w:w="1084"/>
        <w:gridCol w:w="198"/>
        <w:gridCol w:w="1062"/>
        <w:gridCol w:w="198"/>
        <w:gridCol w:w="1152"/>
        <w:gridCol w:w="192"/>
        <w:gridCol w:w="1068"/>
        <w:gridCol w:w="192"/>
        <w:gridCol w:w="1068"/>
      </w:tblGrid>
      <w:tr w:rsidR="00810D97" w:rsidRPr="00D90F98" w14:paraId="1F8202DC" w14:textId="77777777" w:rsidTr="00DD0A8B">
        <w:tc>
          <w:tcPr>
            <w:tcW w:w="2786" w:type="dxa"/>
          </w:tcPr>
          <w:p w14:paraId="4A53AC6D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4" w:type="dxa"/>
            <w:gridSpan w:val="9"/>
          </w:tcPr>
          <w:p w14:paraId="3B5AA53E" w14:textId="6E903C39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810D97" w:rsidRPr="00D90F98" w14:paraId="12D4B29B" w14:textId="77777777" w:rsidTr="00DD0A8B">
        <w:tc>
          <w:tcPr>
            <w:tcW w:w="2786" w:type="dxa"/>
          </w:tcPr>
          <w:p w14:paraId="047C3865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4" w:type="dxa"/>
          </w:tcPr>
          <w:p w14:paraId="2C8C3031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192195CE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7B309BC4" w14:textId="750C69A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885B74" w:rsidRPr="00D90F98" w14:paraId="383037DA" w14:textId="77777777" w:rsidTr="00DD0A8B">
        <w:tc>
          <w:tcPr>
            <w:tcW w:w="2786" w:type="dxa"/>
            <w:vAlign w:val="bottom"/>
          </w:tcPr>
          <w:p w14:paraId="0F798663" w14:textId="4B4E7ADB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84" w:type="dxa"/>
            <w:vAlign w:val="bottom"/>
          </w:tcPr>
          <w:p w14:paraId="1E36E6A0" w14:textId="77777777" w:rsidR="00810D97" w:rsidRPr="00FC0E19" w:rsidRDefault="00810D97" w:rsidP="00BB5D56">
            <w:pPr>
              <w:spacing w:line="280" w:lineRule="atLeas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44253C03" w14:textId="3B3A51A1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98" w:type="dxa"/>
          </w:tcPr>
          <w:p w14:paraId="637C13D5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2A11BCEE" w14:textId="3BBAB04E" w:rsidR="00810D97" w:rsidRPr="00D90F98" w:rsidRDefault="00810D9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98" w:type="dxa"/>
            <w:vAlign w:val="bottom"/>
          </w:tcPr>
          <w:p w14:paraId="0589B52E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EF85A77" w14:textId="4B54EEE6" w:rsidR="00810D97" w:rsidRPr="00D90F98" w:rsidRDefault="00810D9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2" w:right="-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68B335E9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3E280BB4" w14:textId="6DEDB165" w:rsidR="00810D97" w:rsidRPr="00D90F98" w:rsidRDefault="00810D9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6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2155CCFD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73A5BC28" w14:textId="35D1440F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810D97" w:rsidRPr="00D90F98" w14:paraId="3DDC34D4" w14:textId="77777777" w:rsidTr="00DD0A8B">
        <w:tc>
          <w:tcPr>
            <w:tcW w:w="2786" w:type="dxa"/>
          </w:tcPr>
          <w:p w14:paraId="5C964947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4" w:type="dxa"/>
            <w:gridSpan w:val="9"/>
          </w:tcPr>
          <w:p w14:paraId="382350B6" w14:textId="762DEFEF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071F59" w:rsidRPr="00D90F98" w14:paraId="3AF77592" w14:textId="77777777" w:rsidTr="00DD0A8B">
        <w:tc>
          <w:tcPr>
            <w:tcW w:w="2786" w:type="dxa"/>
          </w:tcPr>
          <w:p w14:paraId="18116344" w14:textId="39E55F72" w:rsidR="00810D97" w:rsidRPr="00A27ED6" w:rsidRDefault="00C64585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4656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84" w:type="dxa"/>
          </w:tcPr>
          <w:p w14:paraId="6E19EE0F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73CEA4CA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</w:tcPr>
          <w:p w14:paraId="5994D696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290E8D50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2E4FF59A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4C8DEFFC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7C3C649E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33ED0BF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27EFF0D9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071F59" w:rsidRPr="00D90F98" w14:paraId="2D4F9F48" w14:textId="77777777" w:rsidTr="00DD0A8B">
        <w:tc>
          <w:tcPr>
            <w:tcW w:w="2786" w:type="dxa"/>
            <w:hideMark/>
          </w:tcPr>
          <w:p w14:paraId="4266397B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4" w:type="dxa"/>
          </w:tcPr>
          <w:p w14:paraId="66B7FC8C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3B607109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</w:tcPr>
          <w:p w14:paraId="7DDD288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3DC58C26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5E9E5236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7AC4DB99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6D2971B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69FB8FE8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72CC93D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071F59" w:rsidRPr="00450B2A" w14:paraId="08BB4ECA" w14:textId="77777777" w:rsidTr="00BE38F2">
        <w:tc>
          <w:tcPr>
            <w:tcW w:w="2786" w:type="dxa"/>
          </w:tcPr>
          <w:p w14:paraId="37EED629" w14:textId="2741B6C9" w:rsidR="00A3597F" w:rsidRPr="00A27ED6" w:rsidRDefault="00A3597F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เงินเบิกเกินบัญชี</w:t>
            </w:r>
          </w:p>
        </w:tc>
        <w:tc>
          <w:tcPr>
            <w:tcW w:w="1084" w:type="dxa"/>
          </w:tcPr>
          <w:p w14:paraId="609AB11E" w14:textId="1AB3C1CC" w:rsidR="00A3597F" w:rsidRPr="003157FE" w:rsidRDefault="008C42AA" w:rsidP="00A3597F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8,132</w:t>
            </w:r>
          </w:p>
        </w:tc>
        <w:tc>
          <w:tcPr>
            <w:tcW w:w="198" w:type="dxa"/>
          </w:tcPr>
          <w:p w14:paraId="2989BE04" w14:textId="77777777" w:rsidR="00A3597F" w:rsidRPr="003157FE" w:rsidRDefault="00A3597F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244B6B6F" w14:textId="6334CAA6" w:rsidR="00A3597F" w:rsidRPr="003157FE" w:rsidRDefault="008C42AA" w:rsidP="00A3597F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8,132</w:t>
            </w:r>
          </w:p>
        </w:tc>
        <w:tc>
          <w:tcPr>
            <w:tcW w:w="198" w:type="dxa"/>
          </w:tcPr>
          <w:p w14:paraId="7C653BD7" w14:textId="77777777" w:rsidR="00A3597F" w:rsidRPr="003157FE" w:rsidRDefault="00A3597F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2B5A1FD" w14:textId="60BE4878" w:rsidR="00A3597F" w:rsidRPr="003157FE" w:rsidRDefault="008C42AA" w:rsidP="001A6BD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1D143C8E" w14:textId="77777777" w:rsidR="00A3597F" w:rsidRPr="003157FE" w:rsidRDefault="00A3597F" w:rsidP="001A6BDD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2C63DEAA" w14:textId="7EEF1256" w:rsidR="00A3597F" w:rsidRPr="003157FE" w:rsidRDefault="008C42AA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0E61F9C0" w14:textId="77777777" w:rsidR="00A3597F" w:rsidRPr="003157FE" w:rsidRDefault="00A3597F" w:rsidP="001A6BDD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5FB6F3FE" w14:textId="7A0CC8BB" w:rsidR="00A3597F" w:rsidRPr="003157FE" w:rsidRDefault="008C42AA" w:rsidP="001A6BDD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8,132</w:t>
            </w:r>
          </w:p>
        </w:tc>
      </w:tr>
      <w:tr w:rsidR="00885B74" w:rsidRPr="00D90F98" w14:paraId="6794DF46" w14:textId="77777777" w:rsidTr="00BE38F2">
        <w:tc>
          <w:tcPr>
            <w:tcW w:w="2786" w:type="dxa"/>
          </w:tcPr>
          <w:p w14:paraId="2A079E0C" w14:textId="77777777" w:rsidR="00810D97" w:rsidRPr="00A27ED6" w:rsidRDefault="00810D97" w:rsidP="00DD0A8B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4" w:type="dxa"/>
          </w:tcPr>
          <w:p w14:paraId="0146EB75" w14:textId="589EF67B" w:rsidR="00810D97" w:rsidRPr="003157FE" w:rsidRDefault="008C42AA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1,512,553</w:t>
            </w:r>
          </w:p>
        </w:tc>
        <w:tc>
          <w:tcPr>
            <w:tcW w:w="198" w:type="dxa"/>
          </w:tcPr>
          <w:p w14:paraId="18C3AAB8" w14:textId="77777777" w:rsidR="00810D97" w:rsidRPr="003157FE" w:rsidRDefault="00810D97" w:rsidP="001766CC">
            <w:pPr>
              <w:tabs>
                <w:tab w:val="decimal" w:pos="706"/>
              </w:tabs>
              <w:spacing w:line="28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57905B3" w14:textId="48F7EF8F" w:rsidR="00810D97" w:rsidRPr="00562599" w:rsidRDefault="008C42AA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1,522,3</w:t>
            </w:r>
            <w:r w:rsidR="00305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94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" w:type="dxa"/>
            <w:shd w:val="clear" w:color="auto" w:fill="auto"/>
          </w:tcPr>
          <w:p w14:paraId="7F69FC51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01BCE5" w14:textId="29E9B71E" w:rsidR="00810D97" w:rsidRPr="001D24D1" w:rsidRDefault="008C42AA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DB84E44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29F85EF" w14:textId="0622CA9A" w:rsidR="00810D97" w:rsidRPr="001D24D1" w:rsidRDefault="008C42AA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CE1E5C8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61392031" w14:textId="539B0A22" w:rsidR="00810D97" w:rsidRPr="00562599" w:rsidRDefault="008C42AA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1,522,3</w:t>
            </w:r>
            <w:r w:rsidR="00305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94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885B74" w:rsidRPr="00D90F98" w14:paraId="06901780" w14:textId="77777777" w:rsidTr="00BE38F2">
        <w:tc>
          <w:tcPr>
            <w:tcW w:w="2786" w:type="dxa"/>
            <w:hideMark/>
          </w:tcPr>
          <w:p w14:paraId="55467AB6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เจ้าหนี้การค้า</w:t>
            </w:r>
            <w:r w:rsidRPr="00A27E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4" w:type="dxa"/>
          </w:tcPr>
          <w:p w14:paraId="0BDE82BE" w14:textId="386F2975" w:rsidR="00810D97" w:rsidRPr="003157FE" w:rsidRDefault="008C42AA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</w:t>
            </w:r>
            <w:r w:rsidR="00305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12,969</w:t>
            </w:r>
          </w:p>
        </w:tc>
        <w:tc>
          <w:tcPr>
            <w:tcW w:w="198" w:type="dxa"/>
          </w:tcPr>
          <w:p w14:paraId="724A78B4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E058EBF" w14:textId="125E8836" w:rsidR="00810D97" w:rsidRPr="00562599" w:rsidRDefault="008C42AA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</w:t>
            </w:r>
            <w:r w:rsidR="00305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12,969</w:t>
            </w:r>
          </w:p>
        </w:tc>
        <w:tc>
          <w:tcPr>
            <w:tcW w:w="198" w:type="dxa"/>
            <w:shd w:val="clear" w:color="auto" w:fill="auto"/>
          </w:tcPr>
          <w:p w14:paraId="274255C2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E0ABF9" w14:textId="6F80588A" w:rsidR="00810D97" w:rsidRPr="001D24D1" w:rsidRDefault="008C42AA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43247A5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7F37D20" w14:textId="29D18811" w:rsidR="00810D97" w:rsidRPr="001D24D1" w:rsidRDefault="008C42AA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3141BF3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458125B3" w14:textId="7A35141C" w:rsidR="00810D97" w:rsidRPr="00562599" w:rsidRDefault="008C42AA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</w:t>
            </w:r>
            <w:r w:rsidR="00305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12,969</w:t>
            </w:r>
          </w:p>
        </w:tc>
      </w:tr>
      <w:tr w:rsidR="00885B74" w:rsidRPr="00D90F98" w14:paraId="0FD6F0AC" w14:textId="77777777" w:rsidTr="00BE38F2">
        <w:tc>
          <w:tcPr>
            <w:tcW w:w="2786" w:type="dxa"/>
            <w:hideMark/>
          </w:tcPr>
          <w:p w14:paraId="60E24A50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1084" w:type="dxa"/>
          </w:tcPr>
          <w:p w14:paraId="6449BD78" w14:textId="2E863343" w:rsidR="00810D97" w:rsidRPr="003157FE" w:rsidRDefault="008C42AA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B0E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B0E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98" w:type="dxa"/>
          </w:tcPr>
          <w:p w14:paraId="7BF69FB3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F598093" w14:textId="495058F8" w:rsidR="00810D97" w:rsidRPr="00562599" w:rsidRDefault="006B0EF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627,039</w:t>
            </w:r>
          </w:p>
        </w:tc>
        <w:tc>
          <w:tcPr>
            <w:tcW w:w="198" w:type="dxa"/>
            <w:shd w:val="clear" w:color="auto" w:fill="auto"/>
          </w:tcPr>
          <w:p w14:paraId="4A528BEF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CF30B5" w14:textId="1E679072" w:rsidR="00810D97" w:rsidRPr="001D24D1" w:rsidRDefault="008C42AA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68C6446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2EFA713" w14:textId="061D1AFE" w:rsidR="00810D97" w:rsidRPr="001D24D1" w:rsidRDefault="008C42AA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7EE94EFA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5787CD2C" w14:textId="70BB5E6D" w:rsidR="00810D97" w:rsidRPr="00562599" w:rsidRDefault="006B0EF5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627,039</w:t>
            </w:r>
          </w:p>
        </w:tc>
      </w:tr>
      <w:tr w:rsidR="00885B74" w:rsidRPr="00450B2A" w14:paraId="663229F8" w14:textId="77777777" w:rsidTr="00BE38F2">
        <w:tc>
          <w:tcPr>
            <w:tcW w:w="2786" w:type="dxa"/>
          </w:tcPr>
          <w:p w14:paraId="43DBA83D" w14:textId="17DFEC3F" w:rsidR="00810D97" w:rsidRPr="00A27ED6" w:rsidRDefault="00810D97" w:rsidP="00E11BE6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เจ้าหนี้สินเชื่อสำหรับสินค้า</w:t>
            </w:r>
            <w:r w:rsidR="00E11B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 </w:t>
            </w: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เพื่อการจัดแสดง</w:t>
            </w:r>
          </w:p>
        </w:tc>
        <w:tc>
          <w:tcPr>
            <w:tcW w:w="1084" w:type="dxa"/>
          </w:tcPr>
          <w:p w14:paraId="302E4485" w14:textId="77777777" w:rsidR="008C42AA" w:rsidRDefault="008C42AA" w:rsidP="008C42AA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D1F703" w14:textId="2B5F86C3" w:rsidR="00810D97" w:rsidRPr="003157FE" w:rsidRDefault="008C42AA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1,112,98</w:t>
            </w:r>
            <w:r w:rsidR="006D61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8" w:type="dxa"/>
          </w:tcPr>
          <w:p w14:paraId="7DFE1989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689C235" w14:textId="77777777" w:rsidR="008C42AA" w:rsidRDefault="008C42AA" w:rsidP="008C42AA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2688BE" w14:textId="43E77D74" w:rsidR="00810D97" w:rsidRPr="00562599" w:rsidRDefault="008C42AA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1,112,98</w:t>
            </w:r>
            <w:r w:rsidR="006D61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8" w:type="dxa"/>
            <w:shd w:val="clear" w:color="auto" w:fill="auto"/>
          </w:tcPr>
          <w:p w14:paraId="7A95A79B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4BCFA1" w14:textId="4703484C" w:rsidR="00810D97" w:rsidRPr="001D24D1" w:rsidRDefault="008C42AA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9694A1A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74C8F87" w14:textId="63F96140" w:rsidR="00810D97" w:rsidRPr="001D24D1" w:rsidRDefault="008C42AA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F2AFDD7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64A787EB" w14:textId="77777777" w:rsidR="008C42AA" w:rsidRDefault="008C42AA" w:rsidP="008C42AA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590C1B" w14:textId="6F446878" w:rsidR="00810D97" w:rsidRPr="00562599" w:rsidRDefault="008C42AA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1,112,98</w:t>
            </w:r>
            <w:r w:rsidR="006D61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E40E44" w:rsidRPr="00450B2A" w14:paraId="5DB9D01B" w14:textId="77777777" w:rsidTr="00F72D22">
        <w:tc>
          <w:tcPr>
            <w:tcW w:w="2786" w:type="dxa"/>
          </w:tcPr>
          <w:p w14:paraId="4D909C14" w14:textId="2847DF2F" w:rsidR="00E40E44" w:rsidRPr="00A27ED6" w:rsidRDefault="00E40E44" w:rsidP="00E40E4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F9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1084" w:type="dxa"/>
            <w:vAlign w:val="bottom"/>
          </w:tcPr>
          <w:p w14:paraId="3FC08D7F" w14:textId="6849E7D6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680,626</w:t>
            </w:r>
          </w:p>
        </w:tc>
        <w:tc>
          <w:tcPr>
            <w:tcW w:w="198" w:type="dxa"/>
            <w:vAlign w:val="bottom"/>
          </w:tcPr>
          <w:p w14:paraId="59011FFF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B3551D4" w14:textId="764FEDCE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691,151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679103D6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4D1012" w14:textId="7362FBB5" w:rsidR="00E40E44" w:rsidRDefault="00E40E44" w:rsidP="00E40E4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46E4886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55E1092E" w14:textId="375F42F8" w:rsidR="00E40E44" w:rsidRDefault="00E40E44" w:rsidP="00E40E4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52A1502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A74CBC3" w14:textId="5C98F371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691,151</w:t>
            </w:r>
          </w:p>
        </w:tc>
      </w:tr>
      <w:tr w:rsidR="00E40E44" w:rsidRPr="00450B2A" w14:paraId="3A35C9E2" w14:textId="77777777" w:rsidTr="00F72D22">
        <w:tc>
          <w:tcPr>
            <w:tcW w:w="2786" w:type="dxa"/>
          </w:tcPr>
          <w:p w14:paraId="39552094" w14:textId="72C01D99" w:rsidR="00E40E44" w:rsidRPr="00A27ED6" w:rsidRDefault="00E40E44" w:rsidP="00E40E4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F9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1084" w:type="dxa"/>
            <w:vAlign w:val="bottom"/>
          </w:tcPr>
          <w:p w14:paraId="11CF90AE" w14:textId="4F3C77D5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588,026</w:t>
            </w:r>
          </w:p>
        </w:tc>
        <w:tc>
          <w:tcPr>
            <w:tcW w:w="198" w:type="dxa"/>
            <w:vAlign w:val="bottom"/>
          </w:tcPr>
          <w:p w14:paraId="62EE1E8D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4170207" w14:textId="5DCE0CF4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602,303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61B5BB94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EA1255" w14:textId="44D3E008" w:rsidR="00E40E44" w:rsidRDefault="00E40E44" w:rsidP="00E40E4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5CDFA22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A01A71F" w14:textId="0F466242" w:rsidR="00E40E44" w:rsidRDefault="00E40E44" w:rsidP="00E40E4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C750FA7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1E646C5" w14:textId="1A343F2B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602,303</w:t>
            </w:r>
          </w:p>
        </w:tc>
      </w:tr>
      <w:tr w:rsidR="00E40E44" w:rsidRPr="00D90F98" w14:paraId="4A55C5A1" w14:textId="77777777" w:rsidTr="00DD0A8B">
        <w:tc>
          <w:tcPr>
            <w:tcW w:w="2786" w:type="dxa"/>
          </w:tcPr>
          <w:p w14:paraId="2D80F7D8" w14:textId="77777777" w:rsidR="00E40E44" w:rsidRPr="00A27ED6" w:rsidRDefault="00E40E44" w:rsidP="00E40E4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084" w:type="dxa"/>
          </w:tcPr>
          <w:p w14:paraId="47B0F0C3" w14:textId="4AEA74DB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685,274</w:t>
            </w:r>
          </w:p>
        </w:tc>
        <w:tc>
          <w:tcPr>
            <w:tcW w:w="198" w:type="dxa"/>
          </w:tcPr>
          <w:p w14:paraId="6A1133C4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0FBD89F" w14:textId="554CD98F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213,259</w:t>
            </w:r>
          </w:p>
        </w:tc>
        <w:tc>
          <w:tcPr>
            <w:tcW w:w="198" w:type="dxa"/>
            <w:shd w:val="clear" w:color="auto" w:fill="auto"/>
          </w:tcPr>
          <w:p w14:paraId="7FF85652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51475B5" w14:textId="40B4042C" w:rsidR="00E40E44" w:rsidRPr="00562599" w:rsidRDefault="00E40E44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547,983</w:t>
            </w:r>
          </w:p>
        </w:tc>
        <w:tc>
          <w:tcPr>
            <w:tcW w:w="192" w:type="dxa"/>
            <w:shd w:val="clear" w:color="auto" w:fill="auto"/>
          </w:tcPr>
          <w:p w14:paraId="2CF48C94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3CC1CBEE" w14:textId="63E09802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192" w:type="dxa"/>
            <w:shd w:val="clear" w:color="auto" w:fill="auto"/>
          </w:tcPr>
          <w:p w14:paraId="71B92BD8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67D3FB1F" w14:textId="73397C42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761,533</w:t>
            </w:r>
          </w:p>
        </w:tc>
      </w:tr>
      <w:tr w:rsidR="00E40E44" w:rsidRPr="00D90F98" w14:paraId="28B174FD" w14:textId="77777777" w:rsidTr="00DD0A8B">
        <w:tc>
          <w:tcPr>
            <w:tcW w:w="2786" w:type="dxa"/>
          </w:tcPr>
          <w:p w14:paraId="578B8482" w14:textId="77777777" w:rsidR="00E40E44" w:rsidRPr="00A27ED6" w:rsidRDefault="00E40E44" w:rsidP="00E40E44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84" w:type="dxa"/>
          </w:tcPr>
          <w:p w14:paraId="1E6752F5" w14:textId="553C33B2" w:rsidR="00E40E44" w:rsidRPr="003157FE" w:rsidRDefault="00E40E44" w:rsidP="00E40E44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4,145,154</w:t>
            </w:r>
          </w:p>
        </w:tc>
        <w:tc>
          <w:tcPr>
            <w:tcW w:w="198" w:type="dxa"/>
          </w:tcPr>
          <w:p w14:paraId="7CE651C6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ADC11CA" w14:textId="14673438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1,022,885</w:t>
            </w:r>
          </w:p>
        </w:tc>
        <w:tc>
          <w:tcPr>
            <w:tcW w:w="198" w:type="dxa"/>
            <w:shd w:val="clear" w:color="auto" w:fill="auto"/>
          </w:tcPr>
          <w:p w14:paraId="1A31FF49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B1B5F80" w14:textId="09AA130D" w:rsidR="00E40E44" w:rsidRPr="00562599" w:rsidRDefault="00E40E44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2,987,058</w:t>
            </w:r>
          </w:p>
        </w:tc>
        <w:tc>
          <w:tcPr>
            <w:tcW w:w="192" w:type="dxa"/>
            <w:shd w:val="clear" w:color="auto" w:fill="auto"/>
          </w:tcPr>
          <w:p w14:paraId="342B6C05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0DBD057" w14:textId="5492792D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892,577</w:t>
            </w:r>
          </w:p>
        </w:tc>
        <w:tc>
          <w:tcPr>
            <w:tcW w:w="192" w:type="dxa"/>
            <w:shd w:val="clear" w:color="auto" w:fill="auto"/>
          </w:tcPr>
          <w:p w14:paraId="0BD448E4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69FCF78B" w14:textId="247583EA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4,902,520</w:t>
            </w:r>
          </w:p>
        </w:tc>
      </w:tr>
      <w:tr w:rsidR="00E40E44" w:rsidRPr="00D90F98" w14:paraId="4BDDB05E" w14:textId="77777777" w:rsidTr="00DD0A8B">
        <w:tc>
          <w:tcPr>
            <w:tcW w:w="2786" w:type="dxa"/>
            <w:hideMark/>
          </w:tcPr>
          <w:p w14:paraId="3AE1D5D8" w14:textId="379D4CD3" w:rsidR="00E40E44" w:rsidRPr="00A27ED6" w:rsidRDefault="00E40E44" w:rsidP="00E40E4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เงินประกันตามสัญญาเช่าดำเนินงานระยะยาว</w:t>
            </w:r>
          </w:p>
        </w:tc>
        <w:tc>
          <w:tcPr>
            <w:tcW w:w="1084" w:type="dxa"/>
          </w:tcPr>
          <w:p w14:paraId="44FC94FD" w14:textId="77777777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D58156" w14:textId="3E5A0B25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11,644</w:t>
            </w:r>
          </w:p>
        </w:tc>
        <w:tc>
          <w:tcPr>
            <w:tcW w:w="198" w:type="dxa"/>
          </w:tcPr>
          <w:p w14:paraId="0DCF66C2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F86901A" w14:textId="77777777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68A5E1E3" w14:textId="23A1A18D" w:rsidR="00E40E44" w:rsidRPr="00595BE7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3,768</w:t>
            </w:r>
          </w:p>
        </w:tc>
        <w:tc>
          <w:tcPr>
            <w:tcW w:w="198" w:type="dxa"/>
            <w:shd w:val="clear" w:color="auto" w:fill="auto"/>
          </w:tcPr>
          <w:p w14:paraId="768F4514" w14:textId="77777777" w:rsidR="00E40E44" w:rsidRPr="00595BE7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DCCD6B9" w14:textId="77777777" w:rsidR="00E40E44" w:rsidRDefault="00E40E44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159FFAE" w14:textId="0125095E" w:rsidR="00E40E44" w:rsidRPr="00595BE7" w:rsidRDefault="00E40E44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7,812</w:t>
            </w:r>
          </w:p>
        </w:tc>
        <w:tc>
          <w:tcPr>
            <w:tcW w:w="192" w:type="dxa"/>
            <w:shd w:val="clear" w:color="auto" w:fill="auto"/>
          </w:tcPr>
          <w:p w14:paraId="24B2BA50" w14:textId="77777777" w:rsidR="00E40E44" w:rsidRPr="00595BE7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5F66C4B7" w14:textId="77777777" w:rsidR="00E40E44" w:rsidRDefault="00E40E44" w:rsidP="00E40E44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A24B87" w14:textId="772FFC28" w:rsidR="00E40E44" w:rsidRPr="00595BE7" w:rsidRDefault="00E40E44" w:rsidP="00E40E44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92" w:type="dxa"/>
            <w:shd w:val="clear" w:color="auto" w:fill="auto"/>
          </w:tcPr>
          <w:p w14:paraId="28386A4A" w14:textId="77777777" w:rsidR="00E40E44" w:rsidRPr="00595BE7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34F08EAA" w14:textId="77777777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525042" w14:textId="57FC2ADD" w:rsidR="00E40E44" w:rsidRPr="00595BE7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11,645</w:t>
            </w:r>
          </w:p>
        </w:tc>
      </w:tr>
      <w:tr w:rsidR="00E40E44" w:rsidRPr="006666FA" w14:paraId="0D5DEF4B" w14:textId="77777777" w:rsidTr="00DD0A8B">
        <w:tc>
          <w:tcPr>
            <w:tcW w:w="2786" w:type="dxa"/>
          </w:tcPr>
          <w:p w14:paraId="12C3EF6D" w14:textId="77777777" w:rsidR="00E40E44" w:rsidRPr="00A27ED6" w:rsidRDefault="00E40E44" w:rsidP="00E40E44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4E3F2" w14:textId="7B344577" w:rsidR="00E40E44" w:rsidRPr="003157FE" w:rsidRDefault="00E40E44" w:rsidP="00E40E44">
            <w:pPr>
              <w:tabs>
                <w:tab w:val="clear" w:pos="680"/>
                <w:tab w:val="left" w:pos="73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</w:t>
            </w:r>
            <w:r w:rsidR="006B0E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B0E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198" w:type="dxa"/>
          </w:tcPr>
          <w:p w14:paraId="796968FE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DCD50" w14:textId="44131BDC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7,</w:t>
            </w:r>
            <w:r w:rsidR="006B0EF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616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6B0EF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801</w:t>
            </w:r>
          </w:p>
        </w:tc>
        <w:tc>
          <w:tcPr>
            <w:tcW w:w="198" w:type="dxa"/>
          </w:tcPr>
          <w:p w14:paraId="58CC7E18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E44C6" w14:textId="74625A33" w:rsidR="00E40E44" w:rsidRPr="003157FE" w:rsidRDefault="00E40E44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3,542,853</w:t>
            </w:r>
          </w:p>
        </w:tc>
        <w:tc>
          <w:tcPr>
            <w:tcW w:w="192" w:type="dxa"/>
          </w:tcPr>
          <w:p w14:paraId="1671228B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6F455" w14:textId="75BB5A78" w:rsidR="00E40E44" w:rsidRPr="003157FE" w:rsidRDefault="00E40E44" w:rsidP="00E40E44">
            <w:pPr>
              <w:tabs>
                <w:tab w:val="clear" w:pos="680"/>
                <w:tab w:val="decimal" w:pos="706"/>
                <w:tab w:val="left" w:pos="74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892,933</w:t>
            </w:r>
          </w:p>
        </w:tc>
        <w:tc>
          <w:tcPr>
            <w:tcW w:w="192" w:type="dxa"/>
          </w:tcPr>
          <w:p w14:paraId="76181F71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B2598" w14:textId="6D26692D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</w:t>
            </w:r>
            <w:r w:rsidR="006B0E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B0E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587</w:t>
            </w:r>
          </w:p>
        </w:tc>
      </w:tr>
    </w:tbl>
    <w:p w14:paraId="4F87DF65" w14:textId="767E5BBF" w:rsidR="00445DF2" w:rsidRDefault="00445DF2"/>
    <w:p w14:paraId="6892A8D1" w14:textId="5D6352A2" w:rsidR="00DD0A8B" w:rsidRDefault="00DD0A8B"/>
    <w:p w14:paraId="46660298" w14:textId="527E50B8" w:rsidR="00DD0A8B" w:rsidRDefault="00DD0A8B"/>
    <w:p w14:paraId="52EB71F8" w14:textId="2D8009BE" w:rsidR="00DD0A8B" w:rsidRDefault="00DD0A8B"/>
    <w:p w14:paraId="24027EEA" w14:textId="0ECB9607" w:rsidR="00DD0A8B" w:rsidRDefault="00DD0A8B"/>
    <w:p w14:paraId="334734CE" w14:textId="4DC18765" w:rsidR="00DD0A8B" w:rsidRDefault="00DD0A8B"/>
    <w:p w14:paraId="14740F40" w14:textId="4379D0C2" w:rsidR="00DD0A8B" w:rsidRDefault="00DD0A8B"/>
    <w:p w14:paraId="334A7965" w14:textId="4B1FE624" w:rsidR="00DD0A8B" w:rsidRDefault="00DD0A8B"/>
    <w:p w14:paraId="21CCD3BD" w14:textId="49E3B946" w:rsidR="00DD0A8B" w:rsidRDefault="00DD0A8B"/>
    <w:p w14:paraId="40479470" w14:textId="151656A5" w:rsidR="00DD0A8B" w:rsidRDefault="00DD0A8B"/>
    <w:p w14:paraId="1506B623" w14:textId="3D86070D" w:rsidR="00DD0A8B" w:rsidRDefault="00DD0A8B"/>
    <w:p w14:paraId="59C94940" w14:textId="1A0BF9B0" w:rsidR="00DD0A8B" w:rsidRDefault="00DD0A8B"/>
    <w:p w14:paraId="58769BD2" w14:textId="59449AAF" w:rsidR="00DD0A8B" w:rsidRDefault="00DD0A8B"/>
    <w:tbl>
      <w:tblPr>
        <w:tblStyle w:val="TableGrid15"/>
        <w:tblW w:w="900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98"/>
        <w:gridCol w:w="1062"/>
        <w:gridCol w:w="198"/>
        <w:gridCol w:w="1152"/>
        <w:gridCol w:w="192"/>
        <w:gridCol w:w="1068"/>
        <w:gridCol w:w="192"/>
        <w:gridCol w:w="1068"/>
      </w:tblGrid>
      <w:tr w:rsidR="00BB5D56" w:rsidRPr="00D90F98" w14:paraId="741D3515" w14:textId="77777777" w:rsidTr="00DD0A8B">
        <w:trPr>
          <w:trHeight w:val="397"/>
        </w:trPr>
        <w:tc>
          <w:tcPr>
            <w:tcW w:w="2790" w:type="dxa"/>
          </w:tcPr>
          <w:p w14:paraId="3D1DEA2B" w14:textId="3AA9156D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</w:tcPr>
          <w:p w14:paraId="3FAD3D80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BB5D56" w:rsidRPr="00D90F98" w14:paraId="10B997DF" w14:textId="77777777" w:rsidTr="00DD0A8B">
        <w:trPr>
          <w:trHeight w:val="397"/>
        </w:trPr>
        <w:tc>
          <w:tcPr>
            <w:tcW w:w="2790" w:type="dxa"/>
          </w:tcPr>
          <w:p w14:paraId="1F8A61D0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AD733B8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4CE7D470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74CDA82C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BB5D56" w:rsidRPr="00743549" w14:paraId="724C773D" w14:textId="77777777" w:rsidTr="00DD0A8B">
        <w:trPr>
          <w:trHeight w:val="758"/>
        </w:trPr>
        <w:tc>
          <w:tcPr>
            <w:tcW w:w="2790" w:type="dxa"/>
            <w:vAlign w:val="bottom"/>
          </w:tcPr>
          <w:p w14:paraId="3B041177" w14:textId="5A9F9B34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261ED8B3" w14:textId="77777777" w:rsidR="00BB5D56" w:rsidRPr="00FC0E19" w:rsidRDefault="00BB5D56" w:rsidP="004760F0">
            <w:pPr>
              <w:spacing w:line="280" w:lineRule="atLeas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086C1609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98" w:type="dxa"/>
          </w:tcPr>
          <w:p w14:paraId="359603EE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57217ED3" w14:textId="0E3C1D18" w:rsidR="00BB5D56" w:rsidRPr="00D90F98" w:rsidRDefault="00BB5D56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98" w:type="dxa"/>
            <w:vAlign w:val="bottom"/>
          </w:tcPr>
          <w:p w14:paraId="3B0B5BCA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DCD26E1" w14:textId="66E53C96" w:rsidR="00BB5D56" w:rsidRPr="00D90F98" w:rsidRDefault="00BB5D56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2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02595F0F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39A06358" w14:textId="01D4615D" w:rsidR="00BB5D56" w:rsidRPr="00D90F98" w:rsidRDefault="00BB5D56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6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590FF6D8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547D9F13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B5D56" w:rsidRPr="00D90F98" w14:paraId="033DFC30" w14:textId="77777777" w:rsidTr="00DD0A8B">
        <w:trPr>
          <w:trHeight w:val="80"/>
        </w:trPr>
        <w:tc>
          <w:tcPr>
            <w:tcW w:w="2790" w:type="dxa"/>
          </w:tcPr>
          <w:p w14:paraId="7A87491B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</w:tcPr>
          <w:p w14:paraId="330C8B05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BB5D56" w:rsidRPr="00D90F98" w14:paraId="25151AF3" w14:textId="77777777" w:rsidTr="00DD0A8B">
        <w:trPr>
          <w:trHeight w:val="397"/>
        </w:trPr>
        <w:tc>
          <w:tcPr>
            <w:tcW w:w="2790" w:type="dxa"/>
          </w:tcPr>
          <w:p w14:paraId="7C0067D8" w14:textId="1409D505" w:rsidR="00BB5D56" w:rsidRPr="00A27ED6" w:rsidRDefault="00C64585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4656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80" w:type="dxa"/>
          </w:tcPr>
          <w:p w14:paraId="369CC255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36D800D6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</w:tcPr>
          <w:p w14:paraId="17A4CFEF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28C9D486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61EAE435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0B41A2B1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700B272E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76EB0977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31D720E1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BB5D56" w:rsidRPr="00D90F98" w14:paraId="3D17485C" w14:textId="77777777" w:rsidTr="00DD0A8B">
        <w:trPr>
          <w:trHeight w:val="397"/>
        </w:trPr>
        <w:tc>
          <w:tcPr>
            <w:tcW w:w="2790" w:type="dxa"/>
            <w:hideMark/>
          </w:tcPr>
          <w:p w14:paraId="35B7B37F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14:paraId="636DD318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07483642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</w:tcPr>
          <w:p w14:paraId="78564316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20589D47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0296710F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607BEBC5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0D10BB90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55F8495F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312394FC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46560D" w:rsidRPr="00D90F98" w14:paraId="20634F10" w14:textId="77777777" w:rsidTr="00DD0A8B">
        <w:trPr>
          <w:trHeight w:val="385"/>
        </w:trPr>
        <w:tc>
          <w:tcPr>
            <w:tcW w:w="2790" w:type="dxa"/>
          </w:tcPr>
          <w:p w14:paraId="413FCFD5" w14:textId="013969BA" w:rsidR="0046560D" w:rsidRPr="00A27ED6" w:rsidRDefault="0046560D" w:rsidP="0046560D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4814F31F" w14:textId="0D939925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98" w:type="dxa"/>
          </w:tcPr>
          <w:p w14:paraId="66BFD6CF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8A0A846" w14:textId="6F04C2B8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98" w:type="dxa"/>
            <w:shd w:val="clear" w:color="auto" w:fill="auto"/>
          </w:tcPr>
          <w:p w14:paraId="766486E7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9984754" w14:textId="6A271C05" w:rsidR="0046560D" w:rsidRPr="001D24D1" w:rsidRDefault="0046560D" w:rsidP="0046560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1F51B49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3249B16" w14:textId="11A05F06" w:rsidR="0046560D" w:rsidRPr="001D24D1" w:rsidRDefault="0046560D" w:rsidP="0046560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E5E4D1E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12C16599" w14:textId="129DA1E9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46560D" w:rsidRPr="00D90F98" w14:paraId="5D9B27D4" w14:textId="77777777" w:rsidTr="00DD0A8B">
        <w:trPr>
          <w:trHeight w:val="373"/>
        </w:trPr>
        <w:tc>
          <w:tcPr>
            <w:tcW w:w="2790" w:type="dxa"/>
            <w:hideMark/>
          </w:tcPr>
          <w:p w14:paraId="1CDCE04C" w14:textId="4C738EDA" w:rsidR="0046560D" w:rsidRPr="00A27ED6" w:rsidRDefault="0046560D" w:rsidP="0046560D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60958206" w14:textId="2D6058AC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025</w:t>
            </w:r>
          </w:p>
        </w:tc>
        <w:tc>
          <w:tcPr>
            <w:tcW w:w="198" w:type="dxa"/>
          </w:tcPr>
          <w:p w14:paraId="62AA05C8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FACAF2F" w14:textId="19FDA22D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198" w:type="dxa"/>
            <w:shd w:val="clear" w:color="auto" w:fill="auto"/>
          </w:tcPr>
          <w:p w14:paraId="0EC97CA3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2BF3588" w14:textId="5DA64DF5" w:rsidR="0046560D" w:rsidRPr="001D24D1" w:rsidRDefault="0046560D" w:rsidP="0046560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C7584B6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3711FF2" w14:textId="1A8C630A" w:rsidR="0046560D" w:rsidRPr="001D24D1" w:rsidRDefault="0046560D" w:rsidP="0046560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5E35AFC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3E2647BE" w14:textId="64D18934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</w:tr>
      <w:tr w:rsidR="0046560D" w:rsidRPr="00D90F98" w14:paraId="764AC918" w14:textId="77777777" w:rsidTr="00DD0A8B">
        <w:trPr>
          <w:trHeight w:val="385"/>
        </w:trPr>
        <w:tc>
          <w:tcPr>
            <w:tcW w:w="2790" w:type="dxa"/>
            <w:hideMark/>
          </w:tcPr>
          <w:p w14:paraId="2453C7C2" w14:textId="079D2545" w:rsidR="0046560D" w:rsidRPr="00A27ED6" w:rsidRDefault="0046560D" w:rsidP="0046560D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เจ้าหนี้การค้า</w:t>
            </w:r>
            <w:r w:rsidRPr="00A27E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14:paraId="3D232BDA" w14:textId="1827C8E1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198" w:type="dxa"/>
          </w:tcPr>
          <w:p w14:paraId="095623E3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8AB7F33" w14:textId="6CD4B55B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198" w:type="dxa"/>
            <w:shd w:val="clear" w:color="auto" w:fill="auto"/>
          </w:tcPr>
          <w:p w14:paraId="763BA928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9D5575E" w14:textId="6F1AB5C6" w:rsidR="0046560D" w:rsidRPr="001D24D1" w:rsidRDefault="0046560D" w:rsidP="0046560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885AA75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7AE92743" w14:textId="4D1B2A07" w:rsidR="0046560D" w:rsidRPr="001D24D1" w:rsidRDefault="0046560D" w:rsidP="0046560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D943098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19192FC8" w14:textId="6DE7062B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</w:p>
        </w:tc>
      </w:tr>
      <w:tr w:rsidR="0046560D" w:rsidRPr="00D90F98" w14:paraId="60A73EF0" w14:textId="77777777" w:rsidTr="00DD0A8B">
        <w:trPr>
          <w:trHeight w:val="191"/>
        </w:trPr>
        <w:tc>
          <w:tcPr>
            <w:tcW w:w="2790" w:type="dxa"/>
          </w:tcPr>
          <w:p w14:paraId="2E119BD3" w14:textId="23F21147" w:rsidR="0046560D" w:rsidRPr="00A27ED6" w:rsidRDefault="0046560D" w:rsidP="0046560D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1080" w:type="dxa"/>
          </w:tcPr>
          <w:p w14:paraId="62A4121A" w14:textId="38B65EA2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860,</w:t>
            </w:r>
            <w:r w:rsidR="006D61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198" w:type="dxa"/>
          </w:tcPr>
          <w:p w14:paraId="4B575592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E0AD243" w14:textId="653A70EB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0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860,</w:t>
            </w:r>
            <w:r w:rsidR="006D61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198" w:type="dxa"/>
            <w:shd w:val="clear" w:color="auto" w:fill="auto"/>
          </w:tcPr>
          <w:p w14:paraId="7031135A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F63B022" w14:textId="52CDA8D7" w:rsidR="0046560D" w:rsidRPr="001D24D1" w:rsidRDefault="0046560D" w:rsidP="0046560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0E68E9E9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B0FED16" w14:textId="5A66784B" w:rsidR="0046560D" w:rsidRPr="001D24D1" w:rsidRDefault="0046560D" w:rsidP="0046560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D073372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A0443BC" w14:textId="273AFC30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0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860,</w:t>
            </w:r>
            <w:r w:rsidR="006D61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</w:tr>
      <w:tr w:rsidR="0046560D" w:rsidRPr="00D90F98" w14:paraId="1CE0DD9C" w14:textId="77777777" w:rsidTr="00DD0A8B">
        <w:trPr>
          <w:trHeight w:val="373"/>
        </w:trPr>
        <w:tc>
          <w:tcPr>
            <w:tcW w:w="2790" w:type="dxa"/>
          </w:tcPr>
          <w:p w14:paraId="0B266D82" w14:textId="21FC8B73" w:rsidR="0046560D" w:rsidRPr="00A27ED6" w:rsidRDefault="0046560D" w:rsidP="0046560D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เจ้าหนี้สินเชื่อสำหรับสินค้า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</w:t>
            </w: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เพื่อการจัดแสดง</w:t>
            </w:r>
          </w:p>
        </w:tc>
        <w:tc>
          <w:tcPr>
            <w:tcW w:w="1080" w:type="dxa"/>
          </w:tcPr>
          <w:p w14:paraId="3FFCFDF6" w14:textId="77777777" w:rsidR="0046560D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43D26A" w14:textId="67A7A081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198" w:type="dxa"/>
          </w:tcPr>
          <w:p w14:paraId="30EC2392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35D1F0D" w14:textId="77777777" w:rsidR="0046560D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E1D6390" w14:textId="667D0572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198" w:type="dxa"/>
            <w:shd w:val="clear" w:color="auto" w:fill="auto"/>
          </w:tcPr>
          <w:p w14:paraId="78818F1C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7D13DB2" w14:textId="77777777" w:rsidR="0046560D" w:rsidRDefault="0046560D" w:rsidP="0046560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5C127F" w14:textId="6138BE0A" w:rsidR="0046560D" w:rsidRPr="003157FE" w:rsidRDefault="0046560D" w:rsidP="0046560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703E4636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C83D4F3" w14:textId="77777777" w:rsidR="0046560D" w:rsidRDefault="0046560D" w:rsidP="0046560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01868AD" w14:textId="388D3875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63746D6B" w14:textId="77777777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67E5DF47" w14:textId="77777777" w:rsidR="0046560D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968109" w14:textId="78B399CE" w:rsidR="0046560D" w:rsidRPr="003157FE" w:rsidRDefault="0046560D" w:rsidP="0046560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</w:tr>
      <w:tr w:rsidR="00E40E44" w:rsidRPr="00D90F98" w14:paraId="6A2B1203" w14:textId="77777777" w:rsidTr="00B9087B">
        <w:trPr>
          <w:trHeight w:val="373"/>
        </w:trPr>
        <w:tc>
          <w:tcPr>
            <w:tcW w:w="2790" w:type="dxa"/>
          </w:tcPr>
          <w:p w14:paraId="0BD11743" w14:textId="0FA14EC6" w:rsidR="00E40E44" w:rsidRPr="00A27ED6" w:rsidRDefault="00E40E44" w:rsidP="00E40E4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F9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vAlign w:val="bottom"/>
          </w:tcPr>
          <w:p w14:paraId="6F760E53" w14:textId="3A57AA2B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198" w:type="dxa"/>
            <w:vAlign w:val="bottom"/>
          </w:tcPr>
          <w:p w14:paraId="1F106DB5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44D6D6D" w14:textId="5027FBDA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462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014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396BE309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F1B472" w14:textId="28F5B7EF" w:rsidR="00E40E44" w:rsidRDefault="00E40E44" w:rsidP="00E40E4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5A47400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102DDC5" w14:textId="759E0837" w:rsidR="00E40E44" w:rsidRDefault="00E40E44" w:rsidP="00E40E4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602AA21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F458C7B" w14:textId="4AAE0F41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462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014</w:t>
            </w:r>
          </w:p>
        </w:tc>
      </w:tr>
      <w:tr w:rsidR="00E40E44" w:rsidRPr="00D90F98" w14:paraId="40E47746" w14:textId="77777777" w:rsidTr="00DD0A8B">
        <w:trPr>
          <w:trHeight w:val="385"/>
        </w:trPr>
        <w:tc>
          <w:tcPr>
            <w:tcW w:w="2790" w:type="dxa"/>
          </w:tcPr>
          <w:p w14:paraId="79A26B02" w14:textId="0DDCD5E2" w:rsidR="00E40E44" w:rsidRPr="00A27ED6" w:rsidRDefault="00E40E44" w:rsidP="00E40E4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6F0148D" w14:textId="0005217C" w:rsidR="00E40E44" w:rsidRPr="003157FE" w:rsidRDefault="00E40E44" w:rsidP="00E40E44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198" w:type="dxa"/>
          </w:tcPr>
          <w:p w14:paraId="2351438F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F9992B9" w14:textId="088900BA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232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198" w:type="dxa"/>
            <w:shd w:val="clear" w:color="auto" w:fill="auto"/>
          </w:tcPr>
          <w:p w14:paraId="419EB1E0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01AC328" w14:textId="5499E2C6" w:rsidR="00E40E44" w:rsidRPr="003157FE" w:rsidRDefault="00E40E44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192" w:type="dxa"/>
            <w:shd w:val="clear" w:color="auto" w:fill="auto"/>
          </w:tcPr>
          <w:p w14:paraId="1DBD94C6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D012F19" w14:textId="74066C32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92" w:type="dxa"/>
            <w:shd w:val="clear" w:color="auto" w:fill="auto"/>
          </w:tcPr>
          <w:p w14:paraId="017898AB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A858FA6" w14:textId="6591CAB5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736</w:t>
            </w:r>
          </w:p>
        </w:tc>
      </w:tr>
      <w:tr w:rsidR="00E40E44" w:rsidRPr="006B25D3" w14:paraId="6DA8718C" w14:textId="77777777" w:rsidTr="00DD0A8B">
        <w:trPr>
          <w:trHeight w:val="385"/>
        </w:trPr>
        <w:tc>
          <w:tcPr>
            <w:tcW w:w="2790" w:type="dxa"/>
          </w:tcPr>
          <w:p w14:paraId="7FD8C5E8" w14:textId="05831643" w:rsidR="00E40E44" w:rsidRPr="00A27ED6" w:rsidRDefault="00E40E44" w:rsidP="00E40E44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A2D4F31" w14:textId="7FFEFEF7" w:rsidR="00E40E44" w:rsidRPr="00B30E1D" w:rsidRDefault="00E40E44" w:rsidP="00E40E44">
            <w:pPr>
              <w:tabs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8" w:type="dxa"/>
          </w:tcPr>
          <w:p w14:paraId="7743D2A7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FF55849" w14:textId="291963B6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920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69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8" w:type="dxa"/>
            <w:shd w:val="clear" w:color="auto" w:fill="auto"/>
          </w:tcPr>
          <w:p w14:paraId="0248E009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0C761F5" w14:textId="4B761CEB" w:rsidR="00E40E44" w:rsidRPr="00562599" w:rsidRDefault="00E40E44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2" w:type="dxa"/>
            <w:shd w:val="clear" w:color="auto" w:fill="auto"/>
          </w:tcPr>
          <w:p w14:paraId="3C05BFAF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43977896" w14:textId="77253382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192" w:type="dxa"/>
            <w:shd w:val="clear" w:color="auto" w:fill="auto"/>
          </w:tcPr>
          <w:p w14:paraId="24F9EE6E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33CC6EF" w14:textId="54B52DFD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E40E44" w:rsidRPr="00D90F98" w14:paraId="65A1BEE2" w14:textId="77777777" w:rsidTr="00DD0A8B">
        <w:trPr>
          <w:trHeight w:val="191"/>
        </w:trPr>
        <w:tc>
          <w:tcPr>
            <w:tcW w:w="2790" w:type="dxa"/>
          </w:tcPr>
          <w:p w14:paraId="40EB0C1D" w14:textId="77777777" w:rsidR="00E40E44" w:rsidRDefault="00E40E44" w:rsidP="00E40E4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เงินประกันตามสัญญาเช่าดำเนินงาน</w:t>
            </w:r>
          </w:p>
          <w:p w14:paraId="5C7D66DD" w14:textId="143C8FCD" w:rsidR="00E40E44" w:rsidRPr="00A27ED6" w:rsidRDefault="00E40E44" w:rsidP="00E40E44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080" w:type="dxa"/>
          </w:tcPr>
          <w:p w14:paraId="5CD4E59E" w14:textId="77777777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E0175B" w14:textId="6E79D77B" w:rsidR="00E40E44" w:rsidRPr="003157FE" w:rsidRDefault="00E40E44" w:rsidP="00E40E44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198" w:type="dxa"/>
          </w:tcPr>
          <w:p w14:paraId="1CECED8E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37A0BA40" w14:textId="77777777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48621EDA" w14:textId="2C160138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43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" w:type="dxa"/>
          </w:tcPr>
          <w:p w14:paraId="774668DC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2FAD9DAB" w14:textId="77777777" w:rsidR="00E40E44" w:rsidRDefault="00E40E44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31ADB1" w14:textId="32866DFB" w:rsidR="00E40E44" w:rsidRPr="003157FE" w:rsidRDefault="00E40E44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192" w:type="dxa"/>
          </w:tcPr>
          <w:p w14:paraId="03E13D31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36A72CA3" w14:textId="77777777" w:rsidR="00E40E44" w:rsidRDefault="00E40E44" w:rsidP="00E40E4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F524C3" w14:textId="466841A1" w:rsidR="00E40E44" w:rsidRPr="001D24D1" w:rsidRDefault="00E40E44" w:rsidP="00E40E4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4190543C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356AACF2" w14:textId="77777777" w:rsidR="00E40E44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FC6454" w14:textId="58798705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E40E44" w:rsidRPr="006666FA" w14:paraId="07DF6CD7" w14:textId="77777777" w:rsidTr="00DD0A8B">
        <w:trPr>
          <w:trHeight w:val="385"/>
        </w:trPr>
        <w:tc>
          <w:tcPr>
            <w:tcW w:w="2790" w:type="dxa"/>
          </w:tcPr>
          <w:p w14:paraId="5332857E" w14:textId="44FCBAFE" w:rsidR="00E40E44" w:rsidRPr="00A27ED6" w:rsidRDefault="00E40E44" w:rsidP="00E40E44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80964" w14:textId="05367B54" w:rsidR="00E40E44" w:rsidRPr="003157FE" w:rsidRDefault="00E40E44" w:rsidP="00E40E44">
            <w:pPr>
              <w:tabs>
                <w:tab w:val="clear" w:pos="680"/>
                <w:tab w:val="left" w:pos="73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</w:t>
            </w:r>
            <w:r w:rsidR="006D61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198" w:type="dxa"/>
          </w:tcPr>
          <w:p w14:paraId="04CD1A46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593D8" w14:textId="524CCD5F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6,</w:t>
            </w:r>
            <w:r w:rsidR="006D61C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198" w:type="dxa"/>
          </w:tcPr>
          <w:p w14:paraId="78B5A9F2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59901" w14:textId="4F081ADE" w:rsidR="00E40E44" w:rsidRPr="003157FE" w:rsidRDefault="00E40E44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2" w:type="dxa"/>
          </w:tcPr>
          <w:p w14:paraId="450BB160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08D02" w14:textId="42F3F0CC" w:rsidR="00E40E44" w:rsidRPr="003157FE" w:rsidRDefault="00E40E44" w:rsidP="00E40E44">
            <w:pPr>
              <w:tabs>
                <w:tab w:val="clear" w:pos="680"/>
                <w:tab w:val="decimal" w:pos="706"/>
                <w:tab w:val="left" w:pos="74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92" w:type="dxa"/>
          </w:tcPr>
          <w:p w14:paraId="664E7D76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FFBE5" w14:textId="7305793A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</w:t>
            </w:r>
            <w:r w:rsidR="006D61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606</w:t>
            </w:r>
          </w:p>
        </w:tc>
      </w:tr>
    </w:tbl>
    <w:p w14:paraId="3935E7E9" w14:textId="07EE6A80" w:rsidR="00B7766D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15"/>
        <w:tblW w:w="4753" w:type="pct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784"/>
        <w:gridCol w:w="1077"/>
        <w:gridCol w:w="195"/>
        <w:gridCol w:w="1057"/>
        <w:gridCol w:w="192"/>
        <w:gridCol w:w="1161"/>
        <w:gridCol w:w="192"/>
        <w:gridCol w:w="1082"/>
        <w:gridCol w:w="193"/>
        <w:gridCol w:w="1067"/>
      </w:tblGrid>
      <w:tr w:rsidR="00B7766D" w:rsidRPr="00A80644" w14:paraId="49B4BF7F" w14:textId="77777777" w:rsidTr="004A3987">
        <w:trPr>
          <w:tblHeader/>
        </w:trPr>
        <w:tc>
          <w:tcPr>
            <w:tcW w:w="1547" w:type="pct"/>
            <w:hideMark/>
          </w:tcPr>
          <w:p w14:paraId="640EAC8F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453" w:type="pct"/>
            <w:gridSpan w:val="9"/>
            <w:hideMark/>
          </w:tcPr>
          <w:p w14:paraId="21FEDEC4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A80644" w14:paraId="41E87E94" w14:textId="77777777" w:rsidTr="004A3987">
        <w:trPr>
          <w:tblHeader/>
        </w:trPr>
        <w:tc>
          <w:tcPr>
            <w:tcW w:w="1547" w:type="pct"/>
          </w:tcPr>
          <w:p w14:paraId="3623511D" w14:textId="77777777" w:rsidR="00B7766D" w:rsidRPr="00A80644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</w:tcPr>
          <w:p w14:paraId="03EBA78C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" w:type="pct"/>
          </w:tcPr>
          <w:p w14:paraId="02874974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6" w:type="pct"/>
            <w:gridSpan w:val="7"/>
            <w:vAlign w:val="bottom"/>
            <w:hideMark/>
          </w:tcPr>
          <w:p w14:paraId="1B19A555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AD1B83" w:rsidRPr="00A80644" w14:paraId="0FEFB6D0" w14:textId="77777777" w:rsidTr="004A3987">
        <w:trPr>
          <w:tblHeader/>
        </w:trPr>
        <w:tc>
          <w:tcPr>
            <w:tcW w:w="1547" w:type="pct"/>
            <w:vAlign w:val="bottom"/>
            <w:hideMark/>
          </w:tcPr>
          <w:p w14:paraId="0F4CD64D" w14:textId="7C0641F8" w:rsidR="008E2266" w:rsidRPr="00A80644" w:rsidRDefault="008E2266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599" w:type="pct"/>
            <w:vAlign w:val="bottom"/>
            <w:hideMark/>
          </w:tcPr>
          <w:p w14:paraId="11C5F5FB" w14:textId="77777777" w:rsidR="008E2266" w:rsidRPr="00A80644" w:rsidRDefault="008E2266" w:rsidP="002C047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727A65E3" w14:textId="77777777" w:rsidR="008E2266" w:rsidRPr="00A80644" w:rsidRDefault="008E2266" w:rsidP="002C047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09" w:type="pct"/>
          </w:tcPr>
          <w:p w14:paraId="5CA3AF26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vAlign w:val="bottom"/>
            <w:hideMark/>
          </w:tcPr>
          <w:p w14:paraId="0E831E0C" w14:textId="28DD5975" w:rsidR="008E2266" w:rsidRPr="00A80644" w:rsidRDefault="008E2266" w:rsidP="00AD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07" w:type="pct"/>
          </w:tcPr>
          <w:p w14:paraId="572472A6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  <w:vAlign w:val="bottom"/>
            <w:hideMark/>
          </w:tcPr>
          <w:p w14:paraId="4CB04563" w14:textId="5D103515" w:rsidR="008820B2" w:rsidRDefault="008E2266" w:rsidP="002C047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  <w:p w14:paraId="2C4F1E4D" w14:textId="1A5EDFB5" w:rsidR="008E2266" w:rsidRPr="00A80644" w:rsidRDefault="008E2266" w:rsidP="002C047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7" w:type="pct"/>
            <w:vAlign w:val="bottom"/>
          </w:tcPr>
          <w:p w14:paraId="0D346896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  <w:vAlign w:val="bottom"/>
            <w:hideMark/>
          </w:tcPr>
          <w:p w14:paraId="2E9CF4FF" w14:textId="01D728EC" w:rsidR="008E2266" w:rsidRPr="00A80644" w:rsidRDefault="008E2266" w:rsidP="002C047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7" w:type="pct"/>
            <w:vAlign w:val="bottom"/>
          </w:tcPr>
          <w:p w14:paraId="566F9E72" w14:textId="77777777" w:rsidR="008E2266" w:rsidRPr="00A80644" w:rsidRDefault="008E2266" w:rsidP="00AD1B8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  <w:vAlign w:val="bottom"/>
            <w:hideMark/>
          </w:tcPr>
          <w:p w14:paraId="131E6404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7766D" w:rsidRPr="00A80644" w14:paraId="6ACACB87" w14:textId="77777777" w:rsidTr="004A3987">
        <w:trPr>
          <w:tblHeader/>
        </w:trPr>
        <w:tc>
          <w:tcPr>
            <w:tcW w:w="1547" w:type="pct"/>
          </w:tcPr>
          <w:p w14:paraId="7A44F65E" w14:textId="77777777" w:rsidR="00B7766D" w:rsidRPr="00A80644" w:rsidRDefault="00B7766D" w:rsidP="002C047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453" w:type="pct"/>
            <w:gridSpan w:val="9"/>
            <w:hideMark/>
          </w:tcPr>
          <w:p w14:paraId="42AC65D1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AD1B83" w:rsidRPr="00A80644" w14:paraId="38DE467C" w14:textId="77777777" w:rsidTr="004A3987">
        <w:tc>
          <w:tcPr>
            <w:tcW w:w="1547" w:type="pct"/>
          </w:tcPr>
          <w:p w14:paraId="00EEFAA0" w14:textId="5BCD1B71" w:rsidR="008E2266" w:rsidRPr="00A80644" w:rsidRDefault="00C64585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7A74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599" w:type="pct"/>
          </w:tcPr>
          <w:p w14:paraId="6B1173E9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" w:type="pct"/>
          </w:tcPr>
          <w:p w14:paraId="17989CCC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54C3F362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7C5CD60F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108CE707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3DFD7484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</w:tcPr>
          <w:p w14:paraId="3F6BD3CE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26A9563C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</w:tcPr>
          <w:p w14:paraId="495E11D0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D1B83" w:rsidRPr="00A80644" w14:paraId="2B95CF58" w14:textId="77777777" w:rsidTr="004A3987">
        <w:tc>
          <w:tcPr>
            <w:tcW w:w="1547" w:type="pct"/>
            <w:hideMark/>
          </w:tcPr>
          <w:p w14:paraId="4242C86E" w14:textId="77777777" w:rsidR="008E2266" w:rsidRPr="00A80644" w:rsidRDefault="008E2266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599" w:type="pct"/>
          </w:tcPr>
          <w:p w14:paraId="17100572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" w:type="pct"/>
          </w:tcPr>
          <w:p w14:paraId="5CADA5F4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0CC45CAF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64244D49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5FB5CDB2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51512861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</w:tcPr>
          <w:p w14:paraId="3186E9BB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1FC17245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</w:tcPr>
          <w:p w14:paraId="5B49718B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A3987" w:rsidRPr="00A80644" w14:paraId="7B2C03BD" w14:textId="77777777" w:rsidTr="004A3987">
        <w:tc>
          <w:tcPr>
            <w:tcW w:w="1547" w:type="pct"/>
          </w:tcPr>
          <w:p w14:paraId="54F0087B" w14:textId="0C97EFA8" w:rsidR="004A3987" w:rsidRPr="00A80644" w:rsidRDefault="004A3987" w:rsidP="004A398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599" w:type="pct"/>
          </w:tcPr>
          <w:p w14:paraId="17824C79" w14:textId="4A75280C" w:rsidR="004A3987" w:rsidRPr="004A3987" w:rsidRDefault="004A3987" w:rsidP="004A398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44,712</w:t>
            </w:r>
          </w:p>
        </w:tc>
        <w:tc>
          <w:tcPr>
            <w:tcW w:w="109" w:type="pct"/>
          </w:tcPr>
          <w:p w14:paraId="7CBC861C" w14:textId="77777777" w:rsidR="004A3987" w:rsidRPr="00A80644" w:rsidRDefault="004A3987" w:rsidP="004A39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6771DD4D" w14:textId="084218E6" w:rsidR="004A3987" w:rsidRPr="004A3987" w:rsidRDefault="004A3987" w:rsidP="004A398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44,712</w:t>
            </w:r>
          </w:p>
        </w:tc>
        <w:tc>
          <w:tcPr>
            <w:tcW w:w="107" w:type="pct"/>
          </w:tcPr>
          <w:p w14:paraId="1643BA00" w14:textId="77777777" w:rsidR="004A3987" w:rsidRPr="00A80644" w:rsidRDefault="004A3987" w:rsidP="004A39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14:paraId="3F436279" w14:textId="4B743F03" w:rsidR="004A3987" w:rsidRPr="004A3987" w:rsidRDefault="004A3987" w:rsidP="004A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107" w:type="pct"/>
            <w:vAlign w:val="bottom"/>
          </w:tcPr>
          <w:p w14:paraId="172598F2" w14:textId="77777777" w:rsidR="004A3987" w:rsidRPr="004A3987" w:rsidRDefault="004A3987" w:rsidP="004A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18693F5A" w14:textId="45A22EA8" w:rsidR="004A3987" w:rsidRPr="004A3987" w:rsidRDefault="004A3987" w:rsidP="004A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07" w:type="pct"/>
          </w:tcPr>
          <w:p w14:paraId="18B02575" w14:textId="77777777" w:rsidR="004A3987" w:rsidRPr="00A80644" w:rsidRDefault="004A3987" w:rsidP="004A398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</w:tcPr>
          <w:p w14:paraId="3899B11A" w14:textId="5AE4AD39" w:rsidR="004A3987" w:rsidRPr="004A3987" w:rsidRDefault="004A3987" w:rsidP="004A398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44,712</w:t>
            </w:r>
          </w:p>
        </w:tc>
      </w:tr>
      <w:tr w:rsidR="00AD1B83" w:rsidRPr="00A80644" w14:paraId="37B99371" w14:textId="77777777" w:rsidTr="001B2B3A">
        <w:tc>
          <w:tcPr>
            <w:tcW w:w="1547" w:type="pct"/>
            <w:hideMark/>
          </w:tcPr>
          <w:p w14:paraId="2D402163" w14:textId="77777777" w:rsidR="008E2266" w:rsidRPr="00A80644" w:rsidRDefault="008E2266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599" w:type="pct"/>
          </w:tcPr>
          <w:p w14:paraId="104D9235" w14:textId="3C7CAFFA" w:rsidR="008E2266" w:rsidRPr="003157FE" w:rsidRDefault="00275130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41,37</w:t>
            </w:r>
            <w:r w:rsidR="00FA20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9" w:type="pct"/>
          </w:tcPr>
          <w:p w14:paraId="0AEEBA6C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0372796F" w14:textId="0DB3BB1C" w:rsidR="008E2266" w:rsidRPr="003157FE" w:rsidRDefault="00275130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A123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FA20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7" w:type="pct"/>
          </w:tcPr>
          <w:p w14:paraId="59A953A4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14:paraId="4FFA9CE2" w14:textId="4A328325" w:rsidR="008E2266" w:rsidRPr="003157FE" w:rsidRDefault="004A3987" w:rsidP="004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107" w:type="pct"/>
            <w:vAlign w:val="bottom"/>
          </w:tcPr>
          <w:p w14:paraId="76E62099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757D97BF" w14:textId="0EDE1071" w:rsidR="008E2266" w:rsidRPr="003157FE" w:rsidRDefault="004A3987" w:rsidP="00FF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07" w:type="pct"/>
          </w:tcPr>
          <w:p w14:paraId="6E33787D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</w:tcPr>
          <w:p w14:paraId="47A24839" w14:textId="6920853C" w:rsidR="008E2266" w:rsidRPr="003157FE" w:rsidRDefault="00275130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41,37</w:t>
            </w:r>
            <w:r w:rsidR="00FA20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D1B83" w:rsidRPr="00A80644" w14:paraId="45E488DD" w14:textId="77777777" w:rsidTr="004A3987">
        <w:tc>
          <w:tcPr>
            <w:tcW w:w="1547" w:type="pct"/>
          </w:tcPr>
          <w:p w14:paraId="655A1CA2" w14:textId="77777777" w:rsidR="008E2266" w:rsidRPr="00A80644" w:rsidRDefault="008E2266" w:rsidP="00AD1B83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599" w:type="pct"/>
          </w:tcPr>
          <w:p w14:paraId="4D0950BC" w14:textId="31F058B9" w:rsidR="008E2266" w:rsidRPr="003157FE" w:rsidRDefault="004A3987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26,990</w:t>
            </w:r>
          </w:p>
        </w:tc>
        <w:tc>
          <w:tcPr>
            <w:tcW w:w="109" w:type="pct"/>
          </w:tcPr>
          <w:p w14:paraId="796B2CFC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1FA9C6F2" w14:textId="76C7FF64" w:rsidR="008E2266" w:rsidRPr="003157FE" w:rsidRDefault="004A3987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6,666</w:t>
            </w:r>
          </w:p>
        </w:tc>
        <w:tc>
          <w:tcPr>
            <w:tcW w:w="107" w:type="pct"/>
          </w:tcPr>
          <w:p w14:paraId="4F41EE15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2F577000" w14:textId="2ABCDCB0" w:rsidR="008E2266" w:rsidRPr="003157FE" w:rsidRDefault="004A3987" w:rsidP="007C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23,778</w:t>
            </w:r>
          </w:p>
        </w:tc>
        <w:tc>
          <w:tcPr>
            <w:tcW w:w="107" w:type="pct"/>
          </w:tcPr>
          <w:p w14:paraId="17CD6825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</w:tcPr>
          <w:p w14:paraId="3E2113BB" w14:textId="7B34A82B" w:rsidR="008E2266" w:rsidRPr="003157FE" w:rsidRDefault="004A398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107" w:type="pct"/>
          </w:tcPr>
          <w:p w14:paraId="15FEC0EE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</w:tcPr>
          <w:p w14:paraId="693C35B0" w14:textId="376D7FFE" w:rsidR="008E2266" w:rsidRPr="003157FE" w:rsidRDefault="004A3987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30,736</w:t>
            </w:r>
          </w:p>
        </w:tc>
      </w:tr>
      <w:tr w:rsidR="00AD1B83" w:rsidRPr="007450BA" w14:paraId="638D4EC3" w14:textId="77777777" w:rsidTr="004A3987">
        <w:tc>
          <w:tcPr>
            <w:tcW w:w="1547" w:type="pct"/>
          </w:tcPr>
          <w:p w14:paraId="125C7D3A" w14:textId="2059E33C" w:rsidR="006B25D3" w:rsidRPr="00A80644" w:rsidRDefault="006B25D3" w:rsidP="006B25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</w:tcPr>
          <w:p w14:paraId="013CC588" w14:textId="41EC192A" w:rsidR="006B25D3" w:rsidRPr="005053C5" w:rsidRDefault="004A3987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238,604</w:t>
            </w:r>
          </w:p>
        </w:tc>
        <w:tc>
          <w:tcPr>
            <w:tcW w:w="109" w:type="pct"/>
          </w:tcPr>
          <w:p w14:paraId="1372B35F" w14:textId="77777777" w:rsidR="006B25D3" w:rsidRPr="005053C5" w:rsidRDefault="006B25D3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</w:tcPr>
          <w:p w14:paraId="3258097F" w14:textId="3C6F14C0" w:rsidR="006B25D3" w:rsidRPr="005053C5" w:rsidRDefault="004A3987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28,840</w:t>
            </w:r>
          </w:p>
        </w:tc>
        <w:tc>
          <w:tcPr>
            <w:tcW w:w="107" w:type="pct"/>
          </w:tcPr>
          <w:p w14:paraId="76712523" w14:textId="77777777" w:rsidR="006B25D3" w:rsidRPr="005053C5" w:rsidRDefault="006B25D3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6DAAA9A8" w14:textId="19E8464E" w:rsidR="006B25D3" w:rsidRPr="005053C5" w:rsidRDefault="004A3987" w:rsidP="006B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105,104</w:t>
            </w:r>
          </w:p>
        </w:tc>
        <w:tc>
          <w:tcPr>
            <w:tcW w:w="107" w:type="pct"/>
          </w:tcPr>
          <w:p w14:paraId="473B96E1" w14:textId="77777777" w:rsidR="006B25D3" w:rsidRPr="005053C5" w:rsidRDefault="006B25D3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  <w:tcBorders>
              <w:left w:val="nil"/>
              <w:bottom w:val="single" w:sz="4" w:space="0" w:color="auto"/>
              <w:right w:val="nil"/>
            </w:tcBorders>
          </w:tcPr>
          <w:p w14:paraId="54181186" w14:textId="599DFF12" w:rsidR="006B25D3" w:rsidRPr="005053C5" w:rsidRDefault="004A3987" w:rsidP="006B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201,761</w:t>
            </w:r>
          </w:p>
        </w:tc>
        <w:tc>
          <w:tcPr>
            <w:tcW w:w="107" w:type="pct"/>
          </w:tcPr>
          <w:p w14:paraId="3A652F13" w14:textId="77777777" w:rsidR="006B25D3" w:rsidRPr="005053C5" w:rsidRDefault="006B25D3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  <w:tcBorders>
              <w:left w:val="nil"/>
              <w:bottom w:val="single" w:sz="4" w:space="0" w:color="auto"/>
              <w:right w:val="nil"/>
            </w:tcBorders>
          </w:tcPr>
          <w:p w14:paraId="56CBCD3C" w14:textId="29A4C01F" w:rsidR="006B25D3" w:rsidRPr="005053C5" w:rsidRDefault="004A3987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335,705</w:t>
            </w:r>
          </w:p>
        </w:tc>
      </w:tr>
      <w:tr w:rsidR="00AD1B83" w:rsidRPr="007450BA" w14:paraId="2F0C5945" w14:textId="77777777" w:rsidTr="004A3987">
        <w:tc>
          <w:tcPr>
            <w:tcW w:w="1547" w:type="pct"/>
          </w:tcPr>
          <w:p w14:paraId="4B38AE9D" w14:textId="77777777" w:rsidR="008820B2" w:rsidRPr="00A80644" w:rsidRDefault="008820B2" w:rsidP="008820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F8D48" w14:textId="112F6577" w:rsidR="008820B2" w:rsidRPr="005053C5" w:rsidRDefault="004A3987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2751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</w:t>
            </w:r>
            <w:r w:rsidR="00A123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751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109" w:type="pct"/>
          </w:tcPr>
          <w:p w14:paraId="162BF19A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E070BF" w14:textId="2C479C43" w:rsidR="008820B2" w:rsidRPr="005053C5" w:rsidRDefault="00275130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121,595</w:t>
            </w:r>
          </w:p>
        </w:tc>
        <w:tc>
          <w:tcPr>
            <w:tcW w:w="107" w:type="pct"/>
          </w:tcPr>
          <w:p w14:paraId="73521405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6EC58" w14:textId="45EC5594" w:rsidR="008820B2" w:rsidRPr="005053C5" w:rsidRDefault="004A3987" w:rsidP="007C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128,882</w:t>
            </w:r>
          </w:p>
        </w:tc>
        <w:tc>
          <w:tcPr>
            <w:tcW w:w="107" w:type="pct"/>
          </w:tcPr>
          <w:p w14:paraId="23B6A184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F1162" w14:textId="5B0D2054" w:rsidR="008820B2" w:rsidRPr="001D24D1" w:rsidRDefault="004A3987" w:rsidP="001D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202,053</w:t>
            </w:r>
          </w:p>
        </w:tc>
        <w:tc>
          <w:tcPr>
            <w:tcW w:w="107" w:type="pct"/>
          </w:tcPr>
          <w:p w14:paraId="4A2A9A91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88ED5" w14:textId="201D377C" w:rsidR="008820B2" w:rsidRPr="005053C5" w:rsidRDefault="00275130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452,530</w:t>
            </w:r>
          </w:p>
        </w:tc>
      </w:tr>
    </w:tbl>
    <w:p w14:paraId="07C98862" w14:textId="5C8ABDEF" w:rsidR="00B7766D" w:rsidRPr="004B72E4" w:rsidRDefault="00B7766D" w:rsidP="00B7766D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15"/>
        <w:tblW w:w="4753" w:type="pct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791"/>
        <w:gridCol w:w="1076"/>
        <w:gridCol w:w="193"/>
        <w:gridCol w:w="1058"/>
        <w:gridCol w:w="200"/>
        <w:gridCol w:w="1161"/>
        <w:gridCol w:w="191"/>
        <w:gridCol w:w="1084"/>
        <w:gridCol w:w="191"/>
        <w:gridCol w:w="1055"/>
      </w:tblGrid>
      <w:tr w:rsidR="00BB5D56" w:rsidRPr="00A80644" w14:paraId="61073F28" w14:textId="77777777" w:rsidTr="007A7435">
        <w:trPr>
          <w:trHeight w:val="349"/>
          <w:tblHeader/>
        </w:trPr>
        <w:tc>
          <w:tcPr>
            <w:tcW w:w="1551" w:type="pct"/>
            <w:hideMark/>
          </w:tcPr>
          <w:p w14:paraId="06E60225" w14:textId="77777777" w:rsidR="00BB5D56" w:rsidRPr="006666FA" w:rsidRDefault="00BB5D56" w:rsidP="004760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449" w:type="pct"/>
            <w:gridSpan w:val="9"/>
            <w:hideMark/>
          </w:tcPr>
          <w:p w14:paraId="40ED0C8C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D24D1" w:rsidRPr="00A80644" w14:paraId="7716C371" w14:textId="77777777" w:rsidTr="007A7435">
        <w:trPr>
          <w:trHeight w:val="359"/>
          <w:tblHeader/>
        </w:trPr>
        <w:tc>
          <w:tcPr>
            <w:tcW w:w="1551" w:type="pct"/>
          </w:tcPr>
          <w:p w14:paraId="6E0EDBBD" w14:textId="77777777" w:rsidR="00BB5D56" w:rsidRPr="00A80644" w:rsidRDefault="00BB5D56" w:rsidP="004760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8" w:type="pct"/>
          </w:tcPr>
          <w:p w14:paraId="4B10C550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5D6E7E61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4" w:type="pct"/>
            <w:gridSpan w:val="7"/>
            <w:vAlign w:val="bottom"/>
            <w:hideMark/>
          </w:tcPr>
          <w:p w14:paraId="72F333CA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7C1D6F" w:rsidRPr="00A80644" w14:paraId="6A116964" w14:textId="77777777" w:rsidTr="00E40E44">
        <w:trPr>
          <w:trHeight w:val="839"/>
          <w:tblHeader/>
        </w:trPr>
        <w:tc>
          <w:tcPr>
            <w:tcW w:w="1551" w:type="pct"/>
            <w:vAlign w:val="bottom"/>
            <w:hideMark/>
          </w:tcPr>
          <w:p w14:paraId="3F54B804" w14:textId="2F121BD6" w:rsidR="00BB5D56" w:rsidRPr="00A80644" w:rsidRDefault="00BB5D56" w:rsidP="004760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598" w:type="pct"/>
            <w:vAlign w:val="bottom"/>
            <w:hideMark/>
          </w:tcPr>
          <w:p w14:paraId="302455EF" w14:textId="77777777" w:rsidR="00BB5D56" w:rsidRPr="00A80644" w:rsidRDefault="00BB5D56" w:rsidP="004760F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7D017B8D" w14:textId="77777777" w:rsidR="00BB5D56" w:rsidRPr="00A80644" w:rsidRDefault="00BB5D56" w:rsidP="004760F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07" w:type="pct"/>
          </w:tcPr>
          <w:p w14:paraId="3CEDC63C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vAlign w:val="bottom"/>
            <w:hideMark/>
          </w:tcPr>
          <w:p w14:paraId="08DAC8F0" w14:textId="647A17A3" w:rsidR="00BB5D56" w:rsidRPr="00A80644" w:rsidRDefault="00BB5D56" w:rsidP="007C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11" w:type="pct"/>
          </w:tcPr>
          <w:p w14:paraId="4C5B4A32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  <w:vAlign w:val="bottom"/>
            <w:hideMark/>
          </w:tcPr>
          <w:p w14:paraId="44D43CC2" w14:textId="345BD252" w:rsidR="001D24D1" w:rsidRDefault="00BB5D56" w:rsidP="004760F0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  <w:p w14:paraId="653A440B" w14:textId="2F8819FF" w:rsidR="00BB5D56" w:rsidRPr="00A80644" w:rsidRDefault="00BB5D56" w:rsidP="004760F0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6" w:type="pct"/>
            <w:vAlign w:val="bottom"/>
          </w:tcPr>
          <w:p w14:paraId="075138B6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  <w:vAlign w:val="bottom"/>
            <w:hideMark/>
          </w:tcPr>
          <w:p w14:paraId="51F94202" w14:textId="03F22FC8" w:rsidR="00BB5D56" w:rsidRPr="00A80644" w:rsidRDefault="00BB5D56" w:rsidP="004760F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6" w:type="pct"/>
            <w:vAlign w:val="bottom"/>
          </w:tcPr>
          <w:p w14:paraId="626620CA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  <w:vAlign w:val="bottom"/>
            <w:hideMark/>
          </w:tcPr>
          <w:p w14:paraId="0304CBF7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B5D56" w:rsidRPr="00A80644" w14:paraId="4605D842" w14:textId="77777777" w:rsidTr="007A7435">
        <w:trPr>
          <w:trHeight w:val="349"/>
          <w:tblHeader/>
        </w:trPr>
        <w:tc>
          <w:tcPr>
            <w:tcW w:w="1551" w:type="pct"/>
          </w:tcPr>
          <w:p w14:paraId="3905170B" w14:textId="77777777" w:rsidR="00BB5D56" w:rsidRPr="00A80644" w:rsidRDefault="00BB5D56" w:rsidP="004760F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449" w:type="pct"/>
            <w:gridSpan w:val="9"/>
            <w:hideMark/>
          </w:tcPr>
          <w:p w14:paraId="1351D931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7C1D6F" w:rsidRPr="00A80644" w14:paraId="1E03A5DF" w14:textId="77777777" w:rsidTr="007A7435">
        <w:trPr>
          <w:trHeight w:val="359"/>
        </w:trPr>
        <w:tc>
          <w:tcPr>
            <w:tcW w:w="1551" w:type="pct"/>
          </w:tcPr>
          <w:p w14:paraId="6946434D" w14:textId="799585DD" w:rsidR="00BB5D56" w:rsidRPr="00A80644" w:rsidRDefault="00C64585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7A74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98" w:type="pct"/>
          </w:tcPr>
          <w:p w14:paraId="4790CD52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19218F4B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3782F52E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" w:type="pct"/>
          </w:tcPr>
          <w:p w14:paraId="3604C3BF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</w:tcPr>
          <w:p w14:paraId="6FD64EA6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" w:type="pct"/>
          </w:tcPr>
          <w:p w14:paraId="0B943576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4FD3ACC9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" w:type="pct"/>
          </w:tcPr>
          <w:p w14:paraId="06986859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</w:tcPr>
          <w:p w14:paraId="1FE7E332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C1D6F" w:rsidRPr="00A80644" w14:paraId="4D8DE188" w14:textId="77777777" w:rsidTr="007A7435">
        <w:trPr>
          <w:trHeight w:val="359"/>
        </w:trPr>
        <w:tc>
          <w:tcPr>
            <w:tcW w:w="1551" w:type="pct"/>
            <w:hideMark/>
          </w:tcPr>
          <w:p w14:paraId="0CFF120A" w14:textId="77777777" w:rsidR="00BB5D56" w:rsidRPr="00A80644" w:rsidRDefault="00BB5D56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598" w:type="pct"/>
          </w:tcPr>
          <w:p w14:paraId="3063BBB0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7D240F4C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6B6BD7EF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" w:type="pct"/>
          </w:tcPr>
          <w:p w14:paraId="2347D972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</w:tcPr>
          <w:p w14:paraId="166DBA5E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" w:type="pct"/>
          </w:tcPr>
          <w:p w14:paraId="0A93545C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51180757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" w:type="pct"/>
          </w:tcPr>
          <w:p w14:paraId="21DE7E1B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</w:tcPr>
          <w:p w14:paraId="6F98A20E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A7435" w:rsidRPr="00A80644" w14:paraId="10439189" w14:textId="77777777" w:rsidTr="007A7435">
        <w:trPr>
          <w:trHeight w:val="338"/>
        </w:trPr>
        <w:tc>
          <w:tcPr>
            <w:tcW w:w="1551" w:type="pct"/>
            <w:hideMark/>
          </w:tcPr>
          <w:p w14:paraId="5711EE5B" w14:textId="757B16B2" w:rsidR="007A7435" w:rsidRPr="00A80644" w:rsidRDefault="007A7435" w:rsidP="007A74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598" w:type="pct"/>
          </w:tcPr>
          <w:p w14:paraId="65F1EBA1" w14:textId="37D4E3CD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</w:t>
            </w:r>
            <w:r w:rsidR="00FA20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107" w:type="pct"/>
          </w:tcPr>
          <w:p w14:paraId="0CE95FC6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700BF210" w14:textId="3EE730DF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</w:t>
            </w:r>
            <w:r w:rsidR="00FA20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111" w:type="pct"/>
          </w:tcPr>
          <w:p w14:paraId="1552466D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</w:tcPr>
          <w:p w14:paraId="10648BC2" w14:textId="146A5D31" w:rsidR="007A7435" w:rsidRPr="003157FE" w:rsidRDefault="007A7435" w:rsidP="007A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6" w:type="pct"/>
          </w:tcPr>
          <w:p w14:paraId="7C5241E0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7AB63B9D" w14:textId="5FFBED9F" w:rsidR="007A7435" w:rsidRPr="003157FE" w:rsidRDefault="007A7435" w:rsidP="007A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6" w:type="pct"/>
          </w:tcPr>
          <w:p w14:paraId="3C19DF03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</w:tcPr>
          <w:p w14:paraId="478D3BFF" w14:textId="690CC47C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</w:t>
            </w:r>
            <w:r w:rsidR="00FA20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</w:tr>
      <w:tr w:rsidR="007A7435" w:rsidRPr="00A80644" w14:paraId="7E3E3F79" w14:textId="77777777" w:rsidTr="007A7435">
        <w:trPr>
          <w:trHeight w:val="349"/>
        </w:trPr>
        <w:tc>
          <w:tcPr>
            <w:tcW w:w="1551" w:type="pct"/>
          </w:tcPr>
          <w:p w14:paraId="0B32FDD4" w14:textId="1BE688F3" w:rsidR="007A7435" w:rsidRPr="00A80644" w:rsidRDefault="007A7435" w:rsidP="007A7435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598" w:type="pct"/>
          </w:tcPr>
          <w:p w14:paraId="477B89D9" w14:textId="72D23804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107" w:type="pct"/>
          </w:tcPr>
          <w:p w14:paraId="6964373A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6AE88062" w14:textId="14AE8B8D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11" w:type="pct"/>
          </w:tcPr>
          <w:p w14:paraId="749212E1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</w:tcPr>
          <w:p w14:paraId="347061C4" w14:textId="4CAD5384" w:rsidR="007A7435" w:rsidRPr="003157FE" w:rsidRDefault="007A7435" w:rsidP="007A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064</w:t>
            </w:r>
          </w:p>
        </w:tc>
        <w:tc>
          <w:tcPr>
            <w:tcW w:w="106" w:type="pct"/>
          </w:tcPr>
          <w:p w14:paraId="5663761E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4F8DC467" w14:textId="64B64C03" w:rsidR="007A7435" w:rsidRPr="003157FE" w:rsidRDefault="007A7435" w:rsidP="007A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106" w:type="pct"/>
          </w:tcPr>
          <w:p w14:paraId="0CB47205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</w:tcPr>
          <w:p w14:paraId="31009419" w14:textId="4839C539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</w:tr>
      <w:tr w:rsidR="007A7435" w:rsidRPr="00A80644" w14:paraId="430D7D5D" w14:textId="77777777" w:rsidTr="007A7435">
        <w:trPr>
          <w:trHeight w:val="338"/>
        </w:trPr>
        <w:tc>
          <w:tcPr>
            <w:tcW w:w="1551" w:type="pct"/>
          </w:tcPr>
          <w:p w14:paraId="3515F9BC" w14:textId="1E798A2E" w:rsidR="007A7435" w:rsidRPr="00A80644" w:rsidRDefault="007A7435" w:rsidP="007A74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598" w:type="pct"/>
          </w:tcPr>
          <w:p w14:paraId="271A6B67" w14:textId="775A98B5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107" w:type="pct"/>
          </w:tcPr>
          <w:p w14:paraId="3B971A8C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2EE23551" w14:textId="6BF7B7EC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111" w:type="pct"/>
          </w:tcPr>
          <w:p w14:paraId="372430B4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</w:tcPr>
          <w:p w14:paraId="026D3FC9" w14:textId="59BFE5CB" w:rsidR="007A7435" w:rsidRPr="003157FE" w:rsidRDefault="007A7435" w:rsidP="007A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06" w:type="pct"/>
          </w:tcPr>
          <w:p w14:paraId="3434C60E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679EDE3A" w14:textId="66B53491" w:rsidR="007A7435" w:rsidRPr="003157FE" w:rsidRDefault="007A7435" w:rsidP="007A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106" w:type="pct"/>
          </w:tcPr>
          <w:p w14:paraId="54C0516D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</w:tcPr>
          <w:p w14:paraId="7100B430" w14:textId="509A0E64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965</w:t>
            </w:r>
          </w:p>
        </w:tc>
      </w:tr>
      <w:tr w:rsidR="007A7435" w:rsidRPr="006666FA" w14:paraId="599385BC" w14:textId="77777777" w:rsidTr="007A7435">
        <w:trPr>
          <w:trHeight w:val="338"/>
        </w:trPr>
        <w:tc>
          <w:tcPr>
            <w:tcW w:w="1551" w:type="pct"/>
          </w:tcPr>
          <w:p w14:paraId="2E349A44" w14:textId="75EAB434" w:rsidR="007A7435" w:rsidRPr="00A80644" w:rsidRDefault="007A7435" w:rsidP="007A74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EEF35" w14:textId="668FAE4A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  <w:r w:rsidR="00FA20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9,122</w:t>
            </w:r>
          </w:p>
        </w:tc>
        <w:tc>
          <w:tcPr>
            <w:tcW w:w="107" w:type="pct"/>
          </w:tcPr>
          <w:p w14:paraId="5EFB8930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CAD478" w14:textId="00066D12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115,</w:t>
            </w:r>
            <w:r w:rsidR="00FA20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111" w:type="pct"/>
          </w:tcPr>
          <w:p w14:paraId="6A45FE38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6A9A6" w14:textId="09F8AF51" w:rsidR="007A7435" w:rsidRPr="003157FE" w:rsidRDefault="007A7435" w:rsidP="007A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06" w:type="pct"/>
          </w:tcPr>
          <w:p w14:paraId="3E171015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0DA1C" w14:textId="20008504" w:rsidR="007A7435" w:rsidRPr="001D24D1" w:rsidRDefault="007A7435" w:rsidP="007A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106" w:type="pct"/>
          </w:tcPr>
          <w:p w14:paraId="084C2DE8" w14:textId="77777777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9C690" w14:textId="4B3F921B" w:rsidR="007A7435" w:rsidRPr="003157FE" w:rsidRDefault="007A7435" w:rsidP="007A74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52,</w:t>
            </w:r>
            <w:r w:rsidR="00FA20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760</w:t>
            </w:r>
          </w:p>
        </w:tc>
      </w:tr>
    </w:tbl>
    <w:p w14:paraId="78C3D097" w14:textId="715D3C81" w:rsidR="00480863" w:rsidRPr="00935666" w:rsidRDefault="00480863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5E1CE83" w14:textId="04E8FEDD" w:rsidR="00B7766D" w:rsidRPr="006666FA" w:rsidRDefault="00B7766D" w:rsidP="00B11C43">
      <w:pPr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3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ความเสี่ยงด้านตลาด</w:t>
      </w:r>
    </w:p>
    <w:p w14:paraId="62BC2EF6" w14:textId="77777777" w:rsidR="00B7766D" w:rsidRPr="00B11C43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862761F" w14:textId="77777777" w:rsidR="00B7766D" w:rsidRPr="006666FA" w:rsidRDefault="00B7766D" w:rsidP="00B11C43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245A6C8A" w14:textId="61285FD8" w:rsidR="00B7766D" w:rsidRPr="00247125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C930DC4" w14:textId="275EB01E" w:rsidR="00B7766D" w:rsidRPr="006666FA" w:rsidRDefault="00B7766D" w:rsidP="00247125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  <w:lang w:val="en-US" w:bidi="th-TH"/>
        </w:rPr>
        <w:t xml:space="preserve">) </w:t>
      </w:r>
      <w:r w:rsidRPr="006666FA">
        <w:rPr>
          <w:rFonts w:asciiTheme="majorBidi" w:eastAsia="Calibr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083E6E1" w14:textId="77777777" w:rsidR="00B7766D" w:rsidRPr="004B72E4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F3D14F1" w14:textId="04572D28" w:rsidR="00B7766D" w:rsidRPr="006666FA" w:rsidRDefault="00B7766D" w:rsidP="00B7766D">
      <w:pPr>
        <w:tabs>
          <w:tab w:val="left" w:pos="227"/>
          <w:tab w:val="left" w:pos="680"/>
          <w:tab w:val="left" w:pos="72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</w:t>
      </w:r>
      <w:r w:rsidR="00247125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สกุลเงินตราต่างประเท</w:t>
      </w:r>
      <w:r w:rsidR="006704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ศ เช่น เงินเหรียญสหรัฐอเมริกา</w:t>
      </w:r>
      <w:r w:rsidR="002974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เงินเหรียญฮ่องกง</w:t>
      </w:r>
      <w:r w:rsidR="006704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และเงินยูโร เป็นต้น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714817FA" w14:textId="3E5E3CCA" w:rsidR="00B7766D" w:rsidRPr="00247125" w:rsidRDefault="00B7766D" w:rsidP="001E1597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9064E33" w14:textId="23A359C9" w:rsidR="00B7766D" w:rsidRPr="006666FA" w:rsidRDefault="00B7766D" w:rsidP="00247125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247125">
        <w:rPr>
          <w:rFonts w:asciiTheme="majorBidi" w:eastAsia="Calibri" w:hAnsiTheme="majorBidi" w:cstheme="majorBidi"/>
          <w:sz w:val="30"/>
          <w:szCs w:val="30"/>
        </w:rPr>
        <w:t>3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247125">
        <w:rPr>
          <w:rFonts w:asciiTheme="majorBidi" w:eastAsia="Calibri" w:hAnsiTheme="majorBidi" w:cstheme="majorBidi"/>
          <w:sz w:val="30"/>
          <w:szCs w:val="30"/>
        </w:rPr>
        <w:t>2</w:t>
      </w:r>
      <w:r w:rsidRPr="00247125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6666FA">
        <w:rPr>
          <w:rFonts w:asciiTheme="majorBidi" w:eastAsia="Calibr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24712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21F2B293" w14:textId="77777777" w:rsidR="00B7766D" w:rsidRPr="004B72E4" w:rsidRDefault="00B7766D" w:rsidP="00B7766D">
      <w:pPr>
        <w:spacing w:line="240" w:lineRule="auto"/>
        <w:ind w:left="1260" w:right="-7" w:hanging="90"/>
        <w:jc w:val="both"/>
        <w:rPr>
          <w:rFonts w:asciiTheme="majorBidi" w:eastAsia="Calibri" w:hAnsiTheme="majorBidi" w:cstheme="majorBidi"/>
          <w:sz w:val="20"/>
        </w:rPr>
      </w:pPr>
    </w:p>
    <w:p w14:paraId="58728EC2" w14:textId="2DDA4273" w:rsidR="00480863" w:rsidRPr="00247125" w:rsidRDefault="00B7766D" w:rsidP="00247125">
      <w:pPr>
        <w:tabs>
          <w:tab w:val="left" w:pos="227"/>
          <w:tab w:val="left" w:pos="680"/>
          <w:tab w:val="left" w:pos="72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47125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กลุ่มบริษัทมีฐานะเปิด</w:t>
      </w:r>
      <w:r w:rsidR="00247125">
        <w:rPr>
          <w:rFonts w:asciiTheme="majorBidi" w:hAnsiTheme="majorBidi" w:cstheme="majorBidi"/>
          <w:sz w:val="30"/>
          <w:szCs w:val="30"/>
          <w:lang w:val="en-US"/>
        </w:rPr>
        <w:t xml:space="preserve">             </w:t>
      </w:r>
      <w:r w:rsidRPr="00247125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ต่อความเสี่ยงด้านอัตราดอกเบี้ยโดยหลักมาจากเงินกู้ยืม (ดูหมายเหตุข้อ </w:t>
      </w:r>
      <w:r w:rsidR="00C64585" w:rsidRPr="0024712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B404A1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B21D93" w:rsidRPr="00247125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24712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47125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อัตราดอกเบี้ยของหนี้สิน</w:t>
      </w:r>
      <w:r w:rsidR="0024712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47125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ที่มีภาระดอกเบี้ยระยะยาวของกลุ่มบริษัทส่วนใหญ่มีอัตราดอกเบี้ยลอยตัว</w:t>
      </w:r>
    </w:p>
    <w:p w14:paraId="33B763A8" w14:textId="77777777" w:rsidR="001E1597" w:rsidRPr="004B72E4" w:rsidRDefault="001E1597" w:rsidP="00B7766D">
      <w:pPr>
        <w:tabs>
          <w:tab w:val="left" w:pos="540"/>
        </w:tabs>
        <w:spacing w:line="240" w:lineRule="auto"/>
        <w:ind w:left="547" w:right="533"/>
        <w:jc w:val="thaiDistribute"/>
        <w:rPr>
          <w:rFonts w:asciiTheme="majorBidi" w:hAnsiTheme="majorBidi" w:cstheme="majorBidi"/>
          <w:b/>
          <w:bCs/>
          <w:sz w:val="20"/>
        </w:rPr>
      </w:pPr>
    </w:p>
    <w:p w14:paraId="5DE0DB70" w14:textId="77777777" w:rsidR="004841AD" w:rsidRDefault="004841AD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3066A8C" w14:textId="20E720C5" w:rsidR="00B7766D" w:rsidRPr="00F73C74" w:rsidRDefault="00B7766D" w:rsidP="00BB5D56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F73C74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ภาระผูกพั</w:t>
      </w:r>
      <w:r w:rsidRPr="00F73C7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น</w:t>
      </w:r>
      <w:r w:rsidRPr="00F73C74">
        <w:rPr>
          <w:rFonts w:asciiTheme="majorBidi" w:hAnsiTheme="majorBidi" w:cstheme="majorBidi"/>
          <w:b w:val="0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18325A73" w14:textId="77777777" w:rsidR="00B7766D" w:rsidRPr="00192782" w:rsidRDefault="00B7766D" w:rsidP="00B7766D">
      <w:pPr>
        <w:tabs>
          <w:tab w:val="left" w:pos="540"/>
        </w:tabs>
        <w:spacing w:line="240" w:lineRule="auto"/>
        <w:ind w:left="547" w:right="533"/>
        <w:jc w:val="thaiDistribute"/>
        <w:rPr>
          <w:rFonts w:asciiTheme="majorBidi" w:hAnsiTheme="majorBidi" w:cstheme="majorBidi"/>
          <w:sz w:val="20"/>
        </w:rPr>
      </w:pPr>
    </w:p>
    <w:tbl>
      <w:tblPr>
        <w:tblW w:w="902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9"/>
        <w:gridCol w:w="180"/>
        <w:gridCol w:w="1080"/>
        <w:gridCol w:w="180"/>
        <w:gridCol w:w="1098"/>
        <w:gridCol w:w="180"/>
        <w:gridCol w:w="1080"/>
      </w:tblGrid>
      <w:tr w:rsidR="00B7766D" w:rsidRPr="00423DD2" w14:paraId="4044BE0B" w14:textId="77777777" w:rsidTr="00E344AD">
        <w:trPr>
          <w:cantSplit/>
        </w:trPr>
        <w:tc>
          <w:tcPr>
            <w:tcW w:w="4140" w:type="dxa"/>
          </w:tcPr>
          <w:p w14:paraId="5EC49C3B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9" w:type="dxa"/>
            <w:gridSpan w:val="3"/>
          </w:tcPr>
          <w:p w14:paraId="37AA74F3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1556F3D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65992C48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06D" w:rsidRPr="00D90F98" w14:paraId="236C7708" w14:textId="77777777" w:rsidTr="00E344AD">
        <w:trPr>
          <w:cantSplit/>
        </w:trPr>
        <w:tc>
          <w:tcPr>
            <w:tcW w:w="4140" w:type="dxa"/>
          </w:tcPr>
          <w:p w14:paraId="283B7773" w14:textId="77777777" w:rsidR="00AF506D" w:rsidRPr="00D90F98" w:rsidRDefault="00AF506D" w:rsidP="00AF506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9" w:type="dxa"/>
            <w:vAlign w:val="center"/>
          </w:tcPr>
          <w:p w14:paraId="0C624D40" w14:textId="6488CB83" w:rsidR="00AF506D" w:rsidRPr="005E2A88" w:rsidRDefault="00AF506D" w:rsidP="00AF506D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323A34E4" w14:textId="77777777" w:rsidR="00AF506D" w:rsidRPr="005E2A88" w:rsidRDefault="00AF506D" w:rsidP="00AF506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E0BE1D8" w14:textId="2D9CFB2A" w:rsidR="00AF506D" w:rsidRPr="005E2A88" w:rsidRDefault="00AF506D" w:rsidP="00AF506D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8E42590" w14:textId="77777777" w:rsidR="00AF506D" w:rsidRPr="005E2A88" w:rsidRDefault="00AF506D" w:rsidP="00AF50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381D629" w14:textId="4B9D12BA" w:rsidR="00AF506D" w:rsidRPr="005E2A88" w:rsidRDefault="00AF506D" w:rsidP="00AF506D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3701BC5C" w14:textId="77777777" w:rsidR="00AF506D" w:rsidRPr="005E2A88" w:rsidRDefault="00AF506D" w:rsidP="00AF506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8A3EA9D" w14:textId="49146CA2" w:rsidR="00AF506D" w:rsidRPr="005E2A88" w:rsidRDefault="00AF506D" w:rsidP="00AF506D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AF506D" w:rsidRPr="00D90F98" w14:paraId="2A5A7085" w14:textId="77777777" w:rsidTr="00E344AD">
        <w:trPr>
          <w:cantSplit/>
        </w:trPr>
        <w:tc>
          <w:tcPr>
            <w:tcW w:w="4140" w:type="dxa"/>
          </w:tcPr>
          <w:p w14:paraId="131F3A43" w14:textId="77777777" w:rsidR="00AF506D" w:rsidRPr="00D90F98" w:rsidRDefault="00AF506D" w:rsidP="00AF50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887" w:type="dxa"/>
            <w:gridSpan w:val="7"/>
            <w:hideMark/>
          </w:tcPr>
          <w:p w14:paraId="300AD357" w14:textId="77777777" w:rsidR="00AF506D" w:rsidRPr="005E2A88" w:rsidRDefault="00AF506D" w:rsidP="00AF506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E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506D" w:rsidRPr="00D90F98" w14:paraId="64EC99AB" w14:textId="77777777" w:rsidTr="00E344AD">
        <w:trPr>
          <w:cantSplit/>
        </w:trPr>
        <w:tc>
          <w:tcPr>
            <w:tcW w:w="4140" w:type="dxa"/>
          </w:tcPr>
          <w:p w14:paraId="6A9B75D5" w14:textId="77777777" w:rsidR="00AF506D" w:rsidRPr="005E2A88" w:rsidRDefault="00AF506D" w:rsidP="00AF506D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887" w:type="dxa"/>
            <w:gridSpan w:val="7"/>
          </w:tcPr>
          <w:p w14:paraId="69044C36" w14:textId="77777777" w:rsidR="00AF506D" w:rsidRPr="00D90F98" w:rsidRDefault="00AF506D" w:rsidP="00AF506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</w:tr>
      <w:tr w:rsidR="00AF506D" w:rsidRPr="00D90F98" w14:paraId="19395CB7" w14:textId="77777777" w:rsidTr="00E344AD">
        <w:trPr>
          <w:cantSplit/>
        </w:trPr>
        <w:tc>
          <w:tcPr>
            <w:tcW w:w="4140" w:type="dxa"/>
          </w:tcPr>
          <w:p w14:paraId="62190AD3" w14:textId="77777777" w:rsidR="00AF506D" w:rsidRPr="005E2A88" w:rsidRDefault="00AF506D" w:rsidP="00AF50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75C12AF9" w14:textId="0C690560" w:rsidR="00AF506D" w:rsidRPr="00A51DC1" w:rsidRDefault="00A51DC1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1,419</w:t>
            </w:r>
          </w:p>
        </w:tc>
        <w:tc>
          <w:tcPr>
            <w:tcW w:w="180" w:type="dxa"/>
            <w:vAlign w:val="bottom"/>
          </w:tcPr>
          <w:p w14:paraId="0E9A88FF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9865FE6" w14:textId="0657566D" w:rsidR="00AF506D" w:rsidRPr="005E2A8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  <w:tc>
          <w:tcPr>
            <w:tcW w:w="180" w:type="dxa"/>
            <w:vAlign w:val="bottom"/>
          </w:tcPr>
          <w:p w14:paraId="1319DC6A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62298A86" w14:textId="5DCD7B11" w:rsidR="00AF506D" w:rsidRPr="00547CE5" w:rsidRDefault="00547CE5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7C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0" w:type="dxa"/>
            <w:vAlign w:val="bottom"/>
          </w:tcPr>
          <w:p w14:paraId="6EB42379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C1CF46" w14:textId="6C566D19" w:rsidR="00AF506D" w:rsidRPr="005E2A8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</w:tr>
      <w:tr w:rsidR="00AF506D" w:rsidRPr="00D90F98" w14:paraId="708C4853" w14:textId="77777777" w:rsidTr="00BA754F">
        <w:trPr>
          <w:cantSplit/>
        </w:trPr>
        <w:tc>
          <w:tcPr>
            <w:tcW w:w="4140" w:type="dxa"/>
          </w:tcPr>
          <w:p w14:paraId="0FF96643" w14:textId="3576C030" w:rsidR="00AF506D" w:rsidRPr="005E2A88" w:rsidRDefault="00AF506D" w:rsidP="00AF50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C94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เครื่องตกแต่ง</w:t>
            </w:r>
            <w:r w:rsidRPr="00C64C9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64C94">
              <w:rPr>
                <w:rFonts w:asciiTheme="majorBidi" w:hAnsiTheme="majorBidi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6DD4E18B" w14:textId="7A7263D7" w:rsidR="00AF506D" w:rsidRPr="00FD542D" w:rsidRDefault="00A51DC1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80" w:type="dxa"/>
            <w:vAlign w:val="bottom"/>
          </w:tcPr>
          <w:p w14:paraId="1ADD7D19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E14D544" w14:textId="60423542" w:rsidR="00AF506D" w:rsidRPr="005E2A8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180" w:type="dxa"/>
            <w:vAlign w:val="bottom"/>
          </w:tcPr>
          <w:p w14:paraId="4046597C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65E3C455" w14:textId="2EF72D38" w:rsidR="00AF506D" w:rsidRPr="00547CE5" w:rsidRDefault="00547CE5" w:rsidP="0049160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7C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EFEC5C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4B6C73" w14:textId="1D4C00BC" w:rsidR="00AF506D" w:rsidRPr="005E2A88" w:rsidRDefault="00AF506D" w:rsidP="00AF50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506D" w:rsidRPr="00A7503C" w14:paraId="181BC5D7" w14:textId="77777777" w:rsidTr="00BA754F">
        <w:trPr>
          <w:cantSplit/>
        </w:trPr>
        <w:tc>
          <w:tcPr>
            <w:tcW w:w="4140" w:type="dxa"/>
          </w:tcPr>
          <w:p w14:paraId="110A4DB9" w14:textId="27B7BB52" w:rsidR="00AF506D" w:rsidRPr="005E2A88" w:rsidRDefault="00AF506D" w:rsidP="00AF50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D7F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53546D79" w14:textId="2B192782" w:rsidR="00AF506D" w:rsidRPr="00BA754F" w:rsidRDefault="00547CE5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30,558</w:t>
            </w:r>
          </w:p>
        </w:tc>
        <w:tc>
          <w:tcPr>
            <w:tcW w:w="180" w:type="dxa"/>
            <w:vAlign w:val="bottom"/>
          </w:tcPr>
          <w:p w14:paraId="68F8AECB" w14:textId="77777777" w:rsidR="00AF506D" w:rsidRPr="00BA754F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569AE8" w14:textId="545CB54B" w:rsidR="00AF506D" w:rsidRPr="00BA754F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A75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A7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5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180" w:type="dxa"/>
            <w:vAlign w:val="bottom"/>
          </w:tcPr>
          <w:p w14:paraId="4081851B" w14:textId="77777777" w:rsidR="00AF506D" w:rsidRPr="00BA754F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3DC39F2" w14:textId="694F8744" w:rsidR="00AF506D" w:rsidRPr="00547CE5" w:rsidRDefault="00547CE5" w:rsidP="00547CE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7C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25,279</w:t>
            </w:r>
          </w:p>
        </w:tc>
        <w:tc>
          <w:tcPr>
            <w:tcW w:w="180" w:type="dxa"/>
            <w:vAlign w:val="bottom"/>
          </w:tcPr>
          <w:p w14:paraId="72A7CA49" w14:textId="77777777" w:rsidR="00AF506D" w:rsidRPr="00BA754F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083667" w14:textId="29E5BCC8" w:rsidR="00AF506D" w:rsidRPr="00BA754F" w:rsidRDefault="00AF506D" w:rsidP="00AF50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A75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506D" w:rsidRPr="00D90F98" w14:paraId="01012F52" w14:textId="77777777" w:rsidTr="00E344AD">
        <w:trPr>
          <w:cantSplit/>
        </w:trPr>
        <w:tc>
          <w:tcPr>
            <w:tcW w:w="4140" w:type="dxa"/>
          </w:tcPr>
          <w:p w14:paraId="48A6995E" w14:textId="77777777" w:rsidR="00AF506D" w:rsidRPr="005E2A88" w:rsidRDefault="00AF506D" w:rsidP="00AF50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569087" w14:textId="6EEFF2FE" w:rsidR="00AF506D" w:rsidRPr="0049160A" w:rsidRDefault="00547CE5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6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32,048</w:t>
            </w:r>
          </w:p>
        </w:tc>
        <w:tc>
          <w:tcPr>
            <w:tcW w:w="180" w:type="dxa"/>
            <w:vAlign w:val="bottom"/>
          </w:tcPr>
          <w:p w14:paraId="25F35BAB" w14:textId="77777777" w:rsidR="00AF506D" w:rsidRPr="0049160A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073AF" w14:textId="405AAD84" w:rsidR="00AF506D" w:rsidRPr="0049160A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Pr="004916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622</w:t>
            </w:r>
          </w:p>
        </w:tc>
        <w:tc>
          <w:tcPr>
            <w:tcW w:w="180" w:type="dxa"/>
            <w:vAlign w:val="bottom"/>
          </w:tcPr>
          <w:p w14:paraId="0632BBC5" w14:textId="77777777" w:rsidR="00AF506D" w:rsidRPr="0049160A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A3B12" w14:textId="7C20B57D" w:rsidR="00AF506D" w:rsidRPr="0049160A" w:rsidRDefault="00547CE5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1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25,367</w:t>
            </w:r>
          </w:p>
        </w:tc>
        <w:tc>
          <w:tcPr>
            <w:tcW w:w="180" w:type="dxa"/>
            <w:vAlign w:val="bottom"/>
          </w:tcPr>
          <w:p w14:paraId="17991ED2" w14:textId="77777777" w:rsidR="00AF506D" w:rsidRPr="0049160A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02CBD" w14:textId="159D12A3" w:rsidR="00AF506D" w:rsidRPr="0049160A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916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</w:t>
            </w:r>
          </w:p>
        </w:tc>
      </w:tr>
      <w:tr w:rsidR="00AF506D" w:rsidRPr="00D90F98" w14:paraId="46B0303E" w14:textId="77777777" w:rsidTr="00E344AD">
        <w:trPr>
          <w:cantSplit/>
        </w:trPr>
        <w:tc>
          <w:tcPr>
            <w:tcW w:w="4140" w:type="dxa"/>
          </w:tcPr>
          <w:p w14:paraId="5077940D" w14:textId="51F5B92C" w:rsidR="00AF506D" w:rsidRPr="005E2A88" w:rsidRDefault="00AF506D" w:rsidP="00AF506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1677A9F7" w14:textId="77777777" w:rsidR="00AF506D" w:rsidRPr="00FD542D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C02A26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21D96DE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431C326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3418766D" w14:textId="77777777" w:rsidR="00AF506D" w:rsidRPr="00FD542D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84038C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888E46E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AF506D" w:rsidRPr="00D90F98" w14:paraId="45EBF286" w14:textId="77777777" w:rsidTr="00E344AD">
        <w:trPr>
          <w:cantSplit/>
        </w:trPr>
        <w:tc>
          <w:tcPr>
            <w:tcW w:w="4140" w:type="dxa"/>
          </w:tcPr>
          <w:p w14:paraId="0122E579" w14:textId="2ADBCB6A" w:rsidR="00AF506D" w:rsidRPr="005E2A88" w:rsidRDefault="00AF506D" w:rsidP="00AF506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5E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089" w:type="dxa"/>
          </w:tcPr>
          <w:p w14:paraId="32CA0C81" w14:textId="77777777" w:rsidR="00AF506D" w:rsidRPr="00FD542D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C4E7786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94C19AC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3781B057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0556DB77" w14:textId="77777777" w:rsidR="00AF506D" w:rsidRPr="00FD542D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2E203F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497FDAF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AF506D" w:rsidRPr="00D90F98" w14:paraId="1C6EE6F7" w14:textId="77777777" w:rsidTr="00E344AD">
        <w:trPr>
          <w:cantSplit/>
        </w:trPr>
        <w:tc>
          <w:tcPr>
            <w:tcW w:w="4140" w:type="dxa"/>
          </w:tcPr>
          <w:p w14:paraId="7037A405" w14:textId="77777777" w:rsidR="00AF506D" w:rsidRPr="005E2A88" w:rsidRDefault="00AF506D" w:rsidP="00AF506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89" w:type="dxa"/>
          </w:tcPr>
          <w:p w14:paraId="219C4A6E" w14:textId="5F55649E" w:rsidR="00AF506D" w:rsidRPr="00FD542D" w:rsidRDefault="004F1C51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1,512</w:t>
            </w:r>
          </w:p>
        </w:tc>
        <w:tc>
          <w:tcPr>
            <w:tcW w:w="180" w:type="dxa"/>
          </w:tcPr>
          <w:p w14:paraId="03E0261F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92323AA" w14:textId="5B1B60CE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180" w:type="dxa"/>
          </w:tcPr>
          <w:p w14:paraId="641C17A2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24C38AC1" w14:textId="2004C53D" w:rsidR="00AF506D" w:rsidRPr="00A6759C" w:rsidRDefault="00547CE5" w:rsidP="0049160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CAECCFA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58FA7BDE" w14:textId="20905349" w:rsidR="00AF506D" w:rsidRPr="005E2A88" w:rsidRDefault="00432F3B" w:rsidP="00432F3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506D" w:rsidRPr="00D90F98" w14:paraId="5E9F490A" w14:textId="77777777" w:rsidTr="00E344AD">
        <w:trPr>
          <w:cantSplit/>
        </w:trPr>
        <w:tc>
          <w:tcPr>
            <w:tcW w:w="4140" w:type="dxa"/>
          </w:tcPr>
          <w:p w14:paraId="50DCE35D" w14:textId="0264E231" w:rsidR="00AF506D" w:rsidRPr="005E2A88" w:rsidRDefault="00AF506D" w:rsidP="00AF506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สัญญาเช่า</w:t>
            </w:r>
            <w:r w:rsidRPr="003718C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089" w:type="dxa"/>
          </w:tcPr>
          <w:p w14:paraId="450B3DED" w14:textId="680A8BE4" w:rsidR="00AF506D" w:rsidRPr="00391FD8" w:rsidRDefault="00A71667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12,556</w:t>
            </w:r>
          </w:p>
        </w:tc>
        <w:tc>
          <w:tcPr>
            <w:tcW w:w="180" w:type="dxa"/>
          </w:tcPr>
          <w:p w14:paraId="5B539074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FD98670" w14:textId="54DC8059" w:rsidR="00AF506D" w:rsidRPr="005E2A8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80" w:type="dxa"/>
          </w:tcPr>
          <w:p w14:paraId="4707376D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7AE62809" w14:textId="1F44FEF9" w:rsidR="00AF506D" w:rsidRPr="00A6759C" w:rsidRDefault="00580FD3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</w:p>
        </w:tc>
        <w:tc>
          <w:tcPr>
            <w:tcW w:w="180" w:type="dxa"/>
          </w:tcPr>
          <w:p w14:paraId="6A9AE07F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52A35276" w14:textId="12670E8E" w:rsidR="00AF506D" w:rsidRPr="005E2A8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</w:tr>
      <w:tr w:rsidR="00AF506D" w:rsidRPr="00D90F98" w14:paraId="4145745A" w14:textId="77777777" w:rsidTr="00E344AD">
        <w:trPr>
          <w:cantSplit/>
        </w:trPr>
        <w:tc>
          <w:tcPr>
            <w:tcW w:w="4140" w:type="dxa"/>
          </w:tcPr>
          <w:p w14:paraId="659F5A1C" w14:textId="77777777" w:rsidR="00AF506D" w:rsidRPr="005E2A88" w:rsidRDefault="00AF506D" w:rsidP="00AF506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</w:tcPr>
          <w:p w14:paraId="2D50CFD8" w14:textId="5B6C7952" w:rsidR="00AF506D" w:rsidRPr="00FD542D" w:rsidRDefault="00A71667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326,753</w:t>
            </w:r>
          </w:p>
        </w:tc>
        <w:tc>
          <w:tcPr>
            <w:tcW w:w="180" w:type="dxa"/>
          </w:tcPr>
          <w:p w14:paraId="10426BFC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F356635" w14:textId="43378F92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180" w:type="dxa"/>
          </w:tcPr>
          <w:p w14:paraId="1E9ED9EB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4F1ADDF8" w14:textId="2F5F84C9" w:rsidR="00AF506D" w:rsidRPr="00A6759C" w:rsidRDefault="00580FD3" w:rsidP="00580F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11,000</w:t>
            </w:r>
          </w:p>
        </w:tc>
        <w:tc>
          <w:tcPr>
            <w:tcW w:w="180" w:type="dxa"/>
          </w:tcPr>
          <w:p w14:paraId="54C24584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3BF1AB4D" w14:textId="7F8EB3B0" w:rsidR="00AF506D" w:rsidRPr="005E2A88" w:rsidRDefault="00432F3B" w:rsidP="00432F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432F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11,000</w:t>
            </w:r>
          </w:p>
        </w:tc>
      </w:tr>
      <w:tr w:rsidR="0049160A" w:rsidRPr="00D90F98" w14:paraId="1F61F94E" w14:textId="77777777" w:rsidTr="00E344AD">
        <w:trPr>
          <w:cantSplit/>
        </w:trPr>
        <w:tc>
          <w:tcPr>
            <w:tcW w:w="4140" w:type="dxa"/>
          </w:tcPr>
          <w:p w14:paraId="6184E8B2" w14:textId="22FE3F25" w:rsidR="0049160A" w:rsidRPr="005E2A88" w:rsidRDefault="0049160A" w:rsidP="00AF506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60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คำสั่งซื้อที่ผู้ขายสินค้าตกลงแล้ว</w:t>
            </w:r>
          </w:p>
        </w:tc>
        <w:tc>
          <w:tcPr>
            <w:tcW w:w="1089" w:type="dxa"/>
          </w:tcPr>
          <w:p w14:paraId="42DFE595" w14:textId="7B613A84" w:rsidR="0049160A" w:rsidRDefault="0049160A" w:rsidP="0049160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27754B4" w14:textId="77777777" w:rsidR="0049160A" w:rsidRPr="00D90F98" w:rsidRDefault="0049160A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6F9537B" w14:textId="7FCA4793" w:rsidR="0049160A" w:rsidRPr="00C64585" w:rsidRDefault="0049160A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218,270</w:t>
            </w:r>
          </w:p>
        </w:tc>
        <w:tc>
          <w:tcPr>
            <w:tcW w:w="180" w:type="dxa"/>
          </w:tcPr>
          <w:p w14:paraId="36048A93" w14:textId="77777777" w:rsidR="0049160A" w:rsidRPr="00D90F98" w:rsidRDefault="0049160A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6744EAAA" w14:textId="0E28C6FE" w:rsidR="0049160A" w:rsidRDefault="0049160A" w:rsidP="0049160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9EB5D9D" w14:textId="77777777" w:rsidR="0049160A" w:rsidRPr="0049160A" w:rsidRDefault="0049160A" w:rsidP="0049160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73326B" w14:textId="4D66CA07" w:rsidR="0049160A" w:rsidRPr="00432F3B" w:rsidRDefault="0049160A" w:rsidP="0049160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506D" w:rsidRPr="006666FA" w14:paraId="1A4D121E" w14:textId="77777777" w:rsidTr="00E344AD">
        <w:trPr>
          <w:cantSplit/>
        </w:trPr>
        <w:tc>
          <w:tcPr>
            <w:tcW w:w="4140" w:type="dxa"/>
          </w:tcPr>
          <w:p w14:paraId="352EEB82" w14:textId="77777777" w:rsidR="00AF506D" w:rsidRPr="005E2A88" w:rsidRDefault="00AF506D" w:rsidP="00AF506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40D98DE" w14:textId="30AD7C4B" w:rsidR="00AF506D" w:rsidRPr="00AB4001" w:rsidRDefault="00F73C74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340,821</w:t>
            </w:r>
          </w:p>
        </w:tc>
        <w:tc>
          <w:tcPr>
            <w:tcW w:w="180" w:type="dxa"/>
          </w:tcPr>
          <w:p w14:paraId="78AE5C4B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179119" w14:textId="1B884D06" w:rsidR="00AF506D" w:rsidRPr="00D90F98" w:rsidRDefault="0049160A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564,784</w:t>
            </w:r>
          </w:p>
        </w:tc>
        <w:tc>
          <w:tcPr>
            <w:tcW w:w="180" w:type="dxa"/>
          </w:tcPr>
          <w:p w14:paraId="27263CA2" w14:textId="77777777" w:rsidR="00AF506D" w:rsidRPr="00D90F98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0F0D072" w14:textId="3CA91ABB" w:rsidR="00AF506D" w:rsidRPr="0049160A" w:rsidRDefault="00580FD3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91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11,702</w:t>
            </w:r>
          </w:p>
        </w:tc>
        <w:tc>
          <w:tcPr>
            <w:tcW w:w="180" w:type="dxa"/>
          </w:tcPr>
          <w:p w14:paraId="317964BB" w14:textId="77777777" w:rsidR="00AF506D" w:rsidRPr="0049160A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A2012" w14:textId="300866DA" w:rsidR="00AF506D" w:rsidRPr="0049160A" w:rsidRDefault="00AF506D" w:rsidP="00AF50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11,993</w:t>
            </w:r>
          </w:p>
        </w:tc>
      </w:tr>
    </w:tbl>
    <w:p w14:paraId="3A1C0FC5" w14:textId="1114788B" w:rsidR="004841AD" w:rsidRPr="00192782" w:rsidRDefault="004841AD">
      <w:pPr>
        <w:spacing w:line="240" w:lineRule="auto"/>
        <w:rPr>
          <w:rFonts w:asciiTheme="majorBidi" w:hAnsiTheme="majorBidi" w:cstheme="majorBidi"/>
          <w:bCs/>
          <w:sz w:val="20"/>
          <w:cs/>
        </w:rPr>
      </w:pPr>
    </w:p>
    <w:p w14:paraId="5B8772A5" w14:textId="7DC72181" w:rsidR="00192782" w:rsidRPr="007E34AF" w:rsidRDefault="00F41EF8" w:rsidP="007E34AF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445A2428" w14:textId="77777777" w:rsidR="007B7132" w:rsidRPr="00192782" w:rsidRDefault="007B7132" w:rsidP="00752D68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0"/>
          <w:lang w:bidi="th-TH"/>
        </w:rPr>
      </w:pPr>
    </w:p>
    <w:p w14:paraId="66E2065D" w14:textId="7583A2DE" w:rsidR="0067695E" w:rsidRPr="00FE6F1B" w:rsidRDefault="0067695E" w:rsidP="0067695E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ณ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วันที่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/>
          <w:sz w:val="30"/>
          <w:szCs w:val="30"/>
          <w:lang w:val="en-US"/>
        </w:rPr>
        <w:t>31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บริษัทมีภาระผูกพันภายใต้สัญญาเงินกู้ยืมจาก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</w:t>
      </w:r>
      <w:r w:rsidR="00A60B3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ิจการที่เกี่ยวข้องกัน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แห่งหนึ่ง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A60B3F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                           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เพื่อค้ำประกันวงเงินกู้ยืมให้กับบริษัทย่อย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หลาย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แห่ง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เป็นจำนวนเงินรวม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688A">
        <w:rPr>
          <w:rFonts w:asciiTheme="majorBidi" w:hAnsiTheme="majorBidi" w:cs="Angsana New"/>
          <w:sz w:val="30"/>
          <w:szCs w:val="30"/>
          <w:lang w:val="en-US" w:bidi="th-TH"/>
        </w:rPr>
        <w:t xml:space="preserve">645 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75D7A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(</w:t>
      </w:r>
      <w:r w:rsidRPr="00B75D7A">
        <w:rPr>
          <w:rFonts w:asciiTheme="majorBidi" w:hAnsiTheme="majorBidi" w:cs="Angsana New"/>
          <w:i/>
          <w:iCs/>
          <w:sz w:val="30"/>
          <w:szCs w:val="30"/>
          <w:lang w:val="en-US"/>
        </w:rPr>
        <w:t xml:space="preserve">2566: </w:t>
      </w:r>
      <w:r w:rsidRPr="00B75D7A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ไม่มี</w:t>
      </w:r>
      <w:r w:rsidRPr="00B75D7A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)</w:t>
      </w:r>
      <w:r w:rsidR="00DF5DD6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                                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โดยยอดคงเหลือของเงินกู้ยืมจากสถาบันการเงินของบริษัทย่อยดังกล่าวเป็นจำนวนเงินรวม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/>
          <w:sz w:val="30"/>
          <w:szCs w:val="30"/>
          <w:lang w:val="en-US"/>
        </w:rPr>
        <w:t>588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="00DF5DD6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                 </w:t>
      </w:r>
      <w:r w:rsidRPr="00B75D7A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(</w:t>
      </w:r>
      <w:r w:rsidRPr="00B75D7A">
        <w:rPr>
          <w:rFonts w:asciiTheme="majorBidi" w:hAnsiTheme="majorBidi" w:cs="Angsana New"/>
          <w:i/>
          <w:iCs/>
          <w:sz w:val="30"/>
          <w:szCs w:val="30"/>
          <w:lang w:val="en-US"/>
        </w:rPr>
        <w:t xml:space="preserve">2566: </w:t>
      </w:r>
      <w:r w:rsidRPr="00B75D7A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ไม่มี</w:t>
      </w:r>
      <w:r w:rsidRPr="00B75D7A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)</w:t>
      </w:r>
    </w:p>
    <w:p w14:paraId="0466F52F" w14:textId="77777777" w:rsidR="00732A2F" w:rsidRPr="00752D68" w:rsidRDefault="00732A2F" w:rsidP="00167B2E">
      <w:pPr>
        <w:spacing w:line="240" w:lineRule="auto"/>
        <w:ind w:left="562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792AA3CD" w14:textId="3F4BECA2" w:rsidR="00285058" w:rsidRPr="00A32C38" w:rsidRDefault="00285058" w:rsidP="006161BB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A32C38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เหตุการณ์ภายหลังรอบระยะเวลา</w:t>
      </w:r>
      <w:r w:rsidR="00397033" w:rsidRPr="00A32C38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>รายงาน</w:t>
      </w:r>
    </w:p>
    <w:p w14:paraId="0592F2D0" w14:textId="77777777" w:rsidR="00397033" w:rsidRDefault="00397033" w:rsidP="00397033">
      <w:pPr>
        <w:tabs>
          <w:tab w:val="left" w:pos="540"/>
        </w:tabs>
        <w:spacing w:line="240" w:lineRule="auto"/>
        <w:ind w:left="547" w:right="53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5D3175C" w14:textId="6F390A5E" w:rsidR="008B3562" w:rsidRDefault="008B3562" w:rsidP="00846215">
      <w:pPr>
        <w:spacing w:line="240" w:lineRule="auto"/>
        <w:ind w:left="900" w:hanging="13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ในระหว่างเดือนมกราคม </w:t>
      </w:r>
      <w:r w:rsidRPr="007914C7">
        <w:rPr>
          <w:rFonts w:asciiTheme="majorBidi" w:hAnsiTheme="majorBidi" w:cstheme="majorBidi"/>
          <w:bCs/>
          <w:sz w:val="30"/>
          <w:szCs w:val="30"/>
          <w:lang w:bidi="th-TH"/>
        </w:rPr>
        <w:t>2568</w:t>
      </w:r>
      <w:r w:rsidRPr="007914C7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บริษัท มาสเตอร์ ไดร์ฟเวอร์ แอนด์ เซอร์วิสเซส </w:t>
      </w:r>
      <w:r w:rsidRPr="007914C7">
        <w:rPr>
          <w:rFonts w:asciiTheme="majorBidi" w:hAnsiTheme="majorBidi" w:cstheme="majorBidi"/>
          <w:bCs/>
          <w:sz w:val="30"/>
          <w:szCs w:val="30"/>
          <w:lang w:bidi="th-TH"/>
        </w:rPr>
        <w:t>(</w:t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ประเทศไทย</w:t>
      </w:r>
      <w:r w:rsidRPr="007914C7">
        <w:rPr>
          <w:rFonts w:asciiTheme="majorBidi" w:hAnsiTheme="majorBidi" w:cstheme="majorBidi"/>
          <w:bCs/>
          <w:sz w:val="30"/>
          <w:szCs w:val="30"/>
          <w:lang w:bidi="th-TH"/>
        </w:rPr>
        <w:t>)</w:t>
      </w:r>
      <w:r w:rsidRPr="007914C7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จำกัด ซึ่งเป็นบริษัทย่อยทางอ้อม ได้เพิ่มทุนจดทะเบียนเป็นจำนวนเงิน </w:t>
      </w:r>
      <w:r w:rsidRPr="007914C7">
        <w:rPr>
          <w:rFonts w:asciiTheme="majorBidi" w:hAnsiTheme="majorBidi" w:cstheme="majorBidi"/>
          <w:bCs/>
          <w:sz w:val="30"/>
          <w:szCs w:val="30"/>
          <w:lang w:bidi="th-TH"/>
        </w:rPr>
        <w:t>20</w:t>
      </w:r>
      <w:r w:rsidRPr="007914C7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ล้านบาท โดยออกหุ้นสามัญจำนวน </w:t>
      </w:r>
      <w:r w:rsidRPr="007914C7">
        <w:rPr>
          <w:rFonts w:asciiTheme="majorBidi" w:hAnsiTheme="majorBidi" w:cstheme="majorBidi"/>
          <w:bCs/>
          <w:sz w:val="30"/>
          <w:szCs w:val="30"/>
          <w:lang w:bidi="th-TH"/>
        </w:rPr>
        <w:t xml:space="preserve">200,000 </w:t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หุ้น มูลค่าหุ้นละ </w:t>
      </w:r>
      <w:r w:rsidRPr="007914C7">
        <w:rPr>
          <w:rFonts w:asciiTheme="majorBidi" w:hAnsiTheme="majorBidi" w:cstheme="majorBidi"/>
          <w:bCs/>
          <w:sz w:val="30"/>
          <w:szCs w:val="30"/>
          <w:lang w:bidi="th-TH"/>
        </w:rPr>
        <w:t>100</w:t>
      </w:r>
      <w:r w:rsidRPr="007914C7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บาท บริษัทย่อยแห่งหนึ่ง</w:t>
      </w:r>
      <w:r w:rsidRPr="007914C7">
        <w:rPr>
          <w:rFonts w:asciiTheme="majorBidi" w:hAnsiTheme="majorBidi" w:cstheme="majorBidi" w:hint="cs"/>
          <w:bCs/>
          <w:sz w:val="30"/>
          <w:szCs w:val="30"/>
          <w:cs/>
          <w:lang w:bidi="th-TH"/>
        </w:rPr>
        <w:t xml:space="preserve"> </w:t>
      </w:r>
      <w:r w:rsidRPr="007914C7">
        <w:rPr>
          <w:rFonts w:asciiTheme="majorBidi" w:hAnsiTheme="majorBidi" w:cstheme="majorBidi"/>
          <w:bCs/>
          <w:sz w:val="30"/>
          <w:szCs w:val="30"/>
          <w:lang w:bidi="th-TH"/>
        </w:rPr>
        <w:t>(</w:t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บริษัทมาสเตอร์ คาร์เร้นเทิล จำกัด</w:t>
      </w:r>
      <w:r w:rsidRPr="007914C7">
        <w:rPr>
          <w:rFonts w:asciiTheme="majorBidi" w:hAnsiTheme="majorBidi" w:cstheme="majorBidi"/>
          <w:bCs/>
          <w:sz w:val="30"/>
          <w:szCs w:val="30"/>
          <w:lang w:bidi="th-TH"/>
        </w:rPr>
        <w:t>)</w:t>
      </w:r>
      <w:r w:rsidRPr="007914C7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ได้ซื้อหุ้นดังกล่าวทั้งหมด </w:t>
      </w:r>
      <w:r w:rsidRPr="007914C7">
        <w:rPr>
          <w:rFonts w:asciiTheme="majorBidi" w:hAnsiTheme="majorBidi" w:cstheme="majorBidi"/>
          <w:b/>
          <w:sz w:val="30"/>
          <w:szCs w:val="30"/>
          <w:lang w:bidi="th-TH"/>
        </w:rPr>
        <w:br/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ทำให้ส่วนได้เสียในบริษัท มาสเตอร์ ไดร์ฟเวอร์ แอนด์ เซอร์วิสเซส </w:t>
      </w:r>
      <w:r w:rsidRPr="007914C7">
        <w:rPr>
          <w:rFonts w:asciiTheme="majorBidi" w:hAnsiTheme="majorBidi" w:cstheme="majorBidi"/>
          <w:bCs/>
          <w:sz w:val="30"/>
          <w:szCs w:val="30"/>
          <w:lang w:bidi="th-TH"/>
        </w:rPr>
        <w:t>(</w:t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ประเทศไทย</w:t>
      </w:r>
      <w:r w:rsidRPr="007914C7">
        <w:rPr>
          <w:rFonts w:asciiTheme="majorBidi" w:hAnsiTheme="majorBidi" w:cstheme="majorBidi"/>
          <w:bCs/>
          <w:sz w:val="30"/>
          <w:szCs w:val="30"/>
          <w:lang w:bidi="th-TH"/>
        </w:rPr>
        <w:t>)</w:t>
      </w:r>
      <w:r w:rsidRPr="007914C7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จำกัด ยังคงเป็น</w:t>
      </w:r>
      <w:r w:rsidRPr="007914C7">
        <w:rPr>
          <w:rFonts w:asciiTheme="majorBidi" w:hAnsiTheme="majorBidi" w:cstheme="majorBidi"/>
          <w:b/>
          <w:sz w:val="30"/>
          <w:szCs w:val="30"/>
          <w:lang w:bidi="th-TH"/>
        </w:rPr>
        <w:br/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ร้อยละ </w:t>
      </w:r>
      <w:r w:rsidRPr="007914C7">
        <w:rPr>
          <w:rFonts w:asciiTheme="majorBidi" w:hAnsiTheme="majorBidi" w:cstheme="majorBidi"/>
          <w:bCs/>
          <w:sz w:val="30"/>
          <w:szCs w:val="30"/>
          <w:lang w:bidi="th-TH"/>
        </w:rPr>
        <w:t xml:space="preserve">99.99 </w:t>
      </w:r>
      <w:r w:rsidRPr="007914C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ดังเดิม</w:t>
      </w:r>
    </w:p>
    <w:p w14:paraId="202AEC70" w14:textId="77777777" w:rsidR="004841AD" w:rsidRPr="00C62CAC" w:rsidRDefault="004841AD">
      <w:pPr>
        <w:spacing w:line="240" w:lineRule="auto"/>
        <w:rPr>
          <w:rFonts w:asciiTheme="majorBidi" w:hAnsiTheme="majorBidi" w:cstheme="majorBidi"/>
          <w:bCs/>
          <w:sz w:val="30"/>
          <w:szCs w:val="30"/>
          <w:lang w:val="en-US"/>
        </w:rPr>
      </w:pPr>
    </w:p>
    <w:sectPr w:rsidR="004841AD" w:rsidRPr="00C62CAC" w:rsidSect="00981E82">
      <w:footerReference w:type="default" r:id="rId19"/>
      <w:pgSz w:w="11907" w:h="16839" w:code="9"/>
      <w:pgMar w:top="691" w:right="1287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7DA7B" w14:textId="77777777" w:rsidR="002F07CF" w:rsidRDefault="002F07CF">
      <w:r>
        <w:separator/>
      </w:r>
    </w:p>
  </w:endnote>
  <w:endnote w:type="continuationSeparator" w:id="0">
    <w:p w14:paraId="4C4BCE98" w14:textId="77777777" w:rsidR="002F07CF" w:rsidRDefault="002F07CF">
      <w:r>
        <w:continuationSeparator/>
      </w:r>
    </w:p>
  </w:endnote>
  <w:endnote w:type="continuationNotice" w:id="1">
    <w:p w14:paraId="542D6D57" w14:textId="77777777" w:rsidR="002F07CF" w:rsidRDefault="002F07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i w:val="0"/>
        <w:color w:val="auto"/>
        <w:sz w:val="32"/>
      </w:rPr>
      <w:id w:val="-3905781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DF83DA" w14:textId="52DB3B6B" w:rsidR="002C5BBD" w:rsidRPr="002C5BBD" w:rsidRDefault="002C5BBD">
        <w:pPr>
          <w:pStyle w:val="Footer"/>
          <w:jc w:val="center"/>
          <w:rPr>
            <w:rFonts w:ascii="Angsana New" w:hAnsi="Angsana New"/>
            <w:i w:val="0"/>
            <w:color w:val="auto"/>
            <w:sz w:val="32"/>
          </w:rPr>
        </w:pPr>
        <w:r w:rsidRPr="001632C6">
          <w:rPr>
            <w:i w:val="0"/>
            <w:color w:val="auto"/>
          </w:rPr>
          <w:fldChar w:fldCharType="begin"/>
        </w:r>
        <w:r w:rsidRPr="001632C6">
          <w:rPr>
            <w:i w:val="0"/>
            <w:color w:val="auto"/>
          </w:rPr>
          <w:instrText xml:space="preserve"> PAGE   \* MERGEFORMAT </w:instrText>
        </w:r>
        <w:r w:rsidRPr="001632C6">
          <w:rPr>
            <w:i w:val="0"/>
            <w:color w:val="auto"/>
          </w:rPr>
          <w:fldChar w:fldCharType="separate"/>
        </w:r>
        <w:r w:rsidRPr="001632C6">
          <w:rPr>
            <w:i w:val="0"/>
            <w:noProof/>
            <w:color w:val="auto"/>
          </w:rPr>
          <w:t>2</w:t>
        </w:r>
        <w:r w:rsidRPr="001632C6">
          <w:rPr>
            <w:i w:val="0"/>
            <w:noProof/>
            <w:color w:val="auto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6DC35" w14:textId="64A3FDA6" w:rsidR="00F411D0" w:rsidRPr="00B41761" w:rsidRDefault="00F411D0" w:rsidP="002430AF">
    <w:pPr>
      <w:pStyle w:val="Footer"/>
      <w:tabs>
        <w:tab w:val="clear" w:pos="9639"/>
        <w:tab w:val="center" w:pos="792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5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9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3D7E2" w14:textId="03AA2574" w:rsidR="00F411D0" w:rsidRPr="00B41761" w:rsidRDefault="00F411D0" w:rsidP="00802E6F">
    <w:pPr>
      <w:pStyle w:val="Footer"/>
      <w:tabs>
        <w:tab w:val="clear" w:pos="9639"/>
        <w:tab w:val="left" w:pos="4620"/>
        <w:tab w:val="center" w:pos="4802"/>
        <w:tab w:val="center" w:pos="74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7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3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72B88" w14:textId="03520182" w:rsidR="00F411D0" w:rsidRPr="00B41761" w:rsidRDefault="00F411D0" w:rsidP="007E53A0">
    <w:pPr>
      <w:pStyle w:val="Footer"/>
      <w:tabs>
        <w:tab w:val="clear" w:pos="9639"/>
        <w:tab w:val="left" w:pos="4620"/>
        <w:tab w:val="center" w:pos="4802"/>
        <w:tab w:val="center" w:pos="74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8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3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08F93" w14:textId="6D26BA81" w:rsidR="00F411D0" w:rsidRPr="00B41761" w:rsidRDefault="00F411D0" w:rsidP="00F6596C">
    <w:pPr>
      <w:pStyle w:val="Footer"/>
      <w:tabs>
        <w:tab w:val="clear" w:pos="9639"/>
        <w:tab w:val="center" w:pos="7470"/>
      </w:tabs>
      <w:rPr>
        <w:rFonts w:ascii="Angsana New" w:hAnsi="Angsana New" w:cs="Angsana New"/>
        <w:color w:val="auto"/>
        <w:sz w:val="30"/>
        <w:szCs w:val="30"/>
      </w:rPr>
    </w:pPr>
    <w:r w:rsidRPr="006F65D9">
      <w:rPr>
        <w:i w:val="0"/>
        <w:iCs w:val="0"/>
        <w:color w:val="auto"/>
      </w:rPr>
      <w:tab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9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9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50D3" w14:textId="380DD376" w:rsidR="00F411D0" w:rsidRPr="00B41761" w:rsidRDefault="00F411D0" w:rsidP="00061232">
    <w:pPr>
      <w:pStyle w:val="Footer"/>
      <w:tabs>
        <w:tab w:val="clear" w:pos="9639"/>
        <w:tab w:val="center" w:pos="47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8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0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60492" w14:textId="2192CCA7" w:rsidR="00F411D0" w:rsidRPr="00B41761" w:rsidRDefault="00F411D0" w:rsidP="007E53A0">
    <w:pPr>
      <w:pStyle w:val="Footer"/>
      <w:tabs>
        <w:tab w:val="clear" w:pos="9639"/>
        <w:tab w:val="left" w:pos="4620"/>
        <w:tab w:val="center" w:pos="4802"/>
        <w:tab w:val="center" w:pos="74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8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3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5094B" w14:textId="7DF969AC" w:rsidR="00F411D0" w:rsidRPr="000C230E" w:rsidRDefault="00F411D0" w:rsidP="00F97815">
    <w:pPr>
      <w:pStyle w:val="Footer"/>
      <w:tabs>
        <w:tab w:val="clear" w:pos="9639"/>
        <w:tab w:val="right" w:pos="5310"/>
      </w:tabs>
      <w:rPr>
        <w:rFonts w:ascii="Angsana New" w:hAnsi="Angsana New" w:cs="Angsana New"/>
        <w:i w:val="0"/>
        <w:iCs w:val="0"/>
        <w:color w:val="auto"/>
        <w:sz w:val="30"/>
        <w:szCs w:val="30"/>
      </w:rPr>
    </w:pPr>
    <w:r>
      <w:rPr>
        <w:rFonts w:ascii="Angsana New" w:hAnsi="Angsana New" w:cs="Angsana New"/>
        <w:i w:val="0"/>
        <w:iCs w:val="0"/>
        <w:color w:val="auto"/>
        <w:sz w:val="30"/>
        <w:szCs w:val="30"/>
        <w:cs/>
      </w:rPr>
      <w:tab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 \* MERGEFORMAT </w:instrText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10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2</w:t>
    </w:r>
    <w:r w:rsidRPr="000C230E"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D25F6" w14:textId="77777777" w:rsidR="002F07CF" w:rsidRDefault="002F07CF">
      <w:r>
        <w:separator/>
      </w:r>
    </w:p>
  </w:footnote>
  <w:footnote w:type="continuationSeparator" w:id="0">
    <w:p w14:paraId="67E69ED7" w14:textId="77777777" w:rsidR="002F07CF" w:rsidRDefault="002F07CF">
      <w:r>
        <w:continuationSeparator/>
      </w:r>
    </w:p>
  </w:footnote>
  <w:footnote w:type="continuationNotice" w:id="1">
    <w:p w14:paraId="66DC2D68" w14:textId="77777777" w:rsidR="002F07CF" w:rsidRDefault="002F07C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6A4D3" w14:textId="77777777" w:rsidR="00D72D60" w:rsidRPr="0026128F" w:rsidRDefault="00D72D60" w:rsidP="00034A32">
    <w:pPr>
      <w:pStyle w:val="Header"/>
      <w:spacing w:line="240" w:lineRule="atLeast"/>
      <w:jc w:val="left"/>
      <w:rPr>
        <w:rFonts w:asciiTheme="majorBidi" w:hAnsiTheme="majorBidi" w:cstheme="majorBidi"/>
        <w:b/>
        <w:bCs/>
        <w:sz w:val="32"/>
        <w:szCs w:val="32"/>
        <w:cs/>
      </w:rPr>
    </w:pP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บริษัท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มิลเลนเนียม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กรุ๊ป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คอร์ปอเรชั่น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(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เอเชีย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)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จำกัด</w:t>
    </w:r>
    <w:r>
      <w:rPr>
        <w:rFonts w:asciiTheme="majorBidi" w:hAnsiTheme="majorBidi" w:cs="Angsana New" w:hint="cs"/>
        <w:b/>
        <w:bCs/>
        <w:sz w:val="32"/>
        <w:szCs w:val="32"/>
        <w:cs/>
        <w:lang w:bidi="th-TH"/>
      </w:rPr>
      <w:t xml:space="preserve"> (มหาชน)</w:t>
    </w:r>
    <w:r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และบริษัทย่อย</w:t>
    </w:r>
  </w:p>
  <w:p w14:paraId="473E23B8" w14:textId="77777777" w:rsidR="00D72D60" w:rsidRPr="002A776D" w:rsidRDefault="00D72D60" w:rsidP="00034A32">
    <w:pPr>
      <w:spacing w:line="240" w:lineRule="atLeast"/>
      <w:rPr>
        <w:rFonts w:ascii="Angsana New" w:hAnsi="Angsana New" w:cs="Angsana New"/>
        <w:b/>
        <w:bCs/>
        <w:sz w:val="32"/>
        <w:szCs w:val="32"/>
      </w:rPr>
    </w:pPr>
    <w:r w:rsidRPr="002A776D">
      <w:rPr>
        <w:rFonts w:ascii="Angsana New" w:hAnsi="Angsana New" w:cs="Angsana New"/>
        <w:b/>
        <w:bCs/>
        <w:sz w:val="32"/>
        <w:szCs w:val="32"/>
        <w:cs/>
        <w:lang w:bidi="th-TH"/>
      </w:rPr>
      <w:t>หมายเหตุประกอบงบการเงิน</w:t>
    </w:r>
  </w:p>
  <w:p w14:paraId="35ED276E" w14:textId="03B6FBD6" w:rsidR="00D72D60" w:rsidRDefault="00D72D60" w:rsidP="00034A32">
    <w:pPr>
      <w:tabs>
        <w:tab w:val="left" w:pos="3980"/>
      </w:tabs>
      <w:spacing w:line="240" w:lineRule="atLeast"/>
      <w:rPr>
        <w:rFonts w:ascii="Angsana New" w:hAnsi="Angsana New" w:cs="Angsana New"/>
        <w:b/>
        <w:bCs/>
        <w:sz w:val="32"/>
        <w:szCs w:val="32"/>
        <w:lang w:val="en-US" w:bidi="th-TH"/>
      </w:rPr>
    </w:pPr>
    <w:r w:rsidRPr="002A776D">
      <w:rPr>
        <w:rFonts w:ascii="Angsana New" w:hAnsi="Angsana New" w:cs="Angsana New" w:hint="cs"/>
        <w:b/>
        <w:bCs/>
        <w:sz w:val="32"/>
        <w:szCs w:val="32"/>
        <w:cs/>
        <w:lang w:bidi="th-TH"/>
      </w:rPr>
      <w:t xml:space="preserve">สำหรับปีสิ้นสุดวันที่ </w:t>
    </w:r>
    <w:r w:rsidR="00C64585" w:rsidRPr="00C64585">
      <w:rPr>
        <w:rFonts w:ascii="Angsana New" w:hAnsi="Angsana New" w:cs="Angsana New"/>
        <w:b/>
        <w:bCs/>
        <w:sz w:val="32"/>
        <w:szCs w:val="32"/>
        <w:lang w:val="en-US" w:bidi="th-TH"/>
      </w:rPr>
      <w:t>31</w:t>
    </w:r>
    <w:r w:rsidRPr="002A776D">
      <w:rPr>
        <w:rFonts w:ascii="Angsana New" w:hAnsi="Angsana New" w:cs="Angsana New" w:hint="cs"/>
        <w:b/>
        <w:bCs/>
        <w:sz w:val="32"/>
        <w:szCs w:val="32"/>
        <w:cs/>
        <w:lang w:bidi="th-TH"/>
      </w:rPr>
      <w:t xml:space="preserve"> ธันวาคม </w:t>
    </w:r>
    <w:r w:rsidR="00C64585" w:rsidRPr="00C64585">
      <w:rPr>
        <w:rFonts w:ascii="Angsana New" w:hAnsi="Angsana New" w:cs="Angsana New"/>
        <w:b/>
        <w:bCs/>
        <w:sz w:val="32"/>
        <w:szCs w:val="32"/>
        <w:lang w:val="en-US" w:bidi="th-TH"/>
      </w:rPr>
      <w:t>256</w:t>
    </w:r>
    <w:r w:rsidR="007C42C4">
      <w:rPr>
        <w:rFonts w:ascii="Angsana New" w:hAnsi="Angsana New" w:cs="Angsana New"/>
        <w:b/>
        <w:bCs/>
        <w:sz w:val="32"/>
        <w:szCs w:val="32"/>
        <w:lang w:val="en-US" w:bidi="th-TH"/>
      </w:rPr>
      <w:t>7</w:t>
    </w:r>
  </w:p>
  <w:p w14:paraId="660E7BC7" w14:textId="77777777" w:rsidR="00D72D60" w:rsidRPr="00B74180" w:rsidRDefault="00D72D60" w:rsidP="00186F0C">
    <w:pPr>
      <w:spacing w:line="240" w:lineRule="auto"/>
      <w:rPr>
        <w:rFonts w:ascii="Angsana New" w:hAnsi="Angsana New" w:cs="Angsana New"/>
        <w:b/>
        <w:bCs/>
        <w:color w:val="FF000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7560CD7"/>
    <w:multiLevelType w:val="hybridMultilevel"/>
    <w:tmpl w:val="FB5A51B4"/>
    <w:lvl w:ilvl="0" w:tplc="763E841E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15335"/>
    <w:multiLevelType w:val="multilevel"/>
    <w:tmpl w:val="5094BB7C"/>
    <w:lvl w:ilvl="0">
      <w:start w:val="1"/>
      <w:numFmt w:val="decimal"/>
      <w:lvlText w:val="%1"/>
      <w:lvlJc w:val="left"/>
      <w:pPr>
        <w:ind w:left="966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7F32513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887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9CF053D"/>
    <w:multiLevelType w:val="hybridMultilevel"/>
    <w:tmpl w:val="11CE9290"/>
    <w:lvl w:ilvl="0" w:tplc="1A7C4914">
      <w:start w:val="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1" w15:restartNumberingAfterBreak="0">
    <w:nsid w:val="4EA5501E"/>
    <w:multiLevelType w:val="multilevel"/>
    <w:tmpl w:val="011E556A"/>
    <w:lvl w:ilvl="0">
      <w:start w:val="2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Angsana New" w:hAnsi="Angsana New" w:cs="Angsana New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30"/>
        <w:szCs w:val="3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1BF52C0"/>
    <w:multiLevelType w:val="multilevel"/>
    <w:tmpl w:val="76CE2682"/>
    <w:lvl w:ilvl="0">
      <w:start w:val="24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sz w:val="30"/>
        <w:szCs w:val="30"/>
      </w:rPr>
    </w:lvl>
    <w:lvl w:ilvl="1">
      <w:start w:val="4"/>
      <w:numFmt w:val="decimalZero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 w15:restartNumberingAfterBreak="0">
    <w:nsid w:val="56BD5A2F"/>
    <w:multiLevelType w:val="multilevel"/>
    <w:tmpl w:val="C1B015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36A07"/>
    <w:multiLevelType w:val="hybridMultilevel"/>
    <w:tmpl w:val="CAFE0A78"/>
    <w:name w:val="KIDS"/>
    <w:lvl w:ilvl="0" w:tplc="7CA676BC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F6E70"/>
    <w:multiLevelType w:val="multilevel"/>
    <w:tmpl w:val="C1B015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83418475">
    <w:abstractNumId w:val="11"/>
  </w:num>
  <w:num w:numId="2" w16cid:durableId="939487039">
    <w:abstractNumId w:val="17"/>
  </w:num>
  <w:num w:numId="3" w16cid:durableId="1592202409">
    <w:abstractNumId w:val="7"/>
  </w:num>
  <w:num w:numId="4" w16cid:durableId="376590279">
    <w:abstractNumId w:val="12"/>
  </w:num>
  <w:num w:numId="5" w16cid:durableId="2077776551">
    <w:abstractNumId w:val="4"/>
  </w:num>
  <w:num w:numId="6" w16cid:durableId="1874881191">
    <w:abstractNumId w:val="20"/>
  </w:num>
  <w:num w:numId="7" w16cid:durableId="897324031">
    <w:abstractNumId w:val="21"/>
  </w:num>
  <w:num w:numId="8" w16cid:durableId="559444085">
    <w:abstractNumId w:val="0"/>
  </w:num>
  <w:num w:numId="9" w16cid:durableId="1472871238">
    <w:abstractNumId w:val="13"/>
  </w:num>
  <w:num w:numId="10" w16cid:durableId="111871103">
    <w:abstractNumId w:val="10"/>
  </w:num>
  <w:num w:numId="11" w16cid:durableId="1776901214">
    <w:abstractNumId w:val="3"/>
  </w:num>
  <w:num w:numId="12" w16cid:durableId="236862604">
    <w:abstractNumId w:val="14"/>
  </w:num>
  <w:num w:numId="13" w16cid:durableId="11297883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7274354">
    <w:abstractNumId w:val="18"/>
  </w:num>
  <w:num w:numId="15" w16cid:durableId="1299259406">
    <w:abstractNumId w:val="11"/>
  </w:num>
  <w:num w:numId="16" w16cid:durableId="1030186379">
    <w:abstractNumId w:val="9"/>
  </w:num>
  <w:num w:numId="17" w16cid:durableId="1430544343">
    <w:abstractNumId w:val="19"/>
  </w:num>
  <w:num w:numId="18" w16cid:durableId="1398818605">
    <w:abstractNumId w:val="2"/>
  </w:num>
  <w:num w:numId="19" w16cid:durableId="1731880784">
    <w:abstractNumId w:val="1"/>
  </w:num>
  <w:num w:numId="20" w16cid:durableId="1189028796">
    <w:abstractNumId w:val="15"/>
  </w:num>
  <w:num w:numId="21" w16cid:durableId="383993844">
    <w:abstractNumId w:val="11"/>
  </w:num>
  <w:num w:numId="22" w16cid:durableId="1391539549">
    <w:abstractNumId w:val="11"/>
  </w:num>
  <w:num w:numId="23" w16cid:durableId="1052584555">
    <w:abstractNumId w:val="11"/>
  </w:num>
  <w:num w:numId="24" w16cid:durableId="951863974">
    <w:abstractNumId w:val="11"/>
  </w:num>
  <w:num w:numId="25" w16cid:durableId="595331314">
    <w:abstractNumId w:val="11"/>
  </w:num>
  <w:num w:numId="26" w16cid:durableId="1420174100">
    <w:abstractNumId w:val="11"/>
  </w:num>
  <w:num w:numId="27" w16cid:durableId="1127234575">
    <w:abstractNumId w:val="5"/>
  </w:num>
  <w:num w:numId="28" w16cid:durableId="226696422">
    <w:abstractNumId w:val="16"/>
  </w:num>
  <w:num w:numId="29" w16cid:durableId="150250893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40"/>
    <w:rsid w:val="00000037"/>
    <w:rsid w:val="000003F5"/>
    <w:rsid w:val="00000465"/>
    <w:rsid w:val="00000484"/>
    <w:rsid w:val="0000076D"/>
    <w:rsid w:val="00000A4A"/>
    <w:rsid w:val="00000EB5"/>
    <w:rsid w:val="00000EE6"/>
    <w:rsid w:val="00001287"/>
    <w:rsid w:val="000013A6"/>
    <w:rsid w:val="000013C8"/>
    <w:rsid w:val="0000149A"/>
    <w:rsid w:val="000018F5"/>
    <w:rsid w:val="000019F8"/>
    <w:rsid w:val="00001ED4"/>
    <w:rsid w:val="0000207D"/>
    <w:rsid w:val="000020D8"/>
    <w:rsid w:val="000021FB"/>
    <w:rsid w:val="000023B2"/>
    <w:rsid w:val="000023CF"/>
    <w:rsid w:val="0000249D"/>
    <w:rsid w:val="00002599"/>
    <w:rsid w:val="000026C4"/>
    <w:rsid w:val="000027B2"/>
    <w:rsid w:val="00002B66"/>
    <w:rsid w:val="00003107"/>
    <w:rsid w:val="00003118"/>
    <w:rsid w:val="0000311C"/>
    <w:rsid w:val="00003217"/>
    <w:rsid w:val="000032E6"/>
    <w:rsid w:val="000032F8"/>
    <w:rsid w:val="000037FB"/>
    <w:rsid w:val="00003816"/>
    <w:rsid w:val="0000398E"/>
    <w:rsid w:val="00003A9B"/>
    <w:rsid w:val="00003AEA"/>
    <w:rsid w:val="00003BE9"/>
    <w:rsid w:val="00003F10"/>
    <w:rsid w:val="00003F40"/>
    <w:rsid w:val="00003F7B"/>
    <w:rsid w:val="000040F6"/>
    <w:rsid w:val="0000422B"/>
    <w:rsid w:val="00004286"/>
    <w:rsid w:val="0000472B"/>
    <w:rsid w:val="00004A5D"/>
    <w:rsid w:val="00004B61"/>
    <w:rsid w:val="00004CBE"/>
    <w:rsid w:val="00004F00"/>
    <w:rsid w:val="00005162"/>
    <w:rsid w:val="000052B8"/>
    <w:rsid w:val="0000535E"/>
    <w:rsid w:val="000056D8"/>
    <w:rsid w:val="00005882"/>
    <w:rsid w:val="000058DB"/>
    <w:rsid w:val="00005985"/>
    <w:rsid w:val="000059DE"/>
    <w:rsid w:val="00005AEE"/>
    <w:rsid w:val="00005BBE"/>
    <w:rsid w:val="00005D50"/>
    <w:rsid w:val="00005EB9"/>
    <w:rsid w:val="00005F6E"/>
    <w:rsid w:val="0000603C"/>
    <w:rsid w:val="00006058"/>
    <w:rsid w:val="000060D1"/>
    <w:rsid w:val="000060ED"/>
    <w:rsid w:val="0000611F"/>
    <w:rsid w:val="0000622E"/>
    <w:rsid w:val="000064A6"/>
    <w:rsid w:val="00006687"/>
    <w:rsid w:val="00006781"/>
    <w:rsid w:val="00006B35"/>
    <w:rsid w:val="00006B9C"/>
    <w:rsid w:val="00006DC3"/>
    <w:rsid w:val="00006F51"/>
    <w:rsid w:val="000071C3"/>
    <w:rsid w:val="000072FE"/>
    <w:rsid w:val="00007353"/>
    <w:rsid w:val="00007404"/>
    <w:rsid w:val="000074E8"/>
    <w:rsid w:val="0000753C"/>
    <w:rsid w:val="00007864"/>
    <w:rsid w:val="000078B3"/>
    <w:rsid w:val="0000790F"/>
    <w:rsid w:val="000079BB"/>
    <w:rsid w:val="000079FE"/>
    <w:rsid w:val="00007AC3"/>
    <w:rsid w:val="00007AC6"/>
    <w:rsid w:val="00007B01"/>
    <w:rsid w:val="00007CE2"/>
    <w:rsid w:val="00007E1D"/>
    <w:rsid w:val="00010179"/>
    <w:rsid w:val="0001034B"/>
    <w:rsid w:val="00010767"/>
    <w:rsid w:val="00010B9C"/>
    <w:rsid w:val="00010E15"/>
    <w:rsid w:val="00010E6F"/>
    <w:rsid w:val="00010F70"/>
    <w:rsid w:val="00010FF7"/>
    <w:rsid w:val="0001134F"/>
    <w:rsid w:val="0001135B"/>
    <w:rsid w:val="000113A1"/>
    <w:rsid w:val="000115D5"/>
    <w:rsid w:val="00011619"/>
    <w:rsid w:val="000116F4"/>
    <w:rsid w:val="000118BB"/>
    <w:rsid w:val="00011A9D"/>
    <w:rsid w:val="00011BC0"/>
    <w:rsid w:val="00011CB6"/>
    <w:rsid w:val="00011CDD"/>
    <w:rsid w:val="0001204E"/>
    <w:rsid w:val="0001218D"/>
    <w:rsid w:val="00012193"/>
    <w:rsid w:val="00012195"/>
    <w:rsid w:val="00012275"/>
    <w:rsid w:val="000122EC"/>
    <w:rsid w:val="000124B3"/>
    <w:rsid w:val="000125B0"/>
    <w:rsid w:val="0001260E"/>
    <w:rsid w:val="000127BD"/>
    <w:rsid w:val="00012867"/>
    <w:rsid w:val="000129D8"/>
    <w:rsid w:val="00012AAC"/>
    <w:rsid w:val="00012C17"/>
    <w:rsid w:val="000130C0"/>
    <w:rsid w:val="00013166"/>
    <w:rsid w:val="0001324A"/>
    <w:rsid w:val="0001339C"/>
    <w:rsid w:val="000134F1"/>
    <w:rsid w:val="000136C9"/>
    <w:rsid w:val="00013767"/>
    <w:rsid w:val="000137C4"/>
    <w:rsid w:val="0001381E"/>
    <w:rsid w:val="00013A38"/>
    <w:rsid w:val="00013C18"/>
    <w:rsid w:val="00013CCA"/>
    <w:rsid w:val="00013EAD"/>
    <w:rsid w:val="00013FBF"/>
    <w:rsid w:val="00014187"/>
    <w:rsid w:val="0001452B"/>
    <w:rsid w:val="00014684"/>
    <w:rsid w:val="0001469F"/>
    <w:rsid w:val="000146C2"/>
    <w:rsid w:val="00014B31"/>
    <w:rsid w:val="00014B4B"/>
    <w:rsid w:val="00014BA6"/>
    <w:rsid w:val="00014F32"/>
    <w:rsid w:val="0001509E"/>
    <w:rsid w:val="000151BB"/>
    <w:rsid w:val="00015291"/>
    <w:rsid w:val="000153C3"/>
    <w:rsid w:val="00015579"/>
    <w:rsid w:val="000155F9"/>
    <w:rsid w:val="00015614"/>
    <w:rsid w:val="00015737"/>
    <w:rsid w:val="000157D8"/>
    <w:rsid w:val="00015916"/>
    <w:rsid w:val="000159E3"/>
    <w:rsid w:val="00015AE8"/>
    <w:rsid w:val="00015B2F"/>
    <w:rsid w:val="00015C93"/>
    <w:rsid w:val="00015DE8"/>
    <w:rsid w:val="00016197"/>
    <w:rsid w:val="0001629D"/>
    <w:rsid w:val="000166E2"/>
    <w:rsid w:val="000166FC"/>
    <w:rsid w:val="000168E2"/>
    <w:rsid w:val="00016985"/>
    <w:rsid w:val="00016A4C"/>
    <w:rsid w:val="00016ADD"/>
    <w:rsid w:val="00016CC2"/>
    <w:rsid w:val="00016E23"/>
    <w:rsid w:val="00017201"/>
    <w:rsid w:val="0001722E"/>
    <w:rsid w:val="0001742F"/>
    <w:rsid w:val="000174BD"/>
    <w:rsid w:val="000174C1"/>
    <w:rsid w:val="0001754D"/>
    <w:rsid w:val="00017700"/>
    <w:rsid w:val="00017743"/>
    <w:rsid w:val="00017B01"/>
    <w:rsid w:val="00017DF1"/>
    <w:rsid w:val="00020021"/>
    <w:rsid w:val="000200E0"/>
    <w:rsid w:val="00020107"/>
    <w:rsid w:val="00020192"/>
    <w:rsid w:val="00020403"/>
    <w:rsid w:val="0002058B"/>
    <w:rsid w:val="00020687"/>
    <w:rsid w:val="00020703"/>
    <w:rsid w:val="00020893"/>
    <w:rsid w:val="000208E0"/>
    <w:rsid w:val="0002091D"/>
    <w:rsid w:val="0002095D"/>
    <w:rsid w:val="000209CF"/>
    <w:rsid w:val="000209D4"/>
    <w:rsid w:val="00020B5D"/>
    <w:rsid w:val="00020CA2"/>
    <w:rsid w:val="00020D52"/>
    <w:rsid w:val="00020EB4"/>
    <w:rsid w:val="00020FAC"/>
    <w:rsid w:val="000210C1"/>
    <w:rsid w:val="0002110B"/>
    <w:rsid w:val="0002113A"/>
    <w:rsid w:val="00021878"/>
    <w:rsid w:val="00021984"/>
    <w:rsid w:val="00021A66"/>
    <w:rsid w:val="00021A69"/>
    <w:rsid w:val="00021ABB"/>
    <w:rsid w:val="00021FA3"/>
    <w:rsid w:val="00021FB6"/>
    <w:rsid w:val="000222C3"/>
    <w:rsid w:val="000222D3"/>
    <w:rsid w:val="000222FF"/>
    <w:rsid w:val="000224B5"/>
    <w:rsid w:val="0002264F"/>
    <w:rsid w:val="000227E2"/>
    <w:rsid w:val="000228A2"/>
    <w:rsid w:val="000229B1"/>
    <w:rsid w:val="000229EC"/>
    <w:rsid w:val="00022B00"/>
    <w:rsid w:val="00022B6B"/>
    <w:rsid w:val="00022C35"/>
    <w:rsid w:val="00022C6A"/>
    <w:rsid w:val="00022D74"/>
    <w:rsid w:val="00022F6C"/>
    <w:rsid w:val="00023079"/>
    <w:rsid w:val="00023088"/>
    <w:rsid w:val="000230E3"/>
    <w:rsid w:val="000230F7"/>
    <w:rsid w:val="0002310B"/>
    <w:rsid w:val="00023116"/>
    <w:rsid w:val="0002313A"/>
    <w:rsid w:val="00023183"/>
    <w:rsid w:val="00023401"/>
    <w:rsid w:val="000234F3"/>
    <w:rsid w:val="000234FF"/>
    <w:rsid w:val="00023675"/>
    <w:rsid w:val="00023710"/>
    <w:rsid w:val="0002395D"/>
    <w:rsid w:val="000239D7"/>
    <w:rsid w:val="00023ABE"/>
    <w:rsid w:val="00023BCC"/>
    <w:rsid w:val="00023C4A"/>
    <w:rsid w:val="00023CAC"/>
    <w:rsid w:val="00024360"/>
    <w:rsid w:val="000243F0"/>
    <w:rsid w:val="0002450B"/>
    <w:rsid w:val="000245AA"/>
    <w:rsid w:val="00024778"/>
    <w:rsid w:val="00024A0E"/>
    <w:rsid w:val="00024A88"/>
    <w:rsid w:val="00024C6E"/>
    <w:rsid w:val="00024ECC"/>
    <w:rsid w:val="000252B4"/>
    <w:rsid w:val="0002534B"/>
    <w:rsid w:val="0002545D"/>
    <w:rsid w:val="00025560"/>
    <w:rsid w:val="0002557E"/>
    <w:rsid w:val="000255CC"/>
    <w:rsid w:val="00025630"/>
    <w:rsid w:val="0002583F"/>
    <w:rsid w:val="00025996"/>
    <w:rsid w:val="00025B9A"/>
    <w:rsid w:val="00026259"/>
    <w:rsid w:val="00026432"/>
    <w:rsid w:val="000265DB"/>
    <w:rsid w:val="00026680"/>
    <w:rsid w:val="000266DE"/>
    <w:rsid w:val="0002685D"/>
    <w:rsid w:val="000269E5"/>
    <w:rsid w:val="00026A06"/>
    <w:rsid w:val="00026A0F"/>
    <w:rsid w:val="00026A8A"/>
    <w:rsid w:val="00026BAC"/>
    <w:rsid w:val="00026F1A"/>
    <w:rsid w:val="00027178"/>
    <w:rsid w:val="00027337"/>
    <w:rsid w:val="00027553"/>
    <w:rsid w:val="0002761D"/>
    <w:rsid w:val="00027732"/>
    <w:rsid w:val="00027927"/>
    <w:rsid w:val="00027AF7"/>
    <w:rsid w:val="00027AFB"/>
    <w:rsid w:val="00027F74"/>
    <w:rsid w:val="000301C6"/>
    <w:rsid w:val="000301E2"/>
    <w:rsid w:val="00030627"/>
    <w:rsid w:val="00030717"/>
    <w:rsid w:val="0003088C"/>
    <w:rsid w:val="000308D5"/>
    <w:rsid w:val="0003099F"/>
    <w:rsid w:val="000309A6"/>
    <w:rsid w:val="00030B6A"/>
    <w:rsid w:val="00030BAA"/>
    <w:rsid w:val="00030C3C"/>
    <w:rsid w:val="00030DC8"/>
    <w:rsid w:val="0003104D"/>
    <w:rsid w:val="0003127D"/>
    <w:rsid w:val="000312CA"/>
    <w:rsid w:val="000312D7"/>
    <w:rsid w:val="000314B9"/>
    <w:rsid w:val="0003152D"/>
    <w:rsid w:val="00031607"/>
    <w:rsid w:val="0003161B"/>
    <w:rsid w:val="000317B8"/>
    <w:rsid w:val="00031835"/>
    <w:rsid w:val="0003192A"/>
    <w:rsid w:val="00031A42"/>
    <w:rsid w:val="00031BC6"/>
    <w:rsid w:val="00031BDD"/>
    <w:rsid w:val="00031EE5"/>
    <w:rsid w:val="00032079"/>
    <w:rsid w:val="00032293"/>
    <w:rsid w:val="000323EC"/>
    <w:rsid w:val="000324A9"/>
    <w:rsid w:val="0003262F"/>
    <w:rsid w:val="00032633"/>
    <w:rsid w:val="000326A9"/>
    <w:rsid w:val="000327DA"/>
    <w:rsid w:val="00032BC4"/>
    <w:rsid w:val="00032CB4"/>
    <w:rsid w:val="00033036"/>
    <w:rsid w:val="000330C2"/>
    <w:rsid w:val="000332A4"/>
    <w:rsid w:val="000332D0"/>
    <w:rsid w:val="00033470"/>
    <w:rsid w:val="00033509"/>
    <w:rsid w:val="000336C6"/>
    <w:rsid w:val="00033741"/>
    <w:rsid w:val="0003378B"/>
    <w:rsid w:val="000337C3"/>
    <w:rsid w:val="00033A2B"/>
    <w:rsid w:val="0003403B"/>
    <w:rsid w:val="00034074"/>
    <w:rsid w:val="00034090"/>
    <w:rsid w:val="000340FF"/>
    <w:rsid w:val="0003448E"/>
    <w:rsid w:val="0003469A"/>
    <w:rsid w:val="0003472A"/>
    <w:rsid w:val="00034A32"/>
    <w:rsid w:val="00034B21"/>
    <w:rsid w:val="00034B42"/>
    <w:rsid w:val="00034B5A"/>
    <w:rsid w:val="00034C02"/>
    <w:rsid w:val="00034C49"/>
    <w:rsid w:val="0003513F"/>
    <w:rsid w:val="00035340"/>
    <w:rsid w:val="00035562"/>
    <w:rsid w:val="000355B5"/>
    <w:rsid w:val="0003584E"/>
    <w:rsid w:val="00035B44"/>
    <w:rsid w:val="00035BD8"/>
    <w:rsid w:val="00035E50"/>
    <w:rsid w:val="00035FB0"/>
    <w:rsid w:val="00036009"/>
    <w:rsid w:val="00036274"/>
    <w:rsid w:val="00036339"/>
    <w:rsid w:val="00036521"/>
    <w:rsid w:val="0003667C"/>
    <w:rsid w:val="00036758"/>
    <w:rsid w:val="000369C1"/>
    <w:rsid w:val="00036E21"/>
    <w:rsid w:val="00036E6D"/>
    <w:rsid w:val="00036EC8"/>
    <w:rsid w:val="0003737B"/>
    <w:rsid w:val="000373BD"/>
    <w:rsid w:val="00037438"/>
    <w:rsid w:val="000376C2"/>
    <w:rsid w:val="000378A2"/>
    <w:rsid w:val="00037919"/>
    <w:rsid w:val="00037AEE"/>
    <w:rsid w:val="00037BA6"/>
    <w:rsid w:val="00037D5B"/>
    <w:rsid w:val="000400E5"/>
    <w:rsid w:val="0004032F"/>
    <w:rsid w:val="0004035C"/>
    <w:rsid w:val="00040374"/>
    <w:rsid w:val="000404A7"/>
    <w:rsid w:val="00040632"/>
    <w:rsid w:val="000409EE"/>
    <w:rsid w:val="00040B56"/>
    <w:rsid w:val="00040BFC"/>
    <w:rsid w:val="00040C24"/>
    <w:rsid w:val="00041166"/>
    <w:rsid w:val="00041291"/>
    <w:rsid w:val="000413D6"/>
    <w:rsid w:val="00041471"/>
    <w:rsid w:val="000415B0"/>
    <w:rsid w:val="00041741"/>
    <w:rsid w:val="000418B0"/>
    <w:rsid w:val="00041A8E"/>
    <w:rsid w:val="00041D3B"/>
    <w:rsid w:val="0004233B"/>
    <w:rsid w:val="00042473"/>
    <w:rsid w:val="000425A1"/>
    <w:rsid w:val="00042857"/>
    <w:rsid w:val="000428EE"/>
    <w:rsid w:val="00042ACF"/>
    <w:rsid w:val="00042E5F"/>
    <w:rsid w:val="00042EC6"/>
    <w:rsid w:val="00043039"/>
    <w:rsid w:val="00043051"/>
    <w:rsid w:val="000432AA"/>
    <w:rsid w:val="0004351E"/>
    <w:rsid w:val="0004364C"/>
    <w:rsid w:val="00043778"/>
    <w:rsid w:val="000437F6"/>
    <w:rsid w:val="00043833"/>
    <w:rsid w:val="000438EE"/>
    <w:rsid w:val="00043C15"/>
    <w:rsid w:val="00044180"/>
    <w:rsid w:val="0004438E"/>
    <w:rsid w:val="00044681"/>
    <w:rsid w:val="000447C2"/>
    <w:rsid w:val="00044801"/>
    <w:rsid w:val="00044934"/>
    <w:rsid w:val="00044A7D"/>
    <w:rsid w:val="00044AE2"/>
    <w:rsid w:val="00044B22"/>
    <w:rsid w:val="00044CBE"/>
    <w:rsid w:val="000450E7"/>
    <w:rsid w:val="000450F9"/>
    <w:rsid w:val="00045239"/>
    <w:rsid w:val="00045400"/>
    <w:rsid w:val="000459B0"/>
    <w:rsid w:val="00045A5B"/>
    <w:rsid w:val="00045AB4"/>
    <w:rsid w:val="00045B66"/>
    <w:rsid w:val="00045D6E"/>
    <w:rsid w:val="00045DF8"/>
    <w:rsid w:val="00045EEB"/>
    <w:rsid w:val="00045F96"/>
    <w:rsid w:val="00046087"/>
    <w:rsid w:val="000460C6"/>
    <w:rsid w:val="0004622A"/>
    <w:rsid w:val="00046246"/>
    <w:rsid w:val="00046412"/>
    <w:rsid w:val="00046452"/>
    <w:rsid w:val="00046513"/>
    <w:rsid w:val="0004656E"/>
    <w:rsid w:val="00046845"/>
    <w:rsid w:val="00046858"/>
    <w:rsid w:val="000468FD"/>
    <w:rsid w:val="00046C02"/>
    <w:rsid w:val="00046DE7"/>
    <w:rsid w:val="00046E00"/>
    <w:rsid w:val="00047059"/>
    <w:rsid w:val="000470E9"/>
    <w:rsid w:val="0004715C"/>
    <w:rsid w:val="0004718D"/>
    <w:rsid w:val="000471AE"/>
    <w:rsid w:val="0004725B"/>
    <w:rsid w:val="0004734A"/>
    <w:rsid w:val="000473A7"/>
    <w:rsid w:val="00047465"/>
    <w:rsid w:val="000474C6"/>
    <w:rsid w:val="00047503"/>
    <w:rsid w:val="0004750D"/>
    <w:rsid w:val="0004766C"/>
    <w:rsid w:val="000477F9"/>
    <w:rsid w:val="00047B13"/>
    <w:rsid w:val="00047C27"/>
    <w:rsid w:val="00047C99"/>
    <w:rsid w:val="00047CC6"/>
    <w:rsid w:val="00047D4A"/>
    <w:rsid w:val="00050140"/>
    <w:rsid w:val="00050180"/>
    <w:rsid w:val="00050233"/>
    <w:rsid w:val="00050314"/>
    <w:rsid w:val="000504B5"/>
    <w:rsid w:val="0005057C"/>
    <w:rsid w:val="000507B3"/>
    <w:rsid w:val="000509F6"/>
    <w:rsid w:val="00050A2B"/>
    <w:rsid w:val="00050D0B"/>
    <w:rsid w:val="00050D18"/>
    <w:rsid w:val="00050D28"/>
    <w:rsid w:val="00050D9E"/>
    <w:rsid w:val="00050E22"/>
    <w:rsid w:val="00050F21"/>
    <w:rsid w:val="0005104E"/>
    <w:rsid w:val="000512AF"/>
    <w:rsid w:val="000512EE"/>
    <w:rsid w:val="00051531"/>
    <w:rsid w:val="000515C2"/>
    <w:rsid w:val="00051895"/>
    <w:rsid w:val="000518F7"/>
    <w:rsid w:val="00051A60"/>
    <w:rsid w:val="00051C10"/>
    <w:rsid w:val="00051C51"/>
    <w:rsid w:val="00051D22"/>
    <w:rsid w:val="000520A8"/>
    <w:rsid w:val="00052295"/>
    <w:rsid w:val="000523F9"/>
    <w:rsid w:val="00052427"/>
    <w:rsid w:val="000524CC"/>
    <w:rsid w:val="00052D76"/>
    <w:rsid w:val="00052DDE"/>
    <w:rsid w:val="00053094"/>
    <w:rsid w:val="000531EE"/>
    <w:rsid w:val="000536D2"/>
    <w:rsid w:val="00053767"/>
    <w:rsid w:val="00053CEF"/>
    <w:rsid w:val="00053D09"/>
    <w:rsid w:val="00053D28"/>
    <w:rsid w:val="00053DD9"/>
    <w:rsid w:val="00053EB1"/>
    <w:rsid w:val="00053EF4"/>
    <w:rsid w:val="0005441E"/>
    <w:rsid w:val="0005450A"/>
    <w:rsid w:val="00054663"/>
    <w:rsid w:val="00054679"/>
    <w:rsid w:val="00054959"/>
    <w:rsid w:val="000549DD"/>
    <w:rsid w:val="00054CE1"/>
    <w:rsid w:val="00054DDE"/>
    <w:rsid w:val="00054EBA"/>
    <w:rsid w:val="00055022"/>
    <w:rsid w:val="00055043"/>
    <w:rsid w:val="00055048"/>
    <w:rsid w:val="000551E7"/>
    <w:rsid w:val="00055398"/>
    <w:rsid w:val="00055421"/>
    <w:rsid w:val="00055513"/>
    <w:rsid w:val="000555A6"/>
    <w:rsid w:val="0005566B"/>
    <w:rsid w:val="00055883"/>
    <w:rsid w:val="00055954"/>
    <w:rsid w:val="00055C0C"/>
    <w:rsid w:val="00055E10"/>
    <w:rsid w:val="00055EA7"/>
    <w:rsid w:val="0005608A"/>
    <w:rsid w:val="000560E4"/>
    <w:rsid w:val="00056199"/>
    <w:rsid w:val="000561C2"/>
    <w:rsid w:val="000561D7"/>
    <w:rsid w:val="00056310"/>
    <w:rsid w:val="000563D3"/>
    <w:rsid w:val="000567EA"/>
    <w:rsid w:val="000568F7"/>
    <w:rsid w:val="00056A96"/>
    <w:rsid w:val="00056B80"/>
    <w:rsid w:val="00056BA0"/>
    <w:rsid w:val="00056BFC"/>
    <w:rsid w:val="00056C08"/>
    <w:rsid w:val="00056F9D"/>
    <w:rsid w:val="000570A9"/>
    <w:rsid w:val="000570BA"/>
    <w:rsid w:val="000571EB"/>
    <w:rsid w:val="00057221"/>
    <w:rsid w:val="000573AD"/>
    <w:rsid w:val="000574FD"/>
    <w:rsid w:val="00057774"/>
    <w:rsid w:val="000577F7"/>
    <w:rsid w:val="0005783F"/>
    <w:rsid w:val="00057870"/>
    <w:rsid w:val="000578D7"/>
    <w:rsid w:val="00057AAF"/>
    <w:rsid w:val="00057CE1"/>
    <w:rsid w:val="00060040"/>
    <w:rsid w:val="000600BD"/>
    <w:rsid w:val="00060279"/>
    <w:rsid w:val="00060410"/>
    <w:rsid w:val="000605F1"/>
    <w:rsid w:val="0006066B"/>
    <w:rsid w:val="000606A1"/>
    <w:rsid w:val="000607EE"/>
    <w:rsid w:val="00060926"/>
    <w:rsid w:val="00060943"/>
    <w:rsid w:val="00060B22"/>
    <w:rsid w:val="00060B95"/>
    <w:rsid w:val="00060B9D"/>
    <w:rsid w:val="00060D92"/>
    <w:rsid w:val="00061232"/>
    <w:rsid w:val="0006124E"/>
    <w:rsid w:val="000614F9"/>
    <w:rsid w:val="000616F8"/>
    <w:rsid w:val="00061747"/>
    <w:rsid w:val="000617B2"/>
    <w:rsid w:val="00061852"/>
    <w:rsid w:val="000618B5"/>
    <w:rsid w:val="00061926"/>
    <w:rsid w:val="00061B11"/>
    <w:rsid w:val="00061B77"/>
    <w:rsid w:val="00061B8F"/>
    <w:rsid w:val="000621A0"/>
    <w:rsid w:val="00062209"/>
    <w:rsid w:val="000622B3"/>
    <w:rsid w:val="00062456"/>
    <w:rsid w:val="00062572"/>
    <w:rsid w:val="000625A5"/>
    <w:rsid w:val="000625C2"/>
    <w:rsid w:val="000625CB"/>
    <w:rsid w:val="0006271C"/>
    <w:rsid w:val="0006276D"/>
    <w:rsid w:val="000629EF"/>
    <w:rsid w:val="00062C07"/>
    <w:rsid w:val="00062C75"/>
    <w:rsid w:val="00062DF9"/>
    <w:rsid w:val="00062E34"/>
    <w:rsid w:val="0006311B"/>
    <w:rsid w:val="000634CD"/>
    <w:rsid w:val="00063536"/>
    <w:rsid w:val="000635A2"/>
    <w:rsid w:val="00063706"/>
    <w:rsid w:val="00063864"/>
    <w:rsid w:val="000638B6"/>
    <w:rsid w:val="00063B6D"/>
    <w:rsid w:val="00063C70"/>
    <w:rsid w:val="00063C89"/>
    <w:rsid w:val="000640BD"/>
    <w:rsid w:val="0006428C"/>
    <w:rsid w:val="000643A9"/>
    <w:rsid w:val="000646D9"/>
    <w:rsid w:val="00064969"/>
    <w:rsid w:val="00064C33"/>
    <w:rsid w:val="00064D9D"/>
    <w:rsid w:val="00064DDE"/>
    <w:rsid w:val="00064FD7"/>
    <w:rsid w:val="00065093"/>
    <w:rsid w:val="000650B2"/>
    <w:rsid w:val="00065380"/>
    <w:rsid w:val="0006539F"/>
    <w:rsid w:val="0006568B"/>
    <w:rsid w:val="000657F9"/>
    <w:rsid w:val="00065BD7"/>
    <w:rsid w:val="00065C5F"/>
    <w:rsid w:val="00065E02"/>
    <w:rsid w:val="00066012"/>
    <w:rsid w:val="000660F5"/>
    <w:rsid w:val="000662B5"/>
    <w:rsid w:val="00066791"/>
    <w:rsid w:val="000667F6"/>
    <w:rsid w:val="0006681D"/>
    <w:rsid w:val="00066C10"/>
    <w:rsid w:val="00066E39"/>
    <w:rsid w:val="00066F8C"/>
    <w:rsid w:val="00066FAA"/>
    <w:rsid w:val="0006714F"/>
    <w:rsid w:val="000671FB"/>
    <w:rsid w:val="000674E8"/>
    <w:rsid w:val="000676A7"/>
    <w:rsid w:val="0006783F"/>
    <w:rsid w:val="00067848"/>
    <w:rsid w:val="000679A5"/>
    <w:rsid w:val="00067CC5"/>
    <w:rsid w:val="0007008F"/>
    <w:rsid w:val="00070096"/>
    <w:rsid w:val="00070699"/>
    <w:rsid w:val="0007073F"/>
    <w:rsid w:val="00070792"/>
    <w:rsid w:val="000709E2"/>
    <w:rsid w:val="00070B0A"/>
    <w:rsid w:val="00070C90"/>
    <w:rsid w:val="00071070"/>
    <w:rsid w:val="00071101"/>
    <w:rsid w:val="00071112"/>
    <w:rsid w:val="00071395"/>
    <w:rsid w:val="000714A7"/>
    <w:rsid w:val="00071516"/>
    <w:rsid w:val="00071588"/>
    <w:rsid w:val="0007182B"/>
    <w:rsid w:val="000718F5"/>
    <w:rsid w:val="000718F7"/>
    <w:rsid w:val="00071B7D"/>
    <w:rsid w:val="00071DFE"/>
    <w:rsid w:val="00071F23"/>
    <w:rsid w:val="00071F59"/>
    <w:rsid w:val="000722BB"/>
    <w:rsid w:val="000722C1"/>
    <w:rsid w:val="000722FB"/>
    <w:rsid w:val="000723A5"/>
    <w:rsid w:val="000724BD"/>
    <w:rsid w:val="00072533"/>
    <w:rsid w:val="000726AE"/>
    <w:rsid w:val="000728DC"/>
    <w:rsid w:val="000728FA"/>
    <w:rsid w:val="00072945"/>
    <w:rsid w:val="00072A20"/>
    <w:rsid w:val="00072CD8"/>
    <w:rsid w:val="00072EF9"/>
    <w:rsid w:val="000732C3"/>
    <w:rsid w:val="000734C3"/>
    <w:rsid w:val="000734E2"/>
    <w:rsid w:val="0007350A"/>
    <w:rsid w:val="000735BB"/>
    <w:rsid w:val="000735E9"/>
    <w:rsid w:val="00073747"/>
    <w:rsid w:val="00073841"/>
    <w:rsid w:val="0007385B"/>
    <w:rsid w:val="000738FB"/>
    <w:rsid w:val="000738FD"/>
    <w:rsid w:val="000739D9"/>
    <w:rsid w:val="00073A99"/>
    <w:rsid w:val="00073B22"/>
    <w:rsid w:val="00073C27"/>
    <w:rsid w:val="00073CA2"/>
    <w:rsid w:val="00073CC7"/>
    <w:rsid w:val="00073D53"/>
    <w:rsid w:val="00073D9E"/>
    <w:rsid w:val="00073F9C"/>
    <w:rsid w:val="00073FEB"/>
    <w:rsid w:val="0007409E"/>
    <w:rsid w:val="00074287"/>
    <w:rsid w:val="000742B8"/>
    <w:rsid w:val="0007435A"/>
    <w:rsid w:val="000743E2"/>
    <w:rsid w:val="000746C8"/>
    <w:rsid w:val="000748A1"/>
    <w:rsid w:val="00074915"/>
    <w:rsid w:val="00074935"/>
    <w:rsid w:val="00074BCA"/>
    <w:rsid w:val="00075281"/>
    <w:rsid w:val="00075453"/>
    <w:rsid w:val="000755A0"/>
    <w:rsid w:val="000758AB"/>
    <w:rsid w:val="00075968"/>
    <w:rsid w:val="00075B3D"/>
    <w:rsid w:val="00076172"/>
    <w:rsid w:val="000761D7"/>
    <w:rsid w:val="00076481"/>
    <w:rsid w:val="00076496"/>
    <w:rsid w:val="000764E8"/>
    <w:rsid w:val="0007660D"/>
    <w:rsid w:val="0007675D"/>
    <w:rsid w:val="000768CF"/>
    <w:rsid w:val="00076922"/>
    <w:rsid w:val="00076954"/>
    <w:rsid w:val="00076966"/>
    <w:rsid w:val="00076BD6"/>
    <w:rsid w:val="00076C6E"/>
    <w:rsid w:val="00076FBA"/>
    <w:rsid w:val="00077012"/>
    <w:rsid w:val="000776C5"/>
    <w:rsid w:val="0007774C"/>
    <w:rsid w:val="000779F7"/>
    <w:rsid w:val="00077A5F"/>
    <w:rsid w:val="00077AC5"/>
    <w:rsid w:val="00077B5E"/>
    <w:rsid w:val="00077B61"/>
    <w:rsid w:val="00077BC9"/>
    <w:rsid w:val="00077C0F"/>
    <w:rsid w:val="00077E27"/>
    <w:rsid w:val="00077EA9"/>
    <w:rsid w:val="000801B6"/>
    <w:rsid w:val="000802C5"/>
    <w:rsid w:val="0008039E"/>
    <w:rsid w:val="00080408"/>
    <w:rsid w:val="00080412"/>
    <w:rsid w:val="0008071A"/>
    <w:rsid w:val="00080782"/>
    <w:rsid w:val="00080853"/>
    <w:rsid w:val="0008090F"/>
    <w:rsid w:val="0008091E"/>
    <w:rsid w:val="000809E9"/>
    <w:rsid w:val="00080B9D"/>
    <w:rsid w:val="00080D56"/>
    <w:rsid w:val="00080E25"/>
    <w:rsid w:val="000811FB"/>
    <w:rsid w:val="00081655"/>
    <w:rsid w:val="0008171B"/>
    <w:rsid w:val="00081989"/>
    <w:rsid w:val="000819DA"/>
    <w:rsid w:val="00081A17"/>
    <w:rsid w:val="00081ACB"/>
    <w:rsid w:val="00081B51"/>
    <w:rsid w:val="000822F7"/>
    <w:rsid w:val="000823A2"/>
    <w:rsid w:val="0008247A"/>
    <w:rsid w:val="00082582"/>
    <w:rsid w:val="00082633"/>
    <w:rsid w:val="0008269B"/>
    <w:rsid w:val="0008269E"/>
    <w:rsid w:val="00082731"/>
    <w:rsid w:val="000827C7"/>
    <w:rsid w:val="0008289D"/>
    <w:rsid w:val="000828C6"/>
    <w:rsid w:val="00082CE7"/>
    <w:rsid w:val="00082E89"/>
    <w:rsid w:val="00082F73"/>
    <w:rsid w:val="00082F9D"/>
    <w:rsid w:val="0008360E"/>
    <w:rsid w:val="0008388A"/>
    <w:rsid w:val="00083966"/>
    <w:rsid w:val="00083A58"/>
    <w:rsid w:val="00083B23"/>
    <w:rsid w:val="00083DE6"/>
    <w:rsid w:val="00083E7F"/>
    <w:rsid w:val="00083EB8"/>
    <w:rsid w:val="00083F26"/>
    <w:rsid w:val="00083FC4"/>
    <w:rsid w:val="0008407C"/>
    <w:rsid w:val="000840A1"/>
    <w:rsid w:val="000840F2"/>
    <w:rsid w:val="00084156"/>
    <w:rsid w:val="000842EE"/>
    <w:rsid w:val="000843A4"/>
    <w:rsid w:val="000844C4"/>
    <w:rsid w:val="000846CB"/>
    <w:rsid w:val="000846F4"/>
    <w:rsid w:val="000848BB"/>
    <w:rsid w:val="00084A9A"/>
    <w:rsid w:val="00084AE8"/>
    <w:rsid w:val="00084B6E"/>
    <w:rsid w:val="00084D0A"/>
    <w:rsid w:val="00084E4E"/>
    <w:rsid w:val="00084F41"/>
    <w:rsid w:val="00084F48"/>
    <w:rsid w:val="00085090"/>
    <w:rsid w:val="0008511E"/>
    <w:rsid w:val="00085156"/>
    <w:rsid w:val="000852EA"/>
    <w:rsid w:val="00085383"/>
    <w:rsid w:val="00085500"/>
    <w:rsid w:val="00085628"/>
    <w:rsid w:val="00085A19"/>
    <w:rsid w:val="00085D8B"/>
    <w:rsid w:val="00086078"/>
    <w:rsid w:val="000863B3"/>
    <w:rsid w:val="00086511"/>
    <w:rsid w:val="000868E8"/>
    <w:rsid w:val="000868F6"/>
    <w:rsid w:val="00086C82"/>
    <w:rsid w:val="00086D52"/>
    <w:rsid w:val="00087153"/>
    <w:rsid w:val="00087156"/>
    <w:rsid w:val="00087487"/>
    <w:rsid w:val="00087691"/>
    <w:rsid w:val="000876D4"/>
    <w:rsid w:val="000876FD"/>
    <w:rsid w:val="00087764"/>
    <w:rsid w:val="00087766"/>
    <w:rsid w:val="0008789C"/>
    <w:rsid w:val="00087A7A"/>
    <w:rsid w:val="00087C75"/>
    <w:rsid w:val="00087C82"/>
    <w:rsid w:val="00087DFA"/>
    <w:rsid w:val="00087E7A"/>
    <w:rsid w:val="00087FDA"/>
    <w:rsid w:val="0009040F"/>
    <w:rsid w:val="00090423"/>
    <w:rsid w:val="00090514"/>
    <w:rsid w:val="000905B3"/>
    <w:rsid w:val="00090708"/>
    <w:rsid w:val="0009087F"/>
    <w:rsid w:val="000908A3"/>
    <w:rsid w:val="00090B02"/>
    <w:rsid w:val="00090B9C"/>
    <w:rsid w:val="00090D11"/>
    <w:rsid w:val="00090D5E"/>
    <w:rsid w:val="00090DF8"/>
    <w:rsid w:val="000911C0"/>
    <w:rsid w:val="00091244"/>
    <w:rsid w:val="000912DE"/>
    <w:rsid w:val="00091377"/>
    <w:rsid w:val="00091495"/>
    <w:rsid w:val="000914A7"/>
    <w:rsid w:val="0009157B"/>
    <w:rsid w:val="000915C6"/>
    <w:rsid w:val="000917FD"/>
    <w:rsid w:val="00091839"/>
    <w:rsid w:val="00091996"/>
    <w:rsid w:val="000919A9"/>
    <w:rsid w:val="00091A03"/>
    <w:rsid w:val="00091A72"/>
    <w:rsid w:val="00091BA6"/>
    <w:rsid w:val="00091BDF"/>
    <w:rsid w:val="00091CC9"/>
    <w:rsid w:val="00091CE5"/>
    <w:rsid w:val="00091CFD"/>
    <w:rsid w:val="00091D93"/>
    <w:rsid w:val="00091F23"/>
    <w:rsid w:val="000920CC"/>
    <w:rsid w:val="0009213E"/>
    <w:rsid w:val="00092332"/>
    <w:rsid w:val="000925B0"/>
    <w:rsid w:val="0009280D"/>
    <w:rsid w:val="00092855"/>
    <w:rsid w:val="000928CD"/>
    <w:rsid w:val="00092984"/>
    <w:rsid w:val="00092A32"/>
    <w:rsid w:val="00092B65"/>
    <w:rsid w:val="00092E87"/>
    <w:rsid w:val="00092EB2"/>
    <w:rsid w:val="00092ED3"/>
    <w:rsid w:val="00092F85"/>
    <w:rsid w:val="00093260"/>
    <w:rsid w:val="000932B5"/>
    <w:rsid w:val="0009330F"/>
    <w:rsid w:val="000934B6"/>
    <w:rsid w:val="0009354F"/>
    <w:rsid w:val="000935F4"/>
    <w:rsid w:val="00093694"/>
    <w:rsid w:val="000939AA"/>
    <w:rsid w:val="00093A86"/>
    <w:rsid w:val="00093C4F"/>
    <w:rsid w:val="00093CB1"/>
    <w:rsid w:val="00093D1D"/>
    <w:rsid w:val="00093D2F"/>
    <w:rsid w:val="00093E11"/>
    <w:rsid w:val="00093E1D"/>
    <w:rsid w:val="00093EA1"/>
    <w:rsid w:val="000942E4"/>
    <w:rsid w:val="00094421"/>
    <w:rsid w:val="00094514"/>
    <w:rsid w:val="00094537"/>
    <w:rsid w:val="000945A8"/>
    <w:rsid w:val="000945F7"/>
    <w:rsid w:val="000947DD"/>
    <w:rsid w:val="00094BB3"/>
    <w:rsid w:val="00094C4E"/>
    <w:rsid w:val="00094EA1"/>
    <w:rsid w:val="00095063"/>
    <w:rsid w:val="000955D7"/>
    <w:rsid w:val="000957F5"/>
    <w:rsid w:val="000958BB"/>
    <w:rsid w:val="00095CE6"/>
    <w:rsid w:val="00096103"/>
    <w:rsid w:val="00096304"/>
    <w:rsid w:val="000964D0"/>
    <w:rsid w:val="000965CC"/>
    <w:rsid w:val="000966CF"/>
    <w:rsid w:val="000967C5"/>
    <w:rsid w:val="000968E8"/>
    <w:rsid w:val="0009695A"/>
    <w:rsid w:val="000969B3"/>
    <w:rsid w:val="000969BE"/>
    <w:rsid w:val="00096AD3"/>
    <w:rsid w:val="00096D5C"/>
    <w:rsid w:val="00096DA6"/>
    <w:rsid w:val="00096DAB"/>
    <w:rsid w:val="00096FA5"/>
    <w:rsid w:val="000973DC"/>
    <w:rsid w:val="000974C6"/>
    <w:rsid w:val="000975D6"/>
    <w:rsid w:val="000975E4"/>
    <w:rsid w:val="000976F3"/>
    <w:rsid w:val="00097716"/>
    <w:rsid w:val="000977C8"/>
    <w:rsid w:val="00097889"/>
    <w:rsid w:val="00097BC4"/>
    <w:rsid w:val="00097CF5"/>
    <w:rsid w:val="00097D3B"/>
    <w:rsid w:val="000A016F"/>
    <w:rsid w:val="000A0248"/>
    <w:rsid w:val="000A026B"/>
    <w:rsid w:val="000A0271"/>
    <w:rsid w:val="000A04A6"/>
    <w:rsid w:val="000A0577"/>
    <w:rsid w:val="000A0735"/>
    <w:rsid w:val="000A07BC"/>
    <w:rsid w:val="000A0AE1"/>
    <w:rsid w:val="000A0C22"/>
    <w:rsid w:val="000A0D2A"/>
    <w:rsid w:val="000A0D32"/>
    <w:rsid w:val="000A0DC0"/>
    <w:rsid w:val="000A0E84"/>
    <w:rsid w:val="000A0F34"/>
    <w:rsid w:val="000A10EF"/>
    <w:rsid w:val="000A11D8"/>
    <w:rsid w:val="000A1424"/>
    <w:rsid w:val="000A1541"/>
    <w:rsid w:val="000A1608"/>
    <w:rsid w:val="000A1731"/>
    <w:rsid w:val="000A1976"/>
    <w:rsid w:val="000A1A35"/>
    <w:rsid w:val="000A1C5C"/>
    <w:rsid w:val="000A1E4D"/>
    <w:rsid w:val="000A1EBC"/>
    <w:rsid w:val="000A1F6D"/>
    <w:rsid w:val="000A203D"/>
    <w:rsid w:val="000A2170"/>
    <w:rsid w:val="000A21AD"/>
    <w:rsid w:val="000A21B5"/>
    <w:rsid w:val="000A221A"/>
    <w:rsid w:val="000A2800"/>
    <w:rsid w:val="000A2998"/>
    <w:rsid w:val="000A29B5"/>
    <w:rsid w:val="000A2A11"/>
    <w:rsid w:val="000A2A79"/>
    <w:rsid w:val="000A2CA0"/>
    <w:rsid w:val="000A2CD7"/>
    <w:rsid w:val="000A2E70"/>
    <w:rsid w:val="000A33AC"/>
    <w:rsid w:val="000A340D"/>
    <w:rsid w:val="000A3547"/>
    <w:rsid w:val="000A356C"/>
    <w:rsid w:val="000A36CA"/>
    <w:rsid w:val="000A37DC"/>
    <w:rsid w:val="000A381B"/>
    <w:rsid w:val="000A3866"/>
    <w:rsid w:val="000A3955"/>
    <w:rsid w:val="000A396F"/>
    <w:rsid w:val="000A3AAA"/>
    <w:rsid w:val="000A3B58"/>
    <w:rsid w:val="000A3BA8"/>
    <w:rsid w:val="000A3D9A"/>
    <w:rsid w:val="000A468C"/>
    <w:rsid w:val="000A4864"/>
    <w:rsid w:val="000A48B4"/>
    <w:rsid w:val="000A4A74"/>
    <w:rsid w:val="000A4AA1"/>
    <w:rsid w:val="000A4BFD"/>
    <w:rsid w:val="000A4C69"/>
    <w:rsid w:val="000A4DEE"/>
    <w:rsid w:val="000A4FD5"/>
    <w:rsid w:val="000A5289"/>
    <w:rsid w:val="000A52D5"/>
    <w:rsid w:val="000A5443"/>
    <w:rsid w:val="000A57AD"/>
    <w:rsid w:val="000A58F5"/>
    <w:rsid w:val="000A5A5E"/>
    <w:rsid w:val="000A5A61"/>
    <w:rsid w:val="000A5B75"/>
    <w:rsid w:val="000A5D53"/>
    <w:rsid w:val="000A5DB5"/>
    <w:rsid w:val="000A5E1D"/>
    <w:rsid w:val="000A5F57"/>
    <w:rsid w:val="000A6039"/>
    <w:rsid w:val="000A6384"/>
    <w:rsid w:val="000A64F9"/>
    <w:rsid w:val="000A6633"/>
    <w:rsid w:val="000A6754"/>
    <w:rsid w:val="000A675B"/>
    <w:rsid w:val="000A6C37"/>
    <w:rsid w:val="000A6EAA"/>
    <w:rsid w:val="000A6FD2"/>
    <w:rsid w:val="000A7478"/>
    <w:rsid w:val="000A7646"/>
    <w:rsid w:val="000A7684"/>
    <w:rsid w:val="000A77C6"/>
    <w:rsid w:val="000A77D4"/>
    <w:rsid w:val="000A7889"/>
    <w:rsid w:val="000A78F7"/>
    <w:rsid w:val="000A79E1"/>
    <w:rsid w:val="000A7A2C"/>
    <w:rsid w:val="000A7B3B"/>
    <w:rsid w:val="000A7BF7"/>
    <w:rsid w:val="000A7C33"/>
    <w:rsid w:val="000A7EEA"/>
    <w:rsid w:val="000A7F88"/>
    <w:rsid w:val="000A7FA2"/>
    <w:rsid w:val="000B0016"/>
    <w:rsid w:val="000B0066"/>
    <w:rsid w:val="000B013F"/>
    <w:rsid w:val="000B0253"/>
    <w:rsid w:val="000B03AF"/>
    <w:rsid w:val="000B088A"/>
    <w:rsid w:val="000B0AC3"/>
    <w:rsid w:val="000B0AD4"/>
    <w:rsid w:val="000B0B79"/>
    <w:rsid w:val="000B0D9C"/>
    <w:rsid w:val="000B0DE6"/>
    <w:rsid w:val="000B108C"/>
    <w:rsid w:val="000B10E1"/>
    <w:rsid w:val="000B1113"/>
    <w:rsid w:val="000B13E4"/>
    <w:rsid w:val="000B1477"/>
    <w:rsid w:val="000B1565"/>
    <w:rsid w:val="000B15A1"/>
    <w:rsid w:val="000B15E1"/>
    <w:rsid w:val="000B17D0"/>
    <w:rsid w:val="000B1869"/>
    <w:rsid w:val="000B1ADC"/>
    <w:rsid w:val="000B1C45"/>
    <w:rsid w:val="000B1DFB"/>
    <w:rsid w:val="000B1E3F"/>
    <w:rsid w:val="000B1F8D"/>
    <w:rsid w:val="000B2175"/>
    <w:rsid w:val="000B22A4"/>
    <w:rsid w:val="000B22CE"/>
    <w:rsid w:val="000B241C"/>
    <w:rsid w:val="000B24A1"/>
    <w:rsid w:val="000B24BA"/>
    <w:rsid w:val="000B2825"/>
    <w:rsid w:val="000B2884"/>
    <w:rsid w:val="000B2940"/>
    <w:rsid w:val="000B296B"/>
    <w:rsid w:val="000B296D"/>
    <w:rsid w:val="000B2A8B"/>
    <w:rsid w:val="000B2BCE"/>
    <w:rsid w:val="000B2D40"/>
    <w:rsid w:val="000B2E0F"/>
    <w:rsid w:val="000B2E18"/>
    <w:rsid w:val="000B2E6D"/>
    <w:rsid w:val="000B2F19"/>
    <w:rsid w:val="000B3122"/>
    <w:rsid w:val="000B32F0"/>
    <w:rsid w:val="000B33D7"/>
    <w:rsid w:val="000B33E7"/>
    <w:rsid w:val="000B352D"/>
    <w:rsid w:val="000B36D8"/>
    <w:rsid w:val="000B3717"/>
    <w:rsid w:val="000B3826"/>
    <w:rsid w:val="000B39B0"/>
    <w:rsid w:val="000B3A28"/>
    <w:rsid w:val="000B3CFA"/>
    <w:rsid w:val="000B410E"/>
    <w:rsid w:val="000B43E6"/>
    <w:rsid w:val="000B4903"/>
    <w:rsid w:val="000B4946"/>
    <w:rsid w:val="000B4B68"/>
    <w:rsid w:val="000B4C89"/>
    <w:rsid w:val="000B50C1"/>
    <w:rsid w:val="000B510C"/>
    <w:rsid w:val="000B5138"/>
    <w:rsid w:val="000B5338"/>
    <w:rsid w:val="000B5468"/>
    <w:rsid w:val="000B549F"/>
    <w:rsid w:val="000B5642"/>
    <w:rsid w:val="000B5705"/>
    <w:rsid w:val="000B5787"/>
    <w:rsid w:val="000B5874"/>
    <w:rsid w:val="000B588F"/>
    <w:rsid w:val="000B59A3"/>
    <w:rsid w:val="000B5B84"/>
    <w:rsid w:val="000B5B87"/>
    <w:rsid w:val="000B5CBC"/>
    <w:rsid w:val="000B5EA9"/>
    <w:rsid w:val="000B5F35"/>
    <w:rsid w:val="000B611E"/>
    <w:rsid w:val="000B6324"/>
    <w:rsid w:val="000B651F"/>
    <w:rsid w:val="000B657F"/>
    <w:rsid w:val="000B6641"/>
    <w:rsid w:val="000B66C0"/>
    <w:rsid w:val="000B6C7C"/>
    <w:rsid w:val="000B6D0E"/>
    <w:rsid w:val="000B6D1F"/>
    <w:rsid w:val="000B6EE6"/>
    <w:rsid w:val="000B6F89"/>
    <w:rsid w:val="000B7246"/>
    <w:rsid w:val="000B7252"/>
    <w:rsid w:val="000B72A6"/>
    <w:rsid w:val="000B72F9"/>
    <w:rsid w:val="000B7336"/>
    <w:rsid w:val="000B74EE"/>
    <w:rsid w:val="000B752C"/>
    <w:rsid w:val="000B78D7"/>
    <w:rsid w:val="000B7A5A"/>
    <w:rsid w:val="000B7A67"/>
    <w:rsid w:val="000B7B5C"/>
    <w:rsid w:val="000B7C73"/>
    <w:rsid w:val="000B7ECC"/>
    <w:rsid w:val="000B7EE5"/>
    <w:rsid w:val="000B7FED"/>
    <w:rsid w:val="000C0005"/>
    <w:rsid w:val="000C0113"/>
    <w:rsid w:val="000C0133"/>
    <w:rsid w:val="000C0271"/>
    <w:rsid w:val="000C02BB"/>
    <w:rsid w:val="000C02E9"/>
    <w:rsid w:val="000C04BF"/>
    <w:rsid w:val="000C0567"/>
    <w:rsid w:val="000C0792"/>
    <w:rsid w:val="000C07FC"/>
    <w:rsid w:val="000C08BE"/>
    <w:rsid w:val="000C0AA8"/>
    <w:rsid w:val="000C0B79"/>
    <w:rsid w:val="000C0D48"/>
    <w:rsid w:val="000C0D9A"/>
    <w:rsid w:val="000C109D"/>
    <w:rsid w:val="000C11F2"/>
    <w:rsid w:val="000C1271"/>
    <w:rsid w:val="000C176C"/>
    <w:rsid w:val="000C1CC6"/>
    <w:rsid w:val="000C1D51"/>
    <w:rsid w:val="000C1D5F"/>
    <w:rsid w:val="000C1E2D"/>
    <w:rsid w:val="000C1EEA"/>
    <w:rsid w:val="000C1F23"/>
    <w:rsid w:val="000C1F29"/>
    <w:rsid w:val="000C22E6"/>
    <w:rsid w:val="000C230E"/>
    <w:rsid w:val="000C2393"/>
    <w:rsid w:val="000C2586"/>
    <w:rsid w:val="000C25AC"/>
    <w:rsid w:val="000C2778"/>
    <w:rsid w:val="000C299E"/>
    <w:rsid w:val="000C29FA"/>
    <w:rsid w:val="000C2A14"/>
    <w:rsid w:val="000C2B3B"/>
    <w:rsid w:val="000C2BE6"/>
    <w:rsid w:val="000C2C6C"/>
    <w:rsid w:val="000C2E08"/>
    <w:rsid w:val="000C3043"/>
    <w:rsid w:val="000C3148"/>
    <w:rsid w:val="000C34C3"/>
    <w:rsid w:val="000C3603"/>
    <w:rsid w:val="000C3616"/>
    <w:rsid w:val="000C37BE"/>
    <w:rsid w:val="000C3830"/>
    <w:rsid w:val="000C3853"/>
    <w:rsid w:val="000C38E6"/>
    <w:rsid w:val="000C39A7"/>
    <w:rsid w:val="000C39C0"/>
    <w:rsid w:val="000C39CD"/>
    <w:rsid w:val="000C3B8F"/>
    <w:rsid w:val="000C3DA0"/>
    <w:rsid w:val="000C3F5C"/>
    <w:rsid w:val="000C4020"/>
    <w:rsid w:val="000C40E5"/>
    <w:rsid w:val="000C4101"/>
    <w:rsid w:val="000C41F5"/>
    <w:rsid w:val="000C420A"/>
    <w:rsid w:val="000C4570"/>
    <w:rsid w:val="000C4603"/>
    <w:rsid w:val="000C46DD"/>
    <w:rsid w:val="000C4723"/>
    <w:rsid w:val="000C4D71"/>
    <w:rsid w:val="000C4DE3"/>
    <w:rsid w:val="000C4F82"/>
    <w:rsid w:val="000C50F4"/>
    <w:rsid w:val="000C51A2"/>
    <w:rsid w:val="000C52DC"/>
    <w:rsid w:val="000C5336"/>
    <w:rsid w:val="000C57A7"/>
    <w:rsid w:val="000C5A1E"/>
    <w:rsid w:val="000C5B03"/>
    <w:rsid w:val="000C5BED"/>
    <w:rsid w:val="000C5C13"/>
    <w:rsid w:val="000C5E57"/>
    <w:rsid w:val="000C61CE"/>
    <w:rsid w:val="000C62E1"/>
    <w:rsid w:val="000C6307"/>
    <w:rsid w:val="000C6459"/>
    <w:rsid w:val="000C6528"/>
    <w:rsid w:val="000C6608"/>
    <w:rsid w:val="000C6834"/>
    <w:rsid w:val="000C6988"/>
    <w:rsid w:val="000C69A7"/>
    <w:rsid w:val="000C6A59"/>
    <w:rsid w:val="000C6C4E"/>
    <w:rsid w:val="000C6C61"/>
    <w:rsid w:val="000C6CF6"/>
    <w:rsid w:val="000C6F03"/>
    <w:rsid w:val="000C701A"/>
    <w:rsid w:val="000C7065"/>
    <w:rsid w:val="000C712C"/>
    <w:rsid w:val="000C7205"/>
    <w:rsid w:val="000C7280"/>
    <w:rsid w:val="000C7297"/>
    <w:rsid w:val="000C72C1"/>
    <w:rsid w:val="000C74A8"/>
    <w:rsid w:val="000C753C"/>
    <w:rsid w:val="000C761E"/>
    <w:rsid w:val="000C7A38"/>
    <w:rsid w:val="000C7BE8"/>
    <w:rsid w:val="000C7CCD"/>
    <w:rsid w:val="000C7D48"/>
    <w:rsid w:val="000C7FFB"/>
    <w:rsid w:val="000D014D"/>
    <w:rsid w:val="000D01AD"/>
    <w:rsid w:val="000D0216"/>
    <w:rsid w:val="000D0268"/>
    <w:rsid w:val="000D0342"/>
    <w:rsid w:val="000D0637"/>
    <w:rsid w:val="000D096A"/>
    <w:rsid w:val="000D0999"/>
    <w:rsid w:val="000D162C"/>
    <w:rsid w:val="000D173A"/>
    <w:rsid w:val="000D17D4"/>
    <w:rsid w:val="000D183A"/>
    <w:rsid w:val="000D1CB9"/>
    <w:rsid w:val="000D1D70"/>
    <w:rsid w:val="000D1D89"/>
    <w:rsid w:val="000D1E28"/>
    <w:rsid w:val="000D1FCF"/>
    <w:rsid w:val="000D2168"/>
    <w:rsid w:val="000D23FC"/>
    <w:rsid w:val="000D245E"/>
    <w:rsid w:val="000D24D9"/>
    <w:rsid w:val="000D259E"/>
    <w:rsid w:val="000D2619"/>
    <w:rsid w:val="000D2747"/>
    <w:rsid w:val="000D29B5"/>
    <w:rsid w:val="000D29DB"/>
    <w:rsid w:val="000D2AB8"/>
    <w:rsid w:val="000D2C8E"/>
    <w:rsid w:val="000D2D1D"/>
    <w:rsid w:val="000D300F"/>
    <w:rsid w:val="000D3173"/>
    <w:rsid w:val="000D3214"/>
    <w:rsid w:val="000D3492"/>
    <w:rsid w:val="000D35F1"/>
    <w:rsid w:val="000D372C"/>
    <w:rsid w:val="000D37E0"/>
    <w:rsid w:val="000D382F"/>
    <w:rsid w:val="000D3A67"/>
    <w:rsid w:val="000D3B12"/>
    <w:rsid w:val="000D3BEC"/>
    <w:rsid w:val="000D3CAD"/>
    <w:rsid w:val="000D3DBE"/>
    <w:rsid w:val="000D3EC6"/>
    <w:rsid w:val="000D3EE8"/>
    <w:rsid w:val="000D4187"/>
    <w:rsid w:val="000D44F0"/>
    <w:rsid w:val="000D4530"/>
    <w:rsid w:val="000D476F"/>
    <w:rsid w:val="000D48C3"/>
    <w:rsid w:val="000D49EF"/>
    <w:rsid w:val="000D4DC7"/>
    <w:rsid w:val="000D4E36"/>
    <w:rsid w:val="000D4EC0"/>
    <w:rsid w:val="000D4F29"/>
    <w:rsid w:val="000D4FBD"/>
    <w:rsid w:val="000D5032"/>
    <w:rsid w:val="000D5118"/>
    <w:rsid w:val="000D5168"/>
    <w:rsid w:val="000D52A8"/>
    <w:rsid w:val="000D547B"/>
    <w:rsid w:val="000D5483"/>
    <w:rsid w:val="000D5713"/>
    <w:rsid w:val="000D573A"/>
    <w:rsid w:val="000D58EC"/>
    <w:rsid w:val="000D59CA"/>
    <w:rsid w:val="000D59E2"/>
    <w:rsid w:val="000D5AC8"/>
    <w:rsid w:val="000D5B6F"/>
    <w:rsid w:val="000D5BDD"/>
    <w:rsid w:val="000D5C05"/>
    <w:rsid w:val="000D5CED"/>
    <w:rsid w:val="000D5F38"/>
    <w:rsid w:val="000D6180"/>
    <w:rsid w:val="000D62D4"/>
    <w:rsid w:val="000D6338"/>
    <w:rsid w:val="000D646D"/>
    <w:rsid w:val="000D6496"/>
    <w:rsid w:val="000D651E"/>
    <w:rsid w:val="000D65BA"/>
    <w:rsid w:val="000D66CD"/>
    <w:rsid w:val="000D67AD"/>
    <w:rsid w:val="000D6824"/>
    <w:rsid w:val="000D694A"/>
    <w:rsid w:val="000D7495"/>
    <w:rsid w:val="000D75EC"/>
    <w:rsid w:val="000D7699"/>
    <w:rsid w:val="000D77A3"/>
    <w:rsid w:val="000D7A7E"/>
    <w:rsid w:val="000D7E1A"/>
    <w:rsid w:val="000D7F1B"/>
    <w:rsid w:val="000E0295"/>
    <w:rsid w:val="000E07FA"/>
    <w:rsid w:val="000E0887"/>
    <w:rsid w:val="000E0999"/>
    <w:rsid w:val="000E0A53"/>
    <w:rsid w:val="000E0DDD"/>
    <w:rsid w:val="000E0F28"/>
    <w:rsid w:val="000E104C"/>
    <w:rsid w:val="000E12D8"/>
    <w:rsid w:val="000E13C1"/>
    <w:rsid w:val="000E1437"/>
    <w:rsid w:val="000E14C6"/>
    <w:rsid w:val="000E1635"/>
    <w:rsid w:val="000E16CF"/>
    <w:rsid w:val="000E1AD0"/>
    <w:rsid w:val="000E1B86"/>
    <w:rsid w:val="000E1BE0"/>
    <w:rsid w:val="000E1CFC"/>
    <w:rsid w:val="000E1D89"/>
    <w:rsid w:val="000E2085"/>
    <w:rsid w:val="000E2096"/>
    <w:rsid w:val="000E23A8"/>
    <w:rsid w:val="000E253E"/>
    <w:rsid w:val="000E27C3"/>
    <w:rsid w:val="000E27FB"/>
    <w:rsid w:val="000E29C6"/>
    <w:rsid w:val="000E2A3E"/>
    <w:rsid w:val="000E2C93"/>
    <w:rsid w:val="000E2D75"/>
    <w:rsid w:val="000E2F01"/>
    <w:rsid w:val="000E2F2B"/>
    <w:rsid w:val="000E2F65"/>
    <w:rsid w:val="000E308F"/>
    <w:rsid w:val="000E30E3"/>
    <w:rsid w:val="000E31D6"/>
    <w:rsid w:val="000E35D1"/>
    <w:rsid w:val="000E36CD"/>
    <w:rsid w:val="000E3983"/>
    <w:rsid w:val="000E3BC3"/>
    <w:rsid w:val="000E3BFF"/>
    <w:rsid w:val="000E3DCA"/>
    <w:rsid w:val="000E40F7"/>
    <w:rsid w:val="000E4305"/>
    <w:rsid w:val="000E451B"/>
    <w:rsid w:val="000E4536"/>
    <w:rsid w:val="000E4639"/>
    <w:rsid w:val="000E46A1"/>
    <w:rsid w:val="000E47A7"/>
    <w:rsid w:val="000E4805"/>
    <w:rsid w:val="000E49FA"/>
    <w:rsid w:val="000E4A72"/>
    <w:rsid w:val="000E4BBA"/>
    <w:rsid w:val="000E4C9F"/>
    <w:rsid w:val="000E5082"/>
    <w:rsid w:val="000E51DE"/>
    <w:rsid w:val="000E570E"/>
    <w:rsid w:val="000E5A63"/>
    <w:rsid w:val="000E5A7C"/>
    <w:rsid w:val="000E5C5D"/>
    <w:rsid w:val="000E5EB5"/>
    <w:rsid w:val="000E60F1"/>
    <w:rsid w:val="000E6127"/>
    <w:rsid w:val="000E61E0"/>
    <w:rsid w:val="000E626E"/>
    <w:rsid w:val="000E6599"/>
    <w:rsid w:val="000E659B"/>
    <w:rsid w:val="000E67B1"/>
    <w:rsid w:val="000E67E2"/>
    <w:rsid w:val="000E69AF"/>
    <w:rsid w:val="000E6C9F"/>
    <w:rsid w:val="000E6D9E"/>
    <w:rsid w:val="000E6DF3"/>
    <w:rsid w:val="000E6EE4"/>
    <w:rsid w:val="000E6F20"/>
    <w:rsid w:val="000E6FCE"/>
    <w:rsid w:val="000E719C"/>
    <w:rsid w:val="000E71AE"/>
    <w:rsid w:val="000E7305"/>
    <w:rsid w:val="000E74B0"/>
    <w:rsid w:val="000E783C"/>
    <w:rsid w:val="000E786D"/>
    <w:rsid w:val="000E7893"/>
    <w:rsid w:val="000E78FF"/>
    <w:rsid w:val="000E799E"/>
    <w:rsid w:val="000E79E5"/>
    <w:rsid w:val="000E79F4"/>
    <w:rsid w:val="000E7AB9"/>
    <w:rsid w:val="000E7B3D"/>
    <w:rsid w:val="000E7B8D"/>
    <w:rsid w:val="000E7D3D"/>
    <w:rsid w:val="000E7D4C"/>
    <w:rsid w:val="000E7DD7"/>
    <w:rsid w:val="000E7E57"/>
    <w:rsid w:val="000E7F15"/>
    <w:rsid w:val="000E7F8E"/>
    <w:rsid w:val="000F017B"/>
    <w:rsid w:val="000F01F7"/>
    <w:rsid w:val="000F0237"/>
    <w:rsid w:val="000F0395"/>
    <w:rsid w:val="000F03DE"/>
    <w:rsid w:val="000F08BC"/>
    <w:rsid w:val="000F0927"/>
    <w:rsid w:val="000F09CF"/>
    <w:rsid w:val="000F0DA0"/>
    <w:rsid w:val="000F0EBB"/>
    <w:rsid w:val="000F12B4"/>
    <w:rsid w:val="000F14B9"/>
    <w:rsid w:val="000F1734"/>
    <w:rsid w:val="000F179C"/>
    <w:rsid w:val="000F17A4"/>
    <w:rsid w:val="000F17CF"/>
    <w:rsid w:val="000F1A32"/>
    <w:rsid w:val="000F1A69"/>
    <w:rsid w:val="000F1BD9"/>
    <w:rsid w:val="000F1FD8"/>
    <w:rsid w:val="000F2327"/>
    <w:rsid w:val="000F243A"/>
    <w:rsid w:val="000F260A"/>
    <w:rsid w:val="000F2763"/>
    <w:rsid w:val="000F279D"/>
    <w:rsid w:val="000F2897"/>
    <w:rsid w:val="000F28A9"/>
    <w:rsid w:val="000F29FB"/>
    <w:rsid w:val="000F2EEC"/>
    <w:rsid w:val="000F31B9"/>
    <w:rsid w:val="000F32C1"/>
    <w:rsid w:val="000F358A"/>
    <w:rsid w:val="000F388B"/>
    <w:rsid w:val="000F3A18"/>
    <w:rsid w:val="000F3AC1"/>
    <w:rsid w:val="000F3C33"/>
    <w:rsid w:val="000F3D1B"/>
    <w:rsid w:val="000F3D59"/>
    <w:rsid w:val="000F3D9A"/>
    <w:rsid w:val="000F3EF6"/>
    <w:rsid w:val="000F3FE3"/>
    <w:rsid w:val="000F418C"/>
    <w:rsid w:val="000F41A5"/>
    <w:rsid w:val="000F4313"/>
    <w:rsid w:val="000F4417"/>
    <w:rsid w:val="000F459A"/>
    <w:rsid w:val="000F48E2"/>
    <w:rsid w:val="000F5081"/>
    <w:rsid w:val="000F5181"/>
    <w:rsid w:val="000F538A"/>
    <w:rsid w:val="000F53A4"/>
    <w:rsid w:val="000F544C"/>
    <w:rsid w:val="000F5534"/>
    <w:rsid w:val="000F5550"/>
    <w:rsid w:val="000F5C3E"/>
    <w:rsid w:val="000F5D21"/>
    <w:rsid w:val="000F5F6B"/>
    <w:rsid w:val="000F633E"/>
    <w:rsid w:val="000F637E"/>
    <w:rsid w:val="000F64A6"/>
    <w:rsid w:val="000F681F"/>
    <w:rsid w:val="000F6A8B"/>
    <w:rsid w:val="000F6B48"/>
    <w:rsid w:val="000F6DAD"/>
    <w:rsid w:val="000F6E8D"/>
    <w:rsid w:val="000F6E9F"/>
    <w:rsid w:val="000F6F3C"/>
    <w:rsid w:val="000F704D"/>
    <w:rsid w:val="000F7196"/>
    <w:rsid w:val="000F72BC"/>
    <w:rsid w:val="000F7335"/>
    <w:rsid w:val="000F7380"/>
    <w:rsid w:val="000F74AA"/>
    <w:rsid w:val="000F764D"/>
    <w:rsid w:val="000F76C8"/>
    <w:rsid w:val="000F7AB6"/>
    <w:rsid w:val="000F7C79"/>
    <w:rsid w:val="000F7D52"/>
    <w:rsid w:val="000F7DC2"/>
    <w:rsid w:val="000F7E08"/>
    <w:rsid w:val="000F7E23"/>
    <w:rsid w:val="000F7F2E"/>
    <w:rsid w:val="0010008C"/>
    <w:rsid w:val="001001ED"/>
    <w:rsid w:val="00100352"/>
    <w:rsid w:val="00100380"/>
    <w:rsid w:val="001003D9"/>
    <w:rsid w:val="001004FF"/>
    <w:rsid w:val="0010051A"/>
    <w:rsid w:val="0010051C"/>
    <w:rsid w:val="00100603"/>
    <w:rsid w:val="001006D9"/>
    <w:rsid w:val="001006EC"/>
    <w:rsid w:val="001007A6"/>
    <w:rsid w:val="00100991"/>
    <w:rsid w:val="00100BAF"/>
    <w:rsid w:val="00100C9D"/>
    <w:rsid w:val="00100D0C"/>
    <w:rsid w:val="00100E91"/>
    <w:rsid w:val="00100EA6"/>
    <w:rsid w:val="00100F78"/>
    <w:rsid w:val="00101013"/>
    <w:rsid w:val="001010D4"/>
    <w:rsid w:val="0010121B"/>
    <w:rsid w:val="00101393"/>
    <w:rsid w:val="0010164F"/>
    <w:rsid w:val="00101842"/>
    <w:rsid w:val="00101857"/>
    <w:rsid w:val="001019A2"/>
    <w:rsid w:val="00101C78"/>
    <w:rsid w:val="00101EAC"/>
    <w:rsid w:val="00101FB9"/>
    <w:rsid w:val="00102163"/>
    <w:rsid w:val="00102204"/>
    <w:rsid w:val="0010239C"/>
    <w:rsid w:val="001023DB"/>
    <w:rsid w:val="00102604"/>
    <w:rsid w:val="0010273A"/>
    <w:rsid w:val="0010287B"/>
    <w:rsid w:val="00102898"/>
    <w:rsid w:val="001029D9"/>
    <w:rsid w:val="001029F3"/>
    <w:rsid w:val="00102A9F"/>
    <w:rsid w:val="00102B64"/>
    <w:rsid w:val="00102D1D"/>
    <w:rsid w:val="00102EA2"/>
    <w:rsid w:val="0010336C"/>
    <w:rsid w:val="0010339B"/>
    <w:rsid w:val="0010369D"/>
    <w:rsid w:val="00103754"/>
    <w:rsid w:val="00103908"/>
    <w:rsid w:val="00103B5F"/>
    <w:rsid w:val="00103C51"/>
    <w:rsid w:val="00103C6D"/>
    <w:rsid w:val="00103D82"/>
    <w:rsid w:val="00104244"/>
    <w:rsid w:val="0010424A"/>
    <w:rsid w:val="001045CA"/>
    <w:rsid w:val="00104801"/>
    <w:rsid w:val="00104843"/>
    <w:rsid w:val="00104A82"/>
    <w:rsid w:val="00104BE4"/>
    <w:rsid w:val="00104C73"/>
    <w:rsid w:val="00104CAB"/>
    <w:rsid w:val="00104E25"/>
    <w:rsid w:val="00105028"/>
    <w:rsid w:val="00105183"/>
    <w:rsid w:val="001051B4"/>
    <w:rsid w:val="001054FD"/>
    <w:rsid w:val="001057EB"/>
    <w:rsid w:val="0010582A"/>
    <w:rsid w:val="00105A7B"/>
    <w:rsid w:val="00105C94"/>
    <w:rsid w:val="00105F42"/>
    <w:rsid w:val="00105FC8"/>
    <w:rsid w:val="00105FFD"/>
    <w:rsid w:val="0010602E"/>
    <w:rsid w:val="00106182"/>
    <w:rsid w:val="00106354"/>
    <w:rsid w:val="00106521"/>
    <w:rsid w:val="0010687D"/>
    <w:rsid w:val="001069AD"/>
    <w:rsid w:val="00106B76"/>
    <w:rsid w:val="00106C71"/>
    <w:rsid w:val="00106D98"/>
    <w:rsid w:val="00106E67"/>
    <w:rsid w:val="00106E6C"/>
    <w:rsid w:val="00106F8A"/>
    <w:rsid w:val="001070E4"/>
    <w:rsid w:val="0010744C"/>
    <w:rsid w:val="001074BE"/>
    <w:rsid w:val="00107525"/>
    <w:rsid w:val="00107776"/>
    <w:rsid w:val="00107940"/>
    <w:rsid w:val="001079D6"/>
    <w:rsid w:val="00107AC8"/>
    <w:rsid w:val="00107B08"/>
    <w:rsid w:val="00107D8C"/>
    <w:rsid w:val="00107FD4"/>
    <w:rsid w:val="001100F4"/>
    <w:rsid w:val="00110259"/>
    <w:rsid w:val="001103FB"/>
    <w:rsid w:val="001107D1"/>
    <w:rsid w:val="001108AD"/>
    <w:rsid w:val="00110BA0"/>
    <w:rsid w:val="00110D83"/>
    <w:rsid w:val="00110EE8"/>
    <w:rsid w:val="00110F7B"/>
    <w:rsid w:val="001110C7"/>
    <w:rsid w:val="00111122"/>
    <w:rsid w:val="00111208"/>
    <w:rsid w:val="0011123A"/>
    <w:rsid w:val="001112BC"/>
    <w:rsid w:val="00111366"/>
    <w:rsid w:val="00111518"/>
    <w:rsid w:val="0011185B"/>
    <w:rsid w:val="001119F5"/>
    <w:rsid w:val="00111AB4"/>
    <w:rsid w:val="00111B88"/>
    <w:rsid w:val="00111C9E"/>
    <w:rsid w:val="00111D14"/>
    <w:rsid w:val="00111F13"/>
    <w:rsid w:val="00111F8E"/>
    <w:rsid w:val="001120FD"/>
    <w:rsid w:val="00112458"/>
    <w:rsid w:val="00112484"/>
    <w:rsid w:val="00112660"/>
    <w:rsid w:val="0011268C"/>
    <w:rsid w:val="0011291E"/>
    <w:rsid w:val="001129A4"/>
    <w:rsid w:val="00112A2D"/>
    <w:rsid w:val="00112B39"/>
    <w:rsid w:val="00112C16"/>
    <w:rsid w:val="00112D6E"/>
    <w:rsid w:val="00112D79"/>
    <w:rsid w:val="00112D8C"/>
    <w:rsid w:val="00112E14"/>
    <w:rsid w:val="00112E5C"/>
    <w:rsid w:val="0011331A"/>
    <w:rsid w:val="00113450"/>
    <w:rsid w:val="0011350C"/>
    <w:rsid w:val="0011375C"/>
    <w:rsid w:val="0011375F"/>
    <w:rsid w:val="001137BF"/>
    <w:rsid w:val="00113830"/>
    <w:rsid w:val="00113972"/>
    <w:rsid w:val="001139C2"/>
    <w:rsid w:val="00113BBF"/>
    <w:rsid w:val="00113C53"/>
    <w:rsid w:val="00113C8F"/>
    <w:rsid w:val="00113D88"/>
    <w:rsid w:val="00113EA0"/>
    <w:rsid w:val="00114276"/>
    <w:rsid w:val="001142E4"/>
    <w:rsid w:val="001144A7"/>
    <w:rsid w:val="00114612"/>
    <w:rsid w:val="001146AF"/>
    <w:rsid w:val="00114889"/>
    <w:rsid w:val="001148F6"/>
    <w:rsid w:val="00114950"/>
    <w:rsid w:val="0011499E"/>
    <w:rsid w:val="00114A3A"/>
    <w:rsid w:val="00114CC1"/>
    <w:rsid w:val="00114CF0"/>
    <w:rsid w:val="00115018"/>
    <w:rsid w:val="00115125"/>
    <w:rsid w:val="001151C5"/>
    <w:rsid w:val="00115358"/>
    <w:rsid w:val="0011548F"/>
    <w:rsid w:val="001154A2"/>
    <w:rsid w:val="00115550"/>
    <w:rsid w:val="00115571"/>
    <w:rsid w:val="0011566F"/>
    <w:rsid w:val="001156EB"/>
    <w:rsid w:val="0011575F"/>
    <w:rsid w:val="00115854"/>
    <w:rsid w:val="00115964"/>
    <w:rsid w:val="0011599A"/>
    <w:rsid w:val="001162BC"/>
    <w:rsid w:val="001162E7"/>
    <w:rsid w:val="0011648D"/>
    <w:rsid w:val="001165B2"/>
    <w:rsid w:val="0011677D"/>
    <w:rsid w:val="0011688F"/>
    <w:rsid w:val="001169E3"/>
    <w:rsid w:val="00116C54"/>
    <w:rsid w:val="00116D11"/>
    <w:rsid w:val="00116D53"/>
    <w:rsid w:val="00117002"/>
    <w:rsid w:val="001172C3"/>
    <w:rsid w:val="0011730A"/>
    <w:rsid w:val="0011736A"/>
    <w:rsid w:val="001173A0"/>
    <w:rsid w:val="0011755F"/>
    <w:rsid w:val="00117604"/>
    <w:rsid w:val="001179CA"/>
    <w:rsid w:val="00117C5E"/>
    <w:rsid w:val="0012005B"/>
    <w:rsid w:val="00120179"/>
    <w:rsid w:val="0012019C"/>
    <w:rsid w:val="00120287"/>
    <w:rsid w:val="001202C2"/>
    <w:rsid w:val="00120312"/>
    <w:rsid w:val="00120514"/>
    <w:rsid w:val="0012052E"/>
    <w:rsid w:val="0012054C"/>
    <w:rsid w:val="00120558"/>
    <w:rsid w:val="001206D8"/>
    <w:rsid w:val="001207EE"/>
    <w:rsid w:val="00120944"/>
    <w:rsid w:val="0012098A"/>
    <w:rsid w:val="001209F5"/>
    <w:rsid w:val="00120A2C"/>
    <w:rsid w:val="00120B6F"/>
    <w:rsid w:val="00120ED1"/>
    <w:rsid w:val="00121314"/>
    <w:rsid w:val="001213AE"/>
    <w:rsid w:val="001214F1"/>
    <w:rsid w:val="001216D9"/>
    <w:rsid w:val="001216FD"/>
    <w:rsid w:val="00121759"/>
    <w:rsid w:val="001218A5"/>
    <w:rsid w:val="001219AF"/>
    <w:rsid w:val="00121A37"/>
    <w:rsid w:val="00121AA4"/>
    <w:rsid w:val="00121CC1"/>
    <w:rsid w:val="00121CFD"/>
    <w:rsid w:val="00121E32"/>
    <w:rsid w:val="00121E46"/>
    <w:rsid w:val="00121FC2"/>
    <w:rsid w:val="001220DF"/>
    <w:rsid w:val="00122143"/>
    <w:rsid w:val="0012294D"/>
    <w:rsid w:val="00122DA9"/>
    <w:rsid w:val="00122F8F"/>
    <w:rsid w:val="00122FEB"/>
    <w:rsid w:val="001232F7"/>
    <w:rsid w:val="00123463"/>
    <w:rsid w:val="00123545"/>
    <w:rsid w:val="00123593"/>
    <w:rsid w:val="001235D2"/>
    <w:rsid w:val="0012370B"/>
    <w:rsid w:val="0012374A"/>
    <w:rsid w:val="00123971"/>
    <w:rsid w:val="001239A0"/>
    <w:rsid w:val="00123A1A"/>
    <w:rsid w:val="00123B78"/>
    <w:rsid w:val="00123C05"/>
    <w:rsid w:val="00123E4B"/>
    <w:rsid w:val="00123E88"/>
    <w:rsid w:val="00123EE8"/>
    <w:rsid w:val="00123F02"/>
    <w:rsid w:val="00123F0B"/>
    <w:rsid w:val="00124182"/>
    <w:rsid w:val="00124294"/>
    <w:rsid w:val="001242B9"/>
    <w:rsid w:val="00124453"/>
    <w:rsid w:val="001245E3"/>
    <w:rsid w:val="00124810"/>
    <w:rsid w:val="00124870"/>
    <w:rsid w:val="00124AF2"/>
    <w:rsid w:val="00124E20"/>
    <w:rsid w:val="0012500A"/>
    <w:rsid w:val="00125049"/>
    <w:rsid w:val="00125241"/>
    <w:rsid w:val="001252A1"/>
    <w:rsid w:val="00125399"/>
    <w:rsid w:val="0012549F"/>
    <w:rsid w:val="00125516"/>
    <w:rsid w:val="00125574"/>
    <w:rsid w:val="00125797"/>
    <w:rsid w:val="001257FC"/>
    <w:rsid w:val="00125914"/>
    <w:rsid w:val="00125934"/>
    <w:rsid w:val="001259D8"/>
    <w:rsid w:val="00125A34"/>
    <w:rsid w:val="00125BE6"/>
    <w:rsid w:val="00125C3C"/>
    <w:rsid w:val="00125D5B"/>
    <w:rsid w:val="00125D7E"/>
    <w:rsid w:val="00125F38"/>
    <w:rsid w:val="00126177"/>
    <w:rsid w:val="00126286"/>
    <w:rsid w:val="00126368"/>
    <w:rsid w:val="001264F9"/>
    <w:rsid w:val="0012653B"/>
    <w:rsid w:val="0012656E"/>
    <w:rsid w:val="00126604"/>
    <w:rsid w:val="00126641"/>
    <w:rsid w:val="00126856"/>
    <w:rsid w:val="001269B8"/>
    <w:rsid w:val="00126A65"/>
    <w:rsid w:val="00126E90"/>
    <w:rsid w:val="00126EAB"/>
    <w:rsid w:val="00127059"/>
    <w:rsid w:val="0012721E"/>
    <w:rsid w:val="00127347"/>
    <w:rsid w:val="0012734F"/>
    <w:rsid w:val="001273A9"/>
    <w:rsid w:val="0012742C"/>
    <w:rsid w:val="001274AA"/>
    <w:rsid w:val="001274C1"/>
    <w:rsid w:val="001275A9"/>
    <w:rsid w:val="0012770B"/>
    <w:rsid w:val="00127896"/>
    <w:rsid w:val="001278DD"/>
    <w:rsid w:val="00127B10"/>
    <w:rsid w:val="00127B2B"/>
    <w:rsid w:val="00127ECD"/>
    <w:rsid w:val="00127F1B"/>
    <w:rsid w:val="00127F85"/>
    <w:rsid w:val="001300DB"/>
    <w:rsid w:val="0013012C"/>
    <w:rsid w:val="001302CC"/>
    <w:rsid w:val="00130304"/>
    <w:rsid w:val="001304B2"/>
    <w:rsid w:val="0013050B"/>
    <w:rsid w:val="001305A7"/>
    <w:rsid w:val="0013075A"/>
    <w:rsid w:val="001307F4"/>
    <w:rsid w:val="0013083A"/>
    <w:rsid w:val="00130875"/>
    <w:rsid w:val="00130A6F"/>
    <w:rsid w:val="00130A7F"/>
    <w:rsid w:val="00130B14"/>
    <w:rsid w:val="00130E55"/>
    <w:rsid w:val="00130E92"/>
    <w:rsid w:val="00130F01"/>
    <w:rsid w:val="00130FA5"/>
    <w:rsid w:val="0013184A"/>
    <w:rsid w:val="00131920"/>
    <w:rsid w:val="00131BED"/>
    <w:rsid w:val="00131C36"/>
    <w:rsid w:val="00131CCF"/>
    <w:rsid w:val="00131D84"/>
    <w:rsid w:val="001322FC"/>
    <w:rsid w:val="00132375"/>
    <w:rsid w:val="00132896"/>
    <w:rsid w:val="0013299B"/>
    <w:rsid w:val="00132B0A"/>
    <w:rsid w:val="00132B24"/>
    <w:rsid w:val="00132CC7"/>
    <w:rsid w:val="00132D08"/>
    <w:rsid w:val="00132DF1"/>
    <w:rsid w:val="00132E1A"/>
    <w:rsid w:val="00132F98"/>
    <w:rsid w:val="0013300B"/>
    <w:rsid w:val="00133199"/>
    <w:rsid w:val="001338A9"/>
    <w:rsid w:val="00133A91"/>
    <w:rsid w:val="00133A9D"/>
    <w:rsid w:val="00133C03"/>
    <w:rsid w:val="00133DDE"/>
    <w:rsid w:val="00133F0E"/>
    <w:rsid w:val="0013409D"/>
    <w:rsid w:val="001340D0"/>
    <w:rsid w:val="00134190"/>
    <w:rsid w:val="001341DC"/>
    <w:rsid w:val="001341F5"/>
    <w:rsid w:val="00134289"/>
    <w:rsid w:val="001345DF"/>
    <w:rsid w:val="0013479E"/>
    <w:rsid w:val="00134B23"/>
    <w:rsid w:val="00134B82"/>
    <w:rsid w:val="00134C44"/>
    <w:rsid w:val="00134EAC"/>
    <w:rsid w:val="00135106"/>
    <w:rsid w:val="001352AC"/>
    <w:rsid w:val="001352C4"/>
    <w:rsid w:val="001352D4"/>
    <w:rsid w:val="001355D4"/>
    <w:rsid w:val="001357ED"/>
    <w:rsid w:val="0013588E"/>
    <w:rsid w:val="00135A69"/>
    <w:rsid w:val="00135B5F"/>
    <w:rsid w:val="00135C35"/>
    <w:rsid w:val="00135C8E"/>
    <w:rsid w:val="00135DCE"/>
    <w:rsid w:val="00135E0D"/>
    <w:rsid w:val="001361B4"/>
    <w:rsid w:val="0013630B"/>
    <w:rsid w:val="0013646E"/>
    <w:rsid w:val="001364EB"/>
    <w:rsid w:val="00136595"/>
    <w:rsid w:val="00136734"/>
    <w:rsid w:val="001367EF"/>
    <w:rsid w:val="0013683E"/>
    <w:rsid w:val="0013693A"/>
    <w:rsid w:val="00136A72"/>
    <w:rsid w:val="00136ABE"/>
    <w:rsid w:val="00136B8F"/>
    <w:rsid w:val="00136DDB"/>
    <w:rsid w:val="00136EAE"/>
    <w:rsid w:val="00136FE7"/>
    <w:rsid w:val="0013728A"/>
    <w:rsid w:val="001372C9"/>
    <w:rsid w:val="001373FD"/>
    <w:rsid w:val="0013763C"/>
    <w:rsid w:val="001376FD"/>
    <w:rsid w:val="001377AA"/>
    <w:rsid w:val="001378CA"/>
    <w:rsid w:val="001379A3"/>
    <w:rsid w:val="00137AAB"/>
    <w:rsid w:val="00137CFB"/>
    <w:rsid w:val="00137F2C"/>
    <w:rsid w:val="001402BA"/>
    <w:rsid w:val="001402EA"/>
    <w:rsid w:val="00140492"/>
    <w:rsid w:val="001404A5"/>
    <w:rsid w:val="00140A2C"/>
    <w:rsid w:val="00140A49"/>
    <w:rsid w:val="00140E54"/>
    <w:rsid w:val="00141158"/>
    <w:rsid w:val="00141445"/>
    <w:rsid w:val="0014149D"/>
    <w:rsid w:val="00141617"/>
    <w:rsid w:val="001416B3"/>
    <w:rsid w:val="00141840"/>
    <w:rsid w:val="00141897"/>
    <w:rsid w:val="001418F8"/>
    <w:rsid w:val="00141D65"/>
    <w:rsid w:val="00141DC3"/>
    <w:rsid w:val="00142078"/>
    <w:rsid w:val="001421F0"/>
    <w:rsid w:val="00142285"/>
    <w:rsid w:val="0014240A"/>
    <w:rsid w:val="0014243F"/>
    <w:rsid w:val="0014270E"/>
    <w:rsid w:val="00142956"/>
    <w:rsid w:val="00142BA0"/>
    <w:rsid w:val="00142C35"/>
    <w:rsid w:val="00142CCC"/>
    <w:rsid w:val="00142D17"/>
    <w:rsid w:val="00142D95"/>
    <w:rsid w:val="00142F0A"/>
    <w:rsid w:val="001433F1"/>
    <w:rsid w:val="00143417"/>
    <w:rsid w:val="001434EE"/>
    <w:rsid w:val="0014353D"/>
    <w:rsid w:val="00143B3D"/>
    <w:rsid w:val="00143B65"/>
    <w:rsid w:val="00143C08"/>
    <w:rsid w:val="00143C24"/>
    <w:rsid w:val="00143DB7"/>
    <w:rsid w:val="00143EDE"/>
    <w:rsid w:val="00143F7E"/>
    <w:rsid w:val="00143F9D"/>
    <w:rsid w:val="001440C8"/>
    <w:rsid w:val="0014423D"/>
    <w:rsid w:val="001443DA"/>
    <w:rsid w:val="0014442A"/>
    <w:rsid w:val="001445CC"/>
    <w:rsid w:val="001447CA"/>
    <w:rsid w:val="00144A9C"/>
    <w:rsid w:val="00144FBB"/>
    <w:rsid w:val="001452D8"/>
    <w:rsid w:val="001456B9"/>
    <w:rsid w:val="0014571D"/>
    <w:rsid w:val="00145977"/>
    <w:rsid w:val="00145B04"/>
    <w:rsid w:val="00145C02"/>
    <w:rsid w:val="00145C11"/>
    <w:rsid w:val="00145FD7"/>
    <w:rsid w:val="0014603E"/>
    <w:rsid w:val="001462CE"/>
    <w:rsid w:val="0014652E"/>
    <w:rsid w:val="0014653F"/>
    <w:rsid w:val="00146564"/>
    <w:rsid w:val="001465CA"/>
    <w:rsid w:val="0014678F"/>
    <w:rsid w:val="00146882"/>
    <w:rsid w:val="0014696A"/>
    <w:rsid w:val="00146C25"/>
    <w:rsid w:val="00146D84"/>
    <w:rsid w:val="00146F8A"/>
    <w:rsid w:val="0014708A"/>
    <w:rsid w:val="001470F5"/>
    <w:rsid w:val="00147101"/>
    <w:rsid w:val="00147108"/>
    <w:rsid w:val="00147143"/>
    <w:rsid w:val="001471EB"/>
    <w:rsid w:val="001474E0"/>
    <w:rsid w:val="001475A2"/>
    <w:rsid w:val="001475F0"/>
    <w:rsid w:val="001476A9"/>
    <w:rsid w:val="00147772"/>
    <w:rsid w:val="00147887"/>
    <w:rsid w:val="00147937"/>
    <w:rsid w:val="00147B6F"/>
    <w:rsid w:val="00147CCE"/>
    <w:rsid w:val="00147FF5"/>
    <w:rsid w:val="001501A3"/>
    <w:rsid w:val="0015033C"/>
    <w:rsid w:val="001504D4"/>
    <w:rsid w:val="001504F8"/>
    <w:rsid w:val="00150674"/>
    <w:rsid w:val="00150827"/>
    <w:rsid w:val="00150976"/>
    <w:rsid w:val="00150AFD"/>
    <w:rsid w:val="00150DE1"/>
    <w:rsid w:val="00150E4A"/>
    <w:rsid w:val="00150F83"/>
    <w:rsid w:val="00151191"/>
    <w:rsid w:val="0015122D"/>
    <w:rsid w:val="0015133F"/>
    <w:rsid w:val="00151613"/>
    <w:rsid w:val="00151811"/>
    <w:rsid w:val="00151A02"/>
    <w:rsid w:val="00151ADB"/>
    <w:rsid w:val="00151B59"/>
    <w:rsid w:val="00151B9F"/>
    <w:rsid w:val="00151E3B"/>
    <w:rsid w:val="00152461"/>
    <w:rsid w:val="001525D1"/>
    <w:rsid w:val="00152657"/>
    <w:rsid w:val="00152881"/>
    <w:rsid w:val="00152A1E"/>
    <w:rsid w:val="00152B74"/>
    <w:rsid w:val="00152BB3"/>
    <w:rsid w:val="00152C45"/>
    <w:rsid w:val="00152C49"/>
    <w:rsid w:val="00152CC5"/>
    <w:rsid w:val="00152D32"/>
    <w:rsid w:val="00152D72"/>
    <w:rsid w:val="00152F69"/>
    <w:rsid w:val="0015335D"/>
    <w:rsid w:val="001536BC"/>
    <w:rsid w:val="00153895"/>
    <w:rsid w:val="00153C2A"/>
    <w:rsid w:val="00153C4C"/>
    <w:rsid w:val="00153CC0"/>
    <w:rsid w:val="00153EB2"/>
    <w:rsid w:val="00153F11"/>
    <w:rsid w:val="00153FAE"/>
    <w:rsid w:val="001541CE"/>
    <w:rsid w:val="001543E1"/>
    <w:rsid w:val="00154405"/>
    <w:rsid w:val="001546D4"/>
    <w:rsid w:val="001548BE"/>
    <w:rsid w:val="00154DD8"/>
    <w:rsid w:val="00154DED"/>
    <w:rsid w:val="00154F74"/>
    <w:rsid w:val="00154FA2"/>
    <w:rsid w:val="001551E7"/>
    <w:rsid w:val="001553FD"/>
    <w:rsid w:val="0015540B"/>
    <w:rsid w:val="001554DF"/>
    <w:rsid w:val="00155726"/>
    <w:rsid w:val="0015584F"/>
    <w:rsid w:val="001558CD"/>
    <w:rsid w:val="00155BAC"/>
    <w:rsid w:val="00155BEA"/>
    <w:rsid w:val="00155D80"/>
    <w:rsid w:val="00155FB5"/>
    <w:rsid w:val="00156137"/>
    <w:rsid w:val="00156145"/>
    <w:rsid w:val="00156307"/>
    <w:rsid w:val="00156308"/>
    <w:rsid w:val="0015632A"/>
    <w:rsid w:val="0015632C"/>
    <w:rsid w:val="001563C8"/>
    <w:rsid w:val="001567A1"/>
    <w:rsid w:val="0015684C"/>
    <w:rsid w:val="001568A5"/>
    <w:rsid w:val="0015691F"/>
    <w:rsid w:val="0015692E"/>
    <w:rsid w:val="00156A02"/>
    <w:rsid w:val="0015706E"/>
    <w:rsid w:val="001570A5"/>
    <w:rsid w:val="00157222"/>
    <w:rsid w:val="00157475"/>
    <w:rsid w:val="001574C8"/>
    <w:rsid w:val="00157572"/>
    <w:rsid w:val="001575C4"/>
    <w:rsid w:val="001575E0"/>
    <w:rsid w:val="0015775C"/>
    <w:rsid w:val="0015779C"/>
    <w:rsid w:val="0015787A"/>
    <w:rsid w:val="00157898"/>
    <w:rsid w:val="00157C1A"/>
    <w:rsid w:val="00157C73"/>
    <w:rsid w:val="00157E45"/>
    <w:rsid w:val="00157F8A"/>
    <w:rsid w:val="00160088"/>
    <w:rsid w:val="00160097"/>
    <w:rsid w:val="001600E9"/>
    <w:rsid w:val="0016016B"/>
    <w:rsid w:val="00160211"/>
    <w:rsid w:val="001602AD"/>
    <w:rsid w:val="001602DB"/>
    <w:rsid w:val="0016036D"/>
    <w:rsid w:val="0016054A"/>
    <w:rsid w:val="00160556"/>
    <w:rsid w:val="00160865"/>
    <w:rsid w:val="00160917"/>
    <w:rsid w:val="00160A9B"/>
    <w:rsid w:val="00160B3F"/>
    <w:rsid w:val="00160B53"/>
    <w:rsid w:val="00160CB6"/>
    <w:rsid w:val="00160FC0"/>
    <w:rsid w:val="001610BE"/>
    <w:rsid w:val="0016121D"/>
    <w:rsid w:val="0016131E"/>
    <w:rsid w:val="0016150B"/>
    <w:rsid w:val="00161856"/>
    <w:rsid w:val="001618DB"/>
    <w:rsid w:val="00161941"/>
    <w:rsid w:val="00161A27"/>
    <w:rsid w:val="00161A5A"/>
    <w:rsid w:val="00161D47"/>
    <w:rsid w:val="00161DBE"/>
    <w:rsid w:val="00162008"/>
    <w:rsid w:val="001620D1"/>
    <w:rsid w:val="00162257"/>
    <w:rsid w:val="0016255E"/>
    <w:rsid w:val="00162724"/>
    <w:rsid w:val="001629C1"/>
    <w:rsid w:val="00162BA8"/>
    <w:rsid w:val="00162DEF"/>
    <w:rsid w:val="001630BE"/>
    <w:rsid w:val="001630F3"/>
    <w:rsid w:val="0016314A"/>
    <w:rsid w:val="00163152"/>
    <w:rsid w:val="001632C6"/>
    <w:rsid w:val="001635AD"/>
    <w:rsid w:val="0016371F"/>
    <w:rsid w:val="00163AE3"/>
    <w:rsid w:val="00163BB5"/>
    <w:rsid w:val="00163CB1"/>
    <w:rsid w:val="00163D70"/>
    <w:rsid w:val="001640FD"/>
    <w:rsid w:val="001643B3"/>
    <w:rsid w:val="001643D3"/>
    <w:rsid w:val="001643D5"/>
    <w:rsid w:val="00164685"/>
    <w:rsid w:val="0016471B"/>
    <w:rsid w:val="00164C4D"/>
    <w:rsid w:val="00164D1D"/>
    <w:rsid w:val="00164D4D"/>
    <w:rsid w:val="00165007"/>
    <w:rsid w:val="001650C1"/>
    <w:rsid w:val="00165151"/>
    <w:rsid w:val="00165279"/>
    <w:rsid w:val="0016559F"/>
    <w:rsid w:val="0016562D"/>
    <w:rsid w:val="0016589B"/>
    <w:rsid w:val="001658AE"/>
    <w:rsid w:val="00165923"/>
    <w:rsid w:val="00165A37"/>
    <w:rsid w:val="00165CA0"/>
    <w:rsid w:val="00165CCB"/>
    <w:rsid w:val="00165E1A"/>
    <w:rsid w:val="00165FEE"/>
    <w:rsid w:val="0016613D"/>
    <w:rsid w:val="001664EB"/>
    <w:rsid w:val="0016656B"/>
    <w:rsid w:val="0016688C"/>
    <w:rsid w:val="0016689C"/>
    <w:rsid w:val="0016698F"/>
    <w:rsid w:val="00166A92"/>
    <w:rsid w:val="00166B01"/>
    <w:rsid w:val="00166D06"/>
    <w:rsid w:val="00166F32"/>
    <w:rsid w:val="00167209"/>
    <w:rsid w:val="0016726A"/>
    <w:rsid w:val="001673AD"/>
    <w:rsid w:val="001673E1"/>
    <w:rsid w:val="001675E1"/>
    <w:rsid w:val="001675EB"/>
    <w:rsid w:val="00167B2E"/>
    <w:rsid w:val="00167D09"/>
    <w:rsid w:val="00167F23"/>
    <w:rsid w:val="00170015"/>
    <w:rsid w:val="00170151"/>
    <w:rsid w:val="001704B6"/>
    <w:rsid w:val="001705A1"/>
    <w:rsid w:val="00170943"/>
    <w:rsid w:val="00170951"/>
    <w:rsid w:val="001709FB"/>
    <w:rsid w:val="00170A5F"/>
    <w:rsid w:val="00170A8B"/>
    <w:rsid w:val="00170B13"/>
    <w:rsid w:val="00170B7A"/>
    <w:rsid w:val="00170D2F"/>
    <w:rsid w:val="00170F3D"/>
    <w:rsid w:val="00170F41"/>
    <w:rsid w:val="00171080"/>
    <w:rsid w:val="001710E9"/>
    <w:rsid w:val="0017112E"/>
    <w:rsid w:val="00171575"/>
    <w:rsid w:val="0017168D"/>
    <w:rsid w:val="00171748"/>
    <w:rsid w:val="00171A6B"/>
    <w:rsid w:val="00171A81"/>
    <w:rsid w:val="00171AA2"/>
    <w:rsid w:val="00171B4B"/>
    <w:rsid w:val="00171C24"/>
    <w:rsid w:val="00171E16"/>
    <w:rsid w:val="00171F20"/>
    <w:rsid w:val="00172143"/>
    <w:rsid w:val="001721C3"/>
    <w:rsid w:val="00172260"/>
    <w:rsid w:val="0017244B"/>
    <w:rsid w:val="00172479"/>
    <w:rsid w:val="00172727"/>
    <w:rsid w:val="00172919"/>
    <w:rsid w:val="00172C41"/>
    <w:rsid w:val="00173222"/>
    <w:rsid w:val="00173488"/>
    <w:rsid w:val="001734B4"/>
    <w:rsid w:val="0017354F"/>
    <w:rsid w:val="00173591"/>
    <w:rsid w:val="001735DC"/>
    <w:rsid w:val="001735EA"/>
    <w:rsid w:val="0017370A"/>
    <w:rsid w:val="001739E3"/>
    <w:rsid w:val="00173A1A"/>
    <w:rsid w:val="00173A47"/>
    <w:rsid w:val="00173A6F"/>
    <w:rsid w:val="00173D24"/>
    <w:rsid w:val="00173FBB"/>
    <w:rsid w:val="00174089"/>
    <w:rsid w:val="001741E2"/>
    <w:rsid w:val="0017460F"/>
    <w:rsid w:val="00174687"/>
    <w:rsid w:val="0017469B"/>
    <w:rsid w:val="0017488C"/>
    <w:rsid w:val="00174BBB"/>
    <w:rsid w:val="00174D27"/>
    <w:rsid w:val="00174E88"/>
    <w:rsid w:val="00174EE0"/>
    <w:rsid w:val="0017538F"/>
    <w:rsid w:val="00175430"/>
    <w:rsid w:val="0017565E"/>
    <w:rsid w:val="001757BB"/>
    <w:rsid w:val="00175A5D"/>
    <w:rsid w:val="00175BDC"/>
    <w:rsid w:val="00175ECB"/>
    <w:rsid w:val="00175F51"/>
    <w:rsid w:val="00175F54"/>
    <w:rsid w:val="00175F57"/>
    <w:rsid w:val="00176224"/>
    <w:rsid w:val="00176359"/>
    <w:rsid w:val="0017662A"/>
    <w:rsid w:val="001766CC"/>
    <w:rsid w:val="00176722"/>
    <w:rsid w:val="00176728"/>
    <w:rsid w:val="0017672E"/>
    <w:rsid w:val="001768DE"/>
    <w:rsid w:val="00176FE7"/>
    <w:rsid w:val="0017748E"/>
    <w:rsid w:val="001777BE"/>
    <w:rsid w:val="00177A53"/>
    <w:rsid w:val="00177B7D"/>
    <w:rsid w:val="00177BBA"/>
    <w:rsid w:val="00177C95"/>
    <w:rsid w:val="00177F9A"/>
    <w:rsid w:val="001800D0"/>
    <w:rsid w:val="0018032F"/>
    <w:rsid w:val="00180475"/>
    <w:rsid w:val="001804E2"/>
    <w:rsid w:val="00180BFA"/>
    <w:rsid w:val="00180D44"/>
    <w:rsid w:val="00180D8E"/>
    <w:rsid w:val="0018106B"/>
    <w:rsid w:val="0018123B"/>
    <w:rsid w:val="0018138F"/>
    <w:rsid w:val="00181580"/>
    <w:rsid w:val="0018172D"/>
    <w:rsid w:val="001818A1"/>
    <w:rsid w:val="00181BE8"/>
    <w:rsid w:val="00181C70"/>
    <w:rsid w:val="001822C7"/>
    <w:rsid w:val="00182513"/>
    <w:rsid w:val="00182626"/>
    <w:rsid w:val="00182641"/>
    <w:rsid w:val="00182A49"/>
    <w:rsid w:val="00182AAB"/>
    <w:rsid w:val="00182B88"/>
    <w:rsid w:val="00182C9E"/>
    <w:rsid w:val="001830D3"/>
    <w:rsid w:val="001831DC"/>
    <w:rsid w:val="001832E4"/>
    <w:rsid w:val="00183390"/>
    <w:rsid w:val="0018339D"/>
    <w:rsid w:val="001833A5"/>
    <w:rsid w:val="001833AD"/>
    <w:rsid w:val="00183594"/>
    <w:rsid w:val="00183699"/>
    <w:rsid w:val="001837AA"/>
    <w:rsid w:val="001838EB"/>
    <w:rsid w:val="0018391A"/>
    <w:rsid w:val="001839CD"/>
    <w:rsid w:val="00183B39"/>
    <w:rsid w:val="00183C52"/>
    <w:rsid w:val="00183D51"/>
    <w:rsid w:val="00183E4B"/>
    <w:rsid w:val="00183FED"/>
    <w:rsid w:val="00183FFC"/>
    <w:rsid w:val="00184353"/>
    <w:rsid w:val="00184444"/>
    <w:rsid w:val="00184525"/>
    <w:rsid w:val="00184733"/>
    <w:rsid w:val="00184776"/>
    <w:rsid w:val="001849BD"/>
    <w:rsid w:val="00184C1F"/>
    <w:rsid w:val="00184C95"/>
    <w:rsid w:val="00184D24"/>
    <w:rsid w:val="00184DD9"/>
    <w:rsid w:val="00184F8E"/>
    <w:rsid w:val="001852BE"/>
    <w:rsid w:val="001852F1"/>
    <w:rsid w:val="00185708"/>
    <w:rsid w:val="001858B2"/>
    <w:rsid w:val="00186006"/>
    <w:rsid w:val="00186040"/>
    <w:rsid w:val="00186136"/>
    <w:rsid w:val="00186219"/>
    <w:rsid w:val="00186489"/>
    <w:rsid w:val="00186750"/>
    <w:rsid w:val="00186B10"/>
    <w:rsid w:val="00186CA3"/>
    <w:rsid w:val="00186DC5"/>
    <w:rsid w:val="00186EA8"/>
    <w:rsid w:val="00186F0C"/>
    <w:rsid w:val="00187199"/>
    <w:rsid w:val="001871F8"/>
    <w:rsid w:val="00187697"/>
    <w:rsid w:val="00187AB9"/>
    <w:rsid w:val="00187B45"/>
    <w:rsid w:val="00187C02"/>
    <w:rsid w:val="00187CB8"/>
    <w:rsid w:val="00187D9A"/>
    <w:rsid w:val="00190265"/>
    <w:rsid w:val="001903DF"/>
    <w:rsid w:val="001904E3"/>
    <w:rsid w:val="00190687"/>
    <w:rsid w:val="00190AF1"/>
    <w:rsid w:val="00190B68"/>
    <w:rsid w:val="00190C5F"/>
    <w:rsid w:val="00190EEF"/>
    <w:rsid w:val="00190EF9"/>
    <w:rsid w:val="00190FAA"/>
    <w:rsid w:val="0019139E"/>
    <w:rsid w:val="00191980"/>
    <w:rsid w:val="00191C31"/>
    <w:rsid w:val="00191EEE"/>
    <w:rsid w:val="00191F04"/>
    <w:rsid w:val="001920C1"/>
    <w:rsid w:val="00192251"/>
    <w:rsid w:val="00192361"/>
    <w:rsid w:val="001925CE"/>
    <w:rsid w:val="001926EE"/>
    <w:rsid w:val="00192782"/>
    <w:rsid w:val="001928CF"/>
    <w:rsid w:val="001928F1"/>
    <w:rsid w:val="00192904"/>
    <w:rsid w:val="001929E5"/>
    <w:rsid w:val="00192AE9"/>
    <w:rsid w:val="00192D74"/>
    <w:rsid w:val="00192FA3"/>
    <w:rsid w:val="00193038"/>
    <w:rsid w:val="001930DB"/>
    <w:rsid w:val="00193248"/>
    <w:rsid w:val="001932A9"/>
    <w:rsid w:val="0019337A"/>
    <w:rsid w:val="001934AB"/>
    <w:rsid w:val="00193543"/>
    <w:rsid w:val="00193671"/>
    <w:rsid w:val="001936DB"/>
    <w:rsid w:val="001938B0"/>
    <w:rsid w:val="001938D5"/>
    <w:rsid w:val="001939DB"/>
    <w:rsid w:val="00193A45"/>
    <w:rsid w:val="00193A52"/>
    <w:rsid w:val="00193BF0"/>
    <w:rsid w:val="00193C4A"/>
    <w:rsid w:val="00193D17"/>
    <w:rsid w:val="00193D42"/>
    <w:rsid w:val="00193E77"/>
    <w:rsid w:val="00194250"/>
    <w:rsid w:val="001945BA"/>
    <w:rsid w:val="00194654"/>
    <w:rsid w:val="00194687"/>
    <w:rsid w:val="0019478B"/>
    <w:rsid w:val="00194855"/>
    <w:rsid w:val="00194966"/>
    <w:rsid w:val="00194F7D"/>
    <w:rsid w:val="00195048"/>
    <w:rsid w:val="00195173"/>
    <w:rsid w:val="0019558D"/>
    <w:rsid w:val="00195611"/>
    <w:rsid w:val="00195CF9"/>
    <w:rsid w:val="00195F0F"/>
    <w:rsid w:val="00195F5D"/>
    <w:rsid w:val="00195F5E"/>
    <w:rsid w:val="001960B2"/>
    <w:rsid w:val="00196307"/>
    <w:rsid w:val="00196350"/>
    <w:rsid w:val="001963E2"/>
    <w:rsid w:val="00196435"/>
    <w:rsid w:val="00196462"/>
    <w:rsid w:val="0019690D"/>
    <w:rsid w:val="00196914"/>
    <w:rsid w:val="00196DF0"/>
    <w:rsid w:val="00196F0A"/>
    <w:rsid w:val="00197183"/>
    <w:rsid w:val="001971F6"/>
    <w:rsid w:val="001974B2"/>
    <w:rsid w:val="00197590"/>
    <w:rsid w:val="001975FF"/>
    <w:rsid w:val="00197687"/>
    <w:rsid w:val="0019770C"/>
    <w:rsid w:val="00197906"/>
    <w:rsid w:val="0019796A"/>
    <w:rsid w:val="0019798F"/>
    <w:rsid w:val="00197A0E"/>
    <w:rsid w:val="00197A28"/>
    <w:rsid w:val="00197B92"/>
    <w:rsid w:val="00197FAA"/>
    <w:rsid w:val="00197FF9"/>
    <w:rsid w:val="001A0076"/>
    <w:rsid w:val="001A0165"/>
    <w:rsid w:val="001A01F5"/>
    <w:rsid w:val="001A025A"/>
    <w:rsid w:val="001A02D0"/>
    <w:rsid w:val="001A05BC"/>
    <w:rsid w:val="001A06C6"/>
    <w:rsid w:val="001A09E1"/>
    <w:rsid w:val="001A0ABB"/>
    <w:rsid w:val="001A0C81"/>
    <w:rsid w:val="001A0C87"/>
    <w:rsid w:val="001A0D61"/>
    <w:rsid w:val="001A112D"/>
    <w:rsid w:val="001A1281"/>
    <w:rsid w:val="001A1349"/>
    <w:rsid w:val="001A135D"/>
    <w:rsid w:val="001A1377"/>
    <w:rsid w:val="001A150A"/>
    <w:rsid w:val="001A1533"/>
    <w:rsid w:val="001A1AA7"/>
    <w:rsid w:val="001A1B07"/>
    <w:rsid w:val="001A1B51"/>
    <w:rsid w:val="001A1C7A"/>
    <w:rsid w:val="001A1DCF"/>
    <w:rsid w:val="001A1E04"/>
    <w:rsid w:val="001A1FBC"/>
    <w:rsid w:val="001A20D7"/>
    <w:rsid w:val="001A210C"/>
    <w:rsid w:val="001A244A"/>
    <w:rsid w:val="001A26DE"/>
    <w:rsid w:val="001A279C"/>
    <w:rsid w:val="001A27F2"/>
    <w:rsid w:val="001A2834"/>
    <w:rsid w:val="001A284C"/>
    <w:rsid w:val="001A2881"/>
    <w:rsid w:val="001A28E0"/>
    <w:rsid w:val="001A2B7E"/>
    <w:rsid w:val="001A2E56"/>
    <w:rsid w:val="001A32CA"/>
    <w:rsid w:val="001A35A4"/>
    <w:rsid w:val="001A376E"/>
    <w:rsid w:val="001A37ED"/>
    <w:rsid w:val="001A3850"/>
    <w:rsid w:val="001A38D4"/>
    <w:rsid w:val="001A3B5A"/>
    <w:rsid w:val="001A3CFC"/>
    <w:rsid w:val="001A3D39"/>
    <w:rsid w:val="001A3F6A"/>
    <w:rsid w:val="001A401B"/>
    <w:rsid w:val="001A407B"/>
    <w:rsid w:val="001A4177"/>
    <w:rsid w:val="001A41F4"/>
    <w:rsid w:val="001A4396"/>
    <w:rsid w:val="001A4660"/>
    <w:rsid w:val="001A48E2"/>
    <w:rsid w:val="001A4C3B"/>
    <w:rsid w:val="001A5151"/>
    <w:rsid w:val="001A521B"/>
    <w:rsid w:val="001A53D0"/>
    <w:rsid w:val="001A5536"/>
    <w:rsid w:val="001A5592"/>
    <w:rsid w:val="001A5608"/>
    <w:rsid w:val="001A562D"/>
    <w:rsid w:val="001A56F0"/>
    <w:rsid w:val="001A5743"/>
    <w:rsid w:val="001A578D"/>
    <w:rsid w:val="001A5826"/>
    <w:rsid w:val="001A5AC7"/>
    <w:rsid w:val="001A5B0E"/>
    <w:rsid w:val="001A5C9F"/>
    <w:rsid w:val="001A5F08"/>
    <w:rsid w:val="001A605E"/>
    <w:rsid w:val="001A61CA"/>
    <w:rsid w:val="001A6471"/>
    <w:rsid w:val="001A649E"/>
    <w:rsid w:val="001A67E9"/>
    <w:rsid w:val="001A6809"/>
    <w:rsid w:val="001A6899"/>
    <w:rsid w:val="001A6A09"/>
    <w:rsid w:val="001A6A4C"/>
    <w:rsid w:val="001A6BDD"/>
    <w:rsid w:val="001A6D21"/>
    <w:rsid w:val="001A6E78"/>
    <w:rsid w:val="001A6FA9"/>
    <w:rsid w:val="001A71AA"/>
    <w:rsid w:val="001A72B0"/>
    <w:rsid w:val="001A72FE"/>
    <w:rsid w:val="001A76A8"/>
    <w:rsid w:val="001A783A"/>
    <w:rsid w:val="001A7962"/>
    <w:rsid w:val="001A7B26"/>
    <w:rsid w:val="001A7BDB"/>
    <w:rsid w:val="001A7C02"/>
    <w:rsid w:val="001A7C83"/>
    <w:rsid w:val="001A7E4E"/>
    <w:rsid w:val="001B011D"/>
    <w:rsid w:val="001B03A0"/>
    <w:rsid w:val="001B057E"/>
    <w:rsid w:val="001B05C5"/>
    <w:rsid w:val="001B072A"/>
    <w:rsid w:val="001B0D6A"/>
    <w:rsid w:val="001B0FEC"/>
    <w:rsid w:val="001B11A0"/>
    <w:rsid w:val="001B159B"/>
    <w:rsid w:val="001B17A2"/>
    <w:rsid w:val="001B1837"/>
    <w:rsid w:val="001B1C1E"/>
    <w:rsid w:val="001B1DEF"/>
    <w:rsid w:val="001B1E70"/>
    <w:rsid w:val="001B1E81"/>
    <w:rsid w:val="001B1EF6"/>
    <w:rsid w:val="001B21A7"/>
    <w:rsid w:val="001B21A9"/>
    <w:rsid w:val="001B21C6"/>
    <w:rsid w:val="001B22FC"/>
    <w:rsid w:val="001B23AA"/>
    <w:rsid w:val="001B23AF"/>
    <w:rsid w:val="001B262D"/>
    <w:rsid w:val="001B2940"/>
    <w:rsid w:val="001B29B6"/>
    <w:rsid w:val="001B2B3A"/>
    <w:rsid w:val="001B2ED5"/>
    <w:rsid w:val="001B2F40"/>
    <w:rsid w:val="001B2FE1"/>
    <w:rsid w:val="001B309F"/>
    <w:rsid w:val="001B31C1"/>
    <w:rsid w:val="001B31C3"/>
    <w:rsid w:val="001B31D0"/>
    <w:rsid w:val="001B3279"/>
    <w:rsid w:val="001B35DD"/>
    <w:rsid w:val="001B3729"/>
    <w:rsid w:val="001B39AB"/>
    <w:rsid w:val="001B3B87"/>
    <w:rsid w:val="001B3C51"/>
    <w:rsid w:val="001B3D60"/>
    <w:rsid w:val="001B3DB5"/>
    <w:rsid w:val="001B3EDB"/>
    <w:rsid w:val="001B3EDD"/>
    <w:rsid w:val="001B3FA2"/>
    <w:rsid w:val="001B400E"/>
    <w:rsid w:val="001B410B"/>
    <w:rsid w:val="001B4138"/>
    <w:rsid w:val="001B452D"/>
    <w:rsid w:val="001B458E"/>
    <w:rsid w:val="001B4779"/>
    <w:rsid w:val="001B479F"/>
    <w:rsid w:val="001B480C"/>
    <w:rsid w:val="001B48F5"/>
    <w:rsid w:val="001B497C"/>
    <w:rsid w:val="001B4B09"/>
    <w:rsid w:val="001B4B1E"/>
    <w:rsid w:val="001B4BEB"/>
    <w:rsid w:val="001B4C4F"/>
    <w:rsid w:val="001B5115"/>
    <w:rsid w:val="001B5A19"/>
    <w:rsid w:val="001B5A93"/>
    <w:rsid w:val="001B5EDA"/>
    <w:rsid w:val="001B5EE7"/>
    <w:rsid w:val="001B639F"/>
    <w:rsid w:val="001B63BA"/>
    <w:rsid w:val="001B63EC"/>
    <w:rsid w:val="001B65D0"/>
    <w:rsid w:val="001B68C0"/>
    <w:rsid w:val="001B69B8"/>
    <w:rsid w:val="001B6BD4"/>
    <w:rsid w:val="001B6C90"/>
    <w:rsid w:val="001B6EC0"/>
    <w:rsid w:val="001B7298"/>
    <w:rsid w:val="001B7423"/>
    <w:rsid w:val="001B7442"/>
    <w:rsid w:val="001B779B"/>
    <w:rsid w:val="001B78A6"/>
    <w:rsid w:val="001B78B1"/>
    <w:rsid w:val="001B7AE2"/>
    <w:rsid w:val="001B7B59"/>
    <w:rsid w:val="001B7BA3"/>
    <w:rsid w:val="001B7CEE"/>
    <w:rsid w:val="001B7D37"/>
    <w:rsid w:val="001B7EA9"/>
    <w:rsid w:val="001B7F7F"/>
    <w:rsid w:val="001B7FEE"/>
    <w:rsid w:val="001C00A8"/>
    <w:rsid w:val="001C07B0"/>
    <w:rsid w:val="001C0A50"/>
    <w:rsid w:val="001C0EBD"/>
    <w:rsid w:val="001C0F44"/>
    <w:rsid w:val="001C108C"/>
    <w:rsid w:val="001C1170"/>
    <w:rsid w:val="001C120C"/>
    <w:rsid w:val="001C19C2"/>
    <w:rsid w:val="001C1BCF"/>
    <w:rsid w:val="001C2100"/>
    <w:rsid w:val="001C217D"/>
    <w:rsid w:val="001C2270"/>
    <w:rsid w:val="001C234D"/>
    <w:rsid w:val="001C23AA"/>
    <w:rsid w:val="001C23F0"/>
    <w:rsid w:val="001C2468"/>
    <w:rsid w:val="001C24AB"/>
    <w:rsid w:val="001C268A"/>
    <w:rsid w:val="001C2DB8"/>
    <w:rsid w:val="001C32F9"/>
    <w:rsid w:val="001C376A"/>
    <w:rsid w:val="001C378F"/>
    <w:rsid w:val="001C38A6"/>
    <w:rsid w:val="001C391E"/>
    <w:rsid w:val="001C397A"/>
    <w:rsid w:val="001C3ABF"/>
    <w:rsid w:val="001C3B0E"/>
    <w:rsid w:val="001C3B13"/>
    <w:rsid w:val="001C3D60"/>
    <w:rsid w:val="001C3DAF"/>
    <w:rsid w:val="001C3F40"/>
    <w:rsid w:val="001C401A"/>
    <w:rsid w:val="001C4080"/>
    <w:rsid w:val="001C423B"/>
    <w:rsid w:val="001C4496"/>
    <w:rsid w:val="001C4561"/>
    <w:rsid w:val="001C4657"/>
    <w:rsid w:val="001C4A34"/>
    <w:rsid w:val="001C4BED"/>
    <w:rsid w:val="001C4E3C"/>
    <w:rsid w:val="001C4EF8"/>
    <w:rsid w:val="001C5057"/>
    <w:rsid w:val="001C507B"/>
    <w:rsid w:val="001C5161"/>
    <w:rsid w:val="001C5300"/>
    <w:rsid w:val="001C555E"/>
    <w:rsid w:val="001C5710"/>
    <w:rsid w:val="001C595A"/>
    <w:rsid w:val="001C5AAE"/>
    <w:rsid w:val="001C5BD5"/>
    <w:rsid w:val="001C5C40"/>
    <w:rsid w:val="001C5C5B"/>
    <w:rsid w:val="001C6473"/>
    <w:rsid w:val="001C647A"/>
    <w:rsid w:val="001C6577"/>
    <w:rsid w:val="001C65C0"/>
    <w:rsid w:val="001C6758"/>
    <w:rsid w:val="001C683F"/>
    <w:rsid w:val="001C6D1D"/>
    <w:rsid w:val="001C6F2D"/>
    <w:rsid w:val="001C702F"/>
    <w:rsid w:val="001C7104"/>
    <w:rsid w:val="001C712B"/>
    <w:rsid w:val="001C7298"/>
    <w:rsid w:val="001C786A"/>
    <w:rsid w:val="001C7BF6"/>
    <w:rsid w:val="001C7D44"/>
    <w:rsid w:val="001D02AF"/>
    <w:rsid w:val="001D0442"/>
    <w:rsid w:val="001D0614"/>
    <w:rsid w:val="001D062C"/>
    <w:rsid w:val="001D06D2"/>
    <w:rsid w:val="001D08A3"/>
    <w:rsid w:val="001D0AE9"/>
    <w:rsid w:val="001D1032"/>
    <w:rsid w:val="001D1070"/>
    <w:rsid w:val="001D15C6"/>
    <w:rsid w:val="001D15ED"/>
    <w:rsid w:val="001D18FB"/>
    <w:rsid w:val="001D198B"/>
    <w:rsid w:val="001D19E5"/>
    <w:rsid w:val="001D1A0A"/>
    <w:rsid w:val="001D1BAD"/>
    <w:rsid w:val="001D1D6A"/>
    <w:rsid w:val="001D1F2B"/>
    <w:rsid w:val="001D21E5"/>
    <w:rsid w:val="001D23B5"/>
    <w:rsid w:val="001D24D1"/>
    <w:rsid w:val="001D2564"/>
    <w:rsid w:val="001D25D8"/>
    <w:rsid w:val="001D2668"/>
    <w:rsid w:val="001D2760"/>
    <w:rsid w:val="001D2790"/>
    <w:rsid w:val="001D2BAD"/>
    <w:rsid w:val="001D2C96"/>
    <w:rsid w:val="001D2E6A"/>
    <w:rsid w:val="001D2F59"/>
    <w:rsid w:val="001D341C"/>
    <w:rsid w:val="001D36D6"/>
    <w:rsid w:val="001D3943"/>
    <w:rsid w:val="001D3A9D"/>
    <w:rsid w:val="001D3B3B"/>
    <w:rsid w:val="001D3DD1"/>
    <w:rsid w:val="001D3E46"/>
    <w:rsid w:val="001D3F7A"/>
    <w:rsid w:val="001D403F"/>
    <w:rsid w:val="001D4168"/>
    <w:rsid w:val="001D4179"/>
    <w:rsid w:val="001D44AC"/>
    <w:rsid w:val="001D458B"/>
    <w:rsid w:val="001D4640"/>
    <w:rsid w:val="001D48A0"/>
    <w:rsid w:val="001D4A8E"/>
    <w:rsid w:val="001D4C0E"/>
    <w:rsid w:val="001D4C17"/>
    <w:rsid w:val="001D4C1E"/>
    <w:rsid w:val="001D4D81"/>
    <w:rsid w:val="001D4DBE"/>
    <w:rsid w:val="001D4F46"/>
    <w:rsid w:val="001D50EE"/>
    <w:rsid w:val="001D50FE"/>
    <w:rsid w:val="001D5156"/>
    <w:rsid w:val="001D51E7"/>
    <w:rsid w:val="001D52BF"/>
    <w:rsid w:val="001D5753"/>
    <w:rsid w:val="001D57C0"/>
    <w:rsid w:val="001D5887"/>
    <w:rsid w:val="001D58DF"/>
    <w:rsid w:val="001D58EC"/>
    <w:rsid w:val="001D5AD5"/>
    <w:rsid w:val="001D5BDE"/>
    <w:rsid w:val="001D5C9C"/>
    <w:rsid w:val="001D5F5C"/>
    <w:rsid w:val="001D6019"/>
    <w:rsid w:val="001D60BD"/>
    <w:rsid w:val="001D616C"/>
    <w:rsid w:val="001D6199"/>
    <w:rsid w:val="001D6378"/>
    <w:rsid w:val="001D64DD"/>
    <w:rsid w:val="001D660F"/>
    <w:rsid w:val="001D6859"/>
    <w:rsid w:val="001D6A41"/>
    <w:rsid w:val="001D6ADE"/>
    <w:rsid w:val="001D6C47"/>
    <w:rsid w:val="001D70D4"/>
    <w:rsid w:val="001D7150"/>
    <w:rsid w:val="001D7168"/>
    <w:rsid w:val="001D7216"/>
    <w:rsid w:val="001D721F"/>
    <w:rsid w:val="001D724D"/>
    <w:rsid w:val="001D73BD"/>
    <w:rsid w:val="001D7496"/>
    <w:rsid w:val="001D7799"/>
    <w:rsid w:val="001D787C"/>
    <w:rsid w:val="001D7C7F"/>
    <w:rsid w:val="001D7EEF"/>
    <w:rsid w:val="001E0004"/>
    <w:rsid w:val="001E0084"/>
    <w:rsid w:val="001E012C"/>
    <w:rsid w:val="001E018A"/>
    <w:rsid w:val="001E01F5"/>
    <w:rsid w:val="001E026D"/>
    <w:rsid w:val="001E0405"/>
    <w:rsid w:val="001E04CA"/>
    <w:rsid w:val="001E051A"/>
    <w:rsid w:val="001E066D"/>
    <w:rsid w:val="001E08CF"/>
    <w:rsid w:val="001E09DF"/>
    <w:rsid w:val="001E0A3E"/>
    <w:rsid w:val="001E0C45"/>
    <w:rsid w:val="001E0C4B"/>
    <w:rsid w:val="001E0F4B"/>
    <w:rsid w:val="001E12F9"/>
    <w:rsid w:val="001E1564"/>
    <w:rsid w:val="001E1597"/>
    <w:rsid w:val="001E1829"/>
    <w:rsid w:val="001E19C6"/>
    <w:rsid w:val="001E1B5A"/>
    <w:rsid w:val="001E1D16"/>
    <w:rsid w:val="001E1D51"/>
    <w:rsid w:val="001E1ECD"/>
    <w:rsid w:val="001E2389"/>
    <w:rsid w:val="001E245E"/>
    <w:rsid w:val="001E26B3"/>
    <w:rsid w:val="001E28A9"/>
    <w:rsid w:val="001E297C"/>
    <w:rsid w:val="001E29F2"/>
    <w:rsid w:val="001E2A26"/>
    <w:rsid w:val="001E2C6F"/>
    <w:rsid w:val="001E3001"/>
    <w:rsid w:val="001E300A"/>
    <w:rsid w:val="001E304E"/>
    <w:rsid w:val="001E30CE"/>
    <w:rsid w:val="001E3321"/>
    <w:rsid w:val="001E342F"/>
    <w:rsid w:val="001E3680"/>
    <w:rsid w:val="001E37EC"/>
    <w:rsid w:val="001E3C6E"/>
    <w:rsid w:val="001E3CAC"/>
    <w:rsid w:val="001E3D71"/>
    <w:rsid w:val="001E3F68"/>
    <w:rsid w:val="001E411C"/>
    <w:rsid w:val="001E41D3"/>
    <w:rsid w:val="001E4287"/>
    <w:rsid w:val="001E42D8"/>
    <w:rsid w:val="001E439B"/>
    <w:rsid w:val="001E451D"/>
    <w:rsid w:val="001E454D"/>
    <w:rsid w:val="001E4584"/>
    <w:rsid w:val="001E469B"/>
    <w:rsid w:val="001E4786"/>
    <w:rsid w:val="001E478E"/>
    <w:rsid w:val="001E4859"/>
    <w:rsid w:val="001E4872"/>
    <w:rsid w:val="001E4B1C"/>
    <w:rsid w:val="001E4BD1"/>
    <w:rsid w:val="001E4C6A"/>
    <w:rsid w:val="001E4D50"/>
    <w:rsid w:val="001E4DC0"/>
    <w:rsid w:val="001E4DE3"/>
    <w:rsid w:val="001E4E2B"/>
    <w:rsid w:val="001E5366"/>
    <w:rsid w:val="001E53AE"/>
    <w:rsid w:val="001E55B2"/>
    <w:rsid w:val="001E5A10"/>
    <w:rsid w:val="001E5AAE"/>
    <w:rsid w:val="001E5BC6"/>
    <w:rsid w:val="001E5C18"/>
    <w:rsid w:val="001E5C9B"/>
    <w:rsid w:val="001E5CFE"/>
    <w:rsid w:val="001E5F37"/>
    <w:rsid w:val="001E613E"/>
    <w:rsid w:val="001E654C"/>
    <w:rsid w:val="001E656E"/>
    <w:rsid w:val="001E65A1"/>
    <w:rsid w:val="001E65DA"/>
    <w:rsid w:val="001E66E6"/>
    <w:rsid w:val="001E67FE"/>
    <w:rsid w:val="001E6800"/>
    <w:rsid w:val="001E68D6"/>
    <w:rsid w:val="001E693B"/>
    <w:rsid w:val="001E6AE1"/>
    <w:rsid w:val="001E6B14"/>
    <w:rsid w:val="001E6B1A"/>
    <w:rsid w:val="001E6C6A"/>
    <w:rsid w:val="001E6D44"/>
    <w:rsid w:val="001E6F62"/>
    <w:rsid w:val="001E6FAF"/>
    <w:rsid w:val="001E702C"/>
    <w:rsid w:val="001E710F"/>
    <w:rsid w:val="001E736A"/>
    <w:rsid w:val="001E737D"/>
    <w:rsid w:val="001E7694"/>
    <w:rsid w:val="001E7807"/>
    <w:rsid w:val="001E7831"/>
    <w:rsid w:val="001E7C17"/>
    <w:rsid w:val="001F028D"/>
    <w:rsid w:val="001F0337"/>
    <w:rsid w:val="001F0545"/>
    <w:rsid w:val="001F05E8"/>
    <w:rsid w:val="001F0849"/>
    <w:rsid w:val="001F08E2"/>
    <w:rsid w:val="001F0AAC"/>
    <w:rsid w:val="001F0B49"/>
    <w:rsid w:val="001F0C8B"/>
    <w:rsid w:val="001F0CE9"/>
    <w:rsid w:val="001F0D0A"/>
    <w:rsid w:val="001F0E5C"/>
    <w:rsid w:val="001F0E83"/>
    <w:rsid w:val="001F1021"/>
    <w:rsid w:val="001F13B4"/>
    <w:rsid w:val="001F151B"/>
    <w:rsid w:val="001F15A6"/>
    <w:rsid w:val="001F1665"/>
    <w:rsid w:val="001F1F58"/>
    <w:rsid w:val="001F2228"/>
    <w:rsid w:val="001F2363"/>
    <w:rsid w:val="001F23AB"/>
    <w:rsid w:val="001F2489"/>
    <w:rsid w:val="001F24B4"/>
    <w:rsid w:val="001F27E4"/>
    <w:rsid w:val="001F2888"/>
    <w:rsid w:val="001F288E"/>
    <w:rsid w:val="001F2A84"/>
    <w:rsid w:val="001F2BBA"/>
    <w:rsid w:val="001F2BC3"/>
    <w:rsid w:val="001F2C83"/>
    <w:rsid w:val="001F2D33"/>
    <w:rsid w:val="001F2F26"/>
    <w:rsid w:val="001F30A0"/>
    <w:rsid w:val="001F3157"/>
    <w:rsid w:val="001F341D"/>
    <w:rsid w:val="001F35AC"/>
    <w:rsid w:val="001F3669"/>
    <w:rsid w:val="001F3694"/>
    <w:rsid w:val="001F36D7"/>
    <w:rsid w:val="001F3854"/>
    <w:rsid w:val="001F396D"/>
    <w:rsid w:val="001F3A7C"/>
    <w:rsid w:val="001F3CAC"/>
    <w:rsid w:val="001F3E87"/>
    <w:rsid w:val="001F4221"/>
    <w:rsid w:val="001F429F"/>
    <w:rsid w:val="001F4406"/>
    <w:rsid w:val="001F4B58"/>
    <w:rsid w:val="001F4DE4"/>
    <w:rsid w:val="001F5077"/>
    <w:rsid w:val="001F50A7"/>
    <w:rsid w:val="001F5313"/>
    <w:rsid w:val="001F54A6"/>
    <w:rsid w:val="001F56C6"/>
    <w:rsid w:val="001F5829"/>
    <w:rsid w:val="001F59E9"/>
    <w:rsid w:val="001F5BC9"/>
    <w:rsid w:val="001F615D"/>
    <w:rsid w:val="001F618D"/>
    <w:rsid w:val="001F63FE"/>
    <w:rsid w:val="001F65AB"/>
    <w:rsid w:val="001F6612"/>
    <w:rsid w:val="001F66A1"/>
    <w:rsid w:val="001F670E"/>
    <w:rsid w:val="001F6AA2"/>
    <w:rsid w:val="001F6AAD"/>
    <w:rsid w:val="001F7063"/>
    <w:rsid w:val="001F71EB"/>
    <w:rsid w:val="001F7214"/>
    <w:rsid w:val="001F72D3"/>
    <w:rsid w:val="001F75FE"/>
    <w:rsid w:val="001F76E3"/>
    <w:rsid w:val="001F7785"/>
    <w:rsid w:val="001F78A2"/>
    <w:rsid w:val="001F7934"/>
    <w:rsid w:val="001F7AA6"/>
    <w:rsid w:val="001F7BDE"/>
    <w:rsid w:val="001F7CF4"/>
    <w:rsid w:val="001F7D50"/>
    <w:rsid w:val="001F7E11"/>
    <w:rsid w:val="001F7EE6"/>
    <w:rsid w:val="0020009C"/>
    <w:rsid w:val="002001A3"/>
    <w:rsid w:val="0020047C"/>
    <w:rsid w:val="002005F3"/>
    <w:rsid w:val="002006A4"/>
    <w:rsid w:val="002006EE"/>
    <w:rsid w:val="00200709"/>
    <w:rsid w:val="00200A62"/>
    <w:rsid w:val="00200C43"/>
    <w:rsid w:val="00201017"/>
    <w:rsid w:val="002010CC"/>
    <w:rsid w:val="002010FE"/>
    <w:rsid w:val="0020111E"/>
    <w:rsid w:val="00201170"/>
    <w:rsid w:val="00201354"/>
    <w:rsid w:val="0020135F"/>
    <w:rsid w:val="00201385"/>
    <w:rsid w:val="00201387"/>
    <w:rsid w:val="002014E6"/>
    <w:rsid w:val="0020159C"/>
    <w:rsid w:val="002015FF"/>
    <w:rsid w:val="002018A7"/>
    <w:rsid w:val="00201C2F"/>
    <w:rsid w:val="00201DF3"/>
    <w:rsid w:val="00201E6E"/>
    <w:rsid w:val="00201EBD"/>
    <w:rsid w:val="0020206B"/>
    <w:rsid w:val="002020A4"/>
    <w:rsid w:val="00202199"/>
    <w:rsid w:val="0020225E"/>
    <w:rsid w:val="002022C2"/>
    <w:rsid w:val="002023BB"/>
    <w:rsid w:val="00202432"/>
    <w:rsid w:val="00202604"/>
    <w:rsid w:val="0020263F"/>
    <w:rsid w:val="00202708"/>
    <w:rsid w:val="0020277F"/>
    <w:rsid w:val="002027E9"/>
    <w:rsid w:val="00202A33"/>
    <w:rsid w:val="00202BE8"/>
    <w:rsid w:val="00202C76"/>
    <w:rsid w:val="00202D59"/>
    <w:rsid w:val="002030B8"/>
    <w:rsid w:val="002032F5"/>
    <w:rsid w:val="00203505"/>
    <w:rsid w:val="00203541"/>
    <w:rsid w:val="002037BF"/>
    <w:rsid w:val="00203A8C"/>
    <w:rsid w:val="00203B9E"/>
    <w:rsid w:val="00203C04"/>
    <w:rsid w:val="00203EB6"/>
    <w:rsid w:val="0020403C"/>
    <w:rsid w:val="0020409F"/>
    <w:rsid w:val="0020415F"/>
    <w:rsid w:val="00204183"/>
    <w:rsid w:val="00204193"/>
    <w:rsid w:val="00204206"/>
    <w:rsid w:val="00204222"/>
    <w:rsid w:val="002045C3"/>
    <w:rsid w:val="00204A08"/>
    <w:rsid w:val="00204BDD"/>
    <w:rsid w:val="00204D51"/>
    <w:rsid w:val="00204FFB"/>
    <w:rsid w:val="002050A7"/>
    <w:rsid w:val="0020520D"/>
    <w:rsid w:val="0020543E"/>
    <w:rsid w:val="00205700"/>
    <w:rsid w:val="00205896"/>
    <w:rsid w:val="0020592E"/>
    <w:rsid w:val="0020593B"/>
    <w:rsid w:val="00205B25"/>
    <w:rsid w:val="00205C66"/>
    <w:rsid w:val="00205D4B"/>
    <w:rsid w:val="00205EDD"/>
    <w:rsid w:val="00205F26"/>
    <w:rsid w:val="00205FFE"/>
    <w:rsid w:val="0020632C"/>
    <w:rsid w:val="0020637A"/>
    <w:rsid w:val="002063B5"/>
    <w:rsid w:val="002066DD"/>
    <w:rsid w:val="0020673F"/>
    <w:rsid w:val="00206BCF"/>
    <w:rsid w:val="00206C9B"/>
    <w:rsid w:val="00206CD8"/>
    <w:rsid w:val="00206D95"/>
    <w:rsid w:val="00206F08"/>
    <w:rsid w:val="00207032"/>
    <w:rsid w:val="00207136"/>
    <w:rsid w:val="002071A2"/>
    <w:rsid w:val="002071AD"/>
    <w:rsid w:val="002071C1"/>
    <w:rsid w:val="0020749B"/>
    <w:rsid w:val="00207531"/>
    <w:rsid w:val="0020766D"/>
    <w:rsid w:val="00207730"/>
    <w:rsid w:val="00207778"/>
    <w:rsid w:val="00207855"/>
    <w:rsid w:val="002078AE"/>
    <w:rsid w:val="002078D7"/>
    <w:rsid w:val="002079F4"/>
    <w:rsid w:val="00207B20"/>
    <w:rsid w:val="00207B45"/>
    <w:rsid w:val="00207BA6"/>
    <w:rsid w:val="00207EB5"/>
    <w:rsid w:val="00210015"/>
    <w:rsid w:val="002101DA"/>
    <w:rsid w:val="002104C7"/>
    <w:rsid w:val="00210602"/>
    <w:rsid w:val="00210610"/>
    <w:rsid w:val="00210637"/>
    <w:rsid w:val="0021067E"/>
    <w:rsid w:val="002108AB"/>
    <w:rsid w:val="00210D77"/>
    <w:rsid w:val="00210E57"/>
    <w:rsid w:val="0021100C"/>
    <w:rsid w:val="0021102D"/>
    <w:rsid w:val="00211063"/>
    <w:rsid w:val="002110DC"/>
    <w:rsid w:val="002112E0"/>
    <w:rsid w:val="00211465"/>
    <w:rsid w:val="00211573"/>
    <w:rsid w:val="00211579"/>
    <w:rsid w:val="0021172B"/>
    <w:rsid w:val="00211852"/>
    <w:rsid w:val="002118CB"/>
    <w:rsid w:val="002118D4"/>
    <w:rsid w:val="002118E5"/>
    <w:rsid w:val="00211A34"/>
    <w:rsid w:val="00211A91"/>
    <w:rsid w:val="00211B8A"/>
    <w:rsid w:val="00211BCA"/>
    <w:rsid w:val="00211C5E"/>
    <w:rsid w:val="00211D57"/>
    <w:rsid w:val="00211EA5"/>
    <w:rsid w:val="00211ED6"/>
    <w:rsid w:val="00211F52"/>
    <w:rsid w:val="0021211A"/>
    <w:rsid w:val="00212328"/>
    <w:rsid w:val="002123BC"/>
    <w:rsid w:val="00212488"/>
    <w:rsid w:val="002124C1"/>
    <w:rsid w:val="002125E9"/>
    <w:rsid w:val="00212D02"/>
    <w:rsid w:val="002131B7"/>
    <w:rsid w:val="00213210"/>
    <w:rsid w:val="00213225"/>
    <w:rsid w:val="00213364"/>
    <w:rsid w:val="002134D3"/>
    <w:rsid w:val="002136E0"/>
    <w:rsid w:val="002136F8"/>
    <w:rsid w:val="00213C0B"/>
    <w:rsid w:val="00213D31"/>
    <w:rsid w:val="00213D53"/>
    <w:rsid w:val="00213D83"/>
    <w:rsid w:val="00213EF8"/>
    <w:rsid w:val="0021410B"/>
    <w:rsid w:val="00214408"/>
    <w:rsid w:val="00214577"/>
    <w:rsid w:val="00214768"/>
    <w:rsid w:val="002147A0"/>
    <w:rsid w:val="00214914"/>
    <w:rsid w:val="00214A26"/>
    <w:rsid w:val="00214A2A"/>
    <w:rsid w:val="00214BFE"/>
    <w:rsid w:val="00214D24"/>
    <w:rsid w:val="00214E54"/>
    <w:rsid w:val="00214F64"/>
    <w:rsid w:val="00215253"/>
    <w:rsid w:val="0021532D"/>
    <w:rsid w:val="002153F9"/>
    <w:rsid w:val="002156E1"/>
    <w:rsid w:val="002156ED"/>
    <w:rsid w:val="00215790"/>
    <w:rsid w:val="00215953"/>
    <w:rsid w:val="00215B46"/>
    <w:rsid w:val="00215C6D"/>
    <w:rsid w:val="00215E6E"/>
    <w:rsid w:val="00215FCF"/>
    <w:rsid w:val="00216026"/>
    <w:rsid w:val="002161EB"/>
    <w:rsid w:val="00216303"/>
    <w:rsid w:val="002163E7"/>
    <w:rsid w:val="00216484"/>
    <w:rsid w:val="002164BD"/>
    <w:rsid w:val="00216588"/>
    <w:rsid w:val="00216956"/>
    <w:rsid w:val="002169E1"/>
    <w:rsid w:val="00216AC9"/>
    <w:rsid w:val="00216AF4"/>
    <w:rsid w:val="00216C3F"/>
    <w:rsid w:val="00216D49"/>
    <w:rsid w:val="00216F42"/>
    <w:rsid w:val="00216F8E"/>
    <w:rsid w:val="0021726E"/>
    <w:rsid w:val="00217288"/>
    <w:rsid w:val="00217398"/>
    <w:rsid w:val="00217400"/>
    <w:rsid w:val="00217409"/>
    <w:rsid w:val="00217432"/>
    <w:rsid w:val="002174D9"/>
    <w:rsid w:val="00217531"/>
    <w:rsid w:val="00217696"/>
    <w:rsid w:val="002176BB"/>
    <w:rsid w:val="00217BE6"/>
    <w:rsid w:val="00217BE9"/>
    <w:rsid w:val="0022002C"/>
    <w:rsid w:val="00220190"/>
    <w:rsid w:val="00220256"/>
    <w:rsid w:val="00220421"/>
    <w:rsid w:val="00220812"/>
    <w:rsid w:val="00220C7B"/>
    <w:rsid w:val="00220DB3"/>
    <w:rsid w:val="00220DB6"/>
    <w:rsid w:val="00220EED"/>
    <w:rsid w:val="00220F21"/>
    <w:rsid w:val="00220FDC"/>
    <w:rsid w:val="002210D4"/>
    <w:rsid w:val="002210E9"/>
    <w:rsid w:val="002214E2"/>
    <w:rsid w:val="00221503"/>
    <w:rsid w:val="00221611"/>
    <w:rsid w:val="00221656"/>
    <w:rsid w:val="002219A4"/>
    <w:rsid w:val="002219AD"/>
    <w:rsid w:val="002219E3"/>
    <w:rsid w:val="002219E5"/>
    <w:rsid w:val="00221A80"/>
    <w:rsid w:val="00221B7B"/>
    <w:rsid w:val="00221CBE"/>
    <w:rsid w:val="00222077"/>
    <w:rsid w:val="00222094"/>
    <w:rsid w:val="00222314"/>
    <w:rsid w:val="002223B6"/>
    <w:rsid w:val="00222411"/>
    <w:rsid w:val="00222682"/>
    <w:rsid w:val="0022278A"/>
    <w:rsid w:val="00222CAB"/>
    <w:rsid w:val="00222D9E"/>
    <w:rsid w:val="00222E9E"/>
    <w:rsid w:val="002231A7"/>
    <w:rsid w:val="00223422"/>
    <w:rsid w:val="00223A2B"/>
    <w:rsid w:val="00223A95"/>
    <w:rsid w:val="00223A97"/>
    <w:rsid w:val="00223B9F"/>
    <w:rsid w:val="00223BD3"/>
    <w:rsid w:val="00223C22"/>
    <w:rsid w:val="00223CC3"/>
    <w:rsid w:val="00223E26"/>
    <w:rsid w:val="00223E78"/>
    <w:rsid w:val="00223EC2"/>
    <w:rsid w:val="00223F6E"/>
    <w:rsid w:val="00223FC9"/>
    <w:rsid w:val="002241B3"/>
    <w:rsid w:val="002243E8"/>
    <w:rsid w:val="00224779"/>
    <w:rsid w:val="0022484F"/>
    <w:rsid w:val="00224905"/>
    <w:rsid w:val="00224956"/>
    <w:rsid w:val="0022497D"/>
    <w:rsid w:val="00224B0E"/>
    <w:rsid w:val="00224D06"/>
    <w:rsid w:val="00224D76"/>
    <w:rsid w:val="00225013"/>
    <w:rsid w:val="00225020"/>
    <w:rsid w:val="0022505A"/>
    <w:rsid w:val="00225085"/>
    <w:rsid w:val="002250C1"/>
    <w:rsid w:val="00225172"/>
    <w:rsid w:val="0022556A"/>
    <w:rsid w:val="00225572"/>
    <w:rsid w:val="00225B7F"/>
    <w:rsid w:val="00225F62"/>
    <w:rsid w:val="00226018"/>
    <w:rsid w:val="002260BC"/>
    <w:rsid w:val="00226298"/>
    <w:rsid w:val="002262BA"/>
    <w:rsid w:val="00226304"/>
    <w:rsid w:val="002267FE"/>
    <w:rsid w:val="00226828"/>
    <w:rsid w:val="00226A0D"/>
    <w:rsid w:val="00226BEF"/>
    <w:rsid w:val="00226D22"/>
    <w:rsid w:val="00226D49"/>
    <w:rsid w:val="002271D1"/>
    <w:rsid w:val="002272B3"/>
    <w:rsid w:val="00227414"/>
    <w:rsid w:val="0022742E"/>
    <w:rsid w:val="002277D5"/>
    <w:rsid w:val="00227C9D"/>
    <w:rsid w:val="00230600"/>
    <w:rsid w:val="002308A6"/>
    <w:rsid w:val="002309B3"/>
    <w:rsid w:val="002309F9"/>
    <w:rsid w:val="00230E5C"/>
    <w:rsid w:val="00231858"/>
    <w:rsid w:val="0023195E"/>
    <w:rsid w:val="00231A0E"/>
    <w:rsid w:val="00231B85"/>
    <w:rsid w:val="00231BD2"/>
    <w:rsid w:val="00231C66"/>
    <w:rsid w:val="00231C77"/>
    <w:rsid w:val="00231E11"/>
    <w:rsid w:val="00231E41"/>
    <w:rsid w:val="00231EC8"/>
    <w:rsid w:val="00231EC9"/>
    <w:rsid w:val="00231FE2"/>
    <w:rsid w:val="002321E5"/>
    <w:rsid w:val="0023220E"/>
    <w:rsid w:val="002323C3"/>
    <w:rsid w:val="002327BA"/>
    <w:rsid w:val="0023292C"/>
    <w:rsid w:val="002329DA"/>
    <w:rsid w:val="00232A2B"/>
    <w:rsid w:val="00232B99"/>
    <w:rsid w:val="00232BAF"/>
    <w:rsid w:val="00233003"/>
    <w:rsid w:val="00233051"/>
    <w:rsid w:val="00233091"/>
    <w:rsid w:val="002332FF"/>
    <w:rsid w:val="00233442"/>
    <w:rsid w:val="00233761"/>
    <w:rsid w:val="0023384F"/>
    <w:rsid w:val="002338BD"/>
    <w:rsid w:val="00233AA0"/>
    <w:rsid w:val="00233BBE"/>
    <w:rsid w:val="00233BD1"/>
    <w:rsid w:val="00233D82"/>
    <w:rsid w:val="00233D91"/>
    <w:rsid w:val="002342E9"/>
    <w:rsid w:val="002345A6"/>
    <w:rsid w:val="0023464C"/>
    <w:rsid w:val="00234749"/>
    <w:rsid w:val="0023494B"/>
    <w:rsid w:val="0023499B"/>
    <w:rsid w:val="00234E26"/>
    <w:rsid w:val="00234E5C"/>
    <w:rsid w:val="00234EEC"/>
    <w:rsid w:val="00235021"/>
    <w:rsid w:val="002350E0"/>
    <w:rsid w:val="00235246"/>
    <w:rsid w:val="002356EC"/>
    <w:rsid w:val="00235B42"/>
    <w:rsid w:val="00235D0E"/>
    <w:rsid w:val="0023605C"/>
    <w:rsid w:val="0023613D"/>
    <w:rsid w:val="00236173"/>
    <w:rsid w:val="002364E3"/>
    <w:rsid w:val="00236546"/>
    <w:rsid w:val="00236621"/>
    <w:rsid w:val="00236723"/>
    <w:rsid w:val="0023689C"/>
    <w:rsid w:val="0023698F"/>
    <w:rsid w:val="00236AEC"/>
    <w:rsid w:val="00236B15"/>
    <w:rsid w:val="00236B46"/>
    <w:rsid w:val="00236DB5"/>
    <w:rsid w:val="00236DC2"/>
    <w:rsid w:val="00236EEA"/>
    <w:rsid w:val="00236EFD"/>
    <w:rsid w:val="00236F7A"/>
    <w:rsid w:val="002371EE"/>
    <w:rsid w:val="002374B3"/>
    <w:rsid w:val="002375A8"/>
    <w:rsid w:val="002377EA"/>
    <w:rsid w:val="00237835"/>
    <w:rsid w:val="00237884"/>
    <w:rsid w:val="00237C5F"/>
    <w:rsid w:val="00237C64"/>
    <w:rsid w:val="00237EB5"/>
    <w:rsid w:val="00237EB6"/>
    <w:rsid w:val="00237F93"/>
    <w:rsid w:val="00237FC7"/>
    <w:rsid w:val="002400DB"/>
    <w:rsid w:val="00240479"/>
    <w:rsid w:val="0024056B"/>
    <w:rsid w:val="002408F3"/>
    <w:rsid w:val="00240964"/>
    <w:rsid w:val="00240BD1"/>
    <w:rsid w:val="00240CF8"/>
    <w:rsid w:val="00240D7D"/>
    <w:rsid w:val="00240F9E"/>
    <w:rsid w:val="00241361"/>
    <w:rsid w:val="0024149B"/>
    <w:rsid w:val="0024160C"/>
    <w:rsid w:val="00241BDB"/>
    <w:rsid w:val="00241D08"/>
    <w:rsid w:val="00241E6C"/>
    <w:rsid w:val="00241E80"/>
    <w:rsid w:val="00242026"/>
    <w:rsid w:val="002420C0"/>
    <w:rsid w:val="0024237C"/>
    <w:rsid w:val="00242493"/>
    <w:rsid w:val="00242533"/>
    <w:rsid w:val="00242687"/>
    <w:rsid w:val="002426DF"/>
    <w:rsid w:val="0024282A"/>
    <w:rsid w:val="0024282C"/>
    <w:rsid w:val="00242888"/>
    <w:rsid w:val="00242C3E"/>
    <w:rsid w:val="00242CFA"/>
    <w:rsid w:val="00242DD3"/>
    <w:rsid w:val="00242DE3"/>
    <w:rsid w:val="00242F37"/>
    <w:rsid w:val="00243055"/>
    <w:rsid w:val="002430AF"/>
    <w:rsid w:val="0024330D"/>
    <w:rsid w:val="0024362B"/>
    <w:rsid w:val="002436BB"/>
    <w:rsid w:val="002438A5"/>
    <w:rsid w:val="00243998"/>
    <w:rsid w:val="00243A54"/>
    <w:rsid w:val="00243A7E"/>
    <w:rsid w:val="00243BF7"/>
    <w:rsid w:val="00243D4A"/>
    <w:rsid w:val="00243E58"/>
    <w:rsid w:val="00243E84"/>
    <w:rsid w:val="00244211"/>
    <w:rsid w:val="002442FB"/>
    <w:rsid w:val="002447F4"/>
    <w:rsid w:val="002449F0"/>
    <w:rsid w:val="00244A43"/>
    <w:rsid w:val="00244B5F"/>
    <w:rsid w:val="00244B60"/>
    <w:rsid w:val="00244BE0"/>
    <w:rsid w:val="00244CA2"/>
    <w:rsid w:val="00244CC1"/>
    <w:rsid w:val="00244EDF"/>
    <w:rsid w:val="00245062"/>
    <w:rsid w:val="002451BD"/>
    <w:rsid w:val="002451E0"/>
    <w:rsid w:val="00245293"/>
    <w:rsid w:val="0024532B"/>
    <w:rsid w:val="00245413"/>
    <w:rsid w:val="0024541B"/>
    <w:rsid w:val="002456B9"/>
    <w:rsid w:val="0024575D"/>
    <w:rsid w:val="00245854"/>
    <w:rsid w:val="002458DC"/>
    <w:rsid w:val="0024594B"/>
    <w:rsid w:val="002459E3"/>
    <w:rsid w:val="00245E09"/>
    <w:rsid w:val="00245E52"/>
    <w:rsid w:val="00245E78"/>
    <w:rsid w:val="00245FFC"/>
    <w:rsid w:val="0024606F"/>
    <w:rsid w:val="002460DB"/>
    <w:rsid w:val="00246174"/>
    <w:rsid w:val="0024621E"/>
    <w:rsid w:val="00246474"/>
    <w:rsid w:val="00246878"/>
    <w:rsid w:val="002468F6"/>
    <w:rsid w:val="00246A29"/>
    <w:rsid w:val="00246AAD"/>
    <w:rsid w:val="00246C5B"/>
    <w:rsid w:val="00246D0F"/>
    <w:rsid w:val="00246D65"/>
    <w:rsid w:val="00246E0F"/>
    <w:rsid w:val="00246E42"/>
    <w:rsid w:val="00246EAA"/>
    <w:rsid w:val="00246FFA"/>
    <w:rsid w:val="00247125"/>
    <w:rsid w:val="00247183"/>
    <w:rsid w:val="002473FA"/>
    <w:rsid w:val="0024740E"/>
    <w:rsid w:val="00247540"/>
    <w:rsid w:val="00247565"/>
    <w:rsid w:val="002476CB"/>
    <w:rsid w:val="002476CE"/>
    <w:rsid w:val="002477D3"/>
    <w:rsid w:val="002478A7"/>
    <w:rsid w:val="00247CB7"/>
    <w:rsid w:val="00247D19"/>
    <w:rsid w:val="00247D6C"/>
    <w:rsid w:val="002500ED"/>
    <w:rsid w:val="002503FF"/>
    <w:rsid w:val="00250454"/>
    <w:rsid w:val="00250705"/>
    <w:rsid w:val="00250BA3"/>
    <w:rsid w:val="00250CE4"/>
    <w:rsid w:val="00250D33"/>
    <w:rsid w:val="00250DCF"/>
    <w:rsid w:val="00250E34"/>
    <w:rsid w:val="00250FF7"/>
    <w:rsid w:val="00250FFE"/>
    <w:rsid w:val="00251224"/>
    <w:rsid w:val="0025134A"/>
    <w:rsid w:val="002513DA"/>
    <w:rsid w:val="00251619"/>
    <w:rsid w:val="0025167B"/>
    <w:rsid w:val="002517DA"/>
    <w:rsid w:val="002518F1"/>
    <w:rsid w:val="00251A82"/>
    <w:rsid w:val="00251B47"/>
    <w:rsid w:val="00251D3E"/>
    <w:rsid w:val="00251ED7"/>
    <w:rsid w:val="002522F8"/>
    <w:rsid w:val="00252345"/>
    <w:rsid w:val="0025241C"/>
    <w:rsid w:val="00252469"/>
    <w:rsid w:val="0025255E"/>
    <w:rsid w:val="0025259C"/>
    <w:rsid w:val="00252640"/>
    <w:rsid w:val="0025285D"/>
    <w:rsid w:val="002528B0"/>
    <w:rsid w:val="0025292B"/>
    <w:rsid w:val="00252A1F"/>
    <w:rsid w:val="00252A85"/>
    <w:rsid w:val="00252B7B"/>
    <w:rsid w:val="00252B80"/>
    <w:rsid w:val="00252BB0"/>
    <w:rsid w:val="00252BFB"/>
    <w:rsid w:val="00252D82"/>
    <w:rsid w:val="002531DA"/>
    <w:rsid w:val="002531F2"/>
    <w:rsid w:val="00253681"/>
    <w:rsid w:val="002536E4"/>
    <w:rsid w:val="00253755"/>
    <w:rsid w:val="00253A40"/>
    <w:rsid w:val="00253BAD"/>
    <w:rsid w:val="00253BC8"/>
    <w:rsid w:val="0025404A"/>
    <w:rsid w:val="002543F9"/>
    <w:rsid w:val="002545B7"/>
    <w:rsid w:val="002545FE"/>
    <w:rsid w:val="002548FA"/>
    <w:rsid w:val="00254949"/>
    <w:rsid w:val="00254A4D"/>
    <w:rsid w:val="00254B0B"/>
    <w:rsid w:val="00254C14"/>
    <w:rsid w:val="00254EE6"/>
    <w:rsid w:val="0025501D"/>
    <w:rsid w:val="00255210"/>
    <w:rsid w:val="00255265"/>
    <w:rsid w:val="00255433"/>
    <w:rsid w:val="00255436"/>
    <w:rsid w:val="00255529"/>
    <w:rsid w:val="0025557A"/>
    <w:rsid w:val="002557A8"/>
    <w:rsid w:val="00255924"/>
    <w:rsid w:val="00255984"/>
    <w:rsid w:val="002559E3"/>
    <w:rsid w:val="00255A7B"/>
    <w:rsid w:val="00255AC8"/>
    <w:rsid w:val="00255AE3"/>
    <w:rsid w:val="00255B1E"/>
    <w:rsid w:val="00255CE2"/>
    <w:rsid w:val="0025608F"/>
    <w:rsid w:val="00256095"/>
    <w:rsid w:val="00256187"/>
    <w:rsid w:val="002561B2"/>
    <w:rsid w:val="00256230"/>
    <w:rsid w:val="00256644"/>
    <w:rsid w:val="00256922"/>
    <w:rsid w:val="00256B56"/>
    <w:rsid w:val="00256B7A"/>
    <w:rsid w:val="00256BAD"/>
    <w:rsid w:val="0025704B"/>
    <w:rsid w:val="00257221"/>
    <w:rsid w:val="00257237"/>
    <w:rsid w:val="00257305"/>
    <w:rsid w:val="002573C4"/>
    <w:rsid w:val="002574B0"/>
    <w:rsid w:val="00257722"/>
    <w:rsid w:val="00257776"/>
    <w:rsid w:val="00257973"/>
    <w:rsid w:val="00257C0A"/>
    <w:rsid w:val="00257CFC"/>
    <w:rsid w:val="00257DAC"/>
    <w:rsid w:val="00260189"/>
    <w:rsid w:val="002604F7"/>
    <w:rsid w:val="00260597"/>
    <w:rsid w:val="00260736"/>
    <w:rsid w:val="00260828"/>
    <w:rsid w:val="002608DD"/>
    <w:rsid w:val="00260A47"/>
    <w:rsid w:val="00260C6F"/>
    <w:rsid w:val="00260D9A"/>
    <w:rsid w:val="00260DA4"/>
    <w:rsid w:val="00260DE3"/>
    <w:rsid w:val="00260DEB"/>
    <w:rsid w:val="002610A2"/>
    <w:rsid w:val="002611CB"/>
    <w:rsid w:val="0026128F"/>
    <w:rsid w:val="0026132A"/>
    <w:rsid w:val="002614DD"/>
    <w:rsid w:val="0026151A"/>
    <w:rsid w:val="0026176C"/>
    <w:rsid w:val="00261A9A"/>
    <w:rsid w:val="00261B2A"/>
    <w:rsid w:val="00261DB0"/>
    <w:rsid w:val="00261DC2"/>
    <w:rsid w:val="00261FBC"/>
    <w:rsid w:val="00262206"/>
    <w:rsid w:val="002622B3"/>
    <w:rsid w:val="0026243C"/>
    <w:rsid w:val="00262642"/>
    <w:rsid w:val="002628E7"/>
    <w:rsid w:val="0026291A"/>
    <w:rsid w:val="0026291B"/>
    <w:rsid w:val="00262955"/>
    <w:rsid w:val="00262BEF"/>
    <w:rsid w:val="00262D3F"/>
    <w:rsid w:val="00262DBA"/>
    <w:rsid w:val="00262DD5"/>
    <w:rsid w:val="0026308E"/>
    <w:rsid w:val="00263168"/>
    <w:rsid w:val="002631AE"/>
    <w:rsid w:val="00263312"/>
    <w:rsid w:val="002633B5"/>
    <w:rsid w:val="0026344E"/>
    <w:rsid w:val="00263509"/>
    <w:rsid w:val="0026372B"/>
    <w:rsid w:val="002637A0"/>
    <w:rsid w:val="002638AC"/>
    <w:rsid w:val="00263A13"/>
    <w:rsid w:val="00263C09"/>
    <w:rsid w:val="00263D37"/>
    <w:rsid w:val="00263E40"/>
    <w:rsid w:val="002641A9"/>
    <w:rsid w:val="00264380"/>
    <w:rsid w:val="002644E4"/>
    <w:rsid w:val="002646A7"/>
    <w:rsid w:val="00264B44"/>
    <w:rsid w:val="00264BD9"/>
    <w:rsid w:val="00265042"/>
    <w:rsid w:val="00265087"/>
    <w:rsid w:val="002654C1"/>
    <w:rsid w:val="002655FA"/>
    <w:rsid w:val="00265645"/>
    <w:rsid w:val="002656A3"/>
    <w:rsid w:val="00265A69"/>
    <w:rsid w:val="00265B2D"/>
    <w:rsid w:val="00265B5C"/>
    <w:rsid w:val="00265D4E"/>
    <w:rsid w:val="00265D76"/>
    <w:rsid w:val="00265F61"/>
    <w:rsid w:val="00265FBC"/>
    <w:rsid w:val="002662D6"/>
    <w:rsid w:val="002662F2"/>
    <w:rsid w:val="00266329"/>
    <w:rsid w:val="00266497"/>
    <w:rsid w:val="002664AA"/>
    <w:rsid w:val="002665CC"/>
    <w:rsid w:val="00266866"/>
    <w:rsid w:val="00266D2F"/>
    <w:rsid w:val="00266D75"/>
    <w:rsid w:val="00266E98"/>
    <w:rsid w:val="00266F84"/>
    <w:rsid w:val="002671A4"/>
    <w:rsid w:val="002671CF"/>
    <w:rsid w:val="00267359"/>
    <w:rsid w:val="0026750A"/>
    <w:rsid w:val="002677F0"/>
    <w:rsid w:val="00267849"/>
    <w:rsid w:val="00267AB9"/>
    <w:rsid w:val="00267C92"/>
    <w:rsid w:val="00267D2F"/>
    <w:rsid w:val="00267E69"/>
    <w:rsid w:val="002700D2"/>
    <w:rsid w:val="002702F8"/>
    <w:rsid w:val="002706A0"/>
    <w:rsid w:val="0027073D"/>
    <w:rsid w:val="00270868"/>
    <w:rsid w:val="00270A69"/>
    <w:rsid w:val="00270AAA"/>
    <w:rsid w:val="00270B9F"/>
    <w:rsid w:val="00270D27"/>
    <w:rsid w:val="00271032"/>
    <w:rsid w:val="00271033"/>
    <w:rsid w:val="00271043"/>
    <w:rsid w:val="002710E5"/>
    <w:rsid w:val="00271151"/>
    <w:rsid w:val="002711B5"/>
    <w:rsid w:val="00271544"/>
    <w:rsid w:val="00271683"/>
    <w:rsid w:val="00271887"/>
    <w:rsid w:val="00271888"/>
    <w:rsid w:val="00271A39"/>
    <w:rsid w:val="00271A67"/>
    <w:rsid w:val="00271AEB"/>
    <w:rsid w:val="00271D06"/>
    <w:rsid w:val="00271E69"/>
    <w:rsid w:val="00271F2F"/>
    <w:rsid w:val="00271F4D"/>
    <w:rsid w:val="00272870"/>
    <w:rsid w:val="00272AF3"/>
    <w:rsid w:val="00272E77"/>
    <w:rsid w:val="00272EAD"/>
    <w:rsid w:val="00272F0A"/>
    <w:rsid w:val="00273190"/>
    <w:rsid w:val="0027332D"/>
    <w:rsid w:val="0027368A"/>
    <w:rsid w:val="002736A1"/>
    <w:rsid w:val="002737F4"/>
    <w:rsid w:val="002738E4"/>
    <w:rsid w:val="002739B1"/>
    <w:rsid w:val="00273BAA"/>
    <w:rsid w:val="00273C76"/>
    <w:rsid w:val="00273CD9"/>
    <w:rsid w:val="00273CE1"/>
    <w:rsid w:val="00273D17"/>
    <w:rsid w:val="00273D2D"/>
    <w:rsid w:val="00273E28"/>
    <w:rsid w:val="002741C8"/>
    <w:rsid w:val="002741F4"/>
    <w:rsid w:val="0027423C"/>
    <w:rsid w:val="0027431B"/>
    <w:rsid w:val="00274804"/>
    <w:rsid w:val="00274841"/>
    <w:rsid w:val="00274856"/>
    <w:rsid w:val="00274918"/>
    <w:rsid w:val="00274C7C"/>
    <w:rsid w:val="00274D23"/>
    <w:rsid w:val="00274E83"/>
    <w:rsid w:val="00274F18"/>
    <w:rsid w:val="00275026"/>
    <w:rsid w:val="00275130"/>
    <w:rsid w:val="00275355"/>
    <w:rsid w:val="00275407"/>
    <w:rsid w:val="00275467"/>
    <w:rsid w:val="002754C9"/>
    <w:rsid w:val="002754D6"/>
    <w:rsid w:val="00275655"/>
    <w:rsid w:val="002756A7"/>
    <w:rsid w:val="002756A9"/>
    <w:rsid w:val="002756CA"/>
    <w:rsid w:val="0027579C"/>
    <w:rsid w:val="002757C0"/>
    <w:rsid w:val="0027583E"/>
    <w:rsid w:val="00275906"/>
    <w:rsid w:val="0027593C"/>
    <w:rsid w:val="002759C0"/>
    <w:rsid w:val="00275BD9"/>
    <w:rsid w:val="00275BFF"/>
    <w:rsid w:val="00275C71"/>
    <w:rsid w:val="00275DF2"/>
    <w:rsid w:val="00275E17"/>
    <w:rsid w:val="00275EC0"/>
    <w:rsid w:val="00275F26"/>
    <w:rsid w:val="00275FE7"/>
    <w:rsid w:val="00276019"/>
    <w:rsid w:val="00276156"/>
    <w:rsid w:val="00276304"/>
    <w:rsid w:val="002763E1"/>
    <w:rsid w:val="00276463"/>
    <w:rsid w:val="002766BE"/>
    <w:rsid w:val="00276716"/>
    <w:rsid w:val="00276A45"/>
    <w:rsid w:val="00276C3D"/>
    <w:rsid w:val="00276DA5"/>
    <w:rsid w:val="00276DBF"/>
    <w:rsid w:val="00276E1A"/>
    <w:rsid w:val="00276E75"/>
    <w:rsid w:val="0027708E"/>
    <w:rsid w:val="0027716F"/>
    <w:rsid w:val="002771C9"/>
    <w:rsid w:val="00277209"/>
    <w:rsid w:val="00277211"/>
    <w:rsid w:val="00277493"/>
    <w:rsid w:val="00277531"/>
    <w:rsid w:val="00277767"/>
    <w:rsid w:val="00277795"/>
    <w:rsid w:val="00277A9E"/>
    <w:rsid w:val="00277AC2"/>
    <w:rsid w:val="00277AE6"/>
    <w:rsid w:val="00277B1A"/>
    <w:rsid w:val="00277B6D"/>
    <w:rsid w:val="00277C51"/>
    <w:rsid w:val="00277E19"/>
    <w:rsid w:val="00277F43"/>
    <w:rsid w:val="00280092"/>
    <w:rsid w:val="002800D4"/>
    <w:rsid w:val="0028011E"/>
    <w:rsid w:val="002802DB"/>
    <w:rsid w:val="002805DD"/>
    <w:rsid w:val="0028069D"/>
    <w:rsid w:val="0028075B"/>
    <w:rsid w:val="002808CD"/>
    <w:rsid w:val="002809C5"/>
    <w:rsid w:val="00280A6F"/>
    <w:rsid w:val="00280A90"/>
    <w:rsid w:val="00280BFC"/>
    <w:rsid w:val="00280E7B"/>
    <w:rsid w:val="00280E90"/>
    <w:rsid w:val="00280FEB"/>
    <w:rsid w:val="00281149"/>
    <w:rsid w:val="00281185"/>
    <w:rsid w:val="00281251"/>
    <w:rsid w:val="00281461"/>
    <w:rsid w:val="0028151A"/>
    <w:rsid w:val="0028153C"/>
    <w:rsid w:val="00281666"/>
    <w:rsid w:val="00281715"/>
    <w:rsid w:val="00281847"/>
    <w:rsid w:val="002818ED"/>
    <w:rsid w:val="00281944"/>
    <w:rsid w:val="002819FF"/>
    <w:rsid w:val="00281ACC"/>
    <w:rsid w:val="00281AD4"/>
    <w:rsid w:val="00281DAF"/>
    <w:rsid w:val="00281DCF"/>
    <w:rsid w:val="0028229F"/>
    <w:rsid w:val="0028246C"/>
    <w:rsid w:val="002824CD"/>
    <w:rsid w:val="002826B9"/>
    <w:rsid w:val="002826D6"/>
    <w:rsid w:val="002828F1"/>
    <w:rsid w:val="00282A38"/>
    <w:rsid w:val="00282BB7"/>
    <w:rsid w:val="00282CDD"/>
    <w:rsid w:val="00282D46"/>
    <w:rsid w:val="00282D4A"/>
    <w:rsid w:val="00282D7B"/>
    <w:rsid w:val="00282D7F"/>
    <w:rsid w:val="00282DE9"/>
    <w:rsid w:val="00283009"/>
    <w:rsid w:val="0028313A"/>
    <w:rsid w:val="00283160"/>
    <w:rsid w:val="002831EC"/>
    <w:rsid w:val="00283375"/>
    <w:rsid w:val="0028343C"/>
    <w:rsid w:val="0028347D"/>
    <w:rsid w:val="0028349B"/>
    <w:rsid w:val="00283557"/>
    <w:rsid w:val="00283AD1"/>
    <w:rsid w:val="00283D54"/>
    <w:rsid w:val="00283FDA"/>
    <w:rsid w:val="0028427B"/>
    <w:rsid w:val="002843D1"/>
    <w:rsid w:val="00284415"/>
    <w:rsid w:val="0028445C"/>
    <w:rsid w:val="002845EF"/>
    <w:rsid w:val="0028469C"/>
    <w:rsid w:val="00284794"/>
    <w:rsid w:val="0028483A"/>
    <w:rsid w:val="00284A0F"/>
    <w:rsid w:val="00284B14"/>
    <w:rsid w:val="00284CEF"/>
    <w:rsid w:val="00284DA9"/>
    <w:rsid w:val="00284E60"/>
    <w:rsid w:val="0028504D"/>
    <w:rsid w:val="00285054"/>
    <w:rsid w:val="00285058"/>
    <w:rsid w:val="002851D9"/>
    <w:rsid w:val="0028523F"/>
    <w:rsid w:val="00285440"/>
    <w:rsid w:val="00285476"/>
    <w:rsid w:val="002854D6"/>
    <w:rsid w:val="0028568F"/>
    <w:rsid w:val="002856E3"/>
    <w:rsid w:val="002858B0"/>
    <w:rsid w:val="00285A13"/>
    <w:rsid w:val="00285D09"/>
    <w:rsid w:val="00285D69"/>
    <w:rsid w:val="00285FD3"/>
    <w:rsid w:val="0028600B"/>
    <w:rsid w:val="00286189"/>
    <w:rsid w:val="002862E1"/>
    <w:rsid w:val="002864A9"/>
    <w:rsid w:val="0028651E"/>
    <w:rsid w:val="00286794"/>
    <w:rsid w:val="002868FB"/>
    <w:rsid w:val="00286925"/>
    <w:rsid w:val="00286A57"/>
    <w:rsid w:val="00286AE5"/>
    <w:rsid w:val="00286AF2"/>
    <w:rsid w:val="00286EC0"/>
    <w:rsid w:val="00287169"/>
    <w:rsid w:val="00287238"/>
    <w:rsid w:val="00287480"/>
    <w:rsid w:val="002875AF"/>
    <w:rsid w:val="00287654"/>
    <w:rsid w:val="002877C1"/>
    <w:rsid w:val="002877C6"/>
    <w:rsid w:val="0028787F"/>
    <w:rsid w:val="002878F2"/>
    <w:rsid w:val="0028793E"/>
    <w:rsid w:val="00287C6C"/>
    <w:rsid w:val="00287C74"/>
    <w:rsid w:val="00287C88"/>
    <w:rsid w:val="00287CBE"/>
    <w:rsid w:val="00287D21"/>
    <w:rsid w:val="00287E01"/>
    <w:rsid w:val="00290097"/>
    <w:rsid w:val="00290098"/>
    <w:rsid w:val="00290099"/>
    <w:rsid w:val="00290330"/>
    <w:rsid w:val="0029034E"/>
    <w:rsid w:val="00290368"/>
    <w:rsid w:val="0029037C"/>
    <w:rsid w:val="00290471"/>
    <w:rsid w:val="0029056D"/>
    <w:rsid w:val="0029073A"/>
    <w:rsid w:val="00290963"/>
    <w:rsid w:val="0029097C"/>
    <w:rsid w:val="00290B71"/>
    <w:rsid w:val="00290D26"/>
    <w:rsid w:val="00290FE3"/>
    <w:rsid w:val="00291216"/>
    <w:rsid w:val="002912E6"/>
    <w:rsid w:val="002913D9"/>
    <w:rsid w:val="002914AC"/>
    <w:rsid w:val="00291531"/>
    <w:rsid w:val="002915A5"/>
    <w:rsid w:val="00291706"/>
    <w:rsid w:val="00291898"/>
    <w:rsid w:val="00291A57"/>
    <w:rsid w:val="00291BE9"/>
    <w:rsid w:val="00291DE5"/>
    <w:rsid w:val="00291F5F"/>
    <w:rsid w:val="002920A6"/>
    <w:rsid w:val="002923D8"/>
    <w:rsid w:val="002927B7"/>
    <w:rsid w:val="00292AEC"/>
    <w:rsid w:val="00292C7B"/>
    <w:rsid w:val="00292E1E"/>
    <w:rsid w:val="00292F3E"/>
    <w:rsid w:val="002931B5"/>
    <w:rsid w:val="00293511"/>
    <w:rsid w:val="00293590"/>
    <w:rsid w:val="0029373D"/>
    <w:rsid w:val="0029374D"/>
    <w:rsid w:val="00293824"/>
    <w:rsid w:val="002938FF"/>
    <w:rsid w:val="002939C5"/>
    <w:rsid w:val="00293AAC"/>
    <w:rsid w:val="00293AB0"/>
    <w:rsid w:val="00293AE6"/>
    <w:rsid w:val="00293C1D"/>
    <w:rsid w:val="00293D24"/>
    <w:rsid w:val="00293DBA"/>
    <w:rsid w:val="00294399"/>
    <w:rsid w:val="0029452D"/>
    <w:rsid w:val="002945E0"/>
    <w:rsid w:val="002946A3"/>
    <w:rsid w:val="002947A4"/>
    <w:rsid w:val="00294868"/>
    <w:rsid w:val="002948A7"/>
    <w:rsid w:val="00294A69"/>
    <w:rsid w:val="00294CDF"/>
    <w:rsid w:val="00294F9B"/>
    <w:rsid w:val="0029525A"/>
    <w:rsid w:val="00295300"/>
    <w:rsid w:val="00295459"/>
    <w:rsid w:val="00295507"/>
    <w:rsid w:val="00295610"/>
    <w:rsid w:val="002956E9"/>
    <w:rsid w:val="002956EC"/>
    <w:rsid w:val="0029572C"/>
    <w:rsid w:val="0029592D"/>
    <w:rsid w:val="00295B3E"/>
    <w:rsid w:val="00295C75"/>
    <w:rsid w:val="00295D80"/>
    <w:rsid w:val="00295FE1"/>
    <w:rsid w:val="00296057"/>
    <w:rsid w:val="0029656C"/>
    <w:rsid w:val="00296848"/>
    <w:rsid w:val="00296AEE"/>
    <w:rsid w:val="00296BD4"/>
    <w:rsid w:val="00296E52"/>
    <w:rsid w:val="0029700F"/>
    <w:rsid w:val="00297033"/>
    <w:rsid w:val="0029744F"/>
    <w:rsid w:val="00297466"/>
    <w:rsid w:val="0029759F"/>
    <w:rsid w:val="002975E8"/>
    <w:rsid w:val="002977FE"/>
    <w:rsid w:val="0029783C"/>
    <w:rsid w:val="002979A6"/>
    <w:rsid w:val="00297AD3"/>
    <w:rsid w:val="00297B04"/>
    <w:rsid w:val="00297D8D"/>
    <w:rsid w:val="00297EF0"/>
    <w:rsid w:val="00297EF5"/>
    <w:rsid w:val="00297F3F"/>
    <w:rsid w:val="002A000E"/>
    <w:rsid w:val="002A0097"/>
    <w:rsid w:val="002A00AE"/>
    <w:rsid w:val="002A03B5"/>
    <w:rsid w:val="002A0507"/>
    <w:rsid w:val="002A0517"/>
    <w:rsid w:val="002A0551"/>
    <w:rsid w:val="002A0595"/>
    <w:rsid w:val="002A05F0"/>
    <w:rsid w:val="002A0634"/>
    <w:rsid w:val="002A06ED"/>
    <w:rsid w:val="002A08B7"/>
    <w:rsid w:val="002A0BBA"/>
    <w:rsid w:val="002A0E96"/>
    <w:rsid w:val="002A0F32"/>
    <w:rsid w:val="002A1085"/>
    <w:rsid w:val="002A1173"/>
    <w:rsid w:val="002A1289"/>
    <w:rsid w:val="002A1307"/>
    <w:rsid w:val="002A13B4"/>
    <w:rsid w:val="002A1416"/>
    <w:rsid w:val="002A1566"/>
    <w:rsid w:val="002A160C"/>
    <w:rsid w:val="002A168D"/>
    <w:rsid w:val="002A17A7"/>
    <w:rsid w:val="002A1834"/>
    <w:rsid w:val="002A18B5"/>
    <w:rsid w:val="002A199F"/>
    <w:rsid w:val="002A19BE"/>
    <w:rsid w:val="002A1ADC"/>
    <w:rsid w:val="002A1E63"/>
    <w:rsid w:val="002A2041"/>
    <w:rsid w:val="002A2310"/>
    <w:rsid w:val="002A235E"/>
    <w:rsid w:val="002A23DB"/>
    <w:rsid w:val="002A241F"/>
    <w:rsid w:val="002A286F"/>
    <w:rsid w:val="002A29DA"/>
    <w:rsid w:val="002A2A8D"/>
    <w:rsid w:val="002A2DDC"/>
    <w:rsid w:val="002A2E86"/>
    <w:rsid w:val="002A30C9"/>
    <w:rsid w:val="002A3204"/>
    <w:rsid w:val="002A326B"/>
    <w:rsid w:val="002A3286"/>
    <w:rsid w:val="002A3293"/>
    <w:rsid w:val="002A33C0"/>
    <w:rsid w:val="002A38C2"/>
    <w:rsid w:val="002A3917"/>
    <w:rsid w:val="002A396E"/>
    <w:rsid w:val="002A39CC"/>
    <w:rsid w:val="002A3D88"/>
    <w:rsid w:val="002A3DDE"/>
    <w:rsid w:val="002A3DF7"/>
    <w:rsid w:val="002A3F71"/>
    <w:rsid w:val="002A3FF9"/>
    <w:rsid w:val="002A402E"/>
    <w:rsid w:val="002A40FF"/>
    <w:rsid w:val="002A413D"/>
    <w:rsid w:val="002A426F"/>
    <w:rsid w:val="002A4319"/>
    <w:rsid w:val="002A44A8"/>
    <w:rsid w:val="002A4586"/>
    <w:rsid w:val="002A46A9"/>
    <w:rsid w:val="002A4747"/>
    <w:rsid w:val="002A4766"/>
    <w:rsid w:val="002A48BB"/>
    <w:rsid w:val="002A4A7D"/>
    <w:rsid w:val="002A4B45"/>
    <w:rsid w:val="002A4B4A"/>
    <w:rsid w:val="002A4B7B"/>
    <w:rsid w:val="002A4E0F"/>
    <w:rsid w:val="002A505C"/>
    <w:rsid w:val="002A51FE"/>
    <w:rsid w:val="002A54AF"/>
    <w:rsid w:val="002A5684"/>
    <w:rsid w:val="002A5788"/>
    <w:rsid w:val="002A5898"/>
    <w:rsid w:val="002A5B0E"/>
    <w:rsid w:val="002A5E20"/>
    <w:rsid w:val="002A62A8"/>
    <w:rsid w:val="002A62D3"/>
    <w:rsid w:val="002A63CC"/>
    <w:rsid w:val="002A67CC"/>
    <w:rsid w:val="002A6861"/>
    <w:rsid w:val="002A68B2"/>
    <w:rsid w:val="002A68D1"/>
    <w:rsid w:val="002A68EF"/>
    <w:rsid w:val="002A69A5"/>
    <w:rsid w:val="002A6A94"/>
    <w:rsid w:val="002A6A9A"/>
    <w:rsid w:val="002A6B34"/>
    <w:rsid w:val="002A6EC0"/>
    <w:rsid w:val="002A7095"/>
    <w:rsid w:val="002A70E0"/>
    <w:rsid w:val="002A70F8"/>
    <w:rsid w:val="002A7185"/>
    <w:rsid w:val="002A73E0"/>
    <w:rsid w:val="002A7734"/>
    <w:rsid w:val="002A776D"/>
    <w:rsid w:val="002A7845"/>
    <w:rsid w:val="002A78CE"/>
    <w:rsid w:val="002A798C"/>
    <w:rsid w:val="002A7A52"/>
    <w:rsid w:val="002A7B19"/>
    <w:rsid w:val="002A7BED"/>
    <w:rsid w:val="002A7DC7"/>
    <w:rsid w:val="002A7F48"/>
    <w:rsid w:val="002A7F72"/>
    <w:rsid w:val="002B03F1"/>
    <w:rsid w:val="002B0457"/>
    <w:rsid w:val="002B0B9A"/>
    <w:rsid w:val="002B0BAD"/>
    <w:rsid w:val="002B0BD0"/>
    <w:rsid w:val="002B0BE3"/>
    <w:rsid w:val="002B1003"/>
    <w:rsid w:val="002B107B"/>
    <w:rsid w:val="002B111F"/>
    <w:rsid w:val="002B11F2"/>
    <w:rsid w:val="002B123A"/>
    <w:rsid w:val="002B13C9"/>
    <w:rsid w:val="002B142D"/>
    <w:rsid w:val="002B17C8"/>
    <w:rsid w:val="002B19CD"/>
    <w:rsid w:val="002B1BE6"/>
    <w:rsid w:val="002B21CF"/>
    <w:rsid w:val="002B2256"/>
    <w:rsid w:val="002B240E"/>
    <w:rsid w:val="002B286B"/>
    <w:rsid w:val="002B2958"/>
    <w:rsid w:val="002B2B86"/>
    <w:rsid w:val="002B2F71"/>
    <w:rsid w:val="002B2FD9"/>
    <w:rsid w:val="002B3071"/>
    <w:rsid w:val="002B318E"/>
    <w:rsid w:val="002B3690"/>
    <w:rsid w:val="002B39F5"/>
    <w:rsid w:val="002B3BB4"/>
    <w:rsid w:val="002B3F1B"/>
    <w:rsid w:val="002B3FD5"/>
    <w:rsid w:val="002B401D"/>
    <w:rsid w:val="002B4060"/>
    <w:rsid w:val="002B407F"/>
    <w:rsid w:val="002B43AD"/>
    <w:rsid w:val="002B4409"/>
    <w:rsid w:val="002B4412"/>
    <w:rsid w:val="002B45AB"/>
    <w:rsid w:val="002B45B6"/>
    <w:rsid w:val="002B45E5"/>
    <w:rsid w:val="002B497E"/>
    <w:rsid w:val="002B49E8"/>
    <w:rsid w:val="002B4C72"/>
    <w:rsid w:val="002B4C9A"/>
    <w:rsid w:val="002B4CA2"/>
    <w:rsid w:val="002B4DDB"/>
    <w:rsid w:val="002B4E03"/>
    <w:rsid w:val="002B4E86"/>
    <w:rsid w:val="002B4F6D"/>
    <w:rsid w:val="002B5098"/>
    <w:rsid w:val="002B51BD"/>
    <w:rsid w:val="002B587D"/>
    <w:rsid w:val="002B5BF7"/>
    <w:rsid w:val="002B5C2A"/>
    <w:rsid w:val="002B5D0E"/>
    <w:rsid w:val="002B5E9D"/>
    <w:rsid w:val="002B60EE"/>
    <w:rsid w:val="002B619B"/>
    <w:rsid w:val="002B624A"/>
    <w:rsid w:val="002B62F6"/>
    <w:rsid w:val="002B6466"/>
    <w:rsid w:val="002B6467"/>
    <w:rsid w:val="002B6551"/>
    <w:rsid w:val="002B6556"/>
    <w:rsid w:val="002B65D3"/>
    <w:rsid w:val="002B6764"/>
    <w:rsid w:val="002B684F"/>
    <w:rsid w:val="002B689C"/>
    <w:rsid w:val="002B6964"/>
    <w:rsid w:val="002B6BA9"/>
    <w:rsid w:val="002B6BE1"/>
    <w:rsid w:val="002B6C06"/>
    <w:rsid w:val="002B6DE3"/>
    <w:rsid w:val="002B6F05"/>
    <w:rsid w:val="002B6F8B"/>
    <w:rsid w:val="002B6FAB"/>
    <w:rsid w:val="002B7057"/>
    <w:rsid w:val="002B7178"/>
    <w:rsid w:val="002B717C"/>
    <w:rsid w:val="002B7216"/>
    <w:rsid w:val="002B728D"/>
    <w:rsid w:val="002B7387"/>
    <w:rsid w:val="002B7447"/>
    <w:rsid w:val="002B7784"/>
    <w:rsid w:val="002B779B"/>
    <w:rsid w:val="002B7827"/>
    <w:rsid w:val="002B78D8"/>
    <w:rsid w:val="002B7CE0"/>
    <w:rsid w:val="002B7E0E"/>
    <w:rsid w:val="002B7F22"/>
    <w:rsid w:val="002B7FA9"/>
    <w:rsid w:val="002B7FF6"/>
    <w:rsid w:val="002C0342"/>
    <w:rsid w:val="002C0410"/>
    <w:rsid w:val="002C047A"/>
    <w:rsid w:val="002C0528"/>
    <w:rsid w:val="002C0545"/>
    <w:rsid w:val="002C0563"/>
    <w:rsid w:val="002C0A36"/>
    <w:rsid w:val="002C0A44"/>
    <w:rsid w:val="002C0B19"/>
    <w:rsid w:val="002C0C02"/>
    <w:rsid w:val="002C0D8D"/>
    <w:rsid w:val="002C0FE2"/>
    <w:rsid w:val="002C10C2"/>
    <w:rsid w:val="002C15B1"/>
    <w:rsid w:val="002C15F3"/>
    <w:rsid w:val="002C166F"/>
    <w:rsid w:val="002C1706"/>
    <w:rsid w:val="002C171B"/>
    <w:rsid w:val="002C1786"/>
    <w:rsid w:val="002C17BF"/>
    <w:rsid w:val="002C1810"/>
    <w:rsid w:val="002C1899"/>
    <w:rsid w:val="002C19CA"/>
    <w:rsid w:val="002C1A3A"/>
    <w:rsid w:val="002C1DAB"/>
    <w:rsid w:val="002C1E9A"/>
    <w:rsid w:val="002C2272"/>
    <w:rsid w:val="002C246E"/>
    <w:rsid w:val="002C263A"/>
    <w:rsid w:val="002C2787"/>
    <w:rsid w:val="002C287E"/>
    <w:rsid w:val="002C2930"/>
    <w:rsid w:val="002C2A61"/>
    <w:rsid w:val="002C2A7D"/>
    <w:rsid w:val="002C2B45"/>
    <w:rsid w:val="002C2B7E"/>
    <w:rsid w:val="002C2CEF"/>
    <w:rsid w:val="002C3201"/>
    <w:rsid w:val="002C322B"/>
    <w:rsid w:val="002C3587"/>
    <w:rsid w:val="002C35D3"/>
    <w:rsid w:val="002C374D"/>
    <w:rsid w:val="002C37B0"/>
    <w:rsid w:val="002C39BC"/>
    <w:rsid w:val="002C3AAB"/>
    <w:rsid w:val="002C3CD5"/>
    <w:rsid w:val="002C3D5A"/>
    <w:rsid w:val="002C3E82"/>
    <w:rsid w:val="002C3EAD"/>
    <w:rsid w:val="002C3F27"/>
    <w:rsid w:val="002C4252"/>
    <w:rsid w:val="002C42B7"/>
    <w:rsid w:val="002C4388"/>
    <w:rsid w:val="002C4685"/>
    <w:rsid w:val="002C46BD"/>
    <w:rsid w:val="002C4804"/>
    <w:rsid w:val="002C48F2"/>
    <w:rsid w:val="002C4B7F"/>
    <w:rsid w:val="002C4CC5"/>
    <w:rsid w:val="002C52F2"/>
    <w:rsid w:val="002C53AB"/>
    <w:rsid w:val="002C53CF"/>
    <w:rsid w:val="002C5718"/>
    <w:rsid w:val="002C588F"/>
    <w:rsid w:val="002C5A35"/>
    <w:rsid w:val="002C5ABA"/>
    <w:rsid w:val="002C5B25"/>
    <w:rsid w:val="002C5B44"/>
    <w:rsid w:val="002C5BBD"/>
    <w:rsid w:val="002C5C81"/>
    <w:rsid w:val="002C5CB6"/>
    <w:rsid w:val="002C5D0A"/>
    <w:rsid w:val="002C5D46"/>
    <w:rsid w:val="002C5F6D"/>
    <w:rsid w:val="002C6252"/>
    <w:rsid w:val="002C658F"/>
    <w:rsid w:val="002C6621"/>
    <w:rsid w:val="002C6724"/>
    <w:rsid w:val="002C6A6B"/>
    <w:rsid w:val="002C6A7D"/>
    <w:rsid w:val="002C6C3E"/>
    <w:rsid w:val="002C6DBA"/>
    <w:rsid w:val="002C6E91"/>
    <w:rsid w:val="002C6F2A"/>
    <w:rsid w:val="002C6FD4"/>
    <w:rsid w:val="002C7064"/>
    <w:rsid w:val="002C71EF"/>
    <w:rsid w:val="002C72A3"/>
    <w:rsid w:val="002C730C"/>
    <w:rsid w:val="002C7339"/>
    <w:rsid w:val="002C7587"/>
    <w:rsid w:val="002C7700"/>
    <w:rsid w:val="002C7749"/>
    <w:rsid w:val="002C779C"/>
    <w:rsid w:val="002C7955"/>
    <w:rsid w:val="002C7A0A"/>
    <w:rsid w:val="002C7C05"/>
    <w:rsid w:val="002C7C95"/>
    <w:rsid w:val="002C7DD9"/>
    <w:rsid w:val="002C7FAB"/>
    <w:rsid w:val="002D046F"/>
    <w:rsid w:val="002D05B7"/>
    <w:rsid w:val="002D0665"/>
    <w:rsid w:val="002D070C"/>
    <w:rsid w:val="002D0718"/>
    <w:rsid w:val="002D08C9"/>
    <w:rsid w:val="002D09DB"/>
    <w:rsid w:val="002D100A"/>
    <w:rsid w:val="002D1069"/>
    <w:rsid w:val="002D120D"/>
    <w:rsid w:val="002D1255"/>
    <w:rsid w:val="002D12F8"/>
    <w:rsid w:val="002D1310"/>
    <w:rsid w:val="002D16C5"/>
    <w:rsid w:val="002D172F"/>
    <w:rsid w:val="002D17C2"/>
    <w:rsid w:val="002D17C3"/>
    <w:rsid w:val="002D1928"/>
    <w:rsid w:val="002D1D6F"/>
    <w:rsid w:val="002D1F92"/>
    <w:rsid w:val="002D203C"/>
    <w:rsid w:val="002D2316"/>
    <w:rsid w:val="002D2412"/>
    <w:rsid w:val="002D24AF"/>
    <w:rsid w:val="002D2563"/>
    <w:rsid w:val="002D27F9"/>
    <w:rsid w:val="002D2849"/>
    <w:rsid w:val="002D295F"/>
    <w:rsid w:val="002D2A75"/>
    <w:rsid w:val="002D2AD3"/>
    <w:rsid w:val="002D2ADE"/>
    <w:rsid w:val="002D2D61"/>
    <w:rsid w:val="002D2D8D"/>
    <w:rsid w:val="002D2DE9"/>
    <w:rsid w:val="002D2E48"/>
    <w:rsid w:val="002D2EC0"/>
    <w:rsid w:val="002D2F37"/>
    <w:rsid w:val="002D31F3"/>
    <w:rsid w:val="002D3551"/>
    <w:rsid w:val="002D35C3"/>
    <w:rsid w:val="002D35FE"/>
    <w:rsid w:val="002D363E"/>
    <w:rsid w:val="002D3671"/>
    <w:rsid w:val="002D36F8"/>
    <w:rsid w:val="002D3844"/>
    <w:rsid w:val="002D39C9"/>
    <w:rsid w:val="002D3A7D"/>
    <w:rsid w:val="002D3BA1"/>
    <w:rsid w:val="002D3C18"/>
    <w:rsid w:val="002D3C6F"/>
    <w:rsid w:val="002D3D51"/>
    <w:rsid w:val="002D3DD5"/>
    <w:rsid w:val="002D403D"/>
    <w:rsid w:val="002D42FB"/>
    <w:rsid w:val="002D434E"/>
    <w:rsid w:val="002D4513"/>
    <w:rsid w:val="002D4615"/>
    <w:rsid w:val="002D475A"/>
    <w:rsid w:val="002D4934"/>
    <w:rsid w:val="002D4B6F"/>
    <w:rsid w:val="002D4B82"/>
    <w:rsid w:val="002D4B87"/>
    <w:rsid w:val="002D4E24"/>
    <w:rsid w:val="002D4F8D"/>
    <w:rsid w:val="002D4F9C"/>
    <w:rsid w:val="002D4FAC"/>
    <w:rsid w:val="002D50A1"/>
    <w:rsid w:val="002D52FA"/>
    <w:rsid w:val="002D5348"/>
    <w:rsid w:val="002D55ED"/>
    <w:rsid w:val="002D5661"/>
    <w:rsid w:val="002D580B"/>
    <w:rsid w:val="002D58B7"/>
    <w:rsid w:val="002D596F"/>
    <w:rsid w:val="002D5A12"/>
    <w:rsid w:val="002D5B2F"/>
    <w:rsid w:val="002D5B72"/>
    <w:rsid w:val="002D5D80"/>
    <w:rsid w:val="002D5F67"/>
    <w:rsid w:val="002D5FC5"/>
    <w:rsid w:val="002D61B3"/>
    <w:rsid w:val="002D66D6"/>
    <w:rsid w:val="002D68D1"/>
    <w:rsid w:val="002D6A5B"/>
    <w:rsid w:val="002D6ADB"/>
    <w:rsid w:val="002D6B14"/>
    <w:rsid w:val="002D7052"/>
    <w:rsid w:val="002D70B3"/>
    <w:rsid w:val="002D712C"/>
    <w:rsid w:val="002D7208"/>
    <w:rsid w:val="002D729D"/>
    <w:rsid w:val="002D7558"/>
    <w:rsid w:val="002D758A"/>
    <w:rsid w:val="002D7649"/>
    <w:rsid w:val="002D790D"/>
    <w:rsid w:val="002D7A07"/>
    <w:rsid w:val="002D7CC2"/>
    <w:rsid w:val="002D7DD7"/>
    <w:rsid w:val="002D7DDE"/>
    <w:rsid w:val="002D7E2B"/>
    <w:rsid w:val="002E0165"/>
    <w:rsid w:val="002E029E"/>
    <w:rsid w:val="002E0384"/>
    <w:rsid w:val="002E03FA"/>
    <w:rsid w:val="002E057F"/>
    <w:rsid w:val="002E0675"/>
    <w:rsid w:val="002E0789"/>
    <w:rsid w:val="002E0934"/>
    <w:rsid w:val="002E097C"/>
    <w:rsid w:val="002E09CC"/>
    <w:rsid w:val="002E0A28"/>
    <w:rsid w:val="002E0A65"/>
    <w:rsid w:val="002E0CB9"/>
    <w:rsid w:val="002E0CBF"/>
    <w:rsid w:val="002E0CCC"/>
    <w:rsid w:val="002E0E14"/>
    <w:rsid w:val="002E0EEC"/>
    <w:rsid w:val="002E0F69"/>
    <w:rsid w:val="002E10DA"/>
    <w:rsid w:val="002E1490"/>
    <w:rsid w:val="002E167A"/>
    <w:rsid w:val="002E16B8"/>
    <w:rsid w:val="002E177E"/>
    <w:rsid w:val="002E19B5"/>
    <w:rsid w:val="002E19D8"/>
    <w:rsid w:val="002E1B9D"/>
    <w:rsid w:val="002E1CD3"/>
    <w:rsid w:val="002E1D3D"/>
    <w:rsid w:val="002E1F03"/>
    <w:rsid w:val="002E20C3"/>
    <w:rsid w:val="002E247F"/>
    <w:rsid w:val="002E24ED"/>
    <w:rsid w:val="002E27ED"/>
    <w:rsid w:val="002E2943"/>
    <w:rsid w:val="002E2975"/>
    <w:rsid w:val="002E29CD"/>
    <w:rsid w:val="002E2A37"/>
    <w:rsid w:val="002E2BA4"/>
    <w:rsid w:val="002E2D1F"/>
    <w:rsid w:val="002E2D8C"/>
    <w:rsid w:val="002E2F6B"/>
    <w:rsid w:val="002E3041"/>
    <w:rsid w:val="002E305E"/>
    <w:rsid w:val="002E3071"/>
    <w:rsid w:val="002E3096"/>
    <w:rsid w:val="002E35AB"/>
    <w:rsid w:val="002E36A2"/>
    <w:rsid w:val="002E3733"/>
    <w:rsid w:val="002E377E"/>
    <w:rsid w:val="002E378B"/>
    <w:rsid w:val="002E37EB"/>
    <w:rsid w:val="002E385B"/>
    <w:rsid w:val="002E3A53"/>
    <w:rsid w:val="002E3AB6"/>
    <w:rsid w:val="002E3BE2"/>
    <w:rsid w:val="002E3C3B"/>
    <w:rsid w:val="002E3C69"/>
    <w:rsid w:val="002E3E65"/>
    <w:rsid w:val="002E3F1F"/>
    <w:rsid w:val="002E3F7B"/>
    <w:rsid w:val="002E3F95"/>
    <w:rsid w:val="002E4111"/>
    <w:rsid w:val="002E41A5"/>
    <w:rsid w:val="002E4709"/>
    <w:rsid w:val="002E47BA"/>
    <w:rsid w:val="002E48B1"/>
    <w:rsid w:val="002E4937"/>
    <w:rsid w:val="002E49FE"/>
    <w:rsid w:val="002E4A9C"/>
    <w:rsid w:val="002E4C3A"/>
    <w:rsid w:val="002E4C5C"/>
    <w:rsid w:val="002E4D9F"/>
    <w:rsid w:val="002E4F81"/>
    <w:rsid w:val="002E5034"/>
    <w:rsid w:val="002E520E"/>
    <w:rsid w:val="002E54FE"/>
    <w:rsid w:val="002E5567"/>
    <w:rsid w:val="002E55F4"/>
    <w:rsid w:val="002E5794"/>
    <w:rsid w:val="002E5B28"/>
    <w:rsid w:val="002E5BA5"/>
    <w:rsid w:val="002E5BEB"/>
    <w:rsid w:val="002E5D80"/>
    <w:rsid w:val="002E6223"/>
    <w:rsid w:val="002E6244"/>
    <w:rsid w:val="002E626F"/>
    <w:rsid w:val="002E6416"/>
    <w:rsid w:val="002E670A"/>
    <w:rsid w:val="002E679E"/>
    <w:rsid w:val="002E6856"/>
    <w:rsid w:val="002E69B8"/>
    <w:rsid w:val="002E6A5D"/>
    <w:rsid w:val="002E6C15"/>
    <w:rsid w:val="002E6C6C"/>
    <w:rsid w:val="002E6E57"/>
    <w:rsid w:val="002E6EEA"/>
    <w:rsid w:val="002E7033"/>
    <w:rsid w:val="002E70B3"/>
    <w:rsid w:val="002E7102"/>
    <w:rsid w:val="002E71A5"/>
    <w:rsid w:val="002E71BD"/>
    <w:rsid w:val="002E71E8"/>
    <w:rsid w:val="002E723A"/>
    <w:rsid w:val="002E7456"/>
    <w:rsid w:val="002E754B"/>
    <w:rsid w:val="002E7588"/>
    <w:rsid w:val="002E7874"/>
    <w:rsid w:val="002E7926"/>
    <w:rsid w:val="002E7A9B"/>
    <w:rsid w:val="002E7AB1"/>
    <w:rsid w:val="002E7B41"/>
    <w:rsid w:val="002F004D"/>
    <w:rsid w:val="002F0135"/>
    <w:rsid w:val="002F026E"/>
    <w:rsid w:val="002F02F2"/>
    <w:rsid w:val="002F07A3"/>
    <w:rsid w:val="002F07CF"/>
    <w:rsid w:val="002F08A2"/>
    <w:rsid w:val="002F0D9E"/>
    <w:rsid w:val="002F0DF0"/>
    <w:rsid w:val="002F0F19"/>
    <w:rsid w:val="002F0F63"/>
    <w:rsid w:val="002F0F67"/>
    <w:rsid w:val="002F101B"/>
    <w:rsid w:val="002F1024"/>
    <w:rsid w:val="002F106F"/>
    <w:rsid w:val="002F1210"/>
    <w:rsid w:val="002F1333"/>
    <w:rsid w:val="002F13B4"/>
    <w:rsid w:val="002F1621"/>
    <w:rsid w:val="002F16B7"/>
    <w:rsid w:val="002F1891"/>
    <w:rsid w:val="002F1BE5"/>
    <w:rsid w:val="002F1D7F"/>
    <w:rsid w:val="002F2049"/>
    <w:rsid w:val="002F209C"/>
    <w:rsid w:val="002F222A"/>
    <w:rsid w:val="002F284F"/>
    <w:rsid w:val="002F298A"/>
    <w:rsid w:val="002F2CC4"/>
    <w:rsid w:val="002F2D09"/>
    <w:rsid w:val="002F2E16"/>
    <w:rsid w:val="002F3223"/>
    <w:rsid w:val="002F32D7"/>
    <w:rsid w:val="002F3426"/>
    <w:rsid w:val="002F3433"/>
    <w:rsid w:val="002F3478"/>
    <w:rsid w:val="002F34AE"/>
    <w:rsid w:val="002F3581"/>
    <w:rsid w:val="002F36C0"/>
    <w:rsid w:val="002F3733"/>
    <w:rsid w:val="002F375A"/>
    <w:rsid w:val="002F37E1"/>
    <w:rsid w:val="002F387D"/>
    <w:rsid w:val="002F3896"/>
    <w:rsid w:val="002F3935"/>
    <w:rsid w:val="002F3AE0"/>
    <w:rsid w:val="002F3B0A"/>
    <w:rsid w:val="002F3C12"/>
    <w:rsid w:val="002F3D68"/>
    <w:rsid w:val="002F433B"/>
    <w:rsid w:val="002F439E"/>
    <w:rsid w:val="002F4B46"/>
    <w:rsid w:val="002F4C27"/>
    <w:rsid w:val="002F4C88"/>
    <w:rsid w:val="002F4CCB"/>
    <w:rsid w:val="002F53A3"/>
    <w:rsid w:val="002F5536"/>
    <w:rsid w:val="002F55B6"/>
    <w:rsid w:val="002F563B"/>
    <w:rsid w:val="002F572C"/>
    <w:rsid w:val="002F57DC"/>
    <w:rsid w:val="002F598E"/>
    <w:rsid w:val="002F59F2"/>
    <w:rsid w:val="002F5E3F"/>
    <w:rsid w:val="002F5E9E"/>
    <w:rsid w:val="002F5EBD"/>
    <w:rsid w:val="002F60CB"/>
    <w:rsid w:val="002F6299"/>
    <w:rsid w:val="002F637C"/>
    <w:rsid w:val="002F6474"/>
    <w:rsid w:val="002F66D0"/>
    <w:rsid w:val="002F6809"/>
    <w:rsid w:val="002F6A97"/>
    <w:rsid w:val="002F6BD4"/>
    <w:rsid w:val="002F6E0B"/>
    <w:rsid w:val="002F6E6D"/>
    <w:rsid w:val="002F6FAC"/>
    <w:rsid w:val="002F6FB8"/>
    <w:rsid w:val="002F706C"/>
    <w:rsid w:val="002F70F0"/>
    <w:rsid w:val="002F710E"/>
    <w:rsid w:val="002F7499"/>
    <w:rsid w:val="002F765B"/>
    <w:rsid w:val="002F7704"/>
    <w:rsid w:val="002F7741"/>
    <w:rsid w:val="002F7760"/>
    <w:rsid w:val="002F7A6D"/>
    <w:rsid w:val="002F7B10"/>
    <w:rsid w:val="002F7D24"/>
    <w:rsid w:val="002F7D71"/>
    <w:rsid w:val="002F7EDA"/>
    <w:rsid w:val="002F7EE0"/>
    <w:rsid w:val="002F7F86"/>
    <w:rsid w:val="0030004B"/>
    <w:rsid w:val="0030004E"/>
    <w:rsid w:val="0030020C"/>
    <w:rsid w:val="003002AC"/>
    <w:rsid w:val="00300573"/>
    <w:rsid w:val="003006A1"/>
    <w:rsid w:val="00300701"/>
    <w:rsid w:val="00300711"/>
    <w:rsid w:val="00300BD5"/>
    <w:rsid w:val="00300EB1"/>
    <w:rsid w:val="00300F30"/>
    <w:rsid w:val="003010BB"/>
    <w:rsid w:val="003010C1"/>
    <w:rsid w:val="003012DF"/>
    <w:rsid w:val="00301601"/>
    <w:rsid w:val="00301716"/>
    <w:rsid w:val="0030183D"/>
    <w:rsid w:val="00301953"/>
    <w:rsid w:val="00301AEA"/>
    <w:rsid w:val="00301B14"/>
    <w:rsid w:val="00301B2B"/>
    <w:rsid w:val="00301B97"/>
    <w:rsid w:val="00301C89"/>
    <w:rsid w:val="00302084"/>
    <w:rsid w:val="00302107"/>
    <w:rsid w:val="00302217"/>
    <w:rsid w:val="00302401"/>
    <w:rsid w:val="00302419"/>
    <w:rsid w:val="003025F2"/>
    <w:rsid w:val="00302673"/>
    <w:rsid w:val="003026C5"/>
    <w:rsid w:val="00302897"/>
    <w:rsid w:val="003029C0"/>
    <w:rsid w:val="00302AF0"/>
    <w:rsid w:val="00302BE5"/>
    <w:rsid w:val="00302C43"/>
    <w:rsid w:val="00302D36"/>
    <w:rsid w:val="00302E4E"/>
    <w:rsid w:val="003030C6"/>
    <w:rsid w:val="003031EE"/>
    <w:rsid w:val="00303210"/>
    <w:rsid w:val="003033FE"/>
    <w:rsid w:val="003034A3"/>
    <w:rsid w:val="00303651"/>
    <w:rsid w:val="003039BB"/>
    <w:rsid w:val="00303A21"/>
    <w:rsid w:val="00303A41"/>
    <w:rsid w:val="00303AB6"/>
    <w:rsid w:val="00303BA7"/>
    <w:rsid w:val="00303C27"/>
    <w:rsid w:val="00303C42"/>
    <w:rsid w:val="00303DCB"/>
    <w:rsid w:val="00303ECE"/>
    <w:rsid w:val="00303EEB"/>
    <w:rsid w:val="003045F0"/>
    <w:rsid w:val="00304854"/>
    <w:rsid w:val="00304A46"/>
    <w:rsid w:val="00304FE8"/>
    <w:rsid w:val="003050C4"/>
    <w:rsid w:val="00305482"/>
    <w:rsid w:val="003056F6"/>
    <w:rsid w:val="00305717"/>
    <w:rsid w:val="003058E0"/>
    <w:rsid w:val="00305A62"/>
    <w:rsid w:val="00306213"/>
    <w:rsid w:val="00306215"/>
    <w:rsid w:val="0030661F"/>
    <w:rsid w:val="00306870"/>
    <w:rsid w:val="0030691D"/>
    <w:rsid w:val="00306EB8"/>
    <w:rsid w:val="003070FB"/>
    <w:rsid w:val="00307177"/>
    <w:rsid w:val="003071E6"/>
    <w:rsid w:val="003073C4"/>
    <w:rsid w:val="0030747C"/>
    <w:rsid w:val="00307538"/>
    <w:rsid w:val="00307630"/>
    <w:rsid w:val="0030793F"/>
    <w:rsid w:val="00307BE0"/>
    <w:rsid w:val="00307ED0"/>
    <w:rsid w:val="00307FE0"/>
    <w:rsid w:val="00310203"/>
    <w:rsid w:val="00310251"/>
    <w:rsid w:val="00310893"/>
    <w:rsid w:val="00310970"/>
    <w:rsid w:val="00310AAA"/>
    <w:rsid w:val="00310D55"/>
    <w:rsid w:val="00310E22"/>
    <w:rsid w:val="00310FE5"/>
    <w:rsid w:val="0031122D"/>
    <w:rsid w:val="0031149E"/>
    <w:rsid w:val="0031153D"/>
    <w:rsid w:val="003116DF"/>
    <w:rsid w:val="0031182B"/>
    <w:rsid w:val="0031195D"/>
    <w:rsid w:val="00311AA0"/>
    <w:rsid w:val="00311BFB"/>
    <w:rsid w:val="00311C25"/>
    <w:rsid w:val="00311CA7"/>
    <w:rsid w:val="00311CF3"/>
    <w:rsid w:val="00311D3D"/>
    <w:rsid w:val="00311D47"/>
    <w:rsid w:val="00311E25"/>
    <w:rsid w:val="0031202A"/>
    <w:rsid w:val="003120DE"/>
    <w:rsid w:val="003122BF"/>
    <w:rsid w:val="00312342"/>
    <w:rsid w:val="00312414"/>
    <w:rsid w:val="00312567"/>
    <w:rsid w:val="003125FC"/>
    <w:rsid w:val="0031260E"/>
    <w:rsid w:val="00312AD4"/>
    <w:rsid w:val="00312E32"/>
    <w:rsid w:val="00312E9F"/>
    <w:rsid w:val="0031335A"/>
    <w:rsid w:val="0031358D"/>
    <w:rsid w:val="00313674"/>
    <w:rsid w:val="003136D6"/>
    <w:rsid w:val="00313D63"/>
    <w:rsid w:val="00313E45"/>
    <w:rsid w:val="00314046"/>
    <w:rsid w:val="0031419F"/>
    <w:rsid w:val="003142B1"/>
    <w:rsid w:val="00314366"/>
    <w:rsid w:val="003145CB"/>
    <w:rsid w:val="0031462A"/>
    <w:rsid w:val="00314837"/>
    <w:rsid w:val="003148CC"/>
    <w:rsid w:val="00314B5F"/>
    <w:rsid w:val="00314C22"/>
    <w:rsid w:val="00314C4B"/>
    <w:rsid w:val="00314CA4"/>
    <w:rsid w:val="00314CAE"/>
    <w:rsid w:val="00314CD3"/>
    <w:rsid w:val="00314EC3"/>
    <w:rsid w:val="00314F7B"/>
    <w:rsid w:val="0031503E"/>
    <w:rsid w:val="0031529B"/>
    <w:rsid w:val="003152A1"/>
    <w:rsid w:val="003152B8"/>
    <w:rsid w:val="00315349"/>
    <w:rsid w:val="003153E9"/>
    <w:rsid w:val="0031545E"/>
    <w:rsid w:val="003155F3"/>
    <w:rsid w:val="003157FE"/>
    <w:rsid w:val="00315958"/>
    <w:rsid w:val="003159D7"/>
    <w:rsid w:val="00315AA7"/>
    <w:rsid w:val="00315AD8"/>
    <w:rsid w:val="00315C2C"/>
    <w:rsid w:val="003160E6"/>
    <w:rsid w:val="003161CD"/>
    <w:rsid w:val="0031622F"/>
    <w:rsid w:val="003162C2"/>
    <w:rsid w:val="0031651E"/>
    <w:rsid w:val="0031660D"/>
    <w:rsid w:val="00316618"/>
    <w:rsid w:val="00316C1E"/>
    <w:rsid w:val="00316DFF"/>
    <w:rsid w:val="003171A9"/>
    <w:rsid w:val="00317391"/>
    <w:rsid w:val="0031752D"/>
    <w:rsid w:val="0031757C"/>
    <w:rsid w:val="003176E6"/>
    <w:rsid w:val="00317A40"/>
    <w:rsid w:val="00317BF3"/>
    <w:rsid w:val="00317D3B"/>
    <w:rsid w:val="003201A5"/>
    <w:rsid w:val="00320216"/>
    <w:rsid w:val="00320407"/>
    <w:rsid w:val="00320616"/>
    <w:rsid w:val="0032075D"/>
    <w:rsid w:val="00320817"/>
    <w:rsid w:val="00320903"/>
    <w:rsid w:val="00320B09"/>
    <w:rsid w:val="00320BC8"/>
    <w:rsid w:val="00320D79"/>
    <w:rsid w:val="00320DB9"/>
    <w:rsid w:val="00320E0A"/>
    <w:rsid w:val="00320E72"/>
    <w:rsid w:val="00320F06"/>
    <w:rsid w:val="00320F4E"/>
    <w:rsid w:val="00321076"/>
    <w:rsid w:val="003212F9"/>
    <w:rsid w:val="0032131E"/>
    <w:rsid w:val="003217C0"/>
    <w:rsid w:val="003218B6"/>
    <w:rsid w:val="003218B7"/>
    <w:rsid w:val="003218BD"/>
    <w:rsid w:val="00321C5E"/>
    <w:rsid w:val="00321EBF"/>
    <w:rsid w:val="00322123"/>
    <w:rsid w:val="00322517"/>
    <w:rsid w:val="0032253A"/>
    <w:rsid w:val="003225B5"/>
    <w:rsid w:val="00322A1C"/>
    <w:rsid w:val="00322C7D"/>
    <w:rsid w:val="00322FAA"/>
    <w:rsid w:val="00323012"/>
    <w:rsid w:val="00323099"/>
    <w:rsid w:val="003233E5"/>
    <w:rsid w:val="003233EA"/>
    <w:rsid w:val="003233F1"/>
    <w:rsid w:val="00323D7C"/>
    <w:rsid w:val="00323DEF"/>
    <w:rsid w:val="00323E62"/>
    <w:rsid w:val="00323F12"/>
    <w:rsid w:val="00323FBF"/>
    <w:rsid w:val="00323FFE"/>
    <w:rsid w:val="00324005"/>
    <w:rsid w:val="00324007"/>
    <w:rsid w:val="003240CD"/>
    <w:rsid w:val="00324120"/>
    <w:rsid w:val="003241BC"/>
    <w:rsid w:val="00324209"/>
    <w:rsid w:val="003244CB"/>
    <w:rsid w:val="0032462B"/>
    <w:rsid w:val="0032465D"/>
    <w:rsid w:val="003246DC"/>
    <w:rsid w:val="00324AAB"/>
    <w:rsid w:val="00324B02"/>
    <w:rsid w:val="00324C13"/>
    <w:rsid w:val="00324EAB"/>
    <w:rsid w:val="00325514"/>
    <w:rsid w:val="0032563A"/>
    <w:rsid w:val="0032577E"/>
    <w:rsid w:val="00325868"/>
    <w:rsid w:val="0032588E"/>
    <w:rsid w:val="00325900"/>
    <w:rsid w:val="0032593B"/>
    <w:rsid w:val="00325D36"/>
    <w:rsid w:val="00325E0D"/>
    <w:rsid w:val="00325F45"/>
    <w:rsid w:val="00325FB9"/>
    <w:rsid w:val="00325FE4"/>
    <w:rsid w:val="00326068"/>
    <w:rsid w:val="003260D2"/>
    <w:rsid w:val="00326312"/>
    <w:rsid w:val="00326325"/>
    <w:rsid w:val="00326500"/>
    <w:rsid w:val="0032664E"/>
    <w:rsid w:val="00326658"/>
    <w:rsid w:val="0032666D"/>
    <w:rsid w:val="00326A87"/>
    <w:rsid w:val="00326C2E"/>
    <w:rsid w:val="00326C3E"/>
    <w:rsid w:val="00326D84"/>
    <w:rsid w:val="00327066"/>
    <w:rsid w:val="003271A1"/>
    <w:rsid w:val="00327211"/>
    <w:rsid w:val="0032728A"/>
    <w:rsid w:val="00327346"/>
    <w:rsid w:val="003274DF"/>
    <w:rsid w:val="0032773F"/>
    <w:rsid w:val="00327786"/>
    <w:rsid w:val="003277AC"/>
    <w:rsid w:val="00327821"/>
    <w:rsid w:val="00327853"/>
    <w:rsid w:val="00327898"/>
    <w:rsid w:val="0032794F"/>
    <w:rsid w:val="0032797A"/>
    <w:rsid w:val="00327A56"/>
    <w:rsid w:val="00327BEF"/>
    <w:rsid w:val="00327C13"/>
    <w:rsid w:val="00327CB8"/>
    <w:rsid w:val="00327EDE"/>
    <w:rsid w:val="0033002C"/>
    <w:rsid w:val="003300E8"/>
    <w:rsid w:val="00330295"/>
    <w:rsid w:val="00330313"/>
    <w:rsid w:val="003303AC"/>
    <w:rsid w:val="00330546"/>
    <w:rsid w:val="003305EE"/>
    <w:rsid w:val="00330845"/>
    <w:rsid w:val="003308C4"/>
    <w:rsid w:val="003308D0"/>
    <w:rsid w:val="0033090D"/>
    <w:rsid w:val="00330992"/>
    <w:rsid w:val="00330AB9"/>
    <w:rsid w:val="00330BBA"/>
    <w:rsid w:val="00330BC6"/>
    <w:rsid w:val="00330FDD"/>
    <w:rsid w:val="00331033"/>
    <w:rsid w:val="0033111D"/>
    <w:rsid w:val="003312B6"/>
    <w:rsid w:val="003312FB"/>
    <w:rsid w:val="0033152C"/>
    <w:rsid w:val="0033155C"/>
    <w:rsid w:val="00331813"/>
    <w:rsid w:val="00331919"/>
    <w:rsid w:val="00331950"/>
    <w:rsid w:val="00331E7F"/>
    <w:rsid w:val="00331EB3"/>
    <w:rsid w:val="00332231"/>
    <w:rsid w:val="0033242A"/>
    <w:rsid w:val="003328CD"/>
    <w:rsid w:val="00332A70"/>
    <w:rsid w:val="00332AA8"/>
    <w:rsid w:val="00332C34"/>
    <w:rsid w:val="00332CC2"/>
    <w:rsid w:val="00332D57"/>
    <w:rsid w:val="00332FD1"/>
    <w:rsid w:val="00333067"/>
    <w:rsid w:val="0033331C"/>
    <w:rsid w:val="00333328"/>
    <w:rsid w:val="00333704"/>
    <w:rsid w:val="00333708"/>
    <w:rsid w:val="00333793"/>
    <w:rsid w:val="00333868"/>
    <w:rsid w:val="00333B51"/>
    <w:rsid w:val="00333CD8"/>
    <w:rsid w:val="00333FCC"/>
    <w:rsid w:val="00334066"/>
    <w:rsid w:val="0033409F"/>
    <w:rsid w:val="003340B4"/>
    <w:rsid w:val="003340D2"/>
    <w:rsid w:val="003341B2"/>
    <w:rsid w:val="003341D2"/>
    <w:rsid w:val="003341F0"/>
    <w:rsid w:val="003344B6"/>
    <w:rsid w:val="003344E0"/>
    <w:rsid w:val="00334623"/>
    <w:rsid w:val="003347D7"/>
    <w:rsid w:val="0033482A"/>
    <w:rsid w:val="0033497A"/>
    <w:rsid w:val="00334C74"/>
    <w:rsid w:val="00334D73"/>
    <w:rsid w:val="00334E18"/>
    <w:rsid w:val="00334EA3"/>
    <w:rsid w:val="00334F40"/>
    <w:rsid w:val="00334FF6"/>
    <w:rsid w:val="0033507A"/>
    <w:rsid w:val="003350E4"/>
    <w:rsid w:val="003350FB"/>
    <w:rsid w:val="00335189"/>
    <w:rsid w:val="00335559"/>
    <w:rsid w:val="00335580"/>
    <w:rsid w:val="00335689"/>
    <w:rsid w:val="0033589C"/>
    <w:rsid w:val="00335AF6"/>
    <w:rsid w:val="00335D18"/>
    <w:rsid w:val="00335EF0"/>
    <w:rsid w:val="0033608A"/>
    <w:rsid w:val="003361C8"/>
    <w:rsid w:val="003363EC"/>
    <w:rsid w:val="00336409"/>
    <w:rsid w:val="003364CF"/>
    <w:rsid w:val="0033660E"/>
    <w:rsid w:val="003366C5"/>
    <w:rsid w:val="003369E9"/>
    <w:rsid w:val="00336AC3"/>
    <w:rsid w:val="00336AEB"/>
    <w:rsid w:val="00336B4E"/>
    <w:rsid w:val="00336B68"/>
    <w:rsid w:val="0033711A"/>
    <w:rsid w:val="00337268"/>
    <w:rsid w:val="003372C2"/>
    <w:rsid w:val="003372CC"/>
    <w:rsid w:val="003372E3"/>
    <w:rsid w:val="003377D9"/>
    <w:rsid w:val="003379D0"/>
    <w:rsid w:val="00337BE7"/>
    <w:rsid w:val="00337FF1"/>
    <w:rsid w:val="0034000C"/>
    <w:rsid w:val="00340062"/>
    <w:rsid w:val="0034006D"/>
    <w:rsid w:val="0034036D"/>
    <w:rsid w:val="003404DC"/>
    <w:rsid w:val="0034059D"/>
    <w:rsid w:val="00340773"/>
    <w:rsid w:val="003408AE"/>
    <w:rsid w:val="003409E4"/>
    <w:rsid w:val="00340A95"/>
    <w:rsid w:val="00340C75"/>
    <w:rsid w:val="00340D75"/>
    <w:rsid w:val="00341056"/>
    <w:rsid w:val="003412FC"/>
    <w:rsid w:val="00341318"/>
    <w:rsid w:val="00341377"/>
    <w:rsid w:val="003413AC"/>
    <w:rsid w:val="003413C7"/>
    <w:rsid w:val="00341633"/>
    <w:rsid w:val="003417FA"/>
    <w:rsid w:val="00341860"/>
    <w:rsid w:val="0034188F"/>
    <w:rsid w:val="00341A3B"/>
    <w:rsid w:val="00341AC8"/>
    <w:rsid w:val="00341C1D"/>
    <w:rsid w:val="00341C91"/>
    <w:rsid w:val="00341D45"/>
    <w:rsid w:val="00341E41"/>
    <w:rsid w:val="00341F34"/>
    <w:rsid w:val="00342281"/>
    <w:rsid w:val="00342404"/>
    <w:rsid w:val="00342550"/>
    <w:rsid w:val="00342561"/>
    <w:rsid w:val="003426BF"/>
    <w:rsid w:val="003427C4"/>
    <w:rsid w:val="0034288F"/>
    <w:rsid w:val="00342B49"/>
    <w:rsid w:val="00342B96"/>
    <w:rsid w:val="00342C5B"/>
    <w:rsid w:val="00342CA5"/>
    <w:rsid w:val="00342CEA"/>
    <w:rsid w:val="00342ED4"/>
    <w:rsid w:val="00342F64"/>
    <w:rsid w:val="0034301C"/>
    <w:rsid w:val="003430AE"/>
    <w:rsid w:val="00343224"/>
    <w:rsid w:val="00343886"/>
    <w:rsid w:val="00343AC3"/>
    <w:rsid w:val="00343AE4"/>
    <w:rsid w:val="00343B67"/>
    <w:rsid w:val="00343B6F"/>
    <w:rsid w:val="00343D2A"/>
    <w:rsid w:val="00344056"/>
    <w:rsid w:val="00344062"/>
    <w:rsid w:val="0034429B"/>
    <w:rsid w:val="003442D9"/>
    <w:rsid w:val="003443F4"/>
    <w:rsid w:val="0034484A"/>
    <w:rsid w:val="0034493A"/>
    <w:rsid w:val="00344A74"/>
    <w:rsid w:val="00344AFA"/>
    <w:rsid w:val="00344B48"/>
    <w:rsid w:val="00344BC7"/>
    <w:rsid w:val="00344C27"/>
    <w:rsid w:val="00344CEE"/>
    <w:rsid w:val="00344D03"/>
    <w:rsid w:val="00344E31"/>
    <w:rsid w:val="00345089"/>
    <w:rsid w:val="003451DF"/>
    <w:rsid w:val="0034562A"/>
    <w:rsid w:val="0034566C"/>
    <w:rsid w:val="00345708"/>
    <w:rsid w:val="00345AC6"/>
    <w:rsid w:val="00345C50"/>
    <w:rsid w:val="00345C6D"/>
    <w:rsid w:val="00345D0D"/>
    <w:rsid w:val="00345FAC"/>
    <w:rsid w:val="00346356"/>
    <w:rsid w:val="00346687"/>
    <w:rsid w:val="003466E6"/>
    <w:rsid w:val="00346714"/>
    <w:rsid w:val="00346BBC"/>
    <w:rsid w:val="00346BF8"/>
    <w:rsid w:val="00346C15"/>
    <w:rsid w:val="00346C83"/>
    <w:rsid w:val="00346DCD"/>
    <w:rsid w:val="00346EBF"/>
    <w:rsid w:val="00346FC1"/>
    <w:rsid w:val="00347346"/>
    <w:rsid w:val="0034744F"/>
    <w:rsid w:val="0034745B"/>
    <w:rsid w:val="0034747D"/>
    <w:rsid w:val="00347659"/>
    <w:rsid w:val="00347716"/>
    <w:rsid w:val="003477C0"/>
    <w:rsid w:val="0034781B"/>
    <w:rsid w:val="00347899"/>
    <w:rsid w:val="00347962"/>
    <w:rsid w:val="00347CBA"/>
    <w:rsid w:val="00347DE2"/>
    <w:rsid w:val="00347F82"/>
    <w:rsid w:val="003500ED"/>
    <w:rsid w:val="00350461"/>
    <w:rsid w:val="0035051F"/>
    <w:rsid w:val="0035059A"/>
    <w:rsid w:val="00350602"/>
    <w:rsid w:val="00350604"/>
    <w:rsid w:val="0035062F"/>
    <w:rsid w:val="00350649"/>
    <w:rsid w:val="003506FF"/>
    <w:rsid w:val="003507B6"/>
    <w:rsid w:val="003508A5"/>
    <w:rsid w:val="00350B70"/>
    <w:rsid w:val="00350D77"/>
    <w:rsid w:val="003510AD"/>
    <w:rsid w:val="0035118E"/>
    <w:rsid w:val="003511BB"/>
    <w:rsid w:val="003511E1"/>
    <w:rsid w:val="00351366"/>
    <w:rsid w:val="0035139E"/>
    <w:rsid w:val="003513CB"/>
    <w:rsid w:val="003515A0"/>
    <w:rsid w:val="003516CE"/>
    <w:rsid w:val="003516EE"/>
    <w:rsid w:val="00351703"/>
    <w:rsid w:val="00351822"/>
    <w:rsid w:val="003519DF"/>
    <w:rsid w:val="00351A1C"/>
    <w:rsid w:val="00351AC9"/>
    <w:rsid w:val="00351D3F"/>
    <w:rsid w:val="00351E74"/>
    <w:rsid w:val="00352028"/>
    <w:rsid w:val="003520D0"/>
    <w:rsid w:val="00352177"/>
    <w:rsid w:val="0035218F"/>
    <w:rsid w:val="00352221"/>
    <w:rsid w:val="00352497"/>
    <w:rsid w:val="00352599"/>
    <w:rsid w:val="0035273C"/>
    <w:rsid w:val="00352788"/>
    <w:rsid w:val="00352B2F"/>
    <w:rsid w:val="00352B74"/>
    <w:rsid w:val="00352D90"/>
    <w:rsid w:val="00352E52"/>
    <w:rsid w:val="0035311E"/>
    <w:rsid w:val="003531A4"/>
    <w:rsid w:val="003531A9"/>
    <w:rsid w:val="00353339"/>
    <w:rsid w:val="00353428"/>
    <w:rsid w:val="003536DE"/>
    <w:rsid w:val="00353750"/>
    <w:rsid w:val="0035385F"/>
    <w:rsid w:val="00353908"/>
    <w:rsid w:val="00353A17"/>
    <w:rsid w:val="00353CFE"/>
    <w:rsid w:val="00353E7F"/>
    <w:rsid w:val="00354032"/>
    <w:rsid w:val="00354033"/>
    <w:rsid w:val="00354112"/>
    <w:rsid w:val="00354151"/>
    <w:rsid w:val="0035421E"/>
    <w:rsid w:val="00354284"/>
    <w:rsid w:val="0035439A"/>
    <w:rsid w:val="003543BD"/>
    <w:rsid w:val="003543C3"/>
    <w:rsid w:val="003544EA"/>
    <w:rsid w:val="00354647"/>
    <w:rsid w:val="0035471A"/>
    <w:rsid w:val="003547D9"/>
    <w:rsid w:val="003549DE"/>
    <w:rsid w:val="00354A55"/>
    <w:rsid w:val="00354CA5"/>
    <w:rsid w:val="00354DCF"/>
    <w:rsid w:val="0035511B"/>
    <w:rsid w:val="00355237"/>
    <w:rsid w:val="00355408"/>
    <w:rsid w:val="00355583"/>
    <w:rsid w:val="0035560A"/>
    <w:rsid w:val="0035569F"/>
    <w:rsid w:val="00355729"/>
    <w:rsid w:val="003557CD"/>
    <w:rsid w:val="00355966"/>
    <w:rsid w:val="003559CB"/>
    <w:rsid w:val="00355A24"/>
    <w:rsid w:val="00355AA0"/>
    <w:rsid w:val="00355B21"/>
    <w:rsid w:val="00355B78"/>
    <w:rsid w:val="00355C24"/>
    <w:rsid w:val="00355DF0"/>
    <w:rsid w:val="00355F2D"/>
    <w:rsid w:val="003563AC"/>
    <w:rsid w:val="00356424"/>
    <w:rsid w:val="003566AD"/>
    <w:rsid w:val="003569BC"/>
    <w:rsid w:val="00356A6B"/>
    <w:rsid w:val="00356B05"/>
    <w:rsid w:val="00356D42"/>
    <w:rsid w:val="00356D57"/>
    <w:rsid w:val="00356E4C"/>
    <w:rsid w:val="00357066"/>
    <w:rsid w:val="003570AC"/>
    <w:rsid w:val="0035720F"/>
    <w:rsid w:val="003573C7"/>
    <w:rsid w:val="003574BA"/>
    <w:rsid w:val="00357670"/>
    <w:rsid w:val="00357A2A"/>
    <w:rsid w:val="00357AFD"/>
    <w:rsid w:val="00357DC6"/>
    <w:rsid w:val="00357EB3"/>
    <w:rsid w:val="003601A8"/>
    <w:rsid w:val="0036046A"/>
    <w:rsid w:val="00360759"/>
    <w:rsid w:val="00360896"/>
    <w:rsid w:val="003609E2"/>
    <w:rsid w:val="00360B21"/>
    <w:rsid w:val="00360BD0"/>
    <w:rsid w:val="00360C22"/>
    <w:rsid w:val="00360D9A"/>
    <w:rsid w:val="00360DCB"/>
    <w:rsid w:val="00360E51"/>
    <w:rsid w:val="00360EB2"/>
    <w:rsid w:val="003611FA"/>
    <w:rsid w:val="0036130E"/>
    <w:rsid w:val="00361316"/>
    <w:rsid w:val="003613EC"/>
    <w:rsid w:val="0036176A"/>
    <w:rsid w:val="0036192F"/>
    <w:rsid w:val="00361972"/>
    <w:rsid w:val="003619DC"/>
    <w:rsid w:val="00361DEB"/>
    <w:rsid w:val="00361F4F"/>
    <w:rsid w:val="00361FE9"/>
    <w:rsid w:val="003622B2"/>
    <w:rsid w:val="003623A9"/>
    <w:rsid w:val="00362536"/>
    <w:rsid w:val="00362579"/>
    <w:rsid w:val="003625E2"/>
    <w:rsid w:val="0036274D"/>
    <w:rsid w:val="0036289C"/>
    <w:rsid w:val="0036293C"/>
    <w:rsid w:val="00362E0E"/>
    <w:rsid w:val="0036316F"/>
    <w:rsid w:val="00363172"/>
    <w:rsid w:val="0036321B"/>
    <w:rsid w:val="003634C4"/>
    <w:rsid w:val="003635CB"/>
    <w:rsid w:val="003636A6"/>
    <w:rsid w:val="003637F8"/>
    <w:rsid w:val="00363972"/>
    <w:rsid w:val="003639D3"/>
    <w:rsid w:val="00363B24"/>
    <w:rsid w:val="00363B51"/>
    <w:rsid w:val="00363BC9"/>
    <w:rsid w:val="00363EC3"/>
    <w:rsid w:val="00363EF5"/>
    <w:rsid w:val="003642A3"/>
    <w:rsid w:val="003643A4"/>
    <w:rsid w:val="003648C0"/>
    <w:rsid w:val="003648D9"/>
    <w:rsid w:val="003648F4"/>
    <w:rsid w:val="00364BE5"/>
    <w:rsid w:val="00364E18"/>
    <w:rsid w:val="00364E2E"/>
    <w:rsid w:val="00364E94"/>
    <w:rsid w:val="00364EF2"/>
    <w:rsid w:val="00364F02"/>
    <w:rsid w:val="00364FFB"/>
    <w:rsid w:val="003650CF"/>
    <w:rsid w:val="0036525D"/>
    <w:rsid w:val="003652CB"/>
    <w:rsid w:val="003653B7"/>
    <w:rsid w:val="003653BE"/>
    <w:rsid w:val="003654C2"/>
    <w:rsid w:val="0036556A"/>
    <w:rsid w:val="003655DA"/>
    <w:rsid w:val="00365604"/>
    <w:rsid w:val="003658E6"/>
    <w:rsid w:val="0036593D"/>
    <w:rsid w:val="00365A01"/>
    <w:rsid w:val="00365A50"/>
    <w:rsid w:val="00365DAB"/>
    <w:rsid w:val="00365E4F"/>
    <w:rsid w:val="00365F5A"/>
    <w:rsid w:val="00366170"/>
    <w:rsid w:val="0036624B"/>
    <w:rsid w:val="003662B3"/>
    <w:rsid w:val="003662DF"/>
    <w:rsid w:val="00366434"/>
    <w:rsid w:val="00366450"/>
    <w:rsid w:val="00366480"/>
    <w:rsid w:val="003665EA"/>
    <w:rsid w:val="0036670F"/>
    <w:rsid w:val="0036672C"/>
    <w:rsid w:val="003667C4"/>
    <w:rsid w:val="00366843"/>
    <w:rsid w:val="00366940"/>
    <w:rsid w:val="00366997"/>
    <w:rsid w:val="00366E2B"/>
    <w:rsid w:val="00366E79"/>
    <w:rsid w:val="00367390"/>
    <w:rsid w:val="0036752B"/>
    <w:rsid w:val="00367795"/>
    <w:rsid w:val="0036795D"/>
    <w:rsid w:val="00367C69"/>
    <w:rsid w:val="00367E3C"/>
    <w:rsid w:val="00370193"/>
    <w:rsid w:val="0037036D"/>
    <w:rsid w:val="003703F9"/>
    <w:rsid w:val="00370641"/>
    <w:rsid w:val="00370684"/>
    <w:rsid w:val="003707EC"/>
    <w:rsid w:val="00370818"/>
    <w:rsid w:val="003708C1"/>
    <w:rsid w:val="00370AB4"/>
    <w:rsid w:val="00370BB4"/>
    <w:rsid w:val="00370C53"/>
    <w:rsid w:val="00371352"/>
    <w:rsid w:val="0037138C"/>
    <w:rsid w:val="003714A9"/>
    <w:rsid w:val="0037160A"/>
    <w:rsid w:val="003716B3"/>
    <w:rsid w:val="0037179F"/>
    <w:rsid w:val="00371863"/>
    <w:rsid w:val="00371C2E"/>
    <w:rsid w:val="00371E31"/>
    <w:rsid w:val="00371E45"/>
    <w:rsid w:val="00371F18"/>
    <w:rsid w:val="00371FB8"/>
    <w:rsid w:val="0037229C"/>
    <w:rsid w:val="0037241C"/>
    <w:rsid w:val="003724B6"/>
    <w:rsid w:val="00372727"/>
    <w:rsid w:val="00372CD5"/>
    <w:rsid w:val="00372D2C"/>
    <w:rsid w:val="00372D37"/>
    <w:rsid w:val="00372D95"/>
    <w:rsid w:val="00372E3E"/>
    <w:rsid w:val="00372E55"/>
    <w:rsid w:val="0037306C"/>
    <w:rsid w:val="003731B1"/>
    <w:rsid w:val="003731E3"/>
    <w:rsid w:val="00373342"/>
    <w:rsid w:val="003733FD"/>
    <w:rsid w:val="0037348C"/>
    <w:rsid w:val="0037356C"/>
    <w:rsid w:val="00373746"/>
    <w:rsid w:val="0037380F"/>
    <w:rsid w:val="00373A79"/>
    <w:rsid w:val="00373B0C"/>
    <w:rsid w:val="00373B45"/>
    <w:rsid w:val="00373CB0"/>
    <w:rsid w:val="00373DF7"/>
    <w:rsid w:val="00373E65"/>
    <w:rsid w:val="0037416E"/>
    <w:rsid w:val="00374377"/>
    <w:rsid w:val="00374729"/>
    <w:rsid w:val="003747DF"/>
    <w:rsid w:val="0037481C"/>
    <w:rsid w:val="003749F1"/>
    <w:rsid w:val="00374A14"/>
    <w:rsid w:val="00374A70"/>
    <w:rsid w:val="00374BAA"/>
    <w:rsid w:val="00374BC6"/>
    <w:rsid w:val="00374CB4"/>
    <w:rsid w:val="00374E58"/>
    <w:rsid w:val="003750D9"/>
    <w:rsid w:val="00375325"/>
    <w:rsid w:val="00375330"/>
    <w:rsid w:val="0037559C"/>
    <w:rsid w:val="00375865"/>
    <w:rsid w:val="00375894"/>
    <w:rsid w:val="00375BE3"/>
    <w:rsid w:val="00375D66"/>
    <w:rsid w:val="00375EC8"/>
    <w:rsid w:val="00375ECA"/>
    <w:rsid w:val="00375F78"/>
    <w:rsid w:val="0037616A"/>
    <w:rsid w:val="00376172"/>
    <w:rsid w:val="0037637F"/>
    <w:rsid w:val="003764AE"/>
    <w:rsid w:val="003765BC"/>
    <w:rsid w:val="003765CB"/>
    <w:rsid w:val="00376786"/>
    <w:rsid w:val="003768A6"/>
    <w:rsid w:val="00376AE9"/>
    <w:rsid w:val="00376C2A"/>
    <w:rsid w:val="00376C89"/>
    <w:rsid w:val="00376D0C"/>
    <w:rsid w:val="00376DCE"/>
    <w:rsid w:val="00376DE8"/>
    <w:rsid w:val="0037705A"/>
    <w:rsid w:val="003771D7"/>
    <w:rsid w:val="00377259"/>
    <w:rsid w:val="00377377"/>
    <w:rsid w:val="0037744F"/>
    <w:rsid w:val="0037758C"/>
    <w:rsid w:val="003775B0"/>
    <w:rsid w:val="00377848"/>
    <w:rsid w:val="0037789F"/>
    <w:rsid w:val="00377D2A"/>
    <w:rsid w:val="00377D30"/>
    <w:rsid w:val="00380004"/>
    <w:rsid w:val="0038012C"/>
    <w:rsid w:val="00380196"/>
    <w:rsid w:val="00380518"/>
    <w:rsid w:val="003806C4"/>
    <w:rsid w:val="003807D2"/>
    <w:rsid w:val="0038094D"/>
    <w:rsid w:val="00380A0E"/>
    <w:rsid w:val="00380B16"/>
    <w:rsid w:val="00380BD7"/>
    <w:rsid w:val="00380CEC"/>
    <w:rsid w:val="00380E64"/>
    <w:rsid w:val="00380E92"/>
    <w:rsid w:val="00381095"/>
    <w:rsid w:val="003810C1"/>
    <w:rsid w:val="00381148"/>
    <w:rsid w:val="00381149"/>
    <w:rsid w:val="0038153E"/>
    <w:rsid w:val="003816AB"/>
    <w:rsid w:val="00381718"/>
    <w:rsid w:val="00381790"/>
    <w:rsid w:val="00381802"/>
    <w:rsid w:val="0038181D"/>
    <w:rsid w:val="003818D5"/>
    <w:rsid w:val="00381A75"/>
    <w:rsid w:val="00381ABF"/>
    <w:rsid w:val="00381BEB"/>
    <w:rsid w:val="00381D4D"/>
    <w:rsid w:val="00381D7D"/>
    <w:rsid w:val="00381F3F"/>
    <w:rsid w:val="00381F99"/>
    <w:rsid w:val="00381FAB"/>
    <w:rsid w:val="00381FBC"/>
    <w:rsid w:val="0038206E"/>
    <w:rsid w:val="0038236F"/>
    <w:rsid w:val="003824AC"/>
    <w:rsid w:val="003824DF"/>
    <w:rsid w:val="00382509"/>
    <w:rsid w:val="0038299C"/>
    <w:rsid w:val="00382B69"/>
    <w:rsid w:val="00382B86"/>
    <w:rsid w:val="00382B94"/>
    <w:rsid w:val="00382BF3"/>
    <w:rsid w:val="003830C2"/>
    <w:rsid w:val="00383212"/>
    <w:rsid w:val="0038324A"/>
    <w:rsid w:val="0038336E"/>
    <w:rsid w:val="003833D8"/>
    <w:rsid w:val="0038353F"/>
    <w:rsid w:val="003836C0"/>
    <w:rsid w:val="00383878"/>
    <w:rsid w:val="0038388F"/>
    <w:rsid w:val="00383918"/>
    <w:rsid w:val="003841BB"/>
    <w:rsid w:val="00384376"/>
    <w:rsid w:val="00384672"/>
    <w:rsid w:val="0038489F"/>
    <w:rsid w:val="00384AB3"/>
    <w:rsid w:val="00384B90"/>
    <w:rsid w:val="00384FD3"/>
    <w:rsid w:val="00385219"/>
    <w:rsid w:val="00385534"/>
    <w:rsid w:val="00385710"/>
    <w:rsid w:val="0038596D"/>
    <w:rsid w:val="003859B5"/>
    <w:rsid w:val="00385CA5"/>
    <w:rsid w:val="00385D29"/>
    <w:rsid w:val="00385DA4"/>
    <w:rsid w:val="00385F12"/>
    <w:rsid w:val="00386053"/>
    <w:rsid w:val="003864D8"/>
    <w:rsid w:val="003864FF"/>
    <w:rsid w:val="003866A9"/>
    <w:rsid w:val="00386DE2"/>
    <w:rsid w:val="00386F60"/>
    <w:rsid w:val="0038706F"/>
    <w:rsid w:val="003870AC"/>
    <w:rsid w:val="00387217"/>
    <w:rsid w:val="003873AF"/>
    <w:rsid w:val="0038770A"/>
    <w:rsid w:val="0038783D"/>
    <w:rsid w:val="00387A96"/>
    <w:rsid w:val="00387C3A"/>
    <w:rsid w:val="00387E6E"/>
    <w:rsid w:val="00387F6B"/>
    <w:rsid w:val="00387F9A"/>
    <w:rsid w:val="00387FEE"/>
    <w:rsid w:val="003905A6"/>
    <w:rsid w:val="00390696"/>
    <w:rsid w:val="00390721"/>
    <w:rsid w:val="003907E4"/>
    <w:rsid w:val="00390870"/>
    <w:rsid w:val="00390B28"/>
    <w:rsid w:val="00390B29"/>
    <w:rsid w:val="00390B34"/>
    <w:rsid w:val="00390D73"/>
    <w:rsid w:val="00390DF2"/>
    <w:rsid w:val="00391091"/>
    <w:rsid w:val="003912D8"/>
    <w:rsid w:val="0039130F"/>
    <w:rsid w:val="00391792"/>
    <w:rsid w:val="003919D2"/>
    <w:rsid w:val="00391A08"/>
    <w:rsid w:val="00391A3D"/>
    <w:rsid w:val="00391D57"/>
    <w:rsid w:val="00391E6A"/>
    <w:rsid w:val="00391F88"/>
    <w:rsid w:val="00391F89"/>
    <w:rsid w:val="00391FD8"/>
    <w:rsid w:val="00392026"/>
    <w:rsid w:val="00392234"/>
    <w:rsid w:val="003923BD"/>
    <w:rsid w:val="00392418"/>
    <w:rsid w:val="0039248C"/>
    <w:rsid w:val="003925D0"/>
    <w:rsid w:val="003925FA"/>
    <w:rsid w:val="003928C4"/>
    <w:rsid w:val="00392A47"/>
    <w:rsid w:val="00392A6E"/>
    <w:rsid w:val="00392D1D"/>
    <w:rsid w:val="00392D62"/>
    <w:rsid w:val="00392EA9"/>
    <w:rsid w:val="00392FFA"/>
    <w:rsid w:val="00393242"/>
    <w:rsid w:val="00393729"/>
    <w:rsid w:val="0039383A"/>
    <w:rsid w:val="0039396E"/>
    <w:rsid w:val="00393998"/>
    <w:rsid w:val="00393C17"/>
    <w:rsid w:val="00393D59"/>
    <w:rsid w:val="00393DB7"/>
    <w:rsid w:val="00393E11"/>
    <w:rsid w:val="00393F32"/>
    <w:rsid w:val="00393F5D"/>
    <w:rsid w:val="003940CC"/>
    <w:rsid w:val="003941BC"/>
    <w:rsid w:val="00394222"/>
    <w:rsid w:val="003943B6"/>
    <w:rsid w:val="003943BE"/>
    <w:rsid w:val="003943C6"/>
    <w:rsid w:val="003943D7"/>
    <w:rsid w:val="003945E7"/>
    <w:rsid w:val="00394672"/>
    <w:rsid w:val="00394744"/>
    <w:rsid w:val="003949CB"/>
    <w:rsid w:val="00394B3C"/>
    <w:rsid w:val="00394B95"/>
    <w:rsid w:val="00394B96"/>
    <w:rsid w:val="00394C3D"/>
    <w:rsid w:val="00394C7F"/>
    <w:rsid w:val="003950A8"/>
    <w:rsid w:val="00395225"/>
    <w:rsid w:val="003953D2"/>
    <w:rsid w:val="00395532"/>
    <w:rsid w:val="00395558"/>
    <w:rsid w:val="00395737"/>
    <w:rsid w:val="0039575A"/>
    <w:rsid w:val="00395767"/>
    <w:rsid w:val="00395888"/>
    <w:rsid w:val="003958AA"/>
    <w:rsid w:val="00395974"/>
    <w:rsid w:val="00395F2F"/>
    <w:rsid w:val="00395FBA"/>
    <w:rsid w:val="00395FDD"/>
    <w:rsid w:val="00396084"/>
    <w:rsid w:val="003960C2"/>
    <w:rsid w:val="003961E7"/>
    <w:rsid w:val="00396225"/>
    <w:rsid w:val="00396636"/>
    <w:rsid w:val="0039678C"/>
    <w:rsid w:val="00396845"/>
    <w:rsid w:val="00396977"/>
    <w:rsid w:val="00396A49"/>
    <w:rsid w:val="00396CF1"/>
    <w:rsid w:val="00396DA0"/>
    <w:rsid w:val="00397033"/>
    <w:rsid w:val="00397278"/>
    <w:rsid w:val="0039731C"/>
    <w:rsid w:val="003975D0"/>
    <w:rsid w:val="003977C5"/>
    <w:rsid w:val="00397C70"/>
    <w:rsid w:val="00397CD9"/>
    <w:rsid w:val="00397CE3"/>
    <w:rsid w:val="00397F46"/>
    <w:rsid w:val="003A01D3"/>
    <w:rsid w:val="003A025E"/>
    <w:rsid w:val="003A026B"/>
    <w:rsid w:val="003A08AA"/>
    <w:rsid w:val="003A08C4"/>
    <w:rsid w:val="003A08F9"/>
    <w:rsid w:val="003A0AA3"/>
    <w:rsid w:val="003A0D47"/>
    <w:rsid w:val="003A0E1B"/>
    <w:rsid w:val="003A1028"/>
    <w:rsid w:val="003A11A0"/>
    <w:rsid w:val="003A11BE"/>
    <w:rsid w:val="003A1377"/>
    <w:rsid w:val="003A1726"/>
    <w:rsid w:val="003A182E"/>
    <w:rsid w:val="003A1879"/>
    <w:rsid w:val="003A18A9"/>
    <w:rsid w:val="003A1962"/>
    <w:rsid w:val="003A1D0B"/>
    <w:rsid w:val="003A22AC"/>
    <w:rsid w:val="003A23E7"/>
    <w:rsid w:val="003A2599"/>
    <w:rsid w:val="003A26D5"/>
    <w:rsid w:val="003A276B"/>
    <w:rsid w:val="003A2A26"/>
    <w:rsid w:val="003A2AA8"/>
    <w:rsid w:val="003A2B6C"/>
    <w:rsid w:val="003A2C0F"/>
    <w:rsid w:val="003A310E"/>
    <w:rsid w:val="003A329B"/>
    <w:rsid w:val="003A35C9"/>
    <w:rsid w:val="003A35F2"/>
    <w:rsid w:val="003A3830"/>
    <w:rsid w:val="003A38FE"/>
    <w:rsid w:val="003A39D2"/>
    <w:rsid w:val="003A3B8A"/>
    <w:rsid w:val="003A3E55"/>
    <w:rsid w:val="003A3EBB"/>
    <w:rsid w:val="003A407A"/>
    <w:rsid w:val="003A41BD"/>
    <w:rsid w:val="003A423A"/>
    <w:rsid w:val="003A4453"/>
    <w:rsid w:val="003A446C"/>
    <w:rsid w:val="003A46E5"/>
    <w:rsid w:val="003A4978"/>
    <w:rsid w:val="003A4AD5"/>
    <w:rsid w:val="003A4B7B"/>
    <w:rsid w:val="003A4C50"/>
    <w:rsid w:val="003A4DC4"/>
    <w:rsid w:val="003A4FED"/>
    <w:rsid w:val="003A50D7"/>
    <w:rsid w:val="003A5128"/>
    <w:rsid w:val="003A5483"/>
    <w:rsid w:val="003A5486"/>
    <w:rsid w:val="003A5612"/>
    <w:rsid w:val="003A5673"/>
    <w:rsid w:val="003A577D"/>
    <w:rsid w:val="003A57EA"/>
    <w:rsid w:val="003A58CE"/>
    <w:rsid w:val="003A5A43"/>
    <w:rsid w:val="003A5B54"/>
    <w:rsid w:val="003A5D9B"/>
    <w:rsid w:val="003A5E17"/>
    <w:rsid w:val="003A5E99"/>
    <w:rsid w:val="003A5F21"/>
    <w:rsid w:val="003A5F32"/>
    <w:rsid w:val="003A5F9E"/>
    <w:rsid w:val="003A6029"/>
    <w:rsid w:val="003A6384"/>
    <w:rsid w:val="003A63A0"/>
    <w:rsid w:val="003A6512"/>
    <w:rsid w:val="003A65A9"/>
    <w:rsid w:val="003A66AA"/>
    <w:rsid w:val="003A6F2B"/>
    <w:rsid w:val="003A6F6F"/>
    <w:rsid w:val="003A70C9"/>
    <w:rsid w:val="003A743E"/>
    <w:rsid w:val="003A75B3"/>
    <w:rsid w:val="003A75C1"/>
    <w:rsid w:val="003A783C"/>
    <w:rsid w:val="003A7CD5"/>
    <w:rsid w:val="003A7E7A"/>
    <w:rsid w:val="003B0007"/>
    <w:rsid w:val="003B0015"/>
    <w:rsid w:val="003B0086"/>
    <w:rsid w:val="003B00AB"/>
    <w:rsid w:val="003B0258"/>
    <w:rsid w:val="003B05B9"/>
    <w:rsid w:val="003B08A6"/>
    <w:rsid w:val="003B097D"/>
    <w:rsid w:val="003B0990"/>
    <w:rsid w:val="003B0B57"/>
    <w:rsid w:val="003B0DE6"/>
    <w:rsid w:val="003B10C1"/>
    <w:rsid w:val="003B10ED"/>
    <w:rsid w:val="003B125C"/>
    <w:rsid w:val="003B131A"/>
    <w:rsid w:val="003B16D5"/>
    <w:rsid w:val="003B1A20"/>
    <w:rsid w:val="003B1A54"/>
    <w:rsid w:val="003B1A6F"/>
    <w:rsid w:val="003B2005"/>
    <w:rsid w:val="003B2190"/>
    <w:rsid w:val="003B21B6"/>
    <w:rsid w:val="003B2204"/>
    <w:rsid w:val="003B24E9"/>
    <w:rsid w:val="003B2744"/>
    <w:rsid w:val="003B2787"/>
    <w:rsid w:val="003B27ED"/>
    <w:rsid w:val="003B28B8"/>
    <w:rsid w:val="003B29D6"/>
    <w:rsid w:val="003B2BB6"/>
    <w:rsid w:val="003B2E10"/>
    <w:rsid w:val="003B2FCC"/>
    <w:rsid w:val="003B302A"/>
    <w:rsid w:val="003B3084"/>
    <w:rsid w:val="003B30F6"/>
    <w:rsid w:val="003B3278"/>
    <w:rsid w:val="003B3610"/>
    <w:rsid w:val="003B3819"/>
    <w:rsid w:val="003B3A48"/>
    <w:rsid w:val="003B3B24"/>
    <w:rsid w:val="003B3B60"/>
    <w:rsid w:val="003B3C1F"/>
    <w:rsid w:val="003B3D88"/>
    <w:rsid w:val="003B3E4A"/>
    <w:rsid w:val="003B409B"/>
    <w:rsid w:val="003B41EA"/>
    <w:rsid w:val="003B4320"/>
    <w:rsid w:val="003B43D0"/>
    <w:rsid w:val="003B4578"/>
    <w:rsid w:val="003B46B0"/>
    <w:rsid w:val="003B4AD2"/>
    <w:rsid w:val="003B4B11"/>
    <w:rsid w:val="003B4C34"/>
    <w:rsid w:val="003B4FC4"/>
    <w:rsid w:val="003B5251"/>
    <w:rsid w:val="003B52D5"/>
    <w:rsid w:val="003B5690"/>
    <w:rsid w:val="003B577E"/>
    <w:rsid w:val="003B5AB3"/>
    <w:rsid w:val="003B5B3A"/>
    <w:rsid w:val="003B5C68"/>
    <w:rsid w:val="003B5E5E"/>
    <w:rsid w:val="003B60DC"/>
    <w:rsid w:val="003B615C"/>
    <w:rsid w:val="003B61B5"/>
    <w:rsid w:val="003B64A5"/>
    <w:rsid w:val="003B6604"/>
    <w:rsid w:val="003B67EA"/>
    <w:rsid w:val="003B6A38"/>
    <w:rsid w:val="003B6E43"/>
    <w:rsid w:val="003B6F89"/>
    <w:rsid w:val="003B71F1"/>
    <w:rsid w:val="003B71FF"/>
    <w:rsid w:val="003B7205"/>
    <w:rsid w:val="003B7235"/>
    <w:rsid w:val="003B7502"/>
    <w:rsid w:val="003B7713"/>
    <w:rsid w:val="003B7772"/>
    <w:rsid w:val="003B7860"/>
    <w:rsid w:val="003B79BA"/>
    <w:rsid w:val="003B79D6"/>
    <w:rsid w:val="003B7A0E"/>
    <w:rsid w:val="003B7A3B"/>
    <w:rsid w:val="003B7A66"/>
    <w:rsid w:val="003B7B79"/>
    <w:rsid w:val="003B7DF6"/>
    <w:rsid w:val="003B7E1B"/>
    <w:rsid w:val="003C0033"/>
    <w:rsid w:val="003C0104"/>
    <w:rsid w:val="003C0341"/>
    <w:rsid w:val="003C0349"/>
    <w:rsid w:val="003C068F"/>
    <w:rsid w:val="003C099C"/>
    <w:rsid w:val="003C0A15"/>
    <w:rsid w:val="003C0A5A"/>
    <w:rsid w:val="003C0CF6"/>
    <w:rsid w:val="003C0EDA"/>
    <w:rsid w:val="003C1067"/>
    <w:rsid w:val="003C116D"/>
    <w:rsid w:val="003C116F"/>
    <w:rsid w:val="003C1235"/>
    <w:rsid w:val="003C150A"/>
    <w:rsid w:val="003C16F6"/>
    <w:rsid w:val="003C17C3"/>
    <w:rsid w:val="003C1ABD"/>
    <w:rsid w:val="003C1B64"/>
    <w:rsid w:val="003C1B8E"/>
    <w:rsid w:val="003C1BB4"/>
    <w:rsid w:val="003C1C04"/>
    <w:rsid w:val="003C1CA7"/>
    <w:rsid w:val="003C1CB6"/>
    <w:rsid w:val="003C1DE4"/>
    <w:rsid w:val="003C1DF6"/>
    <w:rsid w:val="003C1FD0"/>
    <w:rsid w:val="003C2062"/>
    <w:rsid w:val="003C213A"/>
    <w:rsid w:val="003C2322"/>
    <w:rsid w:val="003C25B7"/>
    <w:rsid w:val="003C2730"/>
    <w:rsid w:val="003C290E"/>
    <w:rsid w:val="003C291F"/>
    <w:rsid w:val="003C29F8"/>
    <w:rsid w:val="003C2BD0"/>
    <w:rsid w:val="003C2C78"/>
    <w:rsid w:val="003C2F68"/>
    <w:rsid w:val="003C315E"/>
    <w:rsid w:val="003C31D4"/>
    <w:rsid w:val="003C32F7"/>
    <w:rsid w:val="003C34AB"/>
    <w:rsid w:val="003C34C0"/>
    <w:rsid w:val="003C35CC"/>
    <w:rsid w:val="003C3605"/>
    <w:rsid w:val="003C3656"/>
    <w:rsid w:val="003C3843"/>
    <w:rsid w:val="003C3849"/>
    <w:rsid w:val="003C3964"/>
    <w:rsid w:val="003C3A77"/>
    <w:rsid w:val="003C3AF1"/>
    <w:rsid w:val="003C3C52"/>
    <w:rsid w:val="003C3DF4"/>
    <w:rsid w:val="003C3E7C"/>
    <w:rsid w:val="003C3F49"/>
    <w:rsid w:val="003C41C6"/>
    <w:rsid w:val="003C41E2"/>
    <w:rsid w:val="003C435B"/>
    <w:rsid w:val="003C43DD"/>
    <w:rsid w:val="003C4670"/>
    <w:rsid w:val="003C470C"/>
    <w:rsid w:val="003C482E"/>
    <w:rsid w:val="003C4AE3"/>
    <w:rsid w:val="003C4CDF"/>
    <w:rsid w:val="003C4DD7"/>
    <w:rsid w:val="003C539C"/>
    <w:rsid w:val="003C5530"/>
    <w:rsid w:val="003C5640"/>
    <w:rsid w:val="003C56BF"/>
    <w:rsid w:val="003C5798"/>
    <w:rsid w:val="003C57C1"/>
    <w:rsid w:val="003C58CD"/>
    <w:rsid w:val="003C58DA"/>
    <w:rsid w:val="003C59CD"/>
    <w:rsid w:val="003C5A64"/>
    <w:rsid w:val="003C5E77"/>
    <w:rsid w:val="003C5E7D"/>
    <w:rsid w:val="003C5F60"/>
    <w:rsid w:val="003C5F69"/>
    <w:rsid w:val="003C6058"/>
    <w:rsid w:val="003C60AB"/>
    <w:rsid w:val="003C6152"/>
    <w:rsid w:val="003C6234"/>
    <w:rsid w:val="003C6673"/>
    <w:rsid w:val="003C6747"/>
    <w:rsid w:val="003C69DB"/>
    <w:rsid w:val="003C6A4B"/>
    <w:rsid w:val="003C6AA7"/>
    <w:rsid w:val="003C6BB9"/>
    <w:rsid w:val="003C6D6C"/>
    <w:rsid w:val="003C6E52"/>
    <w:rsid w:val="003C7151"/>
    <w:rsid w:val="003C7295"/>
    <w:rsid w:val="003C7368"/>
    <w:rsid w:val="003C737F"/>
    <w:rsid w:val="003C740E"/>
    <w:rsid w:val="003C7494"/>
    <w:rsid w:val="003C74CB"/>
    <w:rsid w:val="003C76B7"/>
    <w:rsid w:val="003C76C4"/>
    <w:rsid w:val="003C7846"/>
    <w:rsid w:val="003C7A81"/>
    <w:rsid w:val="003C7BF3"/>
    <w:rsid w:val="003C7C95"/>
    <w:rsid w:val="003D01AE"/>
    <w:rsid w:val="003D01F3"/>
    <w:rsid w:val="003D0248"/>
    <w:rsid w:val="003D0389"/>
    <w:rsid w:val="003D07BB"/>
    <w:rsid w:val="003D084E"/>
    <w:rsid w:val="003D0AA8"/>
    <w:rsid w:val="003D0BF9"/>
    <w:rsid w:val="003D0C1F"/>
    <w:rsid w:val="003D0F3C"/>
    <w:rsid w:val="003D1018"/>
    <w:rsid w:val="003D12B9"/>
    <w:rsid w:val="003D12BF"/>
    <w:rsid w:val="003D1420"/>
    <w:rsid w:val="003D1506"/>
    <w:rsid w:val="003D1662"/>
    <w:rsid w:val="003D1977"/>
    <w:rsid w:val="003D1B37"/>
    <w:rsid w:val="003D1BA6"/>
    <w:rsid w:val="003D1C4D"/>
    <w:rsid w:val="003D1C83"/>
    <w:rsid w:val="003D1E22"/>
    <w:rsid w:val="003D2208"/>
    <w:rsid w:val="003D225F"/>
    <w:rsid w:val="003D2320"/>
    <w:rsid w:val="003D2561"/>
    <w:rsid w:val="003D273A"/>
    <w:rsid w:val="003D276A"/>
    <w:rsid w:val="003D28C8"/>
    <w:rsid w:val="003D29DE"/>
    <w:rsid w:val="003D2B28"/>
    <w:rsid w:val="003D2BE8"/>
    <w:rsid w:val="003D2C2C"/>
    <w:rsid w:val="003D2C65"/>
    <w:rsid w:val="003D2CBD"/>
    <w:rsid w:val="003D2EB3"/>
    <w:rsid w:val="003D2EBF"/>
    <w:rsid w:val="003D2EE3"/>
    <w:rsid w:val="003D2FB0"/>
    <w:rsid w:val="003D30BB"/>
    <w:rsid w:val="003D3336"/>
    <w:rsid w:val="003D3441"/>
    <w:rsid w:val="003D34FC"/>
    <w:rsid w:val="003D374F"/>
    <w:rsid w:val="003D37F0"/>
    <w:rsid w:val="003D38CA"/>
    <w:rsid w:val="003D38CD"/>
    <w:rsid w:val="003D390F"/>
    <w:rsid w:val="003D3A85"/>
    <w:rsid w:val="003D3B2D"/>
    <w:rsid w:val="003D3BE4"/>
    <w:rsid w:val="003D3F92"/>
    <w:rsid w:val="003D40D0"/>
    <w:rsid w:val="003D44CF"/>
    <w:rsid w:val="003D49F8"/>
    <w:rsid w:val="003D4A40"/>
    <w:rsid w:val="003D4AAA"/>
    <w:rsid w:val="003D4AC0"/>
    <w:rsid w:val="003D4C0C"/>
    <w:rsid w:val="003D4EF4"/>
    <w:rsid w:val="003D4F1A"/>
    <w:rsid w:val="003D4F4A"/>
    <w:rsid w:val="003D54A9"/>
    <w:rsid w:val="003D561B"/>
    <w:rsid w:val="003D5744"/>
    <w:rsid w:val="003D5750"/>
    <w:rsid w:val="003D58E3"/>
    <w:rsid w:val="003D592E"/>
    <w:rsid w:val="003D5943"/>
    <w:rsid w:val="003D5B93"/>
    <w:rsid w:val="003D5BFD"/>
    <w:rsid w:val="003D5C6B"/>
    <w:rsid w:val="003D6008"/>
    <w:rsid w:val="003D607E"/>
    <w:rsid w:val="003D60AF"/>
    <w:rsid w:val="003D6301"/>
    <w:rsid w:val="003D64AD"/>
    <w:rsid w:val="003D6562"/>
    <w:rsid w:val="003D6735"/>
    <w:rsid w:val="003D695A"/>
    <w:rsid w:val="003D6B27"/>
    <w:rsid w:val="003D6B29"/>
    <w:rsid w:val="003D6D18"/>
    <w:rsid w:val="003D6D2A"/>
    <w:rsid w:val="003D732C"/>
    <w:rsid w:val="003D73A5"/>
    <w:rsid w:val="003D741B"/>
    <w:rsid w:val="003D7448"/>
    <w:rsid w:val="003D7519"/>
    <w:rsid w:val="003D766A"/>
    <w:rsid w:val="003D783C"/>
    <w:rsid w:val="003D789C"/>
    <w:rsid w:val="003D78FA"/>
    <w:rsid w:val="003D79EB"/>
    <w:rsid w:val="003D7BC5"/>
    <w:rsid w:val="003D7D2C"/>
    <w:rsid w:val="003D7EA9"/>
    <w:rsid w:val="003E00A4"/>
    <w:rsid w:val="003E02C8"/>
    <w:rsid w:val="003E0479"/>
    <w:rsid w:val="003E048E"/>
    <w:rsid w:val="003E062C"/>
    <w:rsid w:val="003E0699"/>
    <w:rsid w:val="003E06D7"/>
    <w:rsid w:val="003E0778"/>
    <w:rsid w:val="003E081B"/>
    <w:rsid w:val="003E0B43"/>
    <w:rsid w:val="003E0C07"/>
    <w:rsid w:val="003E109B"/>
    <w:rsid w:val="003E11E2"/>
    <w:rsid w:val="003E1725"/>
    <w:rsid w:val="003E1764"/>
    <w:rsid w:val="003E1781"/>
    <w:rsid w:val="003E1900"/>
    <w:rsid w:val="003E1946"/>
    <w:rsid w:val="003E1AC2"/>
    <w:rsid w:val="003E1B34"/>
    <w:rsid w:val="003E1D44"/>
    <w:rsid w:val="003E1EAA"/>
    <w:rsid w:val="003E1F6C"/>
    <w:rsid w:val="003E1FB3"/>
    <w:rsid w:val="003E2169"/>
    <w:rsid w:val="003E2204"/>
    <w:rsid w:val="003E232C"/>
    <w:rsid w:val="003E2399"/>
    <w:rsid w:val="003E23F6"/>
    <w:rsid w:val="003E2600"/>
    <w:rsid w:val="003E27BC"/>
    <w:rsid w:val="003E283B"/>
    <w:rsid w:val="003E289A"/>
    <w:rsid w:val="003E2A4C"/>
    <w:rsid w:val="003E2D68"/>
    <w:rsid w:val="003E2DB2"/>
    <w:rsid w:val="003E2DEE"/>
    <w:rsid w:val="003E2F6D"/>
    <w:rsid w:val="003E3195"/>
    <w:rsid w:val="003E3423"/>
    <w:rsid w:val="003E347D"/>
    <w:rsid w:val="003E34A1"/>
    <w:rsid w:val="003E35A4"/>
    <w:rsid w:val="003E3862"/>
    <w:rsid w:val="003E3987"/>
    <w:rsid w:val="003E3A11"/>
    <w:rsid w:val="003E3DF4"/>
    <w:rsid w:val="003E3FCA"/>
    <w:rsid w:val="003E4227"/>
    <w:rsid w:val="003E4345"/>
    <w:rsid w:val="003E46D5"/>
    <w:rsid w:val="003E46DF"/>
    <w:rsid w:val="003E4734"/>
    <w:rsid w:val="003E4815"/>
    <w:rsid w:val="003E49A3"/>
    <w:rsid w:val="003E4A39"/>
    <w:rsid w:val="003E4AAC"/>
    <w:rsid w:val="003E50AD"/>
    <w:rsid w:val="003E51A8"/>
    <w:rsid w:val="003E53FA"/>
    <w:rsid w:val="003E5433"/>
    <w:rsid w:val="003E5587"/>
    <w:rsid w:val="003E5707"/>
    <w:rsid w:val="003E5771"/>
    <w:rsid w:val="003E58C0"/>
    <w:rsid w:val="003E58FF"/>
    <w:rsid w:val="003E5A09"/>
    <w:rsid w:val="003E5A53"/>
    <w:rsid w:val="003E5C28"/>
    <w:rsid w:val="003E5C5E"/>
    <w:rsid w:val="003E5EC8"/>
    <w:rsid w:val="003E62CF"/>
    <w:rsid w:val="003E6577"/>
    <w:rsid w:val="003E66E7"/>
    <w:rsid w:val="003E6ABA"/>
    <w:rsid w:val="003E6CB8"/>
    <w:rsid w:val="003E6CC9"/>
    <w:rsid w:val="003E6CD0"/>
    <w:rsid w:val="003E6D67"/>
    <w:rsid w:val="003E6E43"/>
    <w:rsid w:val="003E6F47"/>
    <w:rsid w:val="003E6FE5"/>
    <w:rsid w:val="003E7214"/>
    <w:rsid w:val="003E740F"/>
    <w:rsid w:val="003E7454"/>
    <w:rsid w:val="003E75A4"/>
    <w:rsid w:val="003E7681"/>
    <w:rsid w:val="003E7843"/>
    <w:rsid w:val="003E790D"/>
    <w:rsid w:val="003E7925"/>
    <w:rsid w:val="003E792F"/>
    <w:rsid w:val="003E7B50"/>
    <w:rsid w:val="003E7C31"/>
    <w:rsid w:val="003E7D0B"/>
    <w:rsid w:val="003E7DAE"/>
    <w:rsid w:val="003E7DCA"/>
    <w:rsid w:val="003E7DD6"/>
    <w:rsid w:val="003E7EF8"/>
    <w:rsid w:val="003E7FA2"/>
    <w:rsid w:val="003E7FB9"/>
    <w:rsid w:val="003F0275"/>
    <w:rsid w:val="003F02B7"/>
    <w:rsid w:val="003F05B2"/>
    <w:rsid w:val="003F0A2A"/>
    <w:rsid w:val="003F0A9F"/>
    <w:rsid w:val="003F0BC3"/>
    <w:rsid w:val="003F0D55"/>
    <w:rsid w:val="003F0D9A"/>
    <w:rsid w:val="003F0E34"/>
    <w:rsid w:val="003F0E6F"/>
    <w:rsid w:val="003F12A1"/>
    <w:rsid w:val="003F132D"/>
    <w:rsid w:val="003F1549"/>
    <w:rsid w:val="003F15B5"/>
    <w:rsid w:val="003F1856"/>
    <w:rsid w:val="003F188C"/>
    <w:rsid w:val="003F18C5"/>
    <w:rsid w:val="003F1928"/>
    <w:rsid w:val="003F19F7"/>
    <w:rsid w:val="003F1D4F"/>
    <w:rsid w:val="003F23EF"/>
    <w:rsid w:val="003F252F"/>
    <w:rsid w:val="003F265C"/>
    <w:rsid w:val="003F2AC5"/>
    <w:rsid w:val="003F2CA5"/>
    <w:rsid w:val="003F2DEB"/>
    <w:rsid w:val="003F2E1A"/>
    <w:rsid w:val="003F2E61"/>
    <w:rsid w:val="003F2EAA"/>
    <w:rsid w:val="003F306E"/>
    <w:rsid w:val="003F3080"/>
    <w:rsid w:val="003F32CF"/>
    <w:rsid w:val="003F3304"/>
    <w:rsid w:val="003F332C"/>
    <w:rsid w:val="003F3A62"/>
    <w:rsid w:val="003F3AEE"/>
    <w:rsid w:val="003F3BF6"/>
    <w:rsid w:val="003F3C1A"/>
    <w:rsid w:val="003F3E38"/>
    <w:rsid w:val="003F3EC7"/>
    <w:rsid w:val="003F3F9A"/>
    <w:rsid w:val="003F3FC8"/>
    <w:rsid w:val="003F41B9"/>
    <w:rsid w:val="003F41E2"/>
    <w:rsid w:val="003F449E"/>
    <w:rsid w:val="003F4665"/>
    <w:rsid w:val="003F46EC"/>
    <w:rsid w:val="003F472A"/>
    <w:rsid w:val="003F4838"/>
    <w:rsid w:val="003F4843"/>
    <w:rsid w:val="003F4B3E"/>
    <w:rsid w:val="003F4D7C"/>
    <w:rsid w:val="003F52A3"/>
    <w:rsid w:val="003F5423"/>
    <w:rsid w:val="003F5606"/>
    <w:rsid w:val="003F5852"/>
    <w:rsid w:val="003F58CF"/>
    <w:rsid w:val="003F5948"/>
    <w:rsid w:val="003F598A"/>
    <w:rsid w:val="003F599D"/>
    <w:rsid w:val="003F59A3"/>
    <w:rsid w:val="003F5A49"/>
    <w:rsid w:val="003F5A94"/>
    <w:rsid w:val="003F5AFD"/>
    <w:rsid w:val="003F5B60"/>
    <w:rsid w:val="003F5E4C"/>
    <w:rsid w:val="003F5F37"/>
    <w:rsid w:val="003F60AF"/>
    <w:rsid w:val="003F6352"/>
    <w:rsid w:val="003F6462"/>
    <w:rsid w:val="003F6618"/>
    <w:rsid w:val="003F6A1F"/>
    <w:rsid w:val="003F6B0E"/>
    <w:rsid w:val="003F6BD1"/>
    <w:rsid w:val="003F6BF3"/>
    <w:rsid w:val="003F6CD8"/>
    <w:rsid w:val="003F6F82"/>
    <w:rsid w:val="003F6FC6"/>
    <w:rsid w:val="003F70A4"/>
    <w:rsid w:val="003F718E"/>
    <w:rsid w:val="003F720E"/>
    <w:rsid w:val="003F727E"/>
    <w:rsid w:val="003F74B2"/>
    <w:rsid w:val="003F74E0"/>
    <w:rsid w:val="003F7547"/>
    <w:rsid w:val="003F757C"/>
    <w:rsid w:val="003F75B3"/>
    <w:rsid w:val="003F788B"/>
    <w:rsid w:val="003F79DE"/>
    <w:rsid w:val="003F7DB1"/>
    <w:rsid w:val="003F7F64"/>
    <w:rsid w:val="003F7F8C"/>
    <w:rsid w:val="0040018C"/>
    <w:rsid w:val="0040026B"/>
    <w:rsid w:val="004002B0"/>
    <w:rsid w:val="004003C5"/>
    <w:rsid w:val="00400674"/>
    <w:rsid w:val="00400B85"/>
    <w:rsid w:val="00400CEB"/>
    <w:rsid w:val="00400DD5"/>
    <w:rsid w:val="00400EA8"/>
    <w:rsid w:val="00400F99"/>
    <w:rsid w:val="00401119"/>
    <w:rsid w:val="00401370"/>
    <w:rsid w:val="00401443"/>
    <w:rsid w:val="0040185E"/>
    <w:rsid w:val="004018DC"/>
    <w:rsid w:val="00401988"/>
    <w:rsid w:val="00401BE0"/>
    <w:rsid w:val="00401D3E"/>
    <w:rsid w:val="00401F0B"/>
    <w:rsid w:val="00401F19"/>
    <w:rsid w:val="004021CE"/>
    <w:rsid w:val="004021E0"/>
    <w:rsid w:val="00402243"/>
    <w:rsid w:val="00402388"/>
    <w:rsid w:val="00402395"/>
    <w:rsid w:val="00402654"/>
    <w:rsid w:val="004027DE"/>
    <w:rsid w:val="0040285B"/>
    <w:rsid w:val="004028D4"/>
    <w:rsid w:val="00402AC3"/>
    <w:rsid w:val="00402BC2"/>
    <w:rsid w:val="00402BFD"/>
    <w:rsid w:val="00402C0C"/>
    <w:rsid w:val="00402D31"/>
    <w:rsid w:val="004032DA"/>
    <w:rsid w:val="00403351"/>
    <w:rsid w:val="00403420"/>
    <w:rsid w:val="00403AC1"/>
    <w:rsid w:val="00403B73"/>
    <w:rsid w:val="00403BDD"/>
    <w:rsid w:val="00404010"/>
    <w:rsid w:val="004041F4"/>
    <w:rsid w:val="00404307"/>
    <w:rsid w:val="0040436C"/>
    <w:rsid w:val="004043A0"/>
    <w:rsid w:val="00404415"/>
    <w:rsid w:val="004044D5"/>
    <w:rsid w:val="004045A9"/>
    <w:rsid w:val="004045F7"/>
    <w:rsid w:val="0040474E"/>
    <w:rsid w:val="004047B0"/>
    <w:rsid w:val="0040488F"/>
    <w:rsid w:val="00404958"/>
    <w:rsid w:val="004049A5"/>
    <w:rsid w:val="00404A73"/>
    <w:rsid w:val="00404E4B"/>
    <w:rsid w:val="00404E9A"/>
    <w:rsid w:val="0040512D"/>
    <w:rsid w:val="0040527C"/>
    <w:rsid w:val="004052A1"/>
    <w:rsid w:val="00405391"/>
    <w:rsid w:val="004053E8"/>
    <w:rsid w:val="00405510"/>
    <w:rsid w:val="00405856"/>
    <w:rsid w:val="00405860"/>
    <w:rsid w:val="004058AB"/>
    <w:rsid w:val="00405A1A"/>
    <w:rsid w:val="00405A6A"/>
    <w:rsid w:val="00405CBD"/>
    <w:rsid w:val="00405D15"/>
    <w:rsid w:val="00405DF7"/>
    <w:rsid w:val="00406082"/>
    <w:rsid w:val="004062DA"/>
    <w:rsid w:val="00406341"/>
    <w:rsid w:val="0040636A"/>
    <w:rsid w:val="0040664A"/>
    <w:rsid w:val="00406690"/>
    <w:rsid w:val="004067AB"/>
    <w:rsid w:val="00406950"/>
    <w:rsid w:val="00406C75"/>
    <w:rsid w:val="00406E04"/>
    <w:rsid w:val="00406F6B"/>
    <w:rsid w:val="00406FA5"/>
    <w:rsid w:val="00406FD1"/>
    <w:rsid w:val="0040703B"/>
    <w:rsid w:val="004071A4"/>
    <w:rsid w:val="00407556"/>
    <w:rsid w:val="004075FE"/>
    <w:rsid w:val="004076AB"/>
    <w:rsid w:val="0040772B"/>
    <w:rsid w:val="00407958"/>
    <w:rsid w:val="00407998"/>
    <w:rsid w:val="00407A29"/>
    <w:rsid w:val="00407A2F"/>
    <w:rsid w:val="00407B86"/>
    <w:rsid w:val="00407C47"/>
    <w:rsid w:val="00407C79"/>
    <w:rsid w:val="00407CF9"/>
    <w:rsid w:val="00407DC3"/>
    <w:rsid w:val="00410009"/>
    <w:rsid w:val="00410241"/>
    <w:rsid w:val="004103BE"/>
    <w:rsid w:val="004103E0"/>
    <w:rsid w:val="0041042D"/>
    <w:rsid w:val="00410447"/>
    <w:rsid w:val="004107F3"/>
    <w:rsid w:val="00410805"/>
    <w:rsid w:val="004108B2"/>
    <w:rsid w:val="004109EF"/>
    <w:rsid w:val="00410B3D"/>
    <w:rsid w:val="00410BF7"/>
    <w:rsid w:val="00410DE4"/>
    <w:rsid w:val="00410E66"/>
    <w:rsid w:val="00410EFE"/>
    <w:rsid w:val="00411264"/>
    <w:rsid w:val="00411275"/>
    <w:rsid w:val="00411335"/>
    <w:rsid w:val="004114A4"/>
    <w:rsid w:val="004114C5"/>
    <w:rsid w:val="0041150D"/>
    <w:rsid w:val="004115CD"/>
    <w:rsid w:val="00411814"/>
    <w:rsid w:val="00411841"/>
    <w:rsid w:val="00411993"/>
    <w:rsid w:val="00411CC5"/>
    <w:rsid w:val="00412024"/>
    <w:rsid w:val="0041211E"/>
    <w:rsid w:val="00412277"/>
    <w:rsid w:val="0041239E"/>
    <w:rsid w:val="00412409"/>
    <w:rsid w:val="004127D5"/>
    <w:rsid w:val="00412A64"/>
    <w:rsid w:val="00412C13"/>
    <w:rsid w:val="00412C64"/>
    <w:rsid w:val="00412DCD"/>
    <w:rsid w:val="00413030"/>
    <w:rsid w:val="00413831"/>
    <w:rsid w:val="004138B5"/>
    <w:rsid w:val="00413A3C"/>
    <w:rsid w:val="00413BFF"/>
    <w:rsid w:val="00413D7B"/>
    <w:rsid w:val="00413EAB"/>
    <w:rsid w:val="00413F43"/>
    <w:rsid w:val="00413F76"/>
    <w:rsid w:val="00413FB1"/>
    <w:rsid w:val="004140F2"/>
    <w:rsid w:val="004141AF"/>
    <w:rsid w:val="0041420E"/>
    <w:rsid w:val="0041427B"/>
    <w:rsid w:val="00414358"/>
    <w:rsid w:val="00414539"/>
    <w:rsid w:val="004145D0"/>
    <w:rsid w:val="00414875"/>
    <w:rsid w:val="004149B5"/>
    <w:rsid w:val="00414DFB"/>
    <w:rsid w:val="00415001"/>
    <w:rsid w:val="00415094"/>
    <w:rsid w:val="004150CA"/>
    <w:rsid w:val="00415100"/>
    <w:rsid w:val="00415130"/>
    <w:rsid w:val="0041549E"/>
    <w:rsid w:val="004154B6"/>
    <w:rsid w:val="004158A6"/>
    <w:rsid w:val="00415926"/>
    <w:rsid w:val="00415981"/>
    <w:rsid w:val="004159C1"/>
    <w:rsid w:val="00415AD1"/>
    <w:rsid w:val="00415AE8"/>
    <w:rsid w:val="00415D82"/>
    <w:rsid w:val="00415FB7"/>
    <w:rsid w:val="00416024"/>
    <w:rsid w:val="00416425"/>
    <w:rsid w:val="00416438"/>
    <w:rsid w:val="00416994"/>
    <w:rsid w:val="004169A2"/>
    <w:rsid w:val="00416A63"/>
    <w:rsid w:val="00416BCD"/>
    <w:rsid w:val="00416C68"/>
    <w:rsid w:val="00416FB0"/>
    <w:rsid w:val="00416FF4"/>
    <w:rsid w:val="0041700D"/>
    <w:rsid w:val="004170FE"/>
    <w:rsid w:val="0041717E"/>
    <w:rsid w:val="004171C7"/>
    <w:rsid w:val="00417284"/>
    <w:rsid w:val="00417297"/>
    <w:rsid w:val="00417525"/>
    <w:rsid w:val="004175E7"/>
    <w:rsid w:val="0041784A"/>
    <w:rsid w:val="00417B2A"/>
    <w:rsid w:val="00417DD3"/>
    <w:rsid w:val="004200AD"/>
    <w:rsid w:val="004202A3"/>
    <w:rsid w:val="004203B1"/>
    <w:rsid w:val="004203EB"/>
    <w:rsid w:val="0042048D"/>
    <w:rsid w:val="00420CAA"/>
    <w:rsid w:val="00420ED4"/>
    <w:rsid w:val="00421371"/>
    <w:rsid w:val="00421385"/>
    <w:rsid w:val="004213BC"/>
    <w:rsid w:val="004213E5"/>
    <w:rsid w:val="00421633"/>
    <w:rsid w:val="00421A6A"/>
    <w:rsid w:val="00421C83"/>
    <w:rsid w:val="00421C9A"/>
    <w:rsid w:val="00421D8E"/>
    <w:rsid w:val="00421E29"/>
    <w:rsid w:val="004222F4"/>
    <w:rsid w:val="0042254A"/>
    <w:rsid w:val="00422919"/>
    <w:rsid w:val="0042295E"/>
    <w:rsid w:val="00422B77"/>
    <w:rsid w:val="00422BC6"/>
    <w:rsid w:val="00422C2B"/>
    <w:rsid w:val="00422CC2"/>
    <w:rsid w:val="00422FAE"/>
    <w:rsid w:val="00423128"/>
    <w:rsid w:val="0042346D"/>
    <w:rsid w:val="004238F9"/>
    <w:rsid w:val="00423917"/>
    <w:rsid w:val="004239BE"/>
    <w:rsid w:val="00423AA8"/>
    <w:rsid w:val="00423B2E"/>
    <w:rsid w:val="00423C39"/>
    <w:rsid w:val="00423C7B"/>
    <w:rsid w:val="00423C7E"/>
    <w:rsid w:val="00423DD2"/>
    <w:rsid w:val="00423E6D"/>
    <w:rsid w:val="00423FCF"/>
    <w:rsid w:val="00424013"/>
    <w:rsid w:val="004241BE"/>
    <w:rsid w:val="004245EF"/>
    <w:rsid w:val="0042493D"/>
    <w:rsid w:val="00424A65"/>
    <w:rsid w:val="00424AA8"/>
    <w:rsid w:val="00424AEE"/>
    <w:rsid w:val="00424B4E"/>
    <w:rsid w:val="00424CC1"/>
    <w:rsid w:val="00424F68"/>
    <w:rsid w:val="00425130"/>
    <w:rsid w:val="004251EF"/>
    <w:rsid w:val="00425241"/>
    <w:rsid w:val="004252B7"/>
    <w:rsid w:val="0042539D"/>
    <w:rsid w:val="00425416"/>
    <w:rsid w:val="004258AA"/>
    <w:rsid w:val="00425BDA"/>
    <w:rsid w:val="00425C7C"/>
    <w:rsid w:val="00425CAB"/>
    <w:rsid w:val="00425D54"/>
    <w:rsid w:val="00425EE1"/>
    <w:rsid w:val="00425EFF"/>
    <w:rsid w:val="00425F7F"/>
    <w:rsid w:val="004261FA"/>
    <w:rsid w:val="00426289"/>
    <w:rsid w:val="00426311"/>
    <w:rsid w:val="00426361"/>
    <w:rsid w:val="004264A7"/>
    <w:rsid w:val="00426551"/>
    <w:rsid w:val="004266BC"/>
    <w:rsid w:val="004268D1"/>
    <w:rsid w:val="004268FA"/>
    <w:rsid w:val="00426C54"/>
    <w:rsid w:val="00426C73"/>
    <w:rsid w:val="00426CD4"/>
    <w:rsid w:val="00426CDE"/>
    <w:rsid w:val="00426D64"/>
    <w:rsid w:val="00426F5A"/>
    <w:rsid w:val="0042700F"/>
    <w:rsid w:val="0042707B"/>
    <w:rsid w:val="0042709A"/>
    <w:rsid w:val="00427261"/>
    <w:rsid w:val="00427536"/>
    <w:rsid w:val="0042755F"/>
    <w:rsid w:val="004276D1"/>
    <w:rsid w:val="004276E9"/>
    <w:rsid w:val="00427771"/>
    <w:rsid w:val="00427797"/>
    <w:rsid w:val="004278D5"/>
    <w:rsid w:val="00427B37"/>
    <w:rsid w:val="00427EB9"/>
    <w:rsid w:val="0043023A"/>
    <w:rsid w:val="004304C5"/>
    <w:rsid w:val="0043050D"/>
    <w:rsid w:val="0043056F"/>
    <w:rsid w:val="0043058C"/>
    <w:rsid w:val="004306DF"/>
    <w:rsid w:val="00430811"/>
    <w:rsid w:val="00430829"/>
    <w:rsid w:val="00430A6C"/>
    <w:rsid w:val="00430C7C"/>
    <w:rsid w:val="00430D07"/>
    <w:rsid w:val="00430E9B"/>
    <w:rsid w:val="00430F6B"/>
    <w:rsid w:val="00431165"/>
    <w:rsid w:val="0043116C"/>
    <w:rsid w:val="004312FD"/>
    <w:rsid w:val="0043132C"/>
    <w:rsid w:val="004313A8"/>
    <w:rsid w:val="004316D0"/>
    <w:rsid w:val="00431A80"/>
    <w:rsid w:val="00431C2D"/>
    <w:rsid w:val="00431CFE"/>
    <w:rsid w:val="00431E57"/>
    <w:rsid w:val="0043206C"/>
    <w:rsid w:val="00432086"/>
    <w:rsid w:val="00432210"/>
    <w:rsid w:val="004322AF"/>
    <w:rsid w:val="004322B0"/>
    <w:rsid w:val="004324A0"/>
    <w:rsid w:val="00432555"/>
    <w:rsid w:val="00432630"/>
    <w:rsid w:val="0043272B"/>
    <w:rsid w:val="00432886"/>
    <w:rsid w:val="004328AF"/>
    <w:rsid w:val="0043299F"/>
    <w:rsid w:val="00432B88"/>
    <w:rsid w:val="00432D23"/>
    <w:rsid w:val="00432D5C"/>
    <w:rsid w:val="00432EB8"/>
    <w:rsid w:val="00432F2F"/>
    <w:rsid w:val="00432F3B"/>
    <w:rsid w:val="004331A6"/>
    <w:rsid w:val="0043325B"/>
    <w:rsid w:val="004332BE"/>
    <w:rsid w:val="004333FA"/>
    <w:rsid w:val="00433408"/>
    <w:rsid w:val="00433576"/>
    <w:rsid w:val="00433690"/>
    <w:rsid w:val="004336FE"/>
    <w:rsid w:val="0043384A"/>
    <w:rsid w:val="004339C1"/>
    <w:rsid w:val="00433CE7"/>
    <w:rsid w:val="00433EAC"/>
    <w:rsid w:val="00433F0A"/>
    <w:rsid w:val="00434219"/>
    <w:rsid w:val="0043459F"/>
    <w:rsid w:val="0043468F"/>
    <w:rsid w:val="00434839"/>
    <w:rsid w:val="004348AA"/>
    <w:rsid w:val="004349EB"/>
    <w:rsid w:val="00434BE1"/>
    <w:rsid w:val="00434C20"/>
    <w:rsid w:val="00434CDE"/>
    <w:rsid w:val="00434E99"/>
    <w:rsid w:val="00434F08"/>
    <w:rsid w:val="00435015"/>
    <w:rsid w:val="0043502B"/>
    <w:rsid w:val="00435270"/>
    <w:rsid w:val="00435290"/>
    <w:rsid w:val="0043536F"/>
    <w:rsid w:val="00435501"/>
    <w:rsid w:val="0043558A"/>
    <w:rsid w:val="00435672"/>
    <w:rsid w:val="00435E05"/>
    <w:rsid w:val="00435F22"/>
    <w:rsid w:val="004360EC"/>
    <w:rsid w:val="004361C1"/>
    <w:rsid w:val="0043626A"/>
    <w:rsid w:val="004365D0"/>
    <w:rsid w:val="0043664F"/>
    <w:rsid w:val="00436712"/>
    <w:rsid w:val="00436800"/>
    <w:rsid w:val="004369FB"/>
    <w:rsid w:val="00436A61"/>
    <w:rsid w:val="00436BCA"/>
    <w:rsid w:val="00436C0B"/>
    <w:rsid w:val="00436F4D"/>
    <w:rsid w:val="00437054"/>
    <w:rsid w:val="00437238"/>
    <w:rsid w:val="00437260"/>
    <w:rsid w:val="004372C9"/>
    <w:rsid w:val="00437377"/>
    <w:rsid w:val="004373A2"/>
    <w:rsid w:val="00437517"/>
    <w:rsid w:val="00437702"/>
    <w:rsid w:val="00437AAD"/>
    <w:rsid w:val="00437E4A"/>
    <w:rsid w:val="00440AE5"/>
    <w:rsid w:val="00440BB7"/>
    <w:rsid w:val="00440E26"/>
    <w:rsid w:val="00440F6B"/>
    <w:rsid w:val="00440F7B"/>
    <w:rsid w:val="00441244"/>
    <w:rsid w:val="00441498"/>
    <w:rsid w:val="004414DA"/>
    <w:rsid w:val="00441685"/>
    <w:rsid w:val="004417EA"/>
    <w:rsid w:val="00441870"/>
    <w:rsid w:val="004418C3"/>
    <w:rsid w:val="00441993"/>
    <w:rsid w:val="00441C7B"/>
    <w:rsid w:val="00441E44"/>
    <w:rsid w:val="0044224E"/>
    <w:rsid w:val="0044227B"/>
    <w:rsid w:val="0044228C"/>
    <w:rsid w:val="00442303"/>
    <w:rsid w:val="004423DE"/>
    <w:rsid w:val="004423F7"/>
    <w:rsid w:val="00442507"/>
    <w:rsid w:val="00442562"/>
    <w:rsid w:val="00442645"/>
    <w:rsid w:val="0044267E"/>
    <w:rsid w:val="00442844"/>
    <w:rsid w:val="00442957"/>
    <w:rsid w:val="00442A70"/>
    <w:rsid w:val="00442AE5"/>
    <w:rsid w:val="00442B0C"/>
    <w:rsid w:val="00442B97"/>
    <w:rsid w:val="00442D17"/>
    <w:rsid w:val="00442F06"/>
    <w:rsid w:val="0044302E"/>
    <w:rsid w:val="00443261"/>
    <w:rsid w:val="0044351E"/>
    <w:rsid w:val="0044359C"/>
    <w:rsid w:val="004436E3"/>
    <w:rsid w:val="00443910"/>
    <w:rsid w:val="00443972"/>
    <w:rsid w:val="00443B93"/>
    <w:rsid w:val="00443CD0"/>
    <w:rsid w:val="00443CE2"/>
    <w:rsid w:val="004441C5"/>
    <w:rsid w:val="00444334"/>
    <w:rsid w:val="0044445A"/>
    <w:rsid w:val="00444ACE"/>
    <w:rsid w:val="00444C77"/>
    <w:rsid w:val="00444D3A"/>
    <w:rsid w:val="00444DD8"/>
    <w:rsid w:val="00444EAF"/>
    <w:rsid w:val="00444EC3"/>
    <w:rsid w:val="00444EE2"/>
    <w:rsid w:val="00444F5F"/>
    <w:rsid w:val="00444F6D"/>
    <w:rsid w:val="004451E9"/>
    <w:rsid w:val="00445469"/>
    <w:rsid w:val="00445642"/>
    <w:rsid w:val="0044571B"/>
    <w:rsid w:val="004458AE"/>
    <w:rsid w:val="00445A09"/>
    <w:rsid w:val="00445A4A"/>
    <w:rsid w:val="00445C98"/>
    <w:rsid w:val="00445D7C"/>
    <w:rsid w:val="00445DF2"/>
    <w:rsid w:val="00445EBE"/>
    <w:rsid w:val="00445EE0"/>
    <w:rsid w:val="00446030"/>
    <w:rsid w:val="00446071"/>
    <w:rsid w:val="004460AF"/>
    <w:rsid w:val="004463B6"/>
    <w:rsid w:val="00446621"/>
    <w:rsid w:val="00446838"/>
    <w:rsid w:val="00446B2A"/>
    <w:rsid w:val="00446B80"/>
    <w:rsid w:val="00446CF5"/>
    <w:rsid w:val="00446D5A"/>
    <w:rsid w:val="00446DC0"/>
    <w:rsid w:val="00446EBF"/>
    <w:rsid w:val="004470EC"/>
    <w:rsid w:val="004470F4"/>
    <w:rsid w:val="0044723E"/>
    <w:rsid w:val="004474E3"/>
    <w:rsid w:val="004476F6"/>
    <w:rsid w:val="0044788E"/>
    <w:rsid w:val="0044799A"/>
    <w:rsid w:val="00447A72"/>
    <w:rsid w:val="00447B30"/>
    <w:rsid w:val="00447B59"/>
    <w:rsid w:val="00447B5C"/>
    <w:rsid w:val="00447BA4"/>
    <w:rsid w:val="00447DDC"/>
    <w:rsid w:val="00447DDF"/>
    <w:rsid w:val="00447FA3"/>
    <w:rsid w:val="00450203"/>
    <w:rsid w:val="00450241"/>
    <w:rsid w:val="00450414"/>
    <w:rsid w:val="004505B8"/>
    <w:rsid w:val="00450B2A"/>
    <w:rsid w:val="00450C5D"/>
    <w:rsid w:val="00450E73"/>
    <w:rsid w:val="00451080"/>
    <w:rsid w:val="004510A1"/>
    <w:rsid w:val="00451358"/>
    <w:rsid w:val="004513AA"/>
    <w:rsid w:val="004513EB"/>
    <w:rsid w:val="004515CB"/>
    <w:rsid w:val="0045183F"/>
    <w:rsid w:val="00451A30"/>
    <w:rsid w:val="00451A7A"/>
    <w:rsid w:val="00451B49"/>
    <w:rsid w:val="00451C38"/>
    <w:rsid w:val="00451CF2"/>
    <w:rsid w:val="00451E28"/>
    <w:rsid w:val="00451F7A"/>
    <w:rsid w:val="00451FF6"/>
    <w:rsid w:val="00452035"/>
    <w:rsid w:val="00452241"/>
    <w:rsid w:val="004523EF"/>
    <w:rsid w:val="004524E2"/>
    <w:rsid w:val="00452539"/>
    <w:rsid w:val="004525D9"/>
    <w:rsid w:val="00452650"/>
    <w:rsid w:val="004527A9"/>
    <w:rsid w:val="004529EC"/>
    <w:rsid w:val="00452AC0"/>
    <w:rsid w:val="00452B2B"/>
    <w:rsid w:val="00452CAC"/>
    <w:rsid w:val="00452DCF"/>
    <w:rsid w:val="00452DE0"/>
    <w:rsid w:val="00452EA8"/>
    <w:rsid w:val="00452F9A"/>
    <w:rsid w:val="004531B9"/>
    <w:rsid w:val="00453253"/>
    <w:rsid w:val="00453375"/>
    <w:rsid w:val="004534E7"/>
    <w:rsid w:val="00453680"/>
    <w:rsid w:val="00453699"/>
    <w:rsid w:val="004539AC"/>
    <w:rsid w:val="00453A05"/>
    <w:rsid w:val="00453AC1"/>
    <w:rsid w:val="00453D1C"/>
    <w:rsid w:val="00453D4A"/>
    <w:rsid w:val="00453F29"/>
    <w:rsid w:val="00453FB0"/>
    <w:rsid w:val="0045437B"/>
    <w:rsid w:val="0045447B"/>
    <w:rsid w:val="00454681"/>
    <w:rsid w:val="00454B92"/>
    <w:rsid w:val="00454C58"/>
    <w:rsid w:val="00454DEC"/>
    <w:rsid w:val="00454E11"/>
    <w:rsid w:val="00454F6E"/>
    <w:rsid w:val="00454F8C"/>
    <w:rsid w:val="00454FE9"/>
    <w:rsid w:val="00455259"/>
    <w:rsid w:val="004552E6"/>
    <w:rsid w:val="00455330"/>
    <w:rsid w:val="004553E5"/>
    <w:rsid w:val="00455451"/>
    <w:rsid w:val="0045553B"/>
    <w:rsid w:val="00455590"/>
    <w:rsid w:val="00455783"/>
    <w:rsid w:val="004557B8"/>
    <w:rsid w:val="0045587C"/>
    <w:rsid w:val="004558E8"/>
    <w:rsid w:val="004559FE"/>
    <w:rsid w:val="00455BDD"/>
    <w:rsid w:val="00455C59"/>
    <w:rsid w:val="00455CD3"/>
    <w:rsid w:val="00455E79"/>
    <w:rsid w:val="00455F24"/>
    <w:rsid w:val="00455F57"/>
    <w:rsid w:val="0045602D"/>
    <w:rsid w:val="00456155"/>
    <w:rsid w:val="004561B2"/>
    <w:rsid w:val="0045641F"/>
    <w:rsid w:val="0045649F"/>
    <w:rsid w:val="0045658C"/>
    <w:rsid w:val="004566DF"/>
    <w:rsid w:val="0045670C"/>
    <w:rsid w:val="00456855"/>
    <w:rsid w:val="00456A01"/>
    <w:rsid w:val="00456B15"/>
    <w:rsid w:val="00456C72"/>
    <w:rsid w:val="00456D3D"/>
    <w:rsid w:val="00456D6A"/>
    <w:rsid w:val="00456DA0"/>
    <w:rsid w:val="00456E88"/>
    <w:rsid w:val="00457091"/>
    <w:rsid w:val="00457445"/>
    <w:rsid w:val="00457499"/>
    <w:rsid w:val="00457510"/>
    <w:rsid w:val="0045760B"/>
    <w:rsid w:val="004577B7"/>
    <w:rsid w:val="004578A6"/>
    <w:rsid w:val="00457973"/>
    <w:rsid w:val="00457B77"/>
    <w:rsid w:val="00457E54"/>
    <w:rsid w:val="00460042"/>
    <w:rsid w:val="00460057"/>
    <w:rsid w:val="00460189"/>
    <w:rsid w:val="00460267"/>
    <w:rsid w:val="00460268"/>
    <w:rsid w:val="00460285"/>
    <w:rsid w:val="004603E4"/>
    <w:rsid w:val="00460428"/>
    <w:rsid w:val="00460482"/>
    <w:rsid w:val="004604FA"/>
    <w:rsid w:val="00460552"/>
    <w:rsid w:val="00460697"/>
    <w:rsid w:val="0046076A"/>
    <w:rsid w:val="00460787"/>
    <w:rsid w:val="00460955"/>
    <w:rsid w:val="00460BD7"/>
    <w:rsid w:val="00460CB5"/>
    <w:rsid w:val="00460EB1"/>
    <w:rsid w:val="00460F64"/>
    <w:rsid w:val="004612AA"/>
    <w:rsid w:val="0046139A"/>
    <w:rsid w:val="00461422"/>
    <w:rsid w:val="0046148A"/>
    <w:rsid w:val="004616B4"/>
    <w:rsid w:val="00461AA9"/>
    <w:rsid w:val="00461B2A"/>
    <w:rsid w:val="00461EEE"/>
    <w:rsid w:val="00461F9F"/>
    <w:rsid w:val="00462326"/>
    <w:rsid w:val="00462344"/>
    <w:rsid w:val="004624C3"/>
    <w:rsid w:val="0046282B"/>
    <w:rsid w:val="0046287C"/>
    <w:rsid w:val="00462967"/>
    <w:rsid w:val="00462DBC"/>
    <w:rsid w:val="00463101"/>
    <w:rsid w:val="004633C5"/>
    <w:rsid w:val="004635D3"/>
    <w:rsid w:val="0046378F"/>
    <w:rsid w:val="004637E3"/>
    <w:rsid w:val="0046389A"/>
    <w:rsid w:val="00463A88"/>
    <w:rsid w:val="00463C99"/>
    <w:rsid w:val="00463FB5"/>
    <w:rsid w:val="00464061"/>
    <w:rsid w:val="004640EA"/>
    <w:rsid w:val="00464212"/>
    <w:rsid w:val="0046439D"/>
    <w:rsid w:val="004643E7"/>
    <w:rsid w:val="004645D7"/>
    <w:rsid w:val="00464641"/>
    <w:rsid w:val="00464683"/>
    <w:rsid w:val="004646B8"/>
    <w:rsid w:val="00464760"/>
    <w:rsid w:val="00464A6F"/>
    <w:rsid w:val="00464B5E"/>
    <w:rsid w:val="00464BFD"/>
    <w:rsid w:val="00464CA4"/>
    <w:rsid w:val="00464CAC"/>
    <w:rsid w:val="00464D05"/>
    <w:rsid w:val="0046553D"/>
    <w:rsid w:val="0046560D"/>
    <w:rsid w:val="0046574C"/>
    <w:rsid w:val="004659DB"/>
    <w:rsid w:val="00465B90"/>
    <w:rsid w:val="00465C91"/>
    <w:rsid w:val="00465DEA"/>
    <w:rsid w:val="00465E47"/>
    <w:rsid w:val="00465EDC"/>
    <w:rsid w:val="00465F1F"/>
    <w:rsid w:val="0046609F"/>
    <w:rsid w:val="00466195"/>
    <w:rsid w:val="004661AE"/>
    <w:rsid w:val="00466226"/>
    <w:rsid w:val="004663BE"/>
    <w:rsid w:val="0046680B"/>
    <w:rsid w:val="004669CA"/>
    <w:rsid w:val="00466B8A"/>
    <w:rsid w:val="00466E10"/>
    <w:rsid w:val="00466F2C"/>
    <w:rsid w:val="00466F86"/>
    <w:rsid w:val="0046748D"/>
    <w:rsid w:val="00467739"/>
    <w:rsid w:val="004677C1"/>
    <w:rsid w:val="00467A23"/>
    <w:rsid w:val="00467A38"/>
    <w:rsid w:val="00467BA7"/>
    <w:rsid w:val="00467D40"/>
    <w:rsid w:val="00467DBC"/>
    <w:rsid w:val="00467DDE"/>
    <w:rsid w:val="00467DED"/>
    <w:rsid w:val="00467F53"/>
    <w:rsid w:val="00470152"/>
    <w:rsid w:val="00470281"/>
    <w:rsid w:val="00470851"/>
    <w:rsid w:val="0047091D"/>
    <w:rsid w:val="0047092E"/>
    <w:rsid w:val="004709A7"/>
    <w:rsid w:val="00470B61"/>
    <w:rsid w:val="00470BBA"/>
    <w:rsid w:val="00470C1E"/>
    <w:rsid w:val="00470D90"/>
    <w:rsid w:val="00470E44"/>
    <w:rsid w:val="0047112D"/>
    <w:rsid w:val="004711C4"/>
    <w:rsid w:val="004711DE"/>
    <w:rsid w:val="00471450"/>
    <w:rsid w:val="00471467"/>
    <w:rsid w:val="0047176C"/>
    <w:rsid w:val="00471784"/>
    <w:rsid w:val="00471B8D"/>
    <w:rsid w:val="00471C67"/>
    <w:rsid w:val="00471D7A"/>
    <w:rsid w:val="00471ED7"/>
    <w:rsid w:val="0047200A"/>
    <w:rsid w:val="004724D9"/>
    <w:rsid w:val="00472503"/>
    <w:rsid w:val="00472567"/>
    <w:rsid w:val="00472569"/>
    <w:rsid w:val="004727D5"/>
    <w:rsid w:val="004728D1"/>
    <w:rsid w:val="00472A0F"/>
    <w:rsid w:val="00472B36"/>
    <w:rsid w:val="00472CB6"/>
    <w:rsid w:val="004730F7"/>
    <w:rsid w:val="00473201"/>
    <w:rsid w:val="00473494"/>
    <w:rsid w:val="004734DC"/>
    <w:rsid w:val="004735E0"/>
    <w:rsid w:val="00473860"/>
    <w:rsid w:val="004739C8"/>
    <w:rsid w:val="00473A84"/>
    <w:rsid w:val="00473C13"/>
    <w:rsid w:val="00473C7D"/>
    <w:rsid w:val="00473F9C"/>
    <w:rsid w:val="004742B0"/>
    <w:rsid w:val="004742DA"/>
    <w:rsid w:val="004744C2"/>
    <w:rsid w:val="004744C7"/>
    <w:rsid w:val="00474522"/>
    <w:rsid w:val="004746ED"/>
    <w:rsid w:val="004747AC"/>
    <w:rsid w:val="004747E5"/>
    <w:rsid w:val="00474851"/>
    <w:rsid w:val="00474B33"/>
    <w:rsid w:val="00474C7E"/>
    <w:rsid w:val="00474C8D"/>
    <w:rsid w:val="00474D8E"/>
    <w:rsid w:val="004753C6"/>
    <w:rsid w:val="004753D5"/>
    <w:rsid w:val="0047554F"/>
    <w:rsid w:val="00475670"/>
    <w:rsid w:val="00475725"/>
    <w:rsid w:val="004757A5"/>
    <w:rsid w:val="00475849"/>
    <w:rsid w:val="00475867"/>
    <w:rsid w:val="0047591D"/>
    <w:rsid w:val="00475BF0"/>
    <w:rsid w:val="00475C64"/>
    <w:rsid w:val="00475CCD"/>
    <w:rsid w:val="00475D76"/>
    <w:rsid w:val="00475E5D"/>
    <w:rsid w:val="00475F2B"/>
    <w:rsid w:val="004760F0"/>
    <w:rsid w:val="00476104"/>
    <w:rsid w:val="0047610B"/>
    <w:rsid w:val="0047629D"/>
    <w:rsid w:val="004763D4"/>
    <w:rsid w:val="004765B0"/>
    <w:rsid w:val="004765D3"/>
    <w:rsid w:val="0047691E"/>
    <w:rsid w:val="004769E3"/>
    <w:rsid w:val="00476A37"/>
    <w:rsid w:val="00476A87"/>
    <w:rsid w:val="00476AFD"/>
    <w:rsid w:val="00476B04"/>
    <w:rsid w:val="00476E0B"/>
    <w:rsid w:val="00476E14"/>
    <w:rsid w:val="00477038"/>
    <w:rsid w:val="00477175"/>
    <w:rsid w:val="00477791"/>
    <w:rsid w:val="00477824"/>
    <w:rsid w:val="004778C1"/>
    <w:rsid w:val="004779AD"/>
    <w:rsid w:val="00477A48"/>
    <w:rsid w:val="00477AA1"/>
    <w:rsid w:val="00477BD1"/>
    <w:rsid w:val="00477C3D"/>
    <w:rsid w:val="00477D22"/>
    <w:rsid w:val="00477F74"/>
    <w:rsid w:val="00477FDB"/>
    <w:rsid w:val="004800A0"/>
    <w:rsid w:val="00480381"/>
    <w:rsid w:val="0048040A"/>
    <w:rsid w:val="004804D3"/>
    <w:rsid w:val="004804EF"/>
    <w:rsid w:val="00480675"/>
    <w:rsid w:val="00480863"/>
    <w:rsid w:val="00480891"/>
    <w:rsid w:val="00480A2A"/>
    <w:rsid w:val="00480B7C"/>
    <w:rsid w:val="00480BB4"/>
    <w:rsid w:val="0048122A"/>
    <w:rsid w:val="00481409"/>
    <w:rsid w:val="0048162B"/>
    <w:rsid w:val="0048174F"/>
    <w:rsid w:val="00481904"/>
    <w:rsid w:val="00481AD7"/>
    <w:rsid w:val="00481C67"/>
    <w:rsid w:val="00481E15"/>
    <w:rsid w:val="00481FA0"/>
    <w:rsid w:val="0048229F"/>
    <w:rsid w:val="004823F8"/>
    <w:rsid w:val="004826F7"/>
    <w:rsid w:val="00482752"/>
    <w:rsid w:val="00482762"/>
    <w:rsid w:val="00482808"/>
    <w:rsid w:val="00482B81"/>
    <w:rsid w:val="00482E15"/>
    <w:rsid w:val="00482F5E"/>
    <w:rsid w:val="0048302E"/>
    <w:rsid w:val="00483106"/>
    <w:rsid w:val="00483237"/>
    <w:rsid w:val="004832DD"/>
    <w:rsid w:val="004832E3"/>
    <w:rsid w:val="0048334F"/>
    <w:rsid w:val="004835A5"/>
    <w:rsid w:val="004836E4"/>
    <w:rsid w:val="00483855"/>
    <w:rsid w:val="0048393F"/>
    <w:rsid w:val="00483DB2"/>
    <w:rsid w:val="00483F9D"/>
    <w:rsid w:val="00483FB9"/>
    <w:rsid w:val="0048403D"/>
    <w:rsid w:val="00484074"/>
    <w:rsid w:val="00484081"/>
    <w:rsid w:val="004840E3"/>
    <w:rsid w:val="00484151"/>
    <w:rsid w:val="004841AD"/>
    <w:rsid w:val="004842A4"/>
    <w:rsid w:val="0048432A"/>
    <w:rsid w:val="00484379"/>
    <w:rsid w:val="0048467D"/>
    <w:rsid w:val="004847AF"/>
    <w:rsid w:val="0048489A"/>
    <w:rsid w:val="004849A5"/>
    <w:rsid w:val="00484AA8"/>
    <w:rsid w:val="00484B38"/>
    <w:rsid w:val="00484D35"/>
    <w:rsid w:val="00484ED7"/>
    <w:rsid w:val="0048520A"/>
    <w:rsid w:val="004853AD"/>
    <w:rsid w:val="00485641"/>
    <w:rsid w:val="004856F6"/>
    <w:rsid w:val="0048574C"/>
    <w:rsid w:val="00485881"/>
    <w:rsid w:val="00485928"/>
    <w:rsid w:val="0048593C"/>
    <w:rsid w:val="00485A07"/>
    <w:rsid w:val="00485AAD"/>
    <w:rsid w:val="00485B22"/>
    <w:rsid w:val="00485C41"/>
    <w:rsid w:val="00485CC5"/>
    <w:rsid w:val="00485D87"/>
    <w:rsid w:val="004860EB"/>
    <w:rsid w:val="00486438"/>
    <w:rsid w:val="0048681A"/>
    <w:rsid w:val="00486876"/>
    <w:rsid w:val="00486933"/>
    <w:rsid w:val="00486AD8"/>
    <w:rsid w:val="00486B5D"/>
    <w:rsid w:val="00486BAD"/>
    <w:rsid w:val="00486C7A"/>
    <w:rsid w:val="00486DCF"/>
    <w:rsid w:val="00486DF3"/>
    <w:rsid w:val="00486E47"/>
    <w:rsid w:val="00486E53"/>
    <w:rsid w:val="00486E71"/>
    <w:rsid w:val="00486F08"/>
    <w:rsid w:val="00486F1E"/>
    <w:rsid w:val="00486F84"/>
    <w:rsid w:val="00486FA6"/>
    <w:rsid w:val="0048711E"/>
    <w:rsid w:val="004871C2"/>
    <w:rsid w:val="004872EE"/>
    <w:rsid w:val="00487309"/>
    <w:rsid w:val="004877F5"/>
    <w:rsid w:val="004878FF"/>
    <w:rsid w:val="00487E9C"/>
    <w:rsid w:val="00490017"/>
    <w:rsid w:val="00490023"/>
    <w:rsid w:val="00490062"/>
    <w:rsid w:val="0049006D"/>
    <w:rsid w:val="0049014C"/>
    <w:rsid w:val="0049028F"/>
    <w:rsid w:val="00490316"/>
    <w:rsid w:val="00490587"/>
    <w:rsid w:val="00490614"/>
    <w:rsid w:val="00490647"/>
    <w:rsid w:val="0049095A"/>
    <w:rsid w:val="004909DF"/>
    <w:rsid w:val="00490A05"/>
    <w:rsid w:val="00490A51"/>
    <w:rsid w:val="00490DC5"/>
    <w:rsid w:val="00490E04"/>
    <w:rsid w:val="00491055"/>
    <w:rsid w:val="0049117D"/>
    <w:rsid w:val="004912C9"/>
    <w:rsid w:val="004912DF"/>
    <w:rsid w:val="0049160A"/>
    <w:rsid w:val="00491717"/>
    <w:rsid w:val="004919F9"/>
    <w:rsid w:val="00491CFE"/>
    <w:rsid w:val="0049214F"/>
    <w:rsid w:val="004921E5"/>
    <w:rsid w:val="00492253"/>
    <w:rsid w:val="00492298"/>
    <w:rsid w:val="004924C1"/>
    <w:rsid w:val="004924CE"/>
    <w:rsid w:val="00492884"/>
    <w:rsid w:val="0049292B"/>
    <w:rsid w:val="004929E6"/>
    <w:rsid w:val="00492ACB"/>
    <w:rsid w:val="00492BB4"/>
    <w:rsid w:val="00492C7E"/>
    <w:rsid w:val="00492E0E"/>
    <w:rsid w:val="004930D7"/>
    <w:rsid w:val="0049313F"/>
    <w:rsid w:val="0049335A"/>
    <w:rsid w:val="00493412"/>
    <w:rsid w:val="0049348B"/>
    <w:rsid w:val="0049359C"/>
    <w:rsid w:val="00493639"/>
    <w:rsid w:val="004938E6"/>
    <w:rsid w:val="0049394D"/>
    <w:rsid w:val="004939BA"/>
    <w:rsid w:val="00493B1E"/>
    <w:rsid w:val="00493D30"/>
    <w:rsid w:val="00493F5B"/>
    <w:rsid w:val="00493FEB"/>
    <w:rsid w:val="00494054"/>
    <w:rsid w:val="004942B7"/>
    <w:rsid w:val="004942DE"/>
    <w:rsid w:val="00494374"/>
    <w:rsid w:val="00494469"/>
    <w:rsid w:val="00494550"/>
    <w:rsid w:val="004945FE"/>
    <w:rsid w:val="0049485F"/>
    <w:rsid w:val="004948BA"/>
    <w:rsid w:val="00494963"/>
    <w:rsid w:val="004949EB"/>
    <w:rsid w:val="00494B51"/>
    <w:rsid w:val="00494D7D"/>
    <w:rsid w:val="00494FE3"/>
    <w:rsid w:val="00495030"/>
    <w:rsid w:val="004951E9"/>
    <w:rsid w:val="004953F3"/>
    <w:rsid w:val="004954F2"/>
    <w:rsid w:val="0049563B"/>
    <w:rsid w:val="004958A5"/>
    <w:rsid w:val="00495BD2"/>
    <w:rsid w:val="00495FD6"/>
    <w:rsid w:val="00496076"/>
    <w:rsid w:val="004961F3"/>
    <w:rsid w:val="00496240"/>
    <w:rsid w:val="00496776"/>
    <w:rsid w:val="004968D5"/>
    <w:rsid w:val="004969F8"/>
    <w:rsid w:val="004969FF"/>
    <w:rsid w:val="00496C59"/>
    <w:rsid w:val="00496CF9"/>
    <w:rsid w:val="00496DF0"/>
    <w:rsid w:val="00496E49"/>
    <w:rsid w:val="00496E62"/>
    <w:rsid w:val="00496FE8"/>
    <w:rsid w:val="004972A0"/>
    <w:rsid w:val="00497332"/>
    <w:rsid w:val="004976A1"/>
    <w:rsid w:val="00497773"/>
    <w:rsid w:val="00497B6D"/>
    <w:rsid w:val="00497B7D"/>
    <w:rsid w:val="00497F93"/>
    <w:rsid w:val="00497FCE"/>
    <w:rsid w:val="004A01FE"/>
    <w:rsid w:val="004A03A9"/>
    <w:rsid w:val="004A042A"/>
    <w:rsid w:val="004A0453"/>
    <w:rsid w:val="004A0609"/>
    <w:rsid w:val="004A070C"/>
    <w:rsid w:val="004A0855"/>
    <w:rsid w:val="004A0B3A"/>
    <w:rsid w:val="004A0BF7"/>
    <w:rsid w:val="004A0D8A"/>
    <w:rsid w:val="004A0F8C"/>
    <w:rsid w:val="004A1077"/>
    <w:rsid w:val="004A13E0"/>
    <w:rsid w:val="004A145B"/>
    <w:rsid w:val="004A1747"/>
    <w:rsid w:val="004A1751"/>
    <w:rsid w:val="004A17C7"/>
    <w:rsid w:val="004A18D3"/>
    <w:rsid w:val="004A19CF"/>
    <w:rsid w:val="004A1D55"/>
    <w:rsid w:val="004A1E0D"/>
    <w:rsid w:val="004A1E3E"/>
    <w:rsid w:val="004A1E68"/>
    <w:rsid w:val="004A1F30"/>
    <w:rsid w:val="004A1F68"/>
    <w:rsid w:val="004A2653"/>
    <w:rsid w:val="004A2656"/>
    <w:rsid w:val="004A276D"/>
    <w:rsid w:val="004A2B18"/>
    <w:rsid w:val="004A2C7A"/>
    <w:rsid w:val="004A2F25"/>
    <w:rsid w:val="004A2F37"/>
    <w:rsid w:val="004A3014"/>
    <w:rsid w:val="004A31AA"/>
    <w:rsid w:val="004A3349"/>
    <w:rsid w:val="004A3504"/>
    <w:rsid w:val="004A37A8"/>
    <w:rsid w:val="004A3869"/>
    <w:rsid w:val="004A394D"/>
    <w:rsid w:val="004A3987"/>
    <w:rsid w:val="004A3F1E"/>
    <w:rsid w:val="004A3F9A"/>
    <w:rsid w:val="004A401B"/>
    <w:rsid w:val="004A4041"/>
    <w:rsid w:val="004A41B3"/>
    <w:rsid w:val="004A4210"/>
    <w:rsid w:val="004A444C"/>
    <w:rsid w:val="004A4605"/>
    <w:rsid w:val="004A461A"/>
    <w:rsid w:val="004A474A"/>
    <w:rsid w:val="004A4AD3"/>
    <w:rsid w:val="004A4AFD"/>
    <w:rsid w:val="004A4C43"/>
    <w:rsid w:val="004A4C8C"/>
    <w:rsid w:val="004A4FC7"/>
    <w:rsid w:val="004A531B"/>
    <w:rsid w:val="004A5503"/>
    <w:rsid w:val="004A587C"/>
    <w:rsid w:val="004A58BD"/>
    <w:rsid w:val="004A5AAC"/>
    <w:rsid w:val="004A5BFB"/>
    <w:rsid w:val="004A5F03"/>
    <w:rsid w:val="004A6181"/>
    <w:rsid w:val="004A62E4"/>
    <w:rsid w:val="004A6431"/>
    <w:rsid w:val="004A6467"/>
    <w:rsid w:val="004A66BA"/>
    <w:rsid w:val="004A67A2"/>
    <w:rsid w:val="004A67D9"/>
    <w:rsid w:val="004A6900"/>
    <w:rsid w:val="004A693E"/>
    <w:rsid w:val="004A6A66"/>
    <w:rsid w:val="004A6A87"/>
    <w:rsid w:val="004A6AD8"/>
    <w:rsid w:val="004A6F03"/>
    <w:rsid w:val="004A72BA"/>
    <w:rsid w:val="004A73C4"/>
    <w:rsid w:val="004A73E1"/>
    <w:rsid w:val="004A7464"/>
    <w:rsid w:val="004A757B"/>
    <w:rsid w:val="004A7615"/>
    <w:rsid w:val="004A762B"/>
    <w:rsid w:val="004A76FF"/>
    <w:rsid w:val="004A775A"/>
    <w:rsid w:val="004A785E"/>
    <w:rsid w:val="004A79B2"/>
    <w:rsid w:val="004A79B8"/>
    <w:rsid w:val="004A79E9"/>
    <w:rsid w:val="004A7AF4"/>
    <w:rsid w:val="004A7B6D"/>
    <w:rsid w:val="004A7C04"/>
    <w:rsid w:val="004A7D01"/>
    <w:rsid w:val="004A7D09"/>
    <w:rsid w:val="004A7D8F"/>
    <w:rsid w:val="004A7EAC"/>
    <w:rsid w:val="004B0133"/>
    <w:rsid w:val="004B0451"/>
    <w:rsid w:val="004B0685"/>
    <w:rsid w:val="004B06DF"/>
    <w:rsid w:val="004B08B0"/>
    <w:rsid w:val="004B08B8"/>
    <w:rsid w:val="004B0B6E"/>
    <w:rsid w:val="004B0B81"/>
    <w:rsid w:val="004B0C92"/>
    <w:rsid w:val="004B0DF3"/>
    <w:rsid w:val="004B1113"/>
    <w:rsid w:val="004B121B"/>
    <w:rsid w:val="004B125D"/>
    <w:rsid w:val="004B154B"/>
    <w:rsid w:val="004B1693"/>
    <w:rsid w:val="004B1828"/>
    <w:rsid w:val="004B185C"/>
    <w:rsid w:val="004B1B13"/>
    <w:rsid w:val="004B1BD9"/>
    <w:rsid w:val="004B1D9F"/>
    <w:rsid w:val="004B1DD0"/>
    <w:rsid w:val="004B1E78"/>
    <w:rsid w:val="004B1F3F"/>
    <w:rsid w:val="004B22C4"/>
    <w:rsid w:val="004B231A"/>
    <w:rsid w:val="004B2662"/>
    <w:rsid w:val="004B2686"/>
    <w:rsid w:val="004B2766"/>
    <w:rsid w:val="004B2B88"/>
    <w:rsid w:val="004B2D1F"/>
    <w:rsid w:val="004B2F0B"/>
    <w:rsid w:val="004B307F"/>
    <w:rsid w:val="004B3170"/>
    <w:rsid w:val="004B3198"/>
    <w:rsid w:val="004B325B"/>
    <w:rsid w:val="004B33EE"/>
    <w:rsid w:val="004B3669"/>
    <w:rsid w:val="004B373D"/>
    <w:rsid w:val="004B38C4"/>
    <w:rsid w:val="004B3A31"/>
    <w:rsid w:val="004B3B99"/>
    <w:rsid w:val="004B3D5A"/>
    <w:rsid w:val="004B3DB8"/>
    <w:rsid w:val="004B3DDA"/>
    <w:rsid w:val="004B400E"/>
    <w:rsid w:val="004B4027"/>
    <w:rsid w:val="004B40E9"/>
    <w:rsid w:val="004B4524"/>
    <w:rsid w:val="004B452D"/>
    <w:rsid w:val="004B465C"/>
    <w:rsid w:val="004B46E3"/>
    <w:rsid w:val="004B470D"/>
    <w:rsid w:val="004B4768"/>
    <w:rsid w:val="004B477B"/>
    <w:rsid w:val="004B4789"/>
    <w:rsid w:val="004B49A1"/>
    <w:rsid w:val="004B4DF7"/>
    <w:rsid w:val="004B4E04"/>
    <w:rsid w:val="004B50C6"/>
    <w:rsid w:val="004B5348"/>
    <w:rsid w:val="004B5358"/>
    <w:rsid w:val="004B53FD"/>
    <w:rsid w:val="004B549C"/>
    <w:rsid w:val="004B558D"/>
    <w:rsid w:val="004B55A0"/>
    <w:rsid w:val="004B564A"/>
    <w:rsid w:val="004B5650"/>
    <w:rsid w:val="004B572F"/>
    <w:rsid w:val="004B5B02"/>
    <w:rsid w:val="004B5B1D"/>
    <w:rsid w:val="004B5B99"/>
    <w:rsid w:val="004B5C3E"/>
    <w:rsid w:val="004B5E62"/>
    <w:rsid w:val="004B5E86"/>
    <w:rsid w:val="004B5F5B"/>
    <w:rsid w:val="004B6128"/>
    <w:rsid w:val="004B6135"/>
    <w:rsid w:val="004B61B0"/>
    <w:rsid w:val="004B6356"/>
    <w:rsid w:val="004B63E8"/>
    <w:rsid w:val="004B653F"/>
    <w:rsid w:val="004B66C0"/>
    <w:rsid w:val="004B6758"/>
    <w:rsid w:val="004B6A30"/>
    <w:rsid w:val="004B6EDA"/>
    <w:rsid w:val="004B71D1"/>
    <w:rsid w:val="004B7200"/>
    <w:rsid w:val="004B7265"/>
    <w:rsid w:val="004B72E4"/>
    <w:rsid w:val="004B7496"/>
    <w:rsid w:val="004B756C"/>
    <w:rsid w:val="004B7670"/>
    <w:rsid w:val="004B7839"/>
    <w:rsid w:val="004B7AA6"/>
    <w:rsid w:val="004B7E8F"/>
    <w:rsid w:val="004B7EBA"/>
    <w:rsid w:val="004B7EFC"/>
    <w:rsid w:val="004B7F84"/>
    <w:rsid w:val="004C00E1"/>
    <w:rsid w:val="004C032D"/>
    <w:rsid w:val="004C04A1"/>
    <w:rsid w:val="004C04D2"/>
    <w:rsid w:val="004C06FF"/>
    <w:rsid w:val="004C0712"/>
    <w:rsid w:val="004C0AB2"/>
    <w:rsid w:val="004C0BAE"/>
    <w:rsid w:val="004C0C03"/>
    <w:rsid w:val="004C0DD4"/>
    <w:rsid w:val="004C0E13"/>
    <w:rsid w:val="004C12DE"/>
    <w:rsid w:val="004C1445"/>
    <w:rsid w:val="004C155A"/>
    <w:rsid w:val="004C158C"/>
    <w:rsid w:val="004C15A4"/>
    <w:rsid w:val="004C1770"/>
    <w:rsid w:val="004C17DF"/>
    <w:rsid w:val="004C180D"/>
    <w:rsid w:val="004C1A0C"/>
    <w:rsid w:val="004C1A45"/>
    <w:rsid w:val="004C1BED"/>
    <w:rsid w:val="004C1C8A"/>
    <w:rsid w:val="004C1ECA"/>
    <w:rsid w:val="004C1ECF"/>
    <w:rsid w:val="004C1FAD"/>
    <w:rsid w:val="004C2072"/>
    <w:rsid w:val="004C2081"/>
    <w:rsid w:val="004C2120"/>
    <w:rsid w:val="004C21F4"/>
    <w:rsid w:val="004C2217"/>
    <w:rsid w:val="004C2602"/>
    <w:rsid w:val="004C26DF"/>
    <w:rsid w:val="004C27A3"/>
    <w:rsid w:val="004C2927"/>
    <w:rsid w:val="004C2995"/>
    <w:rsid w:val="004C2A25"/>
    <w:rsid w:val="004C2A37"/>
    <w:rsid w:val="004C2B5A"/>
    <w:rsid w:val="004C2B71"/>
    <w:rsid w:val="004C2C68"/>
    <w:rsid w:val="004C2D91"/>
    <w:rsid w:val="004C2E77"/>
    <w:rsid w:val="004C30B6"/>
    <w:rsid w:val="004C338F"/>
    <w:rsid w:val="004C3393"/>
    <w:rsid w:val="004C33A5"/>
    <w:rsid w:val="004C34BE"/>
    <w:rsid w:val="004C34C5"/>
    <w:rsid w:val="004C36DD"/>
    <w:rsid w:val="004C36E6"/>
    <w:rsid w:val="004C3A37"/>
    <w:rsid w:val="004C3A47"/>
    <w:rsid w:val="004C3A96"/>
    <w:rsid w:val="004C3B72"/>
    <w:rsid w:val="004C3C0B"/>
    <w:rsid w:val="004C3C57"/>
    <w:rsid w:val="004C3CD7"/>
    <w:rsid w:val="004C4227"/>
    <w:rsid w:val="004C426F"/>
    <w:rsid w:val="004C43DD"/>
    <w:rsid w:val="004C4401"/>
    <w:rsid w:val="004C441E"/>
    <w:rsid w:val="004C4495"/>
    <w:rsid w:val="004C4558"/>
    <w:rsid w:val="004C45A2"/>
    <w:rsid w:val="004C4716"/>
    <w:rsid w:val="004C4924"/>
    <w:rsid w:val="004C4A2F"/>
    <w:rsid w:val="004C4B85"/>
    <w:rsid w:val="004C4C9D"/>
    <w:rsid w:val="004C4CAA"/>
    <w:rsid w:val="004C4DDD"/>
    <w:rsid w:val="004C4E46"/>
    <w:rsid w:val="004C4E47"/>
    <w:rsid w:val="004C4E72"/>
    <w:rsid w:val="004C5065"/>
    <w:rsid w:val="004C50C1"/>
    <w:rsid w:val="004C52E0"/>
    <w:rsid w:val="004C5313"/>
    <w:rsid w:val="004C53F5"/>
    <w:rsid w:val="004C5566"/>
    <w:rsid w:val="004C557A"/>
    <w:rsid w:val="004C5673"/>
    <w:rsid w:val="004C570C"/>
    <w:rsid w:val="004C58C0"/>
    <w:rsid w:val="004C5AD8"/>
    <w:rsid w:val="004C5C2C"/>
    <w:rsid w:val="004C5EE7"/>
    <w:rsid w:val="004C5FF8"/>
    <w:rsid w:val="004C60B4"/>
    <w:rsid w:val="004C61F0"/>
    <w:rsid w:val="004C635B"/>
    <w:rsid w:val="004C645B"/>
    <w:rsid w:val="004C6496"/>
    <w:rsid w:val="004C650B"/>
    <w:rsid w:val="004C6A1C"/>
    <w:rsid w:val="004C6AFC"/>
    <w:rsid w:val="004C6C9C"/>
    <w:rsid w:val="004C6CFA"/>
    <w:rsid w:val="004C6CFE"/>
    <w:rsid w:val="004C6D30"/>
    <w:rsid w:val="004C6D63"/>
    <w:rsid w:val="004C7263"/>
    <w:rsid w:val="004C747C"/>
    <w:rsid w:val="004C7531"/>
    <w:rsid w:val="004C758D"/>
    <w:rsid w:val="004C7614"/>
    <w:rsid w:val="004C7629"/>
    <w:rsid w:val="004C7697"/>
    <w:rsid w:val="004C7830"/>
    <w:rsid w:val="004C7A54"/>
    <w:rsid w:val="004C7A8E"/>
    <w:rsid w:val="004C7BCA"/>
    <w:rsid w:val="004C7C18"/>
    <w:rsid w:val="004C7CA1"/>
    <w:rsid w:val="004C7CDB"/>
    <w:rsid w:val="004C7E2A"/>
    <w:rsid w:val="004D006C"/>
    <w:rsid w:val="004D00B4"/>
    <w:rsid w:val="004D011F"/>
    <w:rsid w:val="004D01F9"/>
    <w:rsid w:val="004D0546"/>
    <w:rsid w:val="004D0779"/>
    <w:rsid w:val="004D087C"/>
    <w:rsid w:val="004D0A02"/>
    <w:rsid w:val="004D0AF9"/>
    <w:rsid w:val="004D0B8E"/>
    <w:rsid w:val="004D0BD3"/>
    <w:rsid w:val="004D0C32"/>
    <w:rsid w:val="004D0C3F"/>
    <w:rsid w:val="004D1316"/>
    <w:rsid w:val="004D153A"/>
    <w:rsid w:val="004D1609"/>
    <w:rsid w:val="004D18A0"/>
    <w:rsid w:val="004D1965"/>
    <w:rsid w:val="004D19DD"/>
    <w:rsid w:val="004D1A30"/>
    <w:rsid w:val="004D1ABB"/>
    <w:rsid w:val="004D1BE5"/>
    <w:rsid w:val="004D1C24"/>
    <w:rsid w:val="004D1CA1"/>
    <w:rsid w:val="004D1CB0"/>
    <w:rsid w:val="004D1E90"/>
    <w:rsid w:val="004D1F80"/>
    <w:rsid w:val="004D1FCD"/>
    <w:rsid w:val="004D243F"/>
    <w:rsid w:val="004D24D2"/>
    <w:rsid w:val="004D24F9"/>
    <w:rsid w:val="004D2A95"/>
    <w:rsid w:val="004D2AD9"/>
    <w:rsid w:val="004D2CCD"/>
    <w:rsid w:val="004D2D54"/>
    <w:rsid w:val="004D2E9A"/>
    <w:rsid w:val="004D2EC5"/>
    <w:rsid w:val="004D2EE9"/>
    <w:rsid w:val="004D32D2"/>
    <w:rsid w:val="004D341B"/>
    <w:rsid w:val="004D34F9"/>
    <w:rsid w:val="004D39A4"/>
    <w:rsid w:val="004D3AA8"/>
    <w:rsid w:val="004D3C6F"/>
    <w:rsid w:val="004D3FA8"/>
    <w:rsid w:val="004D4203"/>
    <w:rsid w:val="004D43BB"/>
    <w:rsid w:val="004D443F"/>
    <w:rsid w:val="004D44D2"/>
    <w:rsid w:val="004D468D"/>
    <w:rsid w:val="004D474D"/>
    <w:rsid w:val="004D4847"/>
    <w:rsid w:val="004D4905"/>
    <w:rsid w:val="004D497E"/>
    <w:rsid w:val="004D49BC"/>
    <w:rsid w:val="004D4D10"/>
    <w:rsid w:val="004D4F57"/>
    <w:rsid w:val="004D50D0"/>
    <w:rsid w:val="004D52DA"/>
    <w:rsid w:val="004D543D"/>
    <w:rsid w:val="004D56D3"/>
    <w:rsid w:val="004D56E2"/>
    <w:rsid w:val="004D5743"/>
    <w:rsid w:val="004D57A4"/>
    <w:rsid w:val="004D5A22"/>
    <w:rsid w:val="004D5CBB"/>
    <w:rsid w:val="004D5F90"/>
    <w:rsid w:val="004D5F9B"/>
    <w:rsid w:val="004D61CC"/>
    <w:rsid w:val="004D62FC"/>
    <w:rsid w:val="004D6487"/>
    <w:rsid w:val="004D660F"/>
    <w:rsid w:val="004D66B9"/>
    <w:rsid w:val="004D6A6A"/>
    <w:rsid w:val="004D6CA7"/>
    <w:rsid w:val="004D6CFE"/>
    <w:rsid w:val="004D6D53"/>
    <w:rsid w:val="004D6E84"/>
    <w:rsid w:val="004D7004"/>
    <w:rsid w:val="004D71C9"/>
    <w:rsid w:val="004D772A"/>
    <w:rsid w:val="004D782D"/>
    <w:rsid w:val="004D7944"/>
    <w:rsid w:val="004D7984"/>
    <w:rsid w:val="004D7D0B"/>
    <w:rsid w:val="004D7D55"/>
    <w:rsid w:val="004D7DDD"/>
    <w:rsid w:val="004D7DF7"/>
    <w:rsid w:val="004D7F77"/>
    <w:rsid w:val="004D7FEE"/>
    <w:rsid w:val="004E0111"/>
    <w:rsid w:val="004E02C0"/>
    <w:rsid w:val="004E039D"/>
    <w:rsid w:val="004E061C"/>
    <w:rsid w:val="004E0654"/>
    <w:rsid w:val="004E0745"/>
    <w:rsid w:val="004E07D1"/>
    <w:rsid w:val="004E0AE3"/>
    <w:rsid w:val="004E0BE2"/>
    <w:rsid w:val="004E0C76"/>
    <w:rsid w:val="004E1936"/>
    <w:rsid w:val="004E1A01"/>
    <w:rsid w:val="004E1A6C"/>
    <w:rsid w:val="004E1A99"/>
    <w:rsid w:val="004E1B5E"/>
    <w:rsid w:val="004E1CAB"/>
    <w:rsid w:val="004E1CFF"/>
    <w:rsid w:val="004E1E82"/>
    <w:rsid w:val="004E2048"/>
    <w:rsid w:val="004E22AE"/>
    <w:rsid w:val="004E27CD"/>
    <w:rsid w:val="004E28A2"/>
    <w:rsid w:val="004E28B6"/>
    <w:rsid w:val="004E2988"/>
    <w:rsid w:val="004E2A72"/>
    <w:rsid w:val="004E2AD7"/>
    <w:rsid w:val="004E2ADD"/>
    <w:rsid w:val="004E2BDC"/>
    <w:rsid w:val="004E2C17"/>
    <w:rsid w:val="004E2C7B"/>
    <w:rsid w:val="004E2E25"/>
    <w:rsid w:val="004E3021"/>
    <w:rsid w:val="004E33B3"/>
    <w:rsid w:val="004E37DA"/>
    <w:rsid w:val="004E387E"/>
    <w:rsid w:val="004E38DB"/>
    <w:rsid w:val="004E393A"/>
    <w:rsid w:val="004E39C9"/>
    <w:rsid w:val="004E4030"/>
    <w:rsid w:val="004E421C"/>
    <w:rsid w:val="004E4361"/>
    <w:rsid w:val="004E4432"/>
    <w:rsid w:val="004E463F"/>
    <w:rsid w:val="004E4740"/>
    <w:rsid w:val="004E4A58"/>
    <w:rsid w:val="004E4C83"/>
    <w:rsid w:val="004E4D56"/>
    <w:rsid w:val="004E5082"/>
    <w:rsid w:val="004E5145"/>
    <w:rsid w:val="004E514D"/>
    <w:rsid w:val="004E517F"/>
    <w:rsid w:val="004E53CB"/>
    <w:rsid w:val="004E56F1"/>
    <w:rsid w:val="004E591A"/>
    <w:rsid w:val="004E5961"/>
    <w:rsid w:val="004E5A68"/>
    <w:rsid w:val="004E5B09"/>
    <w:rsid w:val="004E5F49"/>
    <w:rsid w:val="004E5F93"/>
    <w:rsid w:val="004E61D1"/>
    <w:rsid w:val="004E6290"/>
    <w:rsid w:val="004E6429"/>
    <w:rsid w:val="004E66E2"/>
    <w:rsid w:val="004E67C3"/>
    <w:rsid w:val="004E687B"/>
    <w:rsid w:val="004E6B05"/>
    <w:rsid w:val="004E6CA0"/>
    <w:rsid w:val="004E6CEA"/>
    <w:rsid w:val="004E6D76"/>
    <w:rsid w:val="004E6FD4"/>
    <w:rsid w:val="004E7038"/>
    <w:rsid w:val="004E7276"/>
    <w:rsid w:val="004E7400"/>
    <w:rsid w:val="004E7579"/>
    <w:rsid w:val="004E766B"/>
    <w:rsid w:val="004E77EC"/>
    <w:rsid w:val="004E7845"/>
    <w:rsid w:val="004E7B57"/>
    <w:rsid w:val="004E7B5E"/>
    <w:rsid w:val="004E7D0C"/>
    <w:rsid w:val="004E7E48"/>
    <w:rsid w:val="004E7E7B"/>
    <w:rsid w:val="004F00F2"/>
    <w:rsid w:val="004F01BE"/>
    <w:rsid w:val="004F033F"/>
    <w:rsid w:val="004F0388"/>
    <w:rsid w:val="004F064D"/>
    <w:rsid w:val="004F06B5"/>
    <w:rsid w:val="004F0746"/>
    <w:rsid w:val="004F0818"/>
    <w:rsid w:val="004F0A42"/>
    <w:rsid w:val="004F0C60"/>
    <w:rsid w:val="004F0F11"/>
    <w:rsid w:val="004F113B"/>
    <w:rsid w:val="004F1413"/>
    <w:rsid w:val="004F142F"/>
    <w:rsid w:val="004F16E2"/>
    <w:rsid w:val="004F17CE"/>
    <w:rsid w:val="004F180A"/>
    <w:rsid w:val="004F1A14"/>
    <w:rsid w:val="004F1ACA"/>
    <w:rsid w:val="004F1AFC"/>
    <w:rsid w:val="004F1B6E"/>
    <w:rsid w:val="004F1C35"/>
    <w:rsid w:val="004F1C51"/>
    <w:rsid w:val="004F1C9D"/>
    <w:rsid w:val="004F1D5F"/>
    <w:rsid w:val="004F1D8C"/>
    <w:rsid w:val="004F1EF8"/>
    <w:rsid w:val="004F1FAA"/>
    <w:rsid w:val="004F26E3"/>
    <w:rsid w:val="004F2A43"/>
    <w:rsid w:val="004F2A51"/>
    <w:rsid w:val="004F2A5B"/>
    <w:rsid w:val="004F2C79"/>
    <w:rsid w:val="004F2CD5"/>
    <w:rsid w:val="004F2E55"/>
    <w:rsid w:val="004F2EFE"/>
    <w:rsid w:val="004F3198"/>
    <w:rsid w:val="004F32F9"/>
    <w:rsid w:val="004F3458"/>
    <w:rsid w:val="004F362E"/>
    <w:rsid w:val="004F3881"/>
    <w:rsid w:val="004F39D0"/>
    <w:rsid w:val="004F3A5F"/>
    <w:rsid w:val="004F3B43"/>
    <w:rsid w:val="004F3C21"/>
    <w:rsid w:val="004F3F90"/>
    <w:rsid w:val="004F4014"/>
    <w:rsid w:val="004F40A6"/>
    <w:rsid w:val="004F40DD"/>
    <w:rsid w:val="004F4153"/>
    <w:rsid w:val="004F4167"/>
    <w:rsid w:val="004F419B"/>
    <w:rsid w:val="004F41B1"/>
    <w:rsid w:val="004F4231"/>
    <w:rsid w:val="004F429B"/>
    <w:rsid w:val="004F433F"/>
    <w:rsid w:val="004F439F"/>
    <w:rsid w:val="004F4457"/>
    <w:rsid w:val="004F45BC"/>
    <w:rsid w:val="004F4788"/>
    <w:rsid w:val="004F493E"/>
    <w:rsid w:val="004F49E6"/>
    <w:rsid w:val="004F4A6A"/>
    <w:rsid w:val="004F4B84"/>
    <w:rsid w:val="004F4C59"/>
    <w:rsid w:val="004F4CA6"/>
    <w:rsid w:val="004F510A"/>
    <w:rsid w:val="004F5346"/>
    <w:rsid w:val="004F53EF"/>
    <w:rsid w:val="004F5572"/>
    <w:rsid w:val="004F5875"/>
    <w:rsid w:val="004F5A91"/>
    <w:rsid w:val="004F5CCD"/>
    <w:rsid w:val="004F5E03"/>
    <w:rsid w:val="004F5E70"/>
    <w:rsid w:val="004F5E95"/>
    <w:rsid w:val="004F6005"/>
    <w:rsid w:val="004F6082"/>
    <w:rsid w:val="004F62BD"/>
    <w:rsid w:val="004F6391"/>
    <w:rsid w:val="004F6616"/>
    <w:rsid w:val="004F66AA"/>
    <w:rsid w:val="004F68AC"/>
    <w:rsid w:val="004F68FD"/>
    <w:rsid w:val="004F6B69"/>
    <w:rsid w:val="004F6D9A"/>
    <w:rsid w:val="004F6E6B"/>
    <w:rsid w:val="004F701D"/>
    <w:rsid w:val="004F730F"/>
    <w:rsid w:val="004F7354"/>
    <w:rsid w:val="004F739B"/>
    <w:rsid w:val="004F7A49"/>
    <w:rsid w:val="004F7EC4"/>
    <w:rsid w:val="004F7F15"/>
    <w:rsid w:val="00500032"/>
    <w:rsid w:val="005004F6"/>
    <w:rsid w:val="00500551"/>
    <w:rsid w:val="00500768"/>
    <w:rsid w:val="0050086D"/>
    <w:rsid w:val="005008CF"/>
    <w:rsid w:val="005008DB"/>
    <w:rsid w:val="00500925"/>
    <w:rsid w:val="00500949"/>
    <w:rsid w:val="00500D8E"/>
    <w:rsid w:val="00500EEB"/>
    <w:rsid w:val="00500F1D"/>
    <w:rsid w:val="005010E7"/>
    <w:rsid w:val="0050147D"/>
    <w:rsid w:val="0050148E"/>
    <w:rsid w:val="005014FE"/>
    <w:rsid w:val="0050166E"/>
    <w:rsid w:val="0050195B"/>
    <w:rsid w:val="00501DA8"/>
    <w:rsid w:val="005021C9"/>
    <w:rsid w:val="0050225B"/>
    <w:rsid w:val="00502277"/>
    <w:rsid w:val="0050254F"/>
    <w:rsid w:val="0050256C"/>
    <w:rsid w:val="00502664"/>
    <w:rsid w:val="005026AB"/>
    <w:rsid w:val="00502743"/>
    <w:rsid w:val="00502897"/>
    <w:rsid w:val="005028EA"/>
    <w:rsid w:val="00502A3F"/>
    <w:rsid w:val="00502B66"/>
    <w:rsid w:val="00502BEE"/>
    <w:rsid w:val="00503349"/>
    <w:rsid w:val="005035AF"/>
    <w:rsid w:val="00503658"/>
    <w:rsid w:val="00503674"/>
    <w:rsid w:val="005036C9"/>
    <w:rsid w:val="00503893"/>
    <w:rsid w:val="005038D1"/>
    <w:rsid w:val="00503BBB"/>
    <w:rsid w:val="00503C45"/>
    <w:rsid w:val="00503EDE"/>
    <w:rsid w:val="00503FEC"/>
    <w:rsid w:val="005040FC"/>
    <w:rsid w:val="0050410D"/>
    <w:rsid w:val="00504377"/>
    <w:rsid w:val="005043B5"/>
    <w:rsid w:val="0050485B"/>
    <w:rsid w:val="005048AF"/>
    <w:rsid w:val="00504C59"/>
    <w:rsid w:val="00504DB0"/>
    <w:rsid w:val="00504EF2"/>
    <w:rsid w:val="00504F4C"/>
    <w:rsid w:val="00505141"/>
    <w:rsid w:val="00505299"/>
    <w:rsid w:val="005053C5"/>
    <w:rsid w:val="0050540D"/>
    <w:rsid w:val="00505508"/>
    <w:rsid w:val="0050554F"/>
    <w:rsid w:val="00505570"/>
    <w:rsid w:val="005055DE"/>
    <w:rsid w:val="0050566A"/>
    <w:rsid w:val="005056AA"/>
    <w:rsid w:val="005057D8"/>
    <w:rsid w:val="0050580E"/>
    <w:rsid w:val="00505DCF"/>
    <w:rsid w:val="00505F8B"/>
    <w:rsid w:val="0050610B"/>
    <w:rsid w:val="00506223"/>
    <w:rsid w:val="005066AC"/>
    <w:rsid w:val="0050676E"/>
    <w:rsid w:val="005067C9"/>
    <w:rsid w:val="00506840"/>
    <w:rsid w:val="00506979"/>
    <w:rsid w:val="00506F2B"/>
    <w:rsid w:val="0050711E"/>
    <w:rsid w:val="0050717F"/>
    <w:rsid w:val="0050721B"/>
    <w:rsid w:val="00507301"/>
    <w:rsid w:val="00507527"/>
    <w:rsid w:val="005075EB"/>
    <w:rsid w:val="0050766D"/>
    <w:rsid w:val="00507811"/>
    <w:rsid w:val="0050786B"/>
    <w:rsid w:val="00507B8D"/>
    <w:rsid w:val="00507F09"/>
    <w:rsid w:val="00510306"/>
    <w:rsid w:val="00510CD8"/>
    <w:rsid w:val="00511139"/>
    <w:rsid w:val="00511142"/>
    <w:rsid w:val="005111D1"/>
    <w:rsid w:val="00511398"/>
    <w:rsid w:val="0051139B"/>
    <w:rsid w:val="005113AC"/>
    <w:rsid w:val="0051149C"/>
    <w:rsid w:val="0051154B"/>
    <w:rsid w:val="005116BB"/>
    <w:rsid w:val="005117D9"/>
    <w:rsid w:val="00511850"/>
    <w:rsid w:val="005118E8"/>
    <w:rsid w:val="00511C99"/>
    <w:rsid w:val="00511CC3"/>
    <w:rsid w:val="00511DAB"/>
    <w:rsid w:val="00512017"/>
    <w:rsid w:val="00512060"/>
    <w:rsid w:val="00512083"/>
    <w:rsid w:val="0051232A"/>
    <w:rsid w:val="0051233F"/>
    <w:rsid w:val="00512409"/>
    <w:rsid w:val="00512508"/>
    <w:rsid w:val="0051251F"/>
    <w:rsid w:val="0051252C"/>
    <w:rsid w:val="005126A4"/>
    <w:rsid w:val="005126C4"/>
    <w:rsid w:val="0051288C"/>
    <w:rsid w:val="00512976"/>
    <w:rsid w:val="00512A27"/>
    <w:rsid w:val="00512C77"/>
    <w:rsid w:val="00512CAE"/>
    <w:rsid w:val="00512EBB"/>
    <w:rsid w:val="00512F68"/>
    <w:rsid w:val="00512F88"/>
    <w:rsid w:val="00513080"/>
    <w:rsid w:val="005131C7"/>
    <w:rsid w:val="00513396"/>
    <w:rsid w:val="005133A9"/>
    <w:rsid w:val="00513494"/>
    <w:rsid w:val="005134DC"/>
    <w:rsid w:val="005135B1"/>
    <w:rsid w:val="005136B3"/>
    <w:rsid w:val="0051378E"/>
    <w:rsid w:val="005138E8"/>
    <w:rsid w:val="00513A3E"/>
    <w:rsid w:val="00513C5D"/>
    <w:rsid w:val="00513C85"/>
    <w:rsid w:val="00513CFC"/>
    <w:rsid w:val="00513D27"/>
    <w:rsid w:val="00513E33"/>
    <w:rsid w:val="00514448"/>
    <w:rsid w:val="005145BB"/>
    <w:rsid w:val="005147B3"/>
    <w:rsid w:val="0051493A"/>
    <w:rsid w:val="00514AC5"/>
    <w:rsid w:val="00514C13"/>
    <w:rsid w:val="00514C50"/>
    <w:rsid w:val="00514CB9"/>
    <w:rsid w:val="00515329"/>
    <w:rsid w:val="005153A3"/>
    <w:rsid w:val="00515878"/>
    <w:rsid w:val="005159BC"/>
    <w:rsid w:val="00515A09"/>
    <w:rsid w:val="00515A5A"/>
    <w:rsid w:val="00515BA2"/>
    <w:rsid w:val="00515C05"/>
    <w:rsid w:val="00515D53"/>
    <w:rsid w:val="00515E03"/>
    <w:rsid w:val="00516071"/>
    <w:rsid w:val="00516272"/>
    <w:rsid w:val="00516281"/>
    <w:rsid w:val="005163F4"/>
    <w:rsid w:val="005164F8"/>
    <w:rsid w:val="0051655C"/>
    <w:rsid w:val="0051667B"/>
    <w:rsid w:val="00516779"/>
    <w:rsid w:val="005168B4"/>
    <w:rsid w:val="00516D06"/>
    <w:rsid w:val="00516F4D"/>
    <w:rsid w:val="00516FB2"/>
    <w:rsid w:val="005170B7"/>
    <w:rsid w:val="005174C8"/>
    <w:rsid w:val="005175FA"/>
    <w:rsid w:val="00517855"/>
    <w:rsid w:val="00517A27"/>
    <w:rsid w:val="00517ABC"/>
    <w:rsid w:val="00517B8A"/>
    <w:rsid w:val="00517D7E"/>
    <w:rsid w:val="00517DFE"/>
    <w:rsid w:val="00517F92"/>
    <w:rsid w:val="00520010"/>
    <w:rsid w:val="00520132"/>
    <w:rsid w:val="00520285"/>
    <w:rsid w:val="00520415"/>
    <w:rsid w:val="0052062A"/>
    <w:rsid w:val="0052063D"/>
    <w:rsid w:val="00520736"/>
    <w:rsid w:val="00520826"/>
    <w:rsid w:val="0052096B"/>
    <w:rsid w:val="00520A1B"/>
    <w:rsid w:val="00520AD7"/>
    <w:rsid w:val="00520B23"/>
    <w:rsid w:val="00520C20"/>
    <w:rsid w:val="00520DD1"/>
    <w:rsid w:val="00520E2A"/>
    <w:rsid w:val="00520EB6"/>
    <w:rsid w:val="005210AA"/>
    <w:rsid w:val="0052148B"/>
    <w:rsid w:val="00521922"/>
    <w:rsid w:val="00521A33"/>
    <w:rsid w:val="00521CBB"/>
    <w:rsid w:val="00521E7D"/>
    <w:rsid w:val="00521EF5"/>
    <w:rsid w:val="00522298"/>
    <w:rsid w:val="005223AA"/>
    <w:rsid w:val="0052252B"/>
    <w:rsid w:val="0052263A"/>
    <w:rsid w:val="00522738"/>
    <w:rsid w:val="0052296D"/>
    <w:rsid w:val="00522EA0"/>
    <w:rsid w:val="00523383"/>
    <w:rsid w:val="00523515"/>
    <w:rsid w:val="005236AA"/>
    <w:rsid w:val="00523752"/>
    <w:rsid w:val="00523793"/>
    <w:rsid w:val="0052392E"/>
    <w:rsid w:val="00523B6A"/>
    <w:rsid w:val="00523BBD"/>
    <w:rsid w:val="00523C5D"/>
    <w:rsid w:val="00523CB9"/>
    <w:rsid w:val="00523D29"/>
    <w:rsid w:val="00523E54"/>
    <w:rsid w:val="00523F87"/>
    <w:rsid w:val="005241EF"/>
    <w:rsid w:val="005241F8"/>
    <w:rsid w:val="0052425A"/>
    <w:rsid w:val="0052479C"/>
    <w:rsid w:val="005247BD"/>
    <w:rsid w:val="00524915"/>
    <w:rsid w:val="00524929"/>
    <w:rsid w:val="00524B0D"/>
    <w:rsid w:val="00524C8C"/>
    <w:rsid w:val="00524D0F"/>
    <w:rsid w:val="00524D63"/>
    <w:rsid w:val="00524F57"/>
    <w:rsid w:val="00525020"/>
    <w:rsid w:val="0052533B"/>
    <w:rsid w:val="005253EB"/>
    <w:rsid w:val="00525440"/>
    <w:rsid w:val="005254AF"/>
    <w:rsid w:val="0052552B"/>
    <w:rsid w:val="00525BDA"/>
    <w:rsid w:val="00525C2C"/>
    <w:rsid w:val="00525CA2"/>
    <w:rsid w:val="00525D5A"/>
    <w:rsid w:val="005260B1"/>
    <w:rsid w:val="00526202"/>
    <w:rsid w:val="00526259"/>
    <w:rsid w:val="0052640F"/>
    <w:rsid w:val="00526528"/>
    <w:rsid w:val="00526601"/>
    <w:rsid w:val="005266ED"/>
    <w:rsid w:val="0052686D"/>
    <w:rsid w:val="00526A02"/>
    <w:rsid w:val="00526A3F"/>
    <w:rsid w:val="00526BFE"/>
    <w:rsid w:val="00526E88"/>
    <w:rsid w:val="00526EBF"/>
    <w:rsid w:val="00527031"/>
    <w:rsid w:val="00527058"/>
    <w:rsid w:val="005271B2"/>
    <w:rsid w:val="00527321"/>
    <w:rsid w:val="0052772E"/>
    <w:rsid w:val="0052778D"/>
    <w:rsid w:val="00527890"/>
    <w:rsid w:val="00527A36"/>
    <w:rsid w:val="00527A75"/>
    <w:rsid w:val="00527A94"/>
    <w:rsid w:val="00527B3F"/>
    <w:rsid w:val="00527BBF"/>
    <w:rsid w:val="00527C8E"/>
    <w:rsid w:val="00527D31"/>
    <w:rsid w:val="00527DB5"/>
    <w:rsid w:val="00527EBD"/>
    <w:rsid w:val="00527FED"/>
    <w:rsid w:val="005302CC"/>
    <w:rsid w:val="005303BA"/>
    <w:rsid w:val="00530487"/>
    <w:rsid w:val="00530519"/>
    <w:rsid w:val="00530527"/>
    <w:rsid w:val="00530642"/>
    <w:rsid w:val="005307E3"/>
    <w:rsid w:val="00530811"/>
    <w:rsid w:val="00530AB8"/>
    <w:rsid w:val="00530AC5"/>
    <w:rsid w:val="00530ADD"/>
    <w:rsid w:val="00530B87"/>
    <w:rsid w:val="00530C04"/>
    <w:rsid w:val="00530CB8"/>
    <w:rsid w:val="00530CE5"/>
    <w:rsid w:val="00530E0D"/>
    <w:rsid w:val="00530F77"/>
    <w:rsid w:val="0053128B"/>
    <w:rsid w:val="005312B8"/>
    <w:rsid w:val="00531331"/>
    <w:rsid w:val="00531378"/>
    <w:rsid w:val="00531466"/>
    <w:rsid w:val="005315B9"/>
    <w:rsid w:val="00531602"/>
    <w:rsid w:val="00531663"/>
    <w:rsid w:val="00531856"/>
    <w:rsid w:val="00531900"/>
    <w:rsid w:val="00531C17"/>
    <w:rsid w:val="00531CAE"/>
    <w:rsid w:val="00531E82"/>
    <w:rsid w:val="00531F2D"/>
    <w:rsid w:val="00532072"/>
    <w:rsid w:val="00532181"/>
    <w:rsid w:val="0053227B"/>
    <w:rsid w:val="0053227D"/>
    <w:rsid w:val="0053246D"/>
    <w:rsid w:val="005325BA"/>
    <w:rsid w:val="00532629"/>
    <w:rsid w:val="0053264C"/>
    <w:rsid w:val="00532723"/>
    <w:rsid w:val="00532892"/>
    <w:rsid w:val="00532BAB"/>
    <w:rsid w:val="00532C83"/>
    <w:rsid w:val="00532D21"/>
    <w:rsid w:val="00533058"/>
    <w:rsid w:val="00533096"/>
    <w:rsid w:val="00533139"/>
    <w:rsid w:val="00533216"/>
    <w:rsid w:val="005332BA"/>
    <w:rsid w:val="005333E7"/>
    <w:rsid w:val="00533466"/>
    <w:rsid w:val="00533487"/>
    <w:rsid w:val="00533496"/>
    <w:rsid w:val="005335E6"/>
    <w:rsid w:val="00533680"/>
    <w:rsid w:val="00533805"/>
    <w:rsid w:val="00533C94"/>
    <w:rsid w:val="00533CFC"/>
    <w:rsid w:val="00533D03"/>
    <w:rsid w:val="00533D27"/>
    <w:rsid w:val="00533DBC"/>
    <w:rsid w:val="00533E2A"/>
    <w:rsid w:val="00533E41"/>
    <w:rsid w:val="00533E8A"/>
    <w:rsid w:val="00533FAF"/>
    <w:rsid w:val="00533FC4"/>
    <w:rsid w:val="00534187"/>
    <w:rsid w:val="00534230"/>
    <w:rsid w:val="00534369"/>
    <w:rsid w:val="005343F0"/>
    <w:rsid w:val="0053443B"/>
    <w:rsid w:val="005345C1"/>
    <w:rsid w:val="005346D4"/>
    <w:rsid w:val="00534779"/>
    <w:rsid w:val="00534900"/>
    <w:rsid w:val="0053491B"/>
    <w:rsid w:val="00534CD2"/>
    <w:rsid w:val="00534D66"/>
    <w:rsid w:val="00534F69"/>
    <w:rsid w:val="0053501B"/>
    <w:rsid w:val="00535070"/>
    <w:rsid w:val="005352AD"/>
    <w:rsid w:val="00535316"/>
    <w:rsid w:val="005353EB"/>
    <w:rsid w:val="00535771"/>
    <w:rsid w:val="005357E7"/>
    <w:rsid w:val="00535A94"/>
    <w:rsid w:val="00535B7A"/>
    <w:rsid w:val="00535D4A"/>
    <w:rsid w:val="00535D91"/>
    <w:rsid w:val="00535F79"/>
    <w:rsid w:val="0053612D"/>
    <w:rsid w:val="00536177"/>
    <w:rsid w:val="0053622A"/>
    <w:rsid w:val="005362D8"/>
    <w:rsid w:val="00536585"/>
    <w:rsid w:val="005367D0"/>
    <w:rsid w:val="005368C0"/>
    <w:rsid w:val="00536C33"/>
    <w:rsid w:val="00536CB4"/>
    <w:rsid w:val="00536DF8"/>
    <w:rsid w:val="00537264"/>
    <w:rsid w:val="005373B7"/>
    <w:rsid w:val="0053772A"/>
    <w:rsid w:val="00537793"/>
    <w:rsid w:val="005379F9"/>
    <w:rsid w:val="00537A4C"/>
    <w:rsid w:val="00537AE4"/>
    <w:rsid w:val="00537F63"/>
    <w:rsid w:val="00537FA2"/>
    <w:rsid w:val="00540161"/>
    <w:rsid w:val="00540442"/>
    <w:rsid w:val="0054048A"/>
    <w:rsid w:val="005404D4"/>
    <w:rsid w:val="005404E4"/>
    <w:rsid w:val="00540548"/>
    <w:rsid w:val="00540648"/>
    <w:rsid w:val="00540730"/>
    <w:rsid w:val="00540912"/>
    <w:rsid w:val="00540CF2"/>
    <w:rsid w:val="00540E08"/>
    <w:rsid w:val="00540E7A"/>
    <w:rsid w:val="00540EEA"/>
    <w:rsid w:val="00540F40"/>
    <w:rsid w:val="005410E8"/>
    <w:rsid w:val="005410F6"/>
    <w:rsid w:val="005411E5"/>
    <w:rsid w:val="005413B2"/>
    <w:rsid w:val="005414D7"/>
    <w:rsid w:val="00541676"/>
    <w:rsid w:val="005419A7"/>
    <w:rsid w:val="00541A62"/>
    <w:rsid w:val="00541A9D"/>
    <w:rsid w:val="00541D23"/>
    <w:rsid w:val="00541E16"/>
    <w:rsid w:val="00541E65"/>
    <w:rsid w:val="00541E81"/>
    <w:rsid w:val="005421BC"/>
    <w:rsid w:val="005421F4"/>
    <w:rsid w:val="005422C9"/>
    <w:rsid w:val="005426D6"/>
    <w:rsid w:val="0054276A"/>
    <w:rsid w:val="00542800"/>
    <w:rsid w:val="00542947"/>
    <w:rsid w:val="0054295B"/>
    <w:rsid w:val="00542A4A"/>
    <w:rsid w:val="00542C05"/>
    <w:rsid w:val="00542C45"/>
    <w:rsid w:val="0054332A"/>
    <w:rsid w:val="005435F3"/>
    <w:rsid w:val="00543660"/>
    <w:rsid w:val="005436B9"/>
    <w:rsid w:val="005437E0"/>
    <w:rsid w:val="00543898"/>
    <w:rsid w:val="005439EA"/>
    <w:rsid w:val="00543AD5"/>
    <w:rsid w:val="00543C78"/>
    <w:rsid w:val="00543E47"/>
    <w:rsid w:val="00543F3D"/>
    <w:rsid w:val="00544028"/>
    <w:rsid w:val="00544205"/>
    <w:rsid w:val="0054446F"/>
    <w:rsid w:val="005444A8"/>
    <w:rsid w:val="005446DC"/>
    <w:rsid w:val="0054483B"/>
    <w:rsid w:val="005448C0"/>
    <w:rsid w:val="00544D1B"/>
    <w:rsid w:val="00544D3E"/>
    <w:rsid w:val="00544E75"/>
    <w:rsid w:val="0054506B"/>
    <w:rsid w:val="005452F5"/>
    <w:rsid w:val="005453E1"/>
    <w:rsid w:val="005456B2"/>
    <w:rsid w:val="00545A5E"/>
    <w:rsid w:val="00545E03"/>
    <w:rsid w:val="00546076"/>
    <w:rsid w:val="005463D6"/>
    <w:rsid w:val="005466E9"/>
    <w:rsid w:val="00546753"/>
    <w:rsid w:val="005467AF"/>
    <w:rsid w:val="00546898"/>
    <w:rsid w:val="00546A12"/>
    <w:rsid w:val="00546A3A"/>
    <w:rsid w:val="00546D59"/>
    <w:rsid w:val="00546DE2"/>
    <w:rsid w:val="00546FF5"/>
    <w:rsid w:val="005471A0"/>
    <w:rsid w:val="005471B4"/>
    <w:rsid w:val="005474EB"/>
    <w:rsid w:val="005475E7"/>
    <w:rsid w:val="00547870"/>
    <w:rsid w:val="005478F0"/>
    <w:rsid w:val="00547918"/>
    <w:rsid w:val="00547A23"/>
    <w:rsid w:val="00547ADD"/>
    <w:rsid w:val="00547C73"/>
    <w:rsid w:val="00547CE5"/>
    <w:rsid w:val="00547E74"/>
    <w:rsid w:val="00550038"/>
    <w:rsid w:val="005500BF"/>
    <w:rsid w:val="00550226"/>
    <w:rsid w:val="00550434"/>
    <w:rsid w:val="00550455"/>
    <w:rsid w:val="005504E3"/>
    <w:rsid w:val="00550660"/>
    <w:rsid w:val="00550765"/>
    <w:rsid w:val="00550BB3"/>
    <w:rsid w:val="00550C59"/>
    <w:rsid w:val="00550D1A"/>
    <w:rsid w:val="00550D82"/>
    <w:rsid w:val="00550F09"/>
    <w:rsid w:val="00550F97"/>
    <w:rsid w:val="00551393"/>
    <w:rsid w:val="00551616"/>
    <w:rsid w:val="005516C2"/>
    <w:rsid w:val="005518E1"/>
    <w:rsid w:val="00551949"/>
    <w:rsid w:val="00551A9C"/>
    <w:rsid w:val="00551AF4"/>
    <w:rsid w:val="00551B93"/>
    <w:rsid w:val="005520F8"/>
    <w:rsid w:val="005523F9"/>
    <w:rsid w:val="0055252A"/>
    <w:rsid w:val="0055254E"/>
    <w:rsid w:val="005525E6"/>
    <w:rsid w:val="0055261C"/>
    <w:rsid w:val="00552678"/>
    <w:rsid w:val="00552769"/>
    <w:rsid w:val="00552933"/>
    <w:rsid w:val="00552AAE"/>
    <w:rsid w:val="00552B95"/>
    <w:rsid w:val="00552DB8"/>
    <w:rsid w:val="00552EE2"/>
    <w:rsid w:val="00552F1C"/>
    <w:rsid w:val="00553085"/>
    <w:rsid w:val="005531AA"/>
    <w:rsid w:val="00553385"/>
    <w:rsid w:val="00553565"/>
    <w:rsid w:val="0055377E"/>
    <w:rsid w:val="00553A3B"/>
    <w:rsid w:val="00553BEA"/>
    <w:rsid w:val="00553DB8"/>
    <w:rsid w:val="005541AB"/>
    <w:rsid w:val="0055420B"/>
    <w:rsid w:val="0055430D"/>
    <w:rsid w:val="00554369"/>
    <w:rsid w:val="005545A3"/>
    <w:rsid w:val="0055467D"/>
    <w:rsid w:val="00554992"/>
    <w:rsid w:val="00554A00"/>
    <w:rsid w:val="00554D93"/>
    <w:rsid w:val="00554EA4"/>
    <w:rsid w:val="00554F0E"/>
    <w:rsid w:val="00554F35"/>
    <w:rsid w:val="005550AF"/>
    <w:rsid w:val="0055529A"/>
    <w:rsid w:val="005552E1"/>
    <w:rsid w:val="005553F5"/>
    <w:rsid w:val="005555E4"/>
    <w:rsid w:val="00555669"/>
    <w:rsid w:val="005558E5"/>
    <w:rsid w:val="00555CC9"/>
    <w:rsid w:val="00555D31"/>
    <w:rsid w:val="00555EC1"/>
    <w:rsid w:val="00555EF4"/>
    <w:rsid w:val="00555F32"/>
    <w:rsid w:val="005561C0"/>
    <w:rsid w:val="005562DF"/>
    <w:rsid w:val="00556310"/>
    <w:rsid w:val="0055660B"/>
    <w:rsid w:val="0055676C"/>
    <w:rsid w:val="00556813"/>
    <w:rsid w:val="00556814"/>
    <w:rsid w:val="0055683C"/>
    <w:rsid w:val="00556E1C"/>
    <w:rsid w:val="00556ECA"/>
    <w:rsid w:val="00557435"/>
    <w:rsid w:val="00557634"/>
    <w:rsid w:val="005577E1"/>
    <w:rsid w:val="00557AA8"/>
    <w:rsid w:val="00557AAC"/>
    <w:rsid w:val="00557B1A"/>
    <w:rsid w:val="00557BDB"/>
    <w:rsid w:val="00557C13"/>
    <w:rsid w:val="00557F7D"/>
    <w:rsid w:val="005602B6"/>
    <w:rsid w:val="0056058F"/>
    <w:rsid w:val="0056082F"/>
    <w:rsid w:val="00560A78"/>
    <w:rsid w:val="00560B86"/>
    <w:rsid w:val="00560E5A"/>
    <w:rsid w:val="00560EF7"/>
    <w:rsid w:val="0056113C"/>
    <w:rsid w:val="005611FD"/>
    <w:rsid w:val="0056124A"/>
    <w:rsid w:val="005612F2"/>
    <w:rsid w:val="005613F0"/>
    <w:rsid w:val="0056141F"/>
    <w:rsid w:val="005614AB"/>
    <w:rsid w:val="005615CF"/>
    <w:rsid w:val="00561EE8"/>
    <w:rsid w:val="00562240"/>
    <w:rsid w:val="00562365"/>
    <w:rsid w:val="0056248B"/>
    <w:rsid w:val="00562505"/>
    <w:rsid w:val="00562599"/>
    <w:rsid w:val="00562931"/>
    <w:rsid w:val="00562939"/>
    <w:rsid w:val="00562CE5"/>
    <w:rsid w:val="00562E21"/>
    <w:rsid w:val="00562E37"/>
    <w:rsid w:val="00562F2E"/>
    <w:rsid w:val="0056346E"/>
    <w:rsid w:val="00563472"/>
    <w:rsid w:val="0056362D"/>
    <w:rsid w:val="0056380C"/>
    <w:rsid w:val="00563B1A"/>
    <w:rsid w:val="00563BA3"/>
    <w:rsid w:val="00563C04"/>
    <w:rsid w:val="00563C2D"/>
    <w:rsid w:val="00563E37"/>
    <w:rsid w:val="00563F22"/>
    <w:rsid w:val="00563F44"/>
    <w:rsid w:val="00564175"/>
    <w:rsid w:val="005641A3"/>
    <w:rsid w:val="005641ED"/>
    <w:rsid w:val="00564409"/>
    <w:rsid w:val="0056444C"/>
    <w:rsid w:val="00564468"/>
    <w:rsid w:val="00564581"/>
    <w:rsid w:val="00564615"/>
    <w:rsid w:val="00564713"/>
    <w:rsid w:val="00564729"/>
    <w:rsid w:val="00564829"/>
    <w:rsid w:val="00564936"/>
    <w:rsid w:val="005649CF"/>
    <w:rsid w:val="00564BFA"/>
    <w:rsid w:val="00564C09"/>
    <w:rsid w:val="00564C47"/>
    <w:rsid w:val="005651AC"/>
    <w:rsid w:val="005651DB"/>
    <w:rsid w:val="005654B8"/>
    <w:rsid w:val="005655CB"/>
    <w:rsid w:val="00565959"/>
    <w:rsid w:val="00565D2E"/>
    <w:rsid w:val="00565DD4"/>
    <w:rsid w:val="00565EE2"/>
    <w:rsid w:val="00565EFE"/>
    <w:rsid w:val="00565F21"/>
    <w:rsid w:val="00565F7D"/>
    <w:rsid w:val="00566073"/>
    <w:rsid w:val="00566274"/>
    <w:rsid w:val="00566283"/>
    <w:rsid w:val="00566544"/>
    <w:rsid w:val="005665CD"/>
    <w:rsid w:val="0056670B"/>
    <w:rsid w:val="00566924"/>
    <w:rsid w:val="00566999"/>
    <w:rsid w:val="00566A52"/>
    <w:rsid w:val="00566CC4"/>
    <w:rsid w:val="00566F89"/>
    <w:rsid w:val="00567010"/>
    <w:rsid w:val="0056704C"/>
    <w:rsid w:val="005670A0"/>
    <w:rsid w:val="005670A5"/>
    <w:rsid w:val="005670AD"/>
    <w:rsid w:val="0056717D"/>
    <w:rsid w:val="00567306"/>
    <w:rsid w:val="005673A5"/>
    <w:rsid w:val="005674C1"/>
    <w:rsid w:val="0056760F"/>
    <w:rsid w:val="005676AF"/>
    <w:rsid w:val="00567975"/>
    <w:rsid w:val="00567ACD"/>
    <w:rsid w:val="00567D7C"/>
    <w:rsid w:val="00567D8F"/>
    <w:rsid w:val="00567DA3"/>
    <w:rsid w:val="00567F62"/>
    <w:rsid w:val="005700E0"/>
    <w:rsid w:val="0057013E"/>
    <w:rsid w:val="005701EF"/>
    <w:rsid w:val="005702BF"/>
    <w:rsid w:val="00570560"/>
    <w:rsid w:val="005705D5"/>
    <w:rsid w:val="00570613"/>
    <w:rsid w:val="005707F1"/>
    <w:rsid w:val="005708D8"/>
    <w:rsid w:val="00570A0E"/>
    <w:rsid w:val="00570AE4"/>
    <w:rsid w:val="00570C10"/>
    <w:rsid w:val="00570D83"/>
    <w:rsid w:val="00570DA6"/>
    <w:rsid w:val="00570DD7"/>
    <w:rsid w:val="00570E2E"/>
    <w:rsid w:val="00570E37"/>
    <w:rsid w:val="00570E79"/>
    <w:rsid w:val="00570EF0"/>
    <w:rsid w:val="00571064"/>
    <w:rsid w:val="0057123B"/>
    <w:rsid w:val="00571290"/>
    <w:rsid w:val="005713BC"/>
    <w:rsid w:val="005713F7"/>
    <w:rsid w:val="0057177F"/>
    <w:rsid w:val="00571C6D"/>
    <w:rsid w:val="005720DA"/>
    <w:rsid w:val="00572156"/>
    <w:rsid w:val="00572527"/>
    <w:rsid w:val="005725F9"/>
    <w:rsid w:val="0057261C"/>
    <w:rsid w:val="005726D7"/>
    <w:rsid w:val="00572787"/>
    <w:rsid w:val="005727BB"/>
    <w:rsid w:val="00572B9E"/>
    <w:rsid w:val="00572BFE"/>
    <w:rsid w:val="00572DD9"/>
    <w:rsid w:val="00572FAD"/>
    <w:rsid w:val="00572FFD"/>
    <w:rsid w:val="00573050"/>
    <w:rsid w:val="0057305D"/>
    <w:rsid w:val="0057333F"/>
    <w:rsid w:val="00573537"/>
    <w:rsid w:val="00573558"/>
    <w:rsid w:val="00573A8F"/>
    <w:rsid w:val="00573AA5"/>
    <w:rsid w:val="00573B11"/>
    <w:rsid w:val="00573B97"/>
    <w:rsid w:val="00573C33"/>
    <w:rsid w:val="00573D55"/>
    <w:rsid w:val="00573E09"/>
    <w:rsid w:val="00573E1F"/>
    <w:rsid w:val="00573E93"/>
    <w:rsid w:val="00573E95"/>
    <w:rsid w:val="00573F7B"/>
    <w:rsid w:val="0057424A"/>
    <w:rsid w:val="005743A5"/>
    <w:rsid w:val="0057449D"/>
    <w:rsid w:val="005745F3"/>
    <w:rsid w:val="005747B6"/>
    <w:rsid w:val="00574A3F"/>
    <w:rsid w:val="00574BB8"/>
    <w:rsid w:val="00574CAE"/>
    <w:rsid w:val="00574CBC"/>
    <w:rsid w:val="005754EA"/>
    <w:rsid w:val="00575666"/>
    <w:rsid w:val="005756E0"/>
    <w:rsid w:val="00575844"/>
    <w:rsid w:val="0057586A"/>
    <w:rsid w:val="00575C10"/>
    <w:rsid w:val="00575D65"/>
    <w:rsid w:val="00575FB6"/>
    <w:rsid w:val="0057603A"/>
    <w:rsid w:val="00576254"/>
    <w:rsid w:val="00576522"/>
    <w:rsid w:val="00576618"/>
    <w:rsid w:val="00576783"/>
    <w:rsid w:val="005767E1"/>
    <w:rsid w:val="00576859"/>
    <w:rsid w:val="0057713F"/>
    <w:rsid w:val="00577256"/>
    <w:rsid w:val="0057765C"/>
    <w:rsid w:val="005776DA"/>
    <w:rsid w:val="00577770"/>
    <w:rsid w:val="005777D5"/>
    <w:rsid w:val="005778F1"/>
    <w:rsid w:val="00577974"/>
    <w:rsid w:val="00577AD4"/>
    <w:rsid w:val="00577C50"/>
    <w:rsid w:val="00577C62"/>
    <w:rsid w:val="00577CCB"/>
    <w:rsid w:val="00577D89"/>
    <w:rsid w:val="00577DA4"/>
    <w:rsid w:val="00577DB8"/>
    <w:rsid w:val="00577E2A"/>
    <w:rsid w:val="00577E7E"/>
    <w:rsid w:val="00577EE5"/>
    <w:rsid w:val="005800D2"/>
    <w:rsid w:val="005800D5"/>
    <w:rsid w:val="005801D1"/>
    <w:rsid w:val="00580519"/>
    <w:rsid w:val="005806FD"/>
    <w:rsid w:val="005808AA"/>
    <w:rsid w:val="00580A82"/>
    <w:rsid w:val="00580BFF"/>
    <w:rsid w:val="00580EB3"/>
    <w:rsid w:val="00580EF5"/>
    <w:rsid w:val="00580FD3"/>
    <w:rsid w:val="0058118B"/>
    <w:rsid w:val="00581268"/>
    <w:rsid w:val="00581293"/>
    <w:rsid w:val="005812AC"/>
    <w:rsid w:val="005813F2"/>
    <w:rsid w:val="005815C7"/>
    <w:rsid w:val="005815E8"/>
    <w:rsid w:val="00581661"/>
    <w:rsid w:val="005816EA"/>
    <w:rsid w:val="005817D1"/>
    <w:rsid w:val="005818D3"/>
    <w:rsid w:val="00581E65"/>
    <w:rsid w:val="00581EE8"/>
    <w:rsid w:val="00582108"/>
    <w:rsid w:val="00582475"/>
    <w:rsid w:val="0058264A"/>
    <w:rsid w:val="005829F0"/>
    <w:rsid w:val="00582B76"/>
    <w:rsid w:val="00582C46"/>
    <w:rsid w:val="00582D41"/>
    <w:rsid w:val="0058316A"/>
    <w:rsid w:val="005831C9"/>
    <w:rsid w:val="0058349E"/>
    <w:rsid w:val="005834F9"/>
    <w:rsid w:val="00583566"/>
    <w:rsid w:val="00583684"/>
    <w:rsid w:val="005836A8"/>
    <w:rsid w:val="00583702"/>
    <w:rsid w:val="00583804"/>
    <w:rsid w:val="0058386E"/>
    <w:rsid w:val="005839A3"/>
    <w:rsid w:val="00583AF0"/>
    <w:rsid w:val="00583BD3"/>
    <w:rsid w:val="00583CC4"/>
    <w:rsid w:val="00583E32"/>
    <w:rsid w:val="00583E9F"/>
    <w:rsid w:val="00583EC8"/>
    <w:rsid w:val="005840B5"/>
    <w:rsid w:val="005840E9"/>
    <w:rsid w:val="0058458D"/>
    <w:rsid w:val="00584744"/>
    <w:rsid w:val="005849A4"/>
    <w:rsid w:val="00584B1D"/>
    <w:rsid w:val="00584B7C"/>
    <w:rsid w:val="00584C19"/>
    <w:rsid w:val="00584D2A"/>
    <w:rsid w:val="00584D4A"/>
    <w:rsid w:val="00584D4D"/>
    <w:rsid w:val="00584E2B"/>
    <w:rsid w:val="00584F40"/>
    <w:rsid w:val="00585096"/>
    <w:rsid w:val="0058532A"/>
    <w:rsid w:val="0058545F"/>
    <w:rsid w:val="0058546B"/>
    <w:rsid w:val="005854E3"/>
    <w:rsid w:val="00585583"/>
    <w:rsid w:val="005855C1"/>
    <w:rsid w:val="00585717"/>
    <w:rsid w:val="00585842"/>
    <w:rsid w:val="0058587A"/>
    <w:rsid w:val="0058599E"/>
    <w:rsid w:val="00585DF5"/>
    <w:rsid w:val="00585E33"/>
    <w:rsid w:val="00585EF1"/>
    <w:rsid w:val="00585F13"/>
    <w:rsid w:val="00585FAC"/>
    <w:rsid w:val="005860A0"/>
    <w:rsid w:val="00586132"/>
    <w:rsid w:val="00586226"/>
    <w:rsid w:val="00586414"/>
    <w:rsid w:val="00586524"/>
    <w:rsid w:val="00586532"/>
    <w:rsid w:val="0058687A"/>
    <w:rsid w:val="005868F1"/>
    <w:rsid w:val="00586923"/>
    <w:rsid w:val="00586AE6"/>
    <w:rsid w:val="00586DE8"/>
    <w:rsid w:val="00586F7F"/>
    <w:rsid w:val="0058700D"/>
    <w:rsid w:val="00587045"/>
    <w:rsid w:val="005870A2"/>
    <w:rsid w:val="005870C2"/>
    <w:rsid w:val="00587115"/>
    <w:rsid w:val="005871A7"/>
    <w:rsid w:val="00587219"/>
    <w:rsid w:val="00587236"/>
    <w:rsid w:val="0058725E"/>
    <w:rsid w:val="00587380"/>
    <w:rsid w:val="005873E3"/>
    <w:rsid w:val="005874DF"/>
    <w:rsid w:val="005878A6"/>
    <w:rsid w:val="005878C6"/>
    <w:rsid w:val="00587A43"/>
    <w:rsid w:val="00587B3D"/>
    <w:rsid w:val="00587B90"/>
    <w:rsid w:val="00587C6E"/>
    <w:rsid w:val="00587CD2"/>
    <w:rsid w:val="00587EAC"/>
    <w:rsid w:val="00590088"/>
    <w:rsid w:val="00590AD5"/>
    <w:rsid w:val="00590AE9"/>
    <w:rsid w:val="00590BA9"/>
    <w:rsid w:val="00590BFD"/>
    <w:rsid w:val="00590D52"/>
    <w:rsid w:val="0059117F"/>
    <w:rsid w:val="00591219"/>
    <w:rsid w:val="0059128B"/>
    <w:rsid w:val="0059192F"/>
    <w:rsid w:val="00591953"/>
    <w:rsid w:val="0059198A"/>
    <w:rsid w:val="00591AEF"/>
    <w:rsid w:val="00591B63"/>
    <w:rsid w:val="00591E18"/>
    <w:rsid w:val="00592232"/>
    <w:rsid w:val="00592242"/>
    <w:rsid w:val="00592345"/>
    <w:rsid w:val="0059244F"/>
    <w:rsid w:val="005924B5"/>
    <w:rsid w:val="00592581"/>
    <w:rsid w:val="005925EF"/>
    <w:rsid w:val="00592918"/>
    <w:rsid w:val="005929DA"/>
    <w:rsid w:val="00592CE7"/>
    <w:rsid w:val="00592EB3"/>
    <w:rsid w:val="00592FA2"/>
    <w:rsid w:val="00593280"/>
    <w:rsid w:val="005933A5"/>
    <w:rsid w:val="00593486"/>
    <w:rsid w:val="00593751"/>
    <w:rsid w:val="0059375A"/>
    <w:rsid w:val="0059376D"/>
    <w:rsid w:val="0059396D"/>
    <w:rsid w:val="00593987"/>
    <w:rsid w:val="00593BBB"/>
    <w:rsid w:val="00593C19"/>
    <w:rsid w:val="00593CB7"/>
    <w:rsid w:val="00593E6F"/>
    <w:rsid w:val="00593F5A"/>
    <w:rsid w:val="0059400F"/>
    <w:rsid w:val="005940E3"/>
    <w:rsid w:val="005942AA"/>
    <w:rsid w:val="005942C1"/>
    <w:rsid w:val="0059435B"/>
    <w:rsid w:val="00594635"/>
    <w:rsid w:val="00594645"/>
    <w:rsid w:val="00594A54"/>
    <w:rsid w:val="00594D6E"/>
    <w:rsid w:val="00594EFB"/>
    <w:rsid w:val="00595399"/>
    <w:rsid w:val="0059548F"/>
    <w:rsid w:val="0059571F"/>
    <w:rsid w:val="00595764"/>
    <w:rsid w:val="005957D7"/>
    <w:rsid w:val="00595959"/>
    <w:rsid w:val="0059599C"/>
    <w:rsid w:val="00595AE3"/>
    <w:rsid w:val="00595B1D"/>
    <w:rsid w:val="00595BE7"/>
    <w:rsid w:val="00595BFD"/>
    <w:rsid w:val="00595C93"/>
    <w:rsid w:val="00595CA7"/>
    <w:rsid w:val="00595CB2"/>
    <w:rsid w:val="00595CDD"/>
    <w:rsid w:val="00595E2B"/>
    <w:rsid w:val="00596028"/>
    <w:rsid w:val="0059671E"/>
    <w:rsid w:val="00596A02"/>
    <w:rsid w:val="00596DDE"/>
    <w:rsid w:val="00596E1F"/>
    <w:rsid w:val="00596F25"/>
    <w:rsid w:val="0059710B"/>
    <w:rsid w:val="00597370"/>
    <w:rsid w:val="00597491"/>
    <w:rsid w:val="005978FB"/>
    <w:rsid w:val="00597998"/>
    <w:rsid w:val="00597A45"/>
    <w:rsid w:val="00597AE9"/>
    <w:rsid w:val="00597C77"/>
    <w:rsid w:val="00597D39"/>
    <w:rsid w:val="00597DF1"/>
    <w:rsid w:val="00597F29"/>
    <w:rsid w:val="00597FE4"/>
    <w:rsid w:val="005A0103"/>
    <w:rsid w:val="005A0445"/>
    <w:rsid w:val="005A0567"/>
    <w:rsid w:val="005A0D8A"/>
    <w:rsid w:val="005A0D97"/>
    <w:rsid w:val="005A10CF"/>
    <w:rsid w:val="005A13F8"/>
    <w:rsid w:val="005A1455"/>
    <w:rsid w:val="005A14B2"/>
    <w:rsid w:val="005A15EC"/>
    <w:rsid w:val="005A193A"/>
    <w:rsid w:val="005A1944"/>
    <w:rsid w:val="005A1DAC"/>
    <w:rsid w:val="005A2023"/>
    <w:rsid w:val="005A2027"/>
    <w:rsid w:val="005A2229"/>
    <w:rsid w:val="005A2310"/>
    <w:rsid w:val="005A231D"/>
    <w:rsid w:val="005A256A"/>
    <w:rsid w:val="005A2586"/>
    <w:rsid w:val="005A25CB"/>
    <w:rsid w:val="005A25D4"/>
    <w:rsid w:val="005A2806"/>
    <w:rsid w:val="005A28CB"/>
    <w:rsid w:val="005A28F5"/>
    <w:rsid w:val="005A2BFF"/>
    <w:rsid w:val="005A2C36"/>
    <w:rsid w:val="005A2C8F"/>
    <w:rsid w:val="005A2D73"/>
    <w:rsid w:val="005A2E45"/>
    <w:rsid w:val="005A2EBD"/>
    <w:rsid w:val="005A306E"/>
    <w:rsid w:val="005A3078"/>
    <w:rsid w:val="005A32CC"/>
    <w:rsid w:val="005A35CD"/>
    <w:rsid w:val="005A3729"/>
    <w:rsid w:val="005A3872"/>
    <w:rsid w:val="005A3925"/>
    <w:rsid w:val="005A3C68"/>
    <w:rsid w:val="005A3CB8"/>
    <w:rsid w:val="005A3E43"/>
    <w:rsid w:val="005A3F09"/>
    <w:rsid w:val="005A40E4"/>
    <w:rsid w:val="005A421D"/>
    <w:rsid w:val="005A422F"/>
    <w:rsid w:val="005A4373"/>
    <w:rsid w:val="005A45E4"/>
    <w:rsid w:val="005A4730"/>
    <w:rsid w:val="005A478B"/>
    <w:rsid w:val="005A48C3"/>
    <w:rsid w:val="005A4C18"/>
    <w:rsid w:val="005A4CA4"/>
    <w:rsid w:val="005A4CCF"/>
    <w:rsid w:val="005A4CDA"/>
    <w:rsid w:val="005A4CED"/>
    <w:rsid w:val="005A4D75"/>
    <w:rsid w:val="005A4DC0"/>
    <w:rsid w:val="005A5287"/>
    <w:rsid w:val="005A52F6"/>
    <w:rsid w:val="005A55AD"/>
    <w:rsid w:val="005A5602"/>
    <w:rsid w:val="005A5639"/>
    <w:rsid w:val="005A5C9C"/>
    <w:rsid w:val="005A5EAD"/>
    <w:rsid w:val="005A5EC6"/>
    <w:rsid w:val="005A5F73"/>
    <w:rsid w:val="005A6031"/>
    <w:rsid w:val="005A603F"/>
    <w:rsid w:val="005A608A"/>
    <w:rsid w:val="005A6177"/>
    <w:rsid w:val="005A61A5"/>
    <w:rsid w:val="005A6487"/>
    <w:rsid w:val="005A6541"/>
    <w:rsid w:val="005A6590"/>
    <w:rsid w:val="005A6700"/>
    <w:rsid w:val="005A685D"/>
    <w:rsid w:val="005A6999"/>
    <w:rsid w:val="005A6A17"/>
    <w:rsid w:val="005A6B73"/>
    <w:rsid w:val="005A6B8B"/>
    <w:rsid w:val="005A70F4"/>
    <w:rsid w:val="005A70F7"/>
    <w:rsid w:val="005A718D"/>
    <w:rsid w:val="005A7302"/>
    <w:rsid w:val="005A7436"/>
    <w:rsid w:val="005A750E"/>
    <w:rsid w:val="005A7669"/>
    <w:rsid w:val="005A788E"/>
    <w:rsid w:val="005A7B50"/>
    <w:rsid w:val="005A7D19"/>
    <w:rsid w:val="005A7E48"/>
    <w:rsid w:val="005A7E75"/>
    <w:rsid w:val="005A7FBC"/>
    <w:rsid w:val="005A7FBE"/>
    <w:rsid w:val="005B0247"/>
    <w:rsid w:val="005B0508"/>
    <w:rsid w:val="005B0648"/>
    <w:rsid w:val="005B079A"/>
    <w:rsid w:val="005B0844"/>
    <w:rsid w:val="005B0A00"/>
    <w:rsid w:val="005B0C3A"/>
    <w:rsid w:val="005B0D0D"/>
    <w:rsid w:val="005B0EE6"/>
    <w:rsid w:val="005B1523"/>
    <w:rsid w:val="005B19DE"/>
    <w:rsid w:val="005B1B69"/>
    <w:rsid w:val="005B1C71"/>
    <w:rsid w:val="005B1F1A"/>
    <w:rsid w:val="005B20BC"/>
    <w:rsid w:val="005B21D4"/>
    <w:rsid w:val="005B2319"/>
    <w:rsid w:val="005B2384"/>
    <w:rsid w:val="005B2446"/>
    <w:rsid w:val="005B2614"/>
    <w:rsid w:val="005B2865"/>
    <w:rsid w:val="005B28DE"/>
    <w:rsid w:val="005B2AC2"/>
    <w:rsid w:val="005B2C42"/>
    <w:rsid w:val="005B2DC9"/>
    <w:rsid w:val="005B2EC7"/>
    <w:rsid w:val="005B30B5"/>
    <w:rsid w:val="005B30BA"/>
    <w:rsid w:val="005B314D"/>
    <w:rsid w:val="005B3265"/>
    <w:rsid w:val="005B3316"/>
    <w:rsid w:val="005B3416"/>
    <w:rsid w:val="005B3425"/>
    <w:rsid w:val="005B346A"/>
    <w:rsid w:val="005B38C3"/>
    <w:rsid w:val="005B3970"/>
    <w:rsid w:val="005B39FE"/>
    <w:rsid w:val="005B3AB7"/>
    <w:rsid w:val="005B3B23"/>
    <w:rsid w:val="005B3B62"/>
    <w:rsid w:val="005B3C51"/>
    <w:rsid w:val="005B3D3F"/>
    <w:rsid w:val="005B3D5F"/>
    <w:rsid w:val="005B4189"/>
    <w:rsid w:val="005B42C9"/>
    <w:rsid w:val="005B43A8"/>
    <w:rsid w:val="005B456D"/>
    <w:rsid w:val="005B46F7"/>
    <w:rsid w:val="005B4796"/>
    <w:rsid w:val="005B47BB"/>
    <w:rsid w:val="005B481B"/>
    <w:rsid w:val="005B49C1"/>
    <w:rsid w:val="005B4A6C"/>
    <w:rsid w:val="005B4D98"/>
    <w:rsid w:val="005B515C"/>
    <w:rsid w:val="005B5360"/>
    <w:rsid w:val="005B538C"/>
    <w:rsid w:val="005B54F6"/>
    <w:rsid w:val="005B591D"/>
    <w:rsid w:val="005B5997"/>
    <w:rsid w:val="005B5A6E"/>
    <w:rsid w:val="005B5D99"/>
    <w:rsid w:val="005B5EEA"/>
    <w:rsid w:val="005B5F28"/>
    <w:rsid w:val="005B5FB6"/>
    <w:rsid w:val="005B6103"/>
    <w:rsid w:val="005B6136"/>
    <w:rsid w:val="005B619F"/>
    <w:rsid w:val="005B61CD"/>
    <w:rsid w:val="005B6386"/>
    <w:rsid w:val="005B6612"/>
    <w:rsid w:val="005B6613"/>
    <w:rsid w:val="005B66DC"/>
    <w:rsid w:val="005B67AB"/>
    <w:rsid w:val="005B67C2"/>
    <w:rsid w:val="005B6E26"/>
    <w:rsid w:val="005B6EB1"/>
    <w:rsid w:val="005B6F58"/>
    <w:rsid w:val="005B6F5A"/>
    <w:rsid w:val="005B7355"/>
    <w:rsid w:val="005B73C2"/>
    <w:rsid w:val="005B75AC"/>
    <w:rsid w:val="005B7671"/>
    <w:rsid w:val="005B78E5"/>
    <w:rsid w:val="005B7969"/>
    <w:rsid w:val="005B7A03"/>
    <w:rsid w:val="005B7AB2"/>
    <w:rsid w:val="005B7D17"/>
    <w:rsid w:val="005B7FC7"/>
    <w:rsid w:val="005C003C"/>
    <w:rsid w:val="005C0190"/>
    <w:rsid w:val="005C0240"/>
    <w:rsid w:val="005C0285"/>
    <w:rsid w:val="005C0306"/>
    <w:rsid w:val="005C030E"/>
    <w:rsid w:val="005C035C"/>
    <w:rsid w:val="005C064A"/>
    <w:rsid w:val="005C0801"/>
    <w:rsid w:val="005C0904"/>
    <w:rsid w:val="005C09D0"/>
    <w:rsid w:val="005C0B5C"/>
    <w:rsid w:val="005C0B77"/>
    <w:rsid w:val="005C0E51"/>
    <w:rsid w:val="005C0F51"/>
    <w:rsid w:val="005C0F67"/>
    <w:rsid w:val="005C12C9"/>
    <w:rsid w:val="005C132C"/>
    <w:rsid w:val="005C1408"/>
    <w:rsid w:val="005C1508"/>
    <w:rsid w:val="005C152A"/>
    <w:rsid w:val="005C1539"/>
    <w:rsid w:val="005C1834"/>
    <w:rsid w:val="005C1A93"/>
    <w:rsid w:val="005C1AFC"/>
    <w:rsid w:val="005C1C9C"/>
    <w:rsid w:val="005C1DFE"/>
    <w:rsid w:val="005C1E8A"/>
    <w:rsid w:val="005C202E"/>
    <w:rsid w:val="005C2050"/>
    <w:rsid w:val="005C23AE"/>
    <w:rsid w:val="005C24B4"/>
    <w:rsid w:val="005C270F"/>
    <w:rsid w:val="005C2A3D"/>
    <w:rsid w:val="005C2D51"/>
    <w:rsid w:val="005C2DB4"/>
    <w:rsid w:val="005C2E7D"/>
    <w:rsid w:val="005C3087"/>
    <w:rsid w:val="005C3111"/>
    <w:rsid w:val="005C3289"/>
    <w:rsid w:val="005C328B"/>
    <w:rsid w:val="005C341B"/>
    <w:rsid w:val="005C349D"/>
    <w:rsid w:val="005C34F6"/>
    <w:rsid w:val="005C35EE"/>
    <w:rsid w:val="005C363C"/>
    <w:rsid w:val="005C374E"/>
    <w:rsid w:val="005C375F"/>
    <w:rsid w:val="005C39CE"/>
    <w:rsid w:val="005C3AAD"/>
    <w:rsid w:val="005C3BF6"/>
    <w:rsid w:val="005C3EEB"/>
    <w:rsid w:val="005C404D"/>
    <w:rsid w:val="005C4498"/>
    <w:rsid w:val="005C45BC"/>
    <w:rsid w:val="005C474F"/>
    <w:rsid w:val="005C4AAB"/>
    <w:rsid w:val="005C4B1D"/>
    <w:rsid w:val="005C4F82"/>
    <w:rsid w:val="005C50AC"/>
    <w:rsid w:val="005C52CC"/>
    <w:rsid w:val="005C530A"/>
    <w:rsid w:val="005C54F4"/>
    <w:rsid w:val="005C557A"/>
    <w:rsid w:val="005C557C"/>
    <w:rsid w:val="005C57A6"/>
    <w:rsid w:val="005C58B1"/>
    <w:rsid w:val="005C5905"/>
    <w:rsid w:val="005C595F"/>
    <w:rsid w:val="005C5A26"/>
    <w:rsid w:val="005C5A5D"/>
    <w:rsid w:val="005C5B3B"/>
    <w:rsid w:val="005C5C14"/>
    <w:rsid w:val="005C5ED5"/>
    <w:rsid w:val="005C5EDB"/>
    <w:rsid w:val="005C625A"/>
    <w:rsid w:val="005C64D3"/>
    <w:rsid w:val="005C6850"/>
    <w:rsid w:val="005C69F6"/>
    <w:rsid w:val="005C6D13"/>
    <w:rsid w:val="005C6E59"/>
    <w:rsid w:val="005C705A"/>
    <w:rsid w:val="005C71CD"/>
    <w:rsid w:val="005C7242"/>
    <w:rsid w:val="005C7383"/>
    <w:rsid w:val="005C73BA"/>
    <w:rsid w:val="005C745B"/>
    <w:rsid w:val="005C748A"/>
    <w:rsid w:val="005C74BC"/>
    <w:rsid w:val="005C76E7"/>
    <w:rsid w:val="005C7BF2"/>
    <w:rsid w:val="005C7DF9"/>
    <w:rsid w:val="005C7E0B"/>
    <w:rsid w:val="005D0042"/>
    <w:rsid w:val="005D0089"/>
    <w:rsid w:val="005D0099"/>
    <w:rsid w:val="005D00A2"/>
    <w:rsid w:val="005D0374"/>
    <w:rsid w:val="005D03FC"/>
    <w:rsid w:val="005D04E2"/>
    <w:rsid w:val="005D0828"/>
    <w:rsid w:val="005D0861"/>
    <w:rsid w:val="005D0D53"/>
    <w:rsid w:val="005D0EEE"/>
    <w:rsid w:val="005D1339"/>
    <w:rsid w:val="005D15B3"/>
    <w:rsid w:val="005D18A9"/>
    <w:rsid w:val="005D1EE7"/>
    <w:rsid w:val="005D248A"/>
    <w:rsid w:val="005D256B"/>
    <w:rsid w:val="005D2594"/>
    <w:rsid w:val="005D28D2"/>
    <w:rsid w:val="005D2C94"/>
    <w:rsid w:val="005D2D22"/>
    <w:rsid w:val="005D2D82"/>
    <w:rsid w:val="005D2FF5"/>
    <w:rsid w:val="005D3247"/>
    <w:rsid w:val="005D327F"/>
    <w:rsid w:val="005D3291"/>
    <w:rsid w:val="005D329F"/>
    <w:rsid w:val="005D32D2"/>
    <w:rsid w:val="005D3594"/>
    <w:rsid w:val="005D35D8"/>
    <w:rsid w:val="005D369B"/>
    <w:rsid w:val="005D39CE"/>
    <w:rsid w:val="005D39DF"/>
    <w:rsid w:val="005D3A99"/>
    <w:rsid w:val="005D3E07"/>
    <w:rsid w:val="005D3EC3"/>
    <w:rsid w:val="005D3EF2"/>
    <w:rsid w:val="005D3F06"/>
    <w:rsid w:val="005D3F18"/>
    <w:rsid w:val="005D40F5"/>
    <w:rsid w:val="005D4197"/>
    <w:rsid w:val="005D44A6"/>
    <w:rsid w:val="005D44A7"/>
    <w:rsid w:val="005D44E5"/>
    <w:rsid w:val="005D463F"/>
    <w:rsid w:val="005D4658"/>
    <w:rsid w:val="005D4789"/>
    <w:rsid w:val="005D4922"/>
    <w:rsid w:val="005D4A32"/>
    <w:rsid w:val="005D4A89"/>
    <w:rsid w:val="005D4B00"/>
    <w:rsid w:val="005D4BA8"/>
    <w:rsid w:val="005D4E9B"/>
    <w:rsid w:val="005D4EA2"/>
    <w:rsid w:val="005D4FB0"/>
    <w:rsid w:val="005D5062"/>
    <w:rsid w:val="005D521B"/>
    <w:rsid w:val="005D5339"/>
    <w:rsid w:val="005D53C9"/>
    <w:rsid w:val="005D5506"/>
    <w:rsid w:val="005D556C"/>
    <w:rsid w:val="005D55C1"/>
    <w:rsid w:val="005D5680"/>
    <w:rsid w:val="005D5711"/>
    <w:rsid w:val="005D593C"/>
    <w:rsid w:val="005D5956"/>
    <w:rsid w:val="005D59D8"/>
    <w:rsid w:val="005D6060"/>
    <w:rsid w:val="005D60D4"/>
    <w:rsid w:val="005D6208"/>
    <w:rsid w:val="005D627F"/>
    <w:rsid w:val="005D63B8"/>
    <w:rsid w:val="005D646C"/>
    <w:rsid w:val="005D64CB"/>
    <w:rsid w:val="005D69D2"/>
    <w:rsid w:val="005D6A1B"/>
    <w:rsid w:val="005D6E2C"/>
    <w:rsid w:val="005D7036"/>
    <w:rsid w:val="005D7090"/>
    <w:rsid w:val="005D7313"/>
    <w:rsid w:val="005D7454"/>
    <w:rsid w:val="005D77AD"/>
    <w:rsid w:val="005D7975"/>
    <w:rsid w:val="005D7B1E"/>
    <w:rsid w:val="005D7DE3"/>
    <w:rsid w:val="005E0150"/>
    <w:rsid w:val="005E0292"/>
    <w:rsid w:val="005E02FD"/>
    <w:rsid w:val="005E046E"/>
    <w:rsid w:val="005E053B"/>
    <w:rsid w:val="005E062A"/>
    <w:rsid w:val="005E0862"/>
    <w:rsid w:val="005E0900"/>
    <w:rsid w:val="005E0A46"/>
    <w:rsid w:val="005E0D32"/>
    <w:rsid w:val="005E114F"/>
    <w:rsid w:val="005E1294"/>
    <w:rsid w:val="005E14C6"/>
    <w:rsid w:val="005E1B4A"/>
    <w:rsid w:val="005E1E1B"/>
    <w:rsid w:val="005E1F3D"/>
    <w:rsid w:val="005E1FE9"/>
    <w:rsid w:val="005E2047"/>
    <w:rsid w:val="005E207D"/>
    <w:rsid w:val="005E20E3"/>
    <w:rsid w:val="005E215B"/>
    <w:rsid w:val="005E2474"/>
    <w:rsid w:val="005E2592"/>
    <w:rsid w:val="005E269A"/>
    <w:rsid w:val="005E2A3D"/>
    <w:rsid w:val="005E2A88"/>
    <w:rsid w:val="005E2ACF"/>
    <w:rsid w:val="005E2AF8"/>
    <w:rsid w:val="005E2E17"/>
    <w:rsid w:val="005E2E81"/>
    <w:rsid w:val="005E305D"/>
    <w:rsid w:val="005E335D"/>
    <w:rsid w:val="005E33C6"/>
    <w:rsid w:val="005E344A"/>
    <w:rsid w:val="005E3469"/>
    <w:rsid w:val="005E3557"/>
    <w:rsid w:val="005E38D2"/>
    <w:rsid w:val="005E395B"/>
    <w:rsid w:val="005E39C9"/>
    <w:rsid w:val="005E3C50"/>
    <w:rsid w:val="005E3D13"/>
    <w:rsid w:val="005E3DCE"/>
    <w:rsid w:val="005E4027"/>
    <w:rsid w:val="005E405E"/>
    <w:rsid w:val="005E409F"/>
    <w:rsid w:val="005E40D7"/>
    <w:rsid w:val="005E40E5"/>
    <w:rsid w:val="005E4109"/>
    <w:rsid w:val="005E4318"/>
    <w:rsid w:val="005E4744"/>
    <w:rsid w:val="005E48DD"/>
    <w:rsid w:val="005E4D72"/>
    <w:rsid w:val="005E503B"/>
    <w:rsid w:val="005E5108"/>
    <w:rsid w:val="005E544B"/>
    <w:rsid w:val="005E5520"/>
    <w:rsid w:val="005E56E8"/>
    <w:rsid w:val="005E5841"/>
    <w:rsid w:val="005E5A8B"/>
    <w:rsid w:val="005E5CFA"/>
    <w:rsid w:val="005E5FC0"/>
    <w:rsid w:val="005E6066"/>
    <w:rsid w:val="005E60BF"/>
    <w:rsid w:val="005E61F4"/>
    <w:rsid w:val="005E62AC"/>
    <w:rsid w:val="005E635F"/>
    <w:rsid w:val="005E6441"/>
    <w:rsid w:val="005E6481"/>
    <w:rsid w:val="005E6670"/>
    <w:rsid w:val="005E66A5"/>
    <w:rsid w:val="005E66EC"/>
    <w:rsid w:val="005E670D"/>
    <w:rsid w:val="005E68D9"/>
    <w:rsid w:val="005E6D0F"/>
    <w:rsid w:val="005E6D91"/>
    <w:rsid w:val="005E6E93"/>
    <w:rsid w:val="005E70E4"/>
    <w:rsid w:val="005E71AF"/>
    <w:rsid w:val="005E786C"/>
    <w:rsid w:val="005E7C55"/>
    <w:rsid w:val="005E7C9B"/>
    <w:rsid w:val="005E7D9D"/>
    <w:rsid w:val="005E7DC8"/>
    <w:rsid w:val="005E7EE8"/>
    <w:rsid w:val="005F0087"/>
    <w:rsid w:val="005F0187"/>
    <w:rsid w:val="005F02D8"/>
    <w:rsid w:val="005F05D9"/>
    <w:rsid w:val="005F066A"/>
    <w:rsid w:val="005F07B4"/>
    <w:rsid w:val="005F0F8D"/>
    <w:rsid w:val="005F10EF"/>
    <w:rsid w:val="005F12F7"/>
    <w:rsid w:val="005F14E2"/>
    <w:rsid w:val="005F153A"/>
    <w:rsid w:val="005F154E"/>
    <w:rsid w:val="005F15A9"/>
    <w:rsid w:val="005F18DF"/>
    <w:rsid w:val="005F1C08"/>
    <w:rsid w:val="005F2214"/>
    <w:rsid w:val="005F24D2"/>
    <w:rsid w:val="005F2533"/>
    <w:rsid w:val="005F25FA"/>
    <w:rsid w:val="005F28F0"/>
    <w:rsid w:val="005F2D37"/>
    <w:rsid w:val="005F303A"/>
    <w:rsid w:val="005F3058"/>
    <w:rsid w:val="005F305A"/>
    <w:rsid w:val="005F31A1"/>
    <w:rsid w:val="005F31BF"/>
    <w:rsid w:val="005F3279"/>
    <w:rsid w:val="005F32E2"/>
    <w:rsid w:val="005F345B"/>
    <w:rsid w:val="005F354E"/>
    <w:rsid w:val="005F3B35"/>
    <w:rsid w:val="005F3C0D"/>
    <w:rsid w:val="005F3ED3"/>
    <w:rsid w:val="005F4033"/>
    <w:rsid w:val="005F40D0"/>
    <w:rsid w:val="005F42AF"/>
    <w:rsid w:val="005F42DA"/>
    <w:rsid w:val="005F442E"/>
    <w:rsid w:val="005F44A2"/>
    <w:rsid w:val="005F47DA"/>
    <w:rsid w:val="005F4809"/>
    <w:rsid w:val="005F4811"/>
    <w:rsid w:val="005F4828"/>
    <w:rsid w:val="005F4856"/>
    <w:rsid w:val="005F4892"/>
    <w:rsid w:val="005F4BA2"/>
    <w:rsid w:val="005F4BB0"/>
    <w:rsid w:val="005F4DF1"/>
    <w:rsid w:val="005F5124"/>
    <w:rsid w:val="005F527C"/>
    <w:rsid w:val="005F55F1"/>
    <w:rsid w:val="005F564A"/>
    <w:rsid w:val="005F5739"/>
    <w:rsid w:val="005F5790"/>
    <w:rsid w:val="005F5866"/>
    <w:rsid w:val="005F592A"/>
    <w:rsid w:val="005F599C"/>
    <w:rsid w:val="005F5B56"/>
    <w:rsid w:val="005F5BF9"/>
    <w:rsid w:val="005F5E82"/>
    <w:rsid w:val="005F602F"/>
    <w:rsid w:val="005F6119"/>
    <w:rsid w:val="005F61DD"/>
    <w:rsid w:val="005F6220"/>
    <w:rsid w:val="005F69AD"/>
    <w:rsid w:val="005F6D75"/>
    <w:rsid w:val="005F6EFA"/>
    <w:rsid w:val="005F6F23"/>
    <w:rsid w:val="005F6FDA"/>
    <w:rsid w:val="005F7087"/>
    <w:rsid w:val="005F72A3"/>
    <w:rsid w:val="005F741C"/>
    <w:rsid w:val="005F75A1"/>
    <w:rsid w:val="005F771A"/>
    <w:rsid w:val="005F7724"/>
    <w:rsid w:val="005F7891"/>
    <w:rsid w:val="005F79BD"/>
    <w:rsid w:val="005F7A92"/>
    <w:rsid w:val="005F7BE6"/>
    <w:rsid w:val="005F7C67"/>
    <w:rsid w:val="005F7CE4"/>
    <w:rsid w:val="005F7D6D"/>
    <w:rsid w:val="0060000F"/>
    <w:rsid w:val="006001BE"/>
    <w:rsid w:val="00600269"/>
    <w:rsid w:val="00600506"/>
    <w:rsid w:val="006005FC"/>
    <w:rsid w:val="006006A5"/>
    <w:rsid w:val="006008C6"/>
    <w:rsid w:val="00600B1C"/>
    <w:rsid w:val="00600B8D"/>
    <w:rsid w:val="00600BF3"/>
    <w:rsid w:val="00600C6C"/>
    <w:rsid w:val="00600D92"/>
    <w:rsid w:val="00600DD6"/>
    <w:rsid w:val="00600EB8"/>
    <w:rsid w:val="006010B5"/>
    <w:rsid w:val="00601285"/>
    <w:rsid w:val="0060150D"/>
    <w:rsid w:val="00601559"/>
    <w:rsid w:val="00601722"/>
    <w:rsid w:val="00601755"/>
    <w:rsid w:val="00601792"/>
    <w:rsid w:val="00601B25"/>
    <w:rsid w:val="00601B66"/>
    <w:rsid w:val="00601C84"/>
    <w:rsid w:val="00601E68"/>
    <w:rsid w:val="0060201A"/>
    <w:rsid w:val="0060205E"/>
    <w:rsid w:val="006021B7"/>
    <w:rsid w:val="00602288"/>
    <w:rsid w:val="00602349"/>
    <w:rsid w:val="00602369"/>
    <w:rsid w:val="00602524"/>
    <w:rsid w:val="00602606"/>
    <w:rsid w:val="006028A0"/>
    <w:rsid w:val="0060291B"/>
    <w:rsid w:val="0060297D"/>
    <w:rsid w:val="00602E26"/>
    <w:rsid w:val="00602E57"/>
    <w:rsid w:val="00602E69"/>
    <w:rsid w:val="00602F74"/>
    <w:rsid w:val="00602FF0"/>
    <w:rsid w:val="00603027"/>
    <w:rsid w:val="00603459"/>
    <w:rsid w:val="00603491"/>
    <w:rsid w:val="0060359F"/>
    <w:rsid w:val="00603616"/>
    <w:rsid w:val="006038E8"/>
    <w:rsid w:val="00603A72"/>
    <w:rsid w:val="00603C24"/>
    <w:rsid w:val="00603E2E"/>
    <w:rsid w:val="00603EFC"/>
    <w:rsid w:val="00603F84"/>
    <w:rsid w:val="006041C0"/>
    <w:rsid w:val="006041C1"/>
    <w:rsid w:val="006043B7"/>
    <w:rsid w:val="00604476"/>
    <w:rsid w:val="006044BD"/>
    <w:rsid w:val="006046EC"/>
    <w:rsid w:val="0060472F"/>
    <w:rsid w:val="00604A95"/>
    <w:rsid w:val="00604AC3"/>
    <w:rsid w:val="00604B2B"/>
    <w:rsid w:val="00604C00"/>
    <w:rsid w:val="00604F44"/>
    <w:rsid w:val="0060517D"/>
    <w:rsid w:val="00605384"/>
    <w:rsid w:val="0060570F"/>
    <w:rsid w:val="0060578D"/>
    <w:rsid w:val="006059D9"/>
    <w:rsid w:val="00605D88"/>
    <w:rsid w:val="00605FF9"/>
    <w:rsid w:val="00606223"/>
    <w:rsid w:val="00606336"/>
    <w:rsid w:val="00606414"/>
    <w:rsid w:val="0060642F"/>
    <w:rsid w:val="006065B2"/>
    <w:rsid w:val="00606630"/>
    <w:rsid w:val="006066DB"/>
    <w:rsid w:val="00606866"/>
    <w:rsid w:val="00606A91"/>
    <w:rsid w:val="00606EC3"/>
    <w:rsid w:val="00606F48"/>
    <w:rsid w:val="00606FBC"/>
    <w:rsid w:val="0060700C"/>
    <w:rsid w:val="00607219"/>
    <w:rsid w:val="00607309"/>
    <w:rsid w:val="0060742D"/>
    <w:rsid w:val="00607480"/>
    <w:rsid w:val="00607647"/>
    <w:rsid w:val="00607720"/>
    <w:rsid w:val="00607917"/>
    <w:rsid w:val="00607977"/>
    <w:rsid w:val="006079FF"/>
    <w:rsid w:val="00607A86"/>
    <w:rsid w:val="00607D3A"/>
    <w:rsid w:val="00607E47"/>
    <w:rsid w:val="00607E50"/>
    <w:rsid w:val="006102B6"/>
    <w:rsid w:val="0061051B"/>
    <w:rsid w:val="0061052F"/>
    <w:rsid w:val="00610606"/>
    <w:rsid w:val="0061092F"/>
    <w:rsid w:val="00610976"/>
    <w:rsid w:val="0061098E"/>
    <w:rsid w:val="00610B06"/>
    <w:rsid w:val="00610B2B"/>
    <w:rsid w:val="00610C3F"/>
    <w:rsid w:val="00610D75"/>
    <w:rsid w:val="00610E14"/>
    <w:rsid w:val="00610E3D"/>
    <w:rsid w:val="00610E3F"/>
    <w:rsid w:val="00611276"/>
    <w:rsid w:val="0061143A"/>
    <w:rsid w:val="00611501"/>
    <w:rsid w:val="006115CD"/>
    <w:rsid w:val="00611726"/>
    <w:rsid w:val="0061173D"/>
    <w:rsid w:val="0061179D"/>
    <w:rsid w:val="006117E8"/>
    <w:rsid w:val="006117F3"/>
    <w:rsid w:val="00611808"/>
    <w:rsid w:val="00611970"/>
    <w:rsid w:val="006119C8"/>
    <w:rsid w:val="00611BD0"/>
    <w:rsid w:val="00611C27"/>
    <w:rsid w:val="00611DA8"/>
    <w:rsid w:val="00611E30"/>
    <w:rsid w:val="00611E3E"/>
    <w:rsid w:val="00611E98"/>
    <w:rsid w:val="00611F7F"/>
    <w:rsid w:val="00611FED"/>
    <w:rsid w:val="006120B9"/>
    <w:rsid w:val="0061213A"/>
    <w:rsid w:val="00612245"/>
    <w:rsid w:val="0061233C"/>
    <w:rsid w:val="006123F6"/>
    <w:rsid w:val="0061246E"/>
    <w:rsid w:val="006124BD"/>
    <w:rsid w:val="006124E7"/>
    <w:rsid w:val="00612782"/>
    <w:rsid w:val="006127F8"/>
    <w:rsid w:val="00613049"/>
    <w:rsid w:val="0061309A"/>
    <w:rsid w:val="006130EA"/>
    <w:rsid w:val="006131F4"/>
    <w:rsid w:val="0061324E"/>
    <w:rsid w:val="00613335"/>
    <w:rsid w:val="0061338E"/>
    <w:rsid w:val="006133E0"/>
    <w:rsid w:val="00613434"/>
    <w:rsid w:val="006134E1"/>
    <w:rsid w:val="00613807"/>
    <w:rsid w:val="00613879"/>
    <w:rsid w:val="0061396A"/>
    <w:rsid w:val="006139A1"/>
    <w:rsid w:val="00613B4B"/>
    <w:rsid w:val="00614322"/>
    <w:rsid w:val="00614622"/>
    <w:rsid w:val="00614704"/>
    <w:rsid w:val="00614997"/>
    <w:rsid w:val="006149DD"/>
    <w:rsid w:val="00614A24"/>
    <w:rsid w:val="00614AD8"/>
    <w:rsid w:val="00614AFE"/>
    <w:rsid w:val="00614C2E"/>
    <w:rsid w:val="00614C30"/>
    <w:rsid w:val="00614CB2"/>
    <w:rsid w:val="00614D01"/>
    <w:rsid w:val="00614E3F"/>
    <w:rsid w:val="006150A9"/>
    <w:rsid w:val="00615278"/>
    <w:rsid w:val="006153DA"/>
    <w:rsid w:val="00615683"/>
    <w:rsid w:val="006156E1"/>
    <w:rsid w:val="006156F2"/>
    <w:rsid w:val="006158B8"/>
    <w:rsid w:val="00616191"/>
    <w:rsid w:val="006161BB"/>
    <w:rsid w:val="00616268"/>
    <w:rsid w:val="0061665E"/>
    <w:rsid w:val="006166CA"/>
    <w:rsid w:val="00616849"/>
    <w:rsid w:val="00616A59"/>
    <w:rsid w:val="00616AF8"/>
    <w:rsid w:val="00616C46"/>
    <w:rsid w:val="00616CD8"/>
    <w:rsid w:val="00617238"/>
    <w:rsid w:val="006172D4"/>
    <w:rsid w:val="0061733A"/>
    <w:rsid w:val="0061746F"/>
    <w:rsid w:val="00617756"/>
    <w:rsid w:val="006178A4"/>
    <w:rsid w:val="006178F1"/>
    <w:rsid w:val="00617A12"/>
    <w:rsid w:val="00617ADC"/>
    <w:rsid w:val="00617D49"/>
    <w:rsid w:val="00617D65"/>
    <w:rsid w:val="006200E6"/>
    <w:rsid w:val="00620227"/>
    <w:rsid w:val="00620268"/>
    <w:rsid w:val="006202DE"/>
    <w:rsid w:val="006205CE"/>
    <w:rsid w:val="00620685"/>
    <w:rsid w:val="006206F9"/>
    <w:rsid w:val="00620A0A"/>
    <w:rsid w:val="00620A84"/>
    <w:rsid w:val="00620C46"/>
    <w:rsid w:val="00620D4F"/>
    <w:rsid w:val="006210FE"/>
    <w:rsid w:val="0062113E"/>
    <w:rsid w:val="0062122C"/>
    <w:rsid w:val="00621256"/>
    <w:rsid w:val="006212D1"/>
    <w:rsid w:val="006213F3"/>
    <w:rsid w:val="00621436"/>
    <w:rsid w:val="00621486"/>
    <w:rsid w:val="00621756"/>
    <w:rsid w:val="00621A63"/>
    <w:rsid w:val="00621A94"/>
    <w:rsid w:val="00621C58"/>
    <w:rsid w:val="00621E93"/>
    <w:rsid w:val="006224BC"/>
    <w:rsid w:val="006226FB"/>
    <w:rsid w:val="00622701"/>
    <w:rsid w:val="00622808"/>
    <w:rsid w:val="0062299D"/>
    <w:rsid w:val="0062299E"/>
    <w:rsid w:val="006229CC"/>
    <w:rsid w:val="00622AD4"/>
    <w:rsid w:val="00622BE8"/>
    <w:rsid w:val="00622D5D"/>
    <w:rsid w:val="00622DB7"/>
    <w:rsid w:val="006230FC"/>
    <w:rsid w:val="00623165"/>
    <w:rsid w:val="0062317C"/>
    <w:rsid w:val="00623294"/>
    <w:rsid w:val="006233BE"/>
    <w:rsid w:val="006233FB"/>
    <w:rsid w:val="0062341B"/>
    <w:rsid w:val="00623474"/>
    <w:rsid w:val="0062385D"/>
    <w:rsid w:val="0062398B"/>
    <w:rsid w:val="00623AD1"/>
    <w:rsid w:val="00623C98"/>
    <w:rsid w:val="00623CCD"/>
    <w:rsid w:val="00623D3F"/>
    <w:rsid w:val="00623EBC"/>
    <w:rsid w:val="00623EE5"/>
    <w:rsid w:val="0062410B"/>
    <w:rsid w:val="006243D8"/>
    <w:rsid w:val="006244D5"/>
    <w:rsid w:val="006246ED"/>
    <w:rsid w:val="00624709"/>
    <w:rsid w:val="00624721"/>
    <w:rsid w:val="00624AD1"/>
    <w:rsid w:val="00624AD9"/>
    <w:rsid w:val="00624CA7"/>
    <w:rsid w:val="00624EF4"/>
    <w:rsid w:val="00624F59"/>
    <w:rsid w:val="00624FFD"/>
    <w:rsid w:val="00625155"/>
    <w:rsid w:val="00625216"/>
    <w:rsid w:val="006255B4"/>
    <w:rsid w:val="006258E4"/>
    <w:rsid w:val="00625941"/>
    <w:rsid w:val="006259A2"/>
    <w:rsid w:val="00625BAA"/>
    <w:rsid w:val="00625CC5"/>
    <w:rsid w:val="00625D9A"/>
    <w:rsid w:val="00626123"/>
    <w:rsid w:val="006262AD"/>
    <w:rsid w:val="00626436"/>
    <w:rsid w:val="00626497"/>
    <w:rsid w:val="0062653C"/>
    <w:rsid w:val="006265B8"/>
    <w:rsid w:val="00626616"/>
    <w:rsid w:val="006266B2"/>
    <w:rsid w:val="0062699C"/>
    <w:rsid w:val="006269D1"/>
    <w:rsid w:val="00626AEF"/>
    <w:rsid w:val="00626B08"/>
    <w:rsid w:val="00626C2A"/>
    <w:rsid w:val="00626E56"/>
    <w:rsid w:val="00626EA9"/>
    <w:rsid w:val="00626F18"/>
    <w:rsid w:val="00626F7D"/>
    <w:rsid w:val="0062706D"/>
    <w:rsid w:val="0062715D"/>
    <w:rsid w:val="006279AA"/>
    <w:rsid w:val="00627B4D"/>
    <w:rsid w:val="00627B59"/>
    <w:rsid w:val="00627B92"/>
    <w:rsid w:val="00627D26"/>
    <w:rsid w:val="00627D6A"/>
    <w:rsid w:val="00627F24"/>
    <w:rsid w:val="00627F9E"/>
    <w:rsid w:val="006301C0"/>
    <w:rsid w:val="006303E9"/>
    <w:rsid w:val="006305D4"/>
    <w:rsid w:val="00630667"/>
    <w:rsid w:val="0063083F"/>
    <w:rsid w:val="00630900"/>
    <w:rsid w:val="00630E82"/>
    <w:rsid w:val="00631203"/>
    <w:rsid w:val="006312C4"/>
    <w:rsid w:val="006313B1"/>
    <w:rsid w:val="006315F6"/>
    <w:rsid w:val="0063170D"/>
    <w:rsid w:val="00631720"/>
    <w:rsid w:val="006318B0"/>
    <w:rsid w:val="00631953"/>
    <w:rsid w:val="00631A07"/>
    <w:rsid w:val="00631A13"/>
    <w:rsid w:val="00631A33"/>
    <w:rsid w:val="00631AE7"/>
    <w:rsid w:val="00631BC8"/>
    <w:rsid w:val="00631CB6"/>
    <w:rsid w:val="00631D1A"/>
    <w:rsid w:val="00631E42"/>
    <w:rsid w:val="00631E64"/>
    <w:rsid w:val="0063200B"/>
    <w:rsid w:val="0063200E"/>
    <w:rsid w:val="00632270"/>
    <w:rsid w:val="00632278"/>
    <w:rsid w:val="006323F8"/>
    <w:rsid w:val="006325C7"/>
    <w:rsid w:val="0063262E"/>
    <w:rsid w:val="006328A7"/>
    <w:rsid w:val="0063292C"/>
    <w:rsid w:val="00632A4B"/>
    <w:rsid w:val="00632B4B"/>
    <w:rsid w:val="00632B9F"/>
    <w:rsid w:val="00632C88"/>
    <w:rsid w:val="00632CB2"/>
    <w:rsid w:val="00632DE1"/>
    <w:rsid w:val="00632E5A"/>
    <w:rsid w:val="00632ECF"/>
    <w:rsid w:val="0063312A"/>
    <w:rsid w:val="006331C1"/>
    <w:rsid w:val="006333CD"/>
    <w:rsid w:val="006336E2"/>
    <w:rsid w:val="00633967"/>
    <w:rsid w:val="00633A4E"/>
    <w:rsid w:val="00633B52"/>
    <w:rsid w:val="00633D50"/>
    <w:rsid w:val="00633D72"/>
    <w:rsid w:val="00633DF2"/>
    <w:rsid w:val="00633ECB"/>
    <w:rsid w:val="006340B7"/>
    <w:rsid w:val="006340C8"/>
    <w:rsid w:val="006342B8"/>
    <w:rsid w:val="006342D9"/>
    <w:rsid w:val="0063461C"/>
    <w:rsid w:val="00634638"/>
    <w:rsid w:val="00634869"/>
    <w:rsid w:val="00634CB8"/>
    <w:rsid w:val="00634EB4"/>
    <w:rsid w:val="0063519F"/>
    <w:rsid w:val="00635247"/>
    <w:rsid w:val="00635259"/>
    <w:rsid w:val="006353DB"/>
    <w:rsid w:val="0063541F"/>
    <w:rsid w:val="006358AD"/>
    <w:rsid w:val="00635BCD"/>
    <w:rsid w:val="00635BDC"/>
    <w:rsid w:val="00635C6B"/>
    <w:rsid w:val="00635CEF"/>
    <w:rsid w:val="00635E49"/>
    <w:rsid w:val="00636052"/>
    <w:rsid w:val="006360CF"/>
    <w:rsid w:val="00636377"/>
    <w:rsid w:val="006368FF"/>
    <w:rsid w:val="00636B8A"/>
    <w:rsid w:val="00636B9F"/>
    <w:rsid w:val="00636D0A"/>
    <w:rsid w:val="00636D3B"/>
    <w:rsid w:val="00636E5F"/>
    <w:rsid w:val="00636EA3"/>
    <w:rsid w:val="00636F44"/>
    <w:rsid w:val="006370D9"/>
    <w:rsid w:val="00637594"/>
    <w:rsid w:val="006375C8"/>
    <w:rsid w:val="00637621"/>
    <w:rsid w:val="006376B6"/>
    <w:rsid w:val="00637786"/>
    <w:rsid w:val="00637823"/>
    <w:rsid w:val="00637ABD"/>
    <w:rsid w:val="00637B3F"/>
    <w:rsid w:val="00637B41"/>
    <w:rsid w:val="00637C7D"/>
    <w:rsid w:val="00637D1D"/>
    <w:rsid w:val="00637D5D"/>
    <w:rsid w:val="00637DB2"/>
    <w:rsid w:val="00637E30"/>
    <w:rsid w:val="00637EE0"/>
    <w:rsid w:val="006400FC"/>
    <w:rsid w:val="00640382"/>
    <w:rsid w:val="0064047E"/>
    <w:rsid w:val="006405DE"/>
    <w:rsid w:val="0064064F"/>
    <w:rsid w:val="006409A1"/>
    <w:rsid w:val="00640C4F"/>
    <w:rsid w:val="00641210"/>
    <w:rsid w:val="00641277"/>
    <w:rsid w:val="00641419"/>
    <w:rsid w:val="00641489"/>
    <w:rsid w:val="00641699"/>
    <w:rsid w:val="006416CC"/>
    <w:rsid w:val="006419DA"/>
    <w:rsid w:val="006419E4"/>
    <w:rsid w:val="00641C51"/>
    <w:rsid w:val="00641E1A"/>
    <w:rsid w:val="00642054"/>
    <w:rsid w:val="00642066"/>
    <w:rsid w:val="00642134"/>
    <w:rsid w:val="006421D8"/>
    <w:rsid w:val="00642232"/>
    <w:rsid w:val="006422BD"/>
    <w:rsid w:val="00642317"/>
    <w:rsid w:val="00642718"/>
    <w:rsid w:val="0064278B"/>
    <w:rsid w:val="006427AA"/>
    <w:rsid w:val="0064288A"/>
    <w:rsid w:val="0064295F"/>
    <w:rsid w:val="00642AE7"/>
    <w:rsid w:val="00642EEA"/>
    <w:rsid w:val="00642F73"/>
    <w:rsid w:val="00643079"/>
    <w:rsid w:val="0064319F"/>
    <w:rsid w:val="00643316"/>
    <w:rsid w:val="0064333F"/>
    <w:rsid w:val="00643957"/>
    <w:rsid w:val="00643B15"/>
    <w:rsid w:val="00643EAF"/>
    <w:rsid w:val="00643F7E"/>
    <w:rsid w:val="006442DB"/>
    <w:rsid w:val="00644581"/>
    <w:rsid w:val="00644587"/>
    <w:rsid w:val="006447E6"/>
    <w:rsid w:val="00644800"/>
    <w:rsid w:val="0064485B"/>
    <w:rsid w:val="00644B07"/>
    <w:rsid w:val="00644B19"/>
    <w:rsid w:val="00644E24"/>
    <w:rsid w:val="00644E4D"/>
    <w:rsid w:val="00644EA2"/>
    <w:rsid w:val="00644F96"/>
    <w:rsid w:val="006451B0"/>
    <w:rsid w:val="00645247"/>
    <w:rsid w:val="00645367"/>
    <w:rsid w:val="006453B3"/>
    <w:rsid w:val="006454CC"/>
    <w:rsid w:val="006455CB"/>
    <w:rsid w:val="00645B55"/>
    <w:rsid w:val="006460D1"/>
    <w:rsid w:val="006463C4"/>
    <w:rsid w:val="006464AF"/>
    <w:rsid w:val="00646614"/>
    <w:rsid w:val="0064662A"/>
    <w:rsid w:val="00646765"/>
    <w:rsid w:val="006468ED"/>
    <w:rsid w:val="006469E5"/>
    <w:rsid w:val="00646A24"/>
    <w:rsid w:val="00646AFB"/>
    <w:rsid w:val="00646B0E"/>
    <w:rsid w:val="00646B16"/>
    <w:rsid w:val="00646C0A"/>
    <w:rsid w:val="00646CEC"/>
    <w:rsid w:val="00646D4C"/>
    <w:rsid w:val="00646F2D"/>
    <w:rsid w:val="00646FFD"/>
    <w:rsid w:val="00647028"/>
    <w:rsid w:val="00647070"/>
    <w:rsid w:val="00647272"/>
    <w:rsid w:val="00647551"/>
    <w:rsid w:val="006475EF"/>
    <w:rsid w:val="00647748"/>
    <w:rsid w:val="00647768"/>
    <w:rsid w:val="00647B91"/>
    <w:rsid w:val="00647CEA"/>
    <w:rsid w:val="00647E37"/>
    <w:rsid w:val="00647EEC"/>
    <w:rsid w:val="0065013F"/>
    <w:rsid w:val="00650399"/>
    <w:rsid w:val="00650750"/>
    <w:rsid w:val="0065079B"/>
    <w:rsid w:val="00650815"/>
    <w:rsid w:val="00650958"/>
    <w:rsid w:val="00650A7C"/>
    <w:rsid w:val="00650AB5"/>
    <w:rsid w:val="00650B86"/>
    <w:rsid w:val="00650F77"/>
    <w:rsid w:val="006511DB"/>
    <w:rsid w:val="006512B8"/>
    <w:rsid w:val="00651463"/>
    <w:rsid w:val="0065159D"/>
    <w:rsid w:val="006515C6"/>
    <w:rsid w:val="006515FE"/>
    <w:rsid w:val="00651710"/>
    <w:rsid w:val="0065182A"/>
    <w:rsid w:val="00651C80"/>
    <w:rsid w:val="00651E13"/>
    <w:rsid w:val="00651EA9"/>
    <w:rsid w:val="00651EB2"/>
    <w:rsid w:val="00651F64"/>
    <w:rsid w:val="00651F97"/>
    <w:rsid w:val="006522F9"/>
    <w:rsid w:val="00652487"/>
    <w:rsid w:val="006527C7"/>
    <w:rsid w:val="00653033"/>
    <w:rsid w:val="006530F2"/>
    <w:rsid w:val="00653319"/>
    <w:rsid w:val="006533B5"/>
    <w:rsid w:val="0065349A"/>
    <w:rsid w:val="006534A9"/>
    <w:rsid w:val="0065363F"/>
    <w:rsid w:val="0065387C"/>
    <w:rsid w:val="006539B3"/>
    <w:rsid w:val="006539CF"/>
    <w:rsid w:val="00653B09"/>
    <w:rsid w:val="00653D74"/>
    <w:rsid w:val="00653FA6"/>
    <w:rsid w:val="00654049"/>
    <w:rsid w:val="006542EC"/>
    <w:rsid w:val="006546C9"/>
    <w:rsid w:val="006549E8"/>
    <w:rsid w:val="00654B6D"/>
    <w:rsid w:val="00654BF2"/>
    <w:rsid w:val="006551FC"/>
    <w:rsid w:val="006552FF"/>
    <w:rsid w:val="0065540C"/>
    <w:rsid w:val="00655452"/>
    <w:rsid w:val="006555B1"/>
    <w:rsid w:val="006555D8"/>
    <w:rsid w:val="00655992"/>
    <w:rsid w:val="00655ADF"/>
    <w:rsid w:val="00655B7A"/>
    <w:rsid w:val="00655BAB"/>
    <w:rsid w:val="00655BF0"/>
    <w:rsid w:val="00655CDB"/>
    <w:rsid w:val="00655D57"/>
    <w:rsid w:val="00655E28"/>
    <w:rsid w:val="00655FF3"/>
    <w:rsid w:val="006562CC"/>
    <w:rsid w:val="00656450"/>
    <w:rsid w:val="006565E7"/>
    <w:rsid w:val="00656692"/>
    <w:rsid w:val="00656745"/>
    <w:rsid w:val="00656898"/>
    <w:rsid w:val="006568CF"/>
    <w:rsid w:val="006568E2"/>
    <w:rsid w:val="00656A40"/>
    <w:rsid w:val="00656A95"/>
    <w:rsid w:val="00656CFC"/>
    <w:rsid w:val="00656D89"/>
    <w:rsid w:val="00657064"/>
    <w:rsid w:val="006570F1"/>
    <w:rsid w:val="006571CA"/>
    <w:rsid w:val="0065721C"/>
    <w:rsid w:val="00657687"/>
    <w:rsid w:val="0065774F"/>
    <w:rsid w:val="00657D08"/>
    <w:rsid w:val="0066042B"/>
    <w:rsid w:val="00660483"/>
    <w:rsid w:val="006605B2"/>
    <w:rsid w:val="0066064F"/>
    <w:rsid w:val="0066071D"/>
    <w:rsid w:val="00660790"/>
    <w:rsid w:val="006609BA"/>
    <w:rsid w:val="00660A52"/>
    <w:rsid w:val="00660C25"/>
    <w:rsid w:val="00660F0A"/>
    <w:rsid w:val="00661003"/>
    <w:rsid w:val="00661470"/>
    <w:rsid w:val="006616A1"/>
    <w:rsid w:val="00661810"/>
    <w:rsid w:val="00661875"/>
    <w:rsid w:val="00661958"/>
    <w:rsid w:val="00661AD8"/>
    <w:rsid w:val="00661B87"/>
    <w:rsid w:val="00661BF4"/>
    <w:rsid w:val="00661DBC"/>
    <w:rsid w:val="00661E82"/>
    <w:rsid w:val="00661F9C"/>
    <w:rsid w:val="00662119"/>
    <w:rsid w:val="006622A7"/>
    <w:rsid w:val="006622F3"/>
    <w:rsid w:val="00662455"/>
    <w:rsid w:val="006629E9"/>
    <w:rsid w:val="006629EA"/>
    <w:rsid w:val="00662B9D"/>
    <w:rsid w:val="00662E61"/>
    <w:rsid w:val="0066311B"/>
    <w:rsid w:val="00663133"/>
    <w:rsid w:val="00663173"/>
    <w:rsid w:val="00663299"/>
    <w:rsid w:val="006632BF"/>
    <w:rsid w:val="00663317"/>
    <w:rsid w:val="006633E4"/>
    <w:rsid w:val="006634FB"/>
    <w:rsid w:val="006635CB"/>
    <w:rsid w:val="00663873"/>
    <w:rsid w:val="00663969"/>
    <w:rsid w:val="00663C7D"/>
    <w:rsid w:val="00663E80"/>
    <w:rsid w:val="0066402D"/>
    <w:rsid w:val="006640DA"/>
    <w:rsid w:val="00664182"/>
    <w:rsid w:val="006645C4"/>
    <w:rsid w:val="00664606"/>
    <w:rsid w:val="006649CE"/>
    <w:rsid w:val="006650E9"/>
    <w:rsid w:val="00665497"/>
    <w:rsid w:val="00665662"/>
    <w:rsid w:val="0066570E"/>
    <w:rsid w:val="00665928"/>
    <w:rsid w:val="006659C9"/>
    <w:rsid w:val="00665A1D"/>
    <w:rsid w:val="00665A7D"/>
    <w:rsid w:val="00665A96"/>
    <w:rsid w:val="00665B8F"/>
    <w:rsid w:val="00665BFF"/>
    <w:rsid w:val="00665DC5"/>
    <w:rsid w:val="00665E96"/>
    <w:rsid w:val="00665EF3"/>
    <w:rsid w:val="00665F2B"/>
    <w:rsid w:val="00665F81"/>
    <w:rsid w:val="00666185"/>
    <w:rsid w:val="006663AA"/>
    <w:rsid w:val="00666519"/>
    <w:rsid w:val="00666600"/>
    <w:rsid w:val="006666FA"/>
    <w:rsid w:val="006669AC"/>
    <w:rsid w:val="006669CE"/>
    <w:rsid w:val="00666AE7"/>
    <w:rsid w:val="00666B98"/>
    <w:rsid w:val="00666DE9"/>
    <w:rsid w:val="00666E19"/>
    <w:rsid w:val="00666F9E"/>
    <w:rsid w:val="00666FF6"/>
    <w:rsid w:val="006673D2"/>
    <w:rsid w:val="00667A78"/>
    <w:rsid w:val="00667AC5"/>
    <w:rsid w:val="00667BAC"/>
    <w:rsid w:val="00670252"/>
    <w:rsid w:val="006704C3"/>
    <w:rsid w:val="00670572"/>
    <w:rsid w:val="006705E2"/>
    <w:rsid w:val="00670997"/>
    <w:rsid w:val="006709D8"/>
    <w:rsid w:val="00670A88"/>
    <w:rsid w:val="00670CCF"/>
    <w:rsid w:val="006710FE"/>
    <w:rsid w:val="0067142D"/>
    <w:rsid w:val="0067170D"/>
    <w:rsid w:val="006717ED"/>
    <w:rsid w:val="00671C26"/>
    <w:rsid w:val="00671DF9"/>
    <w:rsid w:val="006721F9"/>
    <w:rsid w:val="00672445"/>
    <w:rsid w:val="006724BF"/>
    <w:rsid w:val="006724FE"/>
    <w:rsid w:val="00672603"/>
    <w:rsid w:val="00672637"/>
    <w:rsid w:val="0067263B"/>
    <w:rsid w:val="00672BE6"/>
    <w:rsid w:val="00672D3E"/>
    <w:rsid w:val="00672E2E"/>
    <w:rsid w:val="00672E79"/>
    <w:rsid w:val="00673317"/>
    <w:rsid w:val="0067383E"/>
    <w:rsid w:val="00673959"/>
    <w:rsid w:val="00673A42"/>
    <w:rsid w:val="00673CB6"/>
    <w:rsid w:val="00673D41"/>
    <w:rsid w:val="00673D6B"/>
    <w:rsid w:val="00673DA0"/>
    <w:rsid w:val="00673F2D"/>
    <w:rsid w:val="00673FCA"/>
    <w:rsid w:val="0067401C"/>
    <w:rsid w:val="00674029"/>
    <w:rsid w:val="00674158"/>
    <w:rsid w:val="0067415F"/>
    <w:rsid w:val="0067417F"/>
    <w:rsid w:val="006742C0"/>
    <w:rsid w:val="0067433A"/>
    <w:rsid w:val="00674461"/>
    <w:rsid w:val="006744DF"/>
    <w:rsid w:val="00674599"/>
    <w:rsid w:val="006745C8"/>
    <w:rsid w:val="0067468D"/>
    <w:rsid w:val="006746EB"/>
    <w:rsid w:val="00674826"/>
    <w:rsid w:val="006749C7"/>
    <w:rsid w:val="00674B68"/>
    <w:rsid w:val="00674E9C"/>
    <w:rsid w:val="00675257"/>
    <w:rsid w:val="0067548E"/>
    <w:rsid w:val="0067578A"/>
    <w:rsid w:val="00675B9B"/>
    <w:rsid w:val="00675C80"/>
    <w:rsid w:val="00675D37"/>
    <w:rsid w:val="00675E5C"/>
    <w:rsid w:val="00675EE3"/>
    <w:rsid w:val="00675FFC"/>
    <w:rsid w:val="00676003"/>
    <w:rsid w:val="0067609B"/>
    <w:rsid w:val="00676208"/>
    <w:rsid w:val="0067625E"/>
    <w:rsid w:val="0067669C"/>
    <w:rsid w:val="0067695E"/>
    <w:rsid w:val="00676A5E"/>
    <w:rsid w:val="00676AAE"/>
    <w:rsid w:val="00676B0A"/>
    <w:rsid w:val="00676BA1"/>
    <w:rsid w:val="00676CF5"/>
    <w:rsid w:val="00676EE7"/>
    <w:rsid w:val="0067731B"/>
    <w:rsid w:val="00677492"/>
    <w:rsid w:val="00677611"/>
    <w:rsid w:val="00677728"/>
    <w:rsid w:val="00677772"/>
    <w:rsid w:val="00677806"/>
    <w:rsid w:val="00677A7B"/>
    <w:rsid w:val="00677AA3"/>
    <w:rsid w:val="00677E91"/>
    <w:rsid w:val="00677EFD"/>
    <w:rsid w:val="00680026"/>
    <w:rsid w:val="0068019A"/>
    <w:rsid w:val="00680321"/>
    <w:rsid w:val="006803A8"/>
    <w:rsid w:val="006803BA"/>
    <w:rsid w:val="00680493"/>
    <w:rsid w:val="006807F4"/>
    <w:rsid w:val="006807F8"/>
    <w:rsid w:val="0068094F"/>
    <w:rsid w:val="006809ED"/>
    <w:rsid w:val="00680B84"/>
    <w:rsid w:val="00680C3E"/>
    <w:rsid w:val="00680C4C"/>
    <w:rsid w:val="00680CA3"/>
    <w:rsid w:val="00680F98"/>
    <w:rsid w:val="00681078"/>
    <w:rsid w:val="0068119E"/>
    <w:rsid w:val="006812F0"/>
    <w:rsid w:val="006813E0"/>
    <w:rsid w:val="006814B5"/>
    <w:rsid w:val="00681797"/>
    <w:rsid w:val="00681951"/>
    <w:rsid w:val="006819DD"/>
    <w:rsid w:val="00681FE2"/>
    <w:rsid w:val="00682140"/>
    <w:rsid w:val="006822B7"/>
    <w:rsid w:val="00682438"/>
    <w:rsid w:val="00682662"/>
    <w:rsid w:val="0068277A"/>
    <w:rsid w:val="006827F0"/>
    <w:rsid w:val="00682837"/>
    <w:rsid w:val="00682961"/>
    <w:rsid w:val="00682A4A"/>
    <w:rsid w:val="00682C10"/>
    <w:rsid w:val="00682DC5"/>
    <w:rsid w:val="00682E5E"/>
    <w:rsid w:val="00682E9F"/>
    <w:rsid w:val="00682F16"/>
    <w:rsid w:val="00683244"/>
    <w:rsid w:val="00683331"/>
    <w:rsid w:val="00683469"/>
    <w:rsid w:val="00683507"/>
    <w:rsid w:val="00683517"/>
    <w:rsid w:val="00683762"/>
    <w:rsid w:val="0068396A"/>
    <w:rsid w:val="00683AE5"/>
    <w:rsid w:val="00683E41"/>
    <w:rsid w:val="00684050"/>
    <w:rsid w:val="006840D6"/>
    <w:rsid w:val="00684262"/>
    <w:rsid w:val="0068428A"/>
    <w:rsid w:val="00684423"/>
    <w:rsid w:val="0068443F"/>
    <w:rsid w:val="006844BA"/>
    <w:rsid w:val="00684626"/>
    <w:rsid w:val="0068481D"/>
    <w:rsid w:val="00684A5D"/>
    <w:rsid w:val="00684A71"/>
    <w:rsid w:val="00684B45"/>
    <w:rsid w:val="00684B5C"/>
    <w:rsid w:val="00684C29"/>
    <w:rsid w:val="00684C92"/>
    <w:rsid w:val="00684EA4"/>
    <w:rsid w:val="006850B3"/>
    <w:rsid w:val="0068519B"/>
    <w:rsid w:val="00685211"/>
    <w:rsid w:val="00685238"/>
    <w:rsid w:val="006852E6"/>
    <w:rsid w:val="006853A5"/>
    <w:rsid w:val="00685485"/>
    <w:rsid w:val="0068562A"/>
    <w:rsid w:val="0068596D"/>
    <w:rsid w:val="006859CB"/>
    <w:rsid w:val="00685A3A"/>
    <w:rsid w:val="00685B0D"/>
    <w:rsid w:val="00685E06"/>
    <w:rsid w:val="006862D0"/>
    <w:rsid w:val="006865C3"/>
    <w:rsid w:val="006867E8"/>
    <w:rsid w:val="0068686F"/>
    <w:rsid w:val="0068695C"/>
    <w:rsid w:val="00686BCA"/>
    <w:rsid w:val="00686C05"/>
    <w:rsid w:val="00686CB5"/>
    <w:rsid w:val="00686EFA"/>
    <w:rsid w:val="00686F7D"/>
    <w:rsid w:val="00686FD2"/>
    <w:rsid w:val="00686FD7"/>
    <w:rsid w:val="0068706E"/>
    <w:rsid w:val="006870B3"/>
    <w:rsid w:val="006870C1"/>
    <w:rsid w:val="00687181"/>
    <w:rsid w:val="00687578"/>
    <w:rsid w:val="0068767A"/>
    <w:rsid w:val="00687B60"/>
    <w:rsid w:val="00687B6A"/>
    <w:rsid w:val="00687C23"/>
    <w:rsid w:val="00687CFB"/>
    <w:rsid w:val="00690016"/>
    <w:rsid w:val="0069041F"/>
    <w:rsid w:val="00690AF1"/>
    <w:rsid w:val="00690BF5"/>
    <w:rsid w:val="00690D57"/>
    <w:rsid w:val="00690F54"/>
    <w:rsid w:val="0069121C"/>
    <w:rsid w:val="00691424"/>
    <w:rsid w:val="00691597"/>
    <w:rsid w:val="006915E8"/>
    <w:rsid w:val="006917B2"/>
    <w:rsid w:val="00691967"/>
    <w:rsid w:val="00691997"/>
    <w:rsid w:val="00691A7A"/>
    <w:rsid w:val="00691B7E"/>
    <w:rsid w:val="00691D84"/>
    <w:rsid w:val="00691D95"/>
    <w:rsid w:val="00691DC3"/>
    <w:rsid w:val="006921E7"/>
    <w:rsid w:val="00692264"/>
    <w:rsid w:val="006925F4"/>
    <w:rsid w:val="00692704"/>
    <w:rsid w:val="006929BF"/>
    <w:rsid w:val="00692A68"/>
    <w:rsid w:val="00692B54"/>
    <w:rsid w:val="00692CBB"/>
    <w:rsid w:val="00693309"/>
    <w:rsid w:val="00693797"/>
    <w:rsid w:val="006938D3"/>
    <w:rsid w:val="00693934"/>
    <w:rsid w:val="00693ABB"/>
    <w:rsid w:val="00693F67"/>
    <w:rsid w:val="00693F94"/>
    <w:rsid w:val="0069400B"/>
    <w:rsid w:val="0069404F"/>
    <w:rsid w:val="006942F1"/>
    <w:rsid w:val="0069435E"/>
    <w:rsid w:val="0069445F"/>
    <w:rsid w:val="0069448A"/>
    <w:rsid w:val="0069464B"/>
    <w:rsid w:val="006947DD"/>
    <w:rsid w:val="00694C7C"/>
    <w:rsid w:val="00694E91"/>
    <w:rsid w:val="00694F7F"/>
    <w:rsid w:val="00695141"/>
    <w:rsid w:val="006952AD"/>
    <w:rsid w:val="00695345"/>
    <w:rsid w:val="00695663"/>
    <w:rsid w:val="00695686"/>
    <w:rsid w:val="0069581F"/>
    <w:rsid w:val="006958B0"/>
    <w:rsid w:val="00695CA3"/>
    <w:rsid w:val="00695ED0"/>
    <w:rsid w:val="00695F20"/>
    <w:rsid w:val="0069610D"/>
    <w:rsid w:val="00696472"/>
    <w:rsid w:val="006966B4"/>
    <w:rsid w:val="00696786"/>
    <w:rsid w:val="006967F8"/>
    <w:rsid w:val="00696890"/>
    <w:rsid w:val="00696978"/>
    <w:rsid w:val="006969CA"/>
    <w:rsid w:val="00696D15"/>
    <w:rsid w:val="0069712A"/>
    <w:rsid w:val="006971D2"/>
    <w:rsid w:val="00697309"/>
    <w:rsid w:val="0069741B"/>
    <w:rsid w:val="00697738"/>
    <w:rsid w:val="006977F0"/>
    <w:rsid w:val="006977F4"/>
    <w:rsid w:val="00697832"/>
    <w:rsid w:val="00697915"/>
    <w:rsid w:val="0069795B"/>
    <w:rsid w:val="00697983"/>
    <w:rsid w:val="006979B5"/>
    <w:rsid w:val="00697A46"/>
    <w:rsid w:val="00697D50"/>
    <w:rsid w:val="00697E97"/>
    <w:rsid w:val="00697F0B"/>
    <w:rsid w:val="00697F34"/>
    <w:rsid w:val="006A0117"/>
    <w:rsid w:val="006A04F7"/>
    <w:rsid w:val="006A05A3"/>
    <w:rsid w:val="006A05D4"/>
    <w:rsid w:val="006A0726"/>
    <w:rsid w:val="006A079D"/>
    <w:rsid w:val="006A0845"/>
    <w:rsid w:val="006A0AEC"/>
    <w:rsid w:val="006A0E02"/>
    <w:rsid w:val="006A0FEB"/>
    <w:rsid w:val="006A11FD"/>
    <w:rsid w:val="006A12CE"/>
    <w:rsid w:val="006A12D6"/>
    <w:rsid w:val="006A133B"/>
    <w:rsid w:val="006A15DD"/>
    <w:rsid w:val="006A181F"/>
    <w:rsid w:val="006A195C"/>
    <w:rsid w:val="006A1A3A"/>
    <w:rsid w:val="006A1D57"/>
    <w:rsid w:val="006A1E3E"/>
    <w:rsid w:val="006A1E8C"/>
    <w:rsid w:val="006A1F11"/>
    <w:rsid w:val="006A24D4"/>
    <w:rsid w:val="006A2627"/>
    <w:rsid w:val="006A2722"/>
    <w:rsid w:val="006A27EB"/>
    <w:rsid w:val="006A2823"/>
    <w:rsid w:val="006A2B0F"/>
    <w:rsid w:val="006A2BEE"/>
    <w:rsid w:val="006A2EFA"/>
    <w:rsid w:val="006A2F7C"/>
    <w:rsid w:val="006A3040"/>
    <w:rsid w:val="006A3124"/>
    <w:rsid w:val="006A3338"/>
    <w:rsid w:val="006A3417"/>
    <w:rsid w:val="006A355A"/>
    <w:rsid w:val="006A365E"/>
    <w:rsid w:val="006A36CB"/>
    <w:rsid w:val="006A396C"/>
    <w:rsid w:val="006A3BF2"/>
    <w:rsid w:val="006A3C7A"/>
    <w:rsid w:val="006A3CCF"/>
    <w:rsid w:val="006A4251"/>
    <w:rsid w:val="006A43A1"/>
    <w:rsid w:val="006A441C"/>
    <w:rsid w:val="006A4626"/>
    <w:rsid w:val="006A492B"/>
    <w:rsid w:val="006A4A5C"/>
    <w:rsid w:val="006A4BAE"/>
    <w:rsid w:val="006A4CFF"/>
    <w:rsid w:val="006A4D84"/>
    <w:rsid w:val="006A4DB5"/>
    <w:rsid w:val="006A506A"/>
    <w:rsid w:val="006A54C7"/>
    <w:rsid w:val="006A54DD"/>
    <w:rsid w:val="006A5534"/>
    <w:rsid w:val="006A5650"/>
    <w:rsid w:val="006A58BC"/>
    <w:rsid w:val="006A59A8"/>
    <w:rsid w:val="006A5B3B"/>
    <w:rsid w:val="006A6061"/>
    <w:rsid w:val="006A6105"/>
    <w:rsid w:val="006A619B"/>
    <w:rsid w:val="006A63B0"/>
    <w:rsid w:val="006A6438"/>
    <w:rsid w:val="006A64F9"/>
    <w:rsid w:val="006A6505"/>
    <w:rsid w:val="006A671E"/>
    <w:rsid w:val="006A67EF"/>
    <w:rsid w:val="006A67FD"/>
    <w:rsid w:val="006A6808"/>
    <w:rsid w:val="006A6967"/>
    <w:rsid w:val="006A6C93"/>
    <w:rsid w:val="006A6D09"/>
    <w:rsid w:val="006A6D3F"/>
    <w:rsid w:val="006A6D83"/>
    <w:rsid w:val="006A6EC6"/>
    <w:rsid w:val="006A6ECF"/>
    <w:rsid w:val="006A7052"/>
    <w:rsid w:val="006A7098"/>
    <w:rsid w:val="006A71F4"/>
    <w:rsid w:val="006A729E"/>
    <w:rsid w:val="006A7470"/>
    <w:rsid w:val="006A74B0"/>
    <w:rsid w:val="006A75F3"/>
    <w:rsid w:val="006A7825"/>
    <w:rsid w:val="006A7ACD"/>
    <w:rsid w:val="006A7DB7"/>
    <w:rsid w:val="006B03E9"/>
    <w:rsid w:val="006B0589"/>
    <w:rsid w:val="006B0673"/>
    <w:rsid w:val="006B07B8"/>
    <w:rsid w:val="006B09F7"/>
    <w:rsid w:val="006B0D24"/>
    <w:rsid w:val="006B0DCE"/>
    <w:rsid w:val="006B0EF5"/>
    <w:rsid w:val="006B1261"/>
    <w:rsid w:val="006B13F8"/>
    <w:rsid w:val="006B1470"/>
    <w:rsid w:val="006B1494"/>
    <w:rsid w:val="006B14DC"/>
    <w:rsid w:val="006B1634"/>
    <w:rsid w:val="006B16A0"/>
    <w:rsid w:val="006B19FE"/>
    <w:rsid w:val="006B1C50"/>
    <w:rsid w:val="006B1F39"/>
    <w:rsid w:val="006B1FED"/>
    <w:rsid w:val="006B2031"/>
    <w:rsid w:val="006B23A0"/>
    <w:rsid w:val="006B2527"/>
    <w:rsid w:val="006B25D3"/>
    <w:rsid w:val="006B2844"/>
    <w:rsid w:val="006B28E9"/>
    <w:rsid w:val="006B2B56"/>
    <w:rsid w:val="006B2D0E"/>
    <w:rsid w:val="006B2D49"/>
    <w:rsid w:val="006B2FF5"/>
    <w:rsid w:val="006B30FD"/>
    <w:rsid w:val="006B3219"/>
    <w:rsid w:val="006B33B1"/>
    <w:rsid w:val="006B34D3"/>
    <w:rsid w:val="006B3615"/>
    <w:rsid w:val="006B3658"/>
    <w:rsid w:val="006B39F4"/>
    <w:rsid w:val="006B3A75"/>
    <w:rsid w:val="006B3C3B"/>
    <w:rsid w:val="006B3DD3"/>
    <w:rsid w:val="006B3DF0"/>
    <w:rsid w:val="006B3E8E"/>
    <w:rsid w:val="006B3FB3"/>
    <w:rsid w:val="006B406A"/>
    <w:rsid w:val="006B41D7"/>
    <w:rsid w:val="006B43D5"/>
    <w:rsid w:val="006B4482"/>
    <w:rsid w:val="006B44D4"/>
    <w:rsid w:val="006B46E9"/>
    <w:rsid w:val="006B47A9"/>
    <w:rsid w:val="006B4818"/>
    <w:rsid w:val="006B4926"/>
    <w:rsid w:val="006B49B8"/>
    <w:rsid w:val="006B4CC0"/>
    <w:rsid w:val="006B4CCA"/>
    <w:rsid w:val="006B4CE9"/>
    <w:rsid w:val="006B4D27"/>
    <w:rsid w:val="006B4D39"/>
    <w:rsid w:val="006B4E32"/>
    <w:rsid w:val="006B4EAC"/>
    <w:rsid w:val="006B4F25"/>
    <w:rsid w:val="006B4F4A"/>
    <w:rsid w:val="006B4F84"/>
    <w:rsid w:val="006B4FD6"/>
    <w:rsid w:val="006B5131"/>
    <w:rsid w:val="006B5421"/>
    <w:rsid w:val="006B5592"/>
    <w:rsid w:val="006B55BA"/>
    <w:rsid w:val="006B562A"/>
    <w:rsid w:val="006B5670"/>
    <w:rsid w:val="006B5B79"/>
    <w:rsid w:val="006B5BED"/>
    <w:rsid w:val="006B5D49"/>
    <w:rsid w:val="006B5FA6"/>
    <w:rsid w:val="006B6121"/>
    <w:rsid w:val="006B6150"/>
    <w:rsid w:val="006B627C"/>
    <w:rsid w:val="006B69A7"/>
    <w:rsid w:val="006B6A0C"/>
    <w:rsid w:val="006B6B8C"/>
    <w:rsid w:val="006B6CE5"/>
    <w:rsid w:val="006B6DFC"/>
    <w:rsid w:val="006B6E22"/>
    <w:rsid w:val="006B7045"/>
    <w:rsid w:val="006B7255"/>
    <w:rsid w:val="006B7574"/>
    <w:rsid w:val="006B764E"/>
    <w:rsid w:val="006B782C"/>
    <w:rsid w:val="006B7869"/>
    <w:rsid w:val="006B789D"/>
    <w:rsid w:val="006B7A82"/>
    <w:rsid w:val="006B7ABF"/>
    <w:rsid w:val="006B7CBD"/>
    <w:rsid w:val="006B7E04"/>
    <w:rsid w:val="006B7F09"/>
    <w:rsid w:val="006B7F15"/>
    <w:rsid w:val="006B7FAC"/>
    <w:rsid w:val="006C0095"/>
    <w:rsid w:val="006C04C1"/>
    <w:rsid w:val="006C050C"/>
    <w:rsid w:val="006C0798"/>
    <w:rsid w:val="006C0834"/>
    <w:rsid w:val="006C08DD"/>
    <w:rsid w:val="006C09A8"/>
    <w:rsid w:val="006C0A48"/>
    <w:rsid w:val="006C0ACB"/>
    <w:rsid w:val="006C0C90"/>
    <w:rsid w:val="006C0F9A"/>
    <w:rsid w:val="006C105D"/>
    <w:rsid w:val="006C10CA"/>
    <w:rsid w:val="006C10E0"/>
    <w:rsid w:val="006C110E"/>
    <w:rsid w:val="006C12A8"/>
    <w:rsid w:val="006C1500"/>
    <w:rsid w:val="006C15F4"/>
    <w:rsid w:val="006C1600"/>
    <w:rsid w:val="006C1637"/>
    <w:rsid w:val="006C16A2"/>
    <w:rsid w:val="006C18BA"/>
    <w:rsid w:val="006C1AEA"/>
    <w:rsid w:val="006C1B9D"/>
    <w:rsid w:val="006C1C91"/>
    <w:rsid w:val="006C1D9C"/>
    <w:rsid w:val="006C1DF1"/>
    <w:rsid w:val="006C205C"/>
    <w:rsid w:val="006C212C"/>
    <w:rsid w:val="006C227B"/>
    <w:rsid w:val="006C2307"/>
    <w:rsid w:val="006C242C"/>
    <w:rsid w:val="006C2550"/>
    <w:rsid w:val="006C2983"/>
    <w:rsid w:val="006C2AFF"/>
    <w:rsid w:val="006C2E80"/>
    <w:rsid w:val="006C2F59"/>
    <w:rsid w:val="006C3070"/>
    <w:rsid w:val="006C30E2"/>
    <w:rsid w:val="006C3128"/>
    <w:rsid w:val="006C3143"/>
    <w:rsid w:val="006C314E"/>
    <w:rsid w:val="006C329F"/>
    <w:rsid w:val="006C3756"/>
    <w:rsid w:val="006C3923"/>
    <w:rsid w:val="006C39FD"/>
    <w:rsid w:val="006C3B29"/>
    <w:rsid w:val="006C3B37"/>
    <w:rsid w:val="006C3C13"/>
    <w:rsid w:val="006C3F15"/>
    <w:rsid w:val="006C4262"/>
    <w:rsid w:val="006C4915"/>
    <w:rsid w:val="006C4BC9"/>
    <w:rsid w:val="006C4BFB"/>
    <w:rsid w:val="006C4EC0"/>
    <w:rsid w:val="006C4EEC"/>
    <w:rsid w:val="006C4F59"/>
    <w:rsid w:val="006C51B1"/>
    <w:rsid w:val="006C51CA"/>
    <w:rsid w:val="006C53DA"/>
    <w:rsid w:val="006C557D"/>
    <w:rsid w:val="006C560B"/>
    <w:rsid w:val="006C57A8"/>
    <w:rsid w:val="006C58CB"/>
    <w:rsid w:val="006C5A67"/>
    <w:rsid w:val="006C5A6F"/>
    <w:rsid w:val="006C5E00"/>
    <w:rsid w:val="006C5E31"/>
    <w:rsid w:val="006C5E91"/>
    <w:rsid w:val="006C60BC"/>
    <w:rsid w:val="006C613C"/>
    <w:rsid w:val="006C61CF"/>
    <w:rsid w:val="006C61DB"/>
    <w:rsid w:val="006C62B8"/>
    <w:rsid w:val="006C6539"/>
    <w:rsid w:val="006C66B4"/>
    <w:rsid w:val="006C6787"/>
    <w:rsid w:val="006C6A00"/>
    <w:rsid w:val="006C6B6B"/>
    <w:rsid w:val="006C6BC5"/>
    <w:rsid w:val="006C6BCD"/>
    <w:rsid w:val="006C6E49"/>
    <w:rsid w:val="006C6E5D"/>
    <w:rsid w:val="006C6EE6"/>
    <w:rsid w:val="006C7185"/>
    <w:rsid w:val="006C72F8"/>
    <w:rsid w:val="006C74A7"/>
    <w:rsid w:val="006C7544"/>
    <w:rsid w:val="006C7636"/>
    <w:rsid w:val="006C771A"/>
    <w:rsid w:val="006C77F2"/>
    <w:rsid w:val="006C7A11"/>
    <w:rsid w:val="006C7D05"/>
    <w:rsid w:val="006C7E35"/>
    <w:rsid w:val="006C7FB1"/>
    <w:rsid w:val="006D023A"/>
    <w:rsid w:val="006D033F"/>
    <w:rsid w:val="006D0371"/>
    <w:rsid w:val="006D0669"/>
    <w:rsid w:val="006D07C9"/>
    <w:rsid w:val="006D0AB2"/>
    <w:rsid w:val="006D0D84"/>
    <w:rsid w:val="006D101C"/>
    <w:rsid w:val="006D1169"/>
    <w:rsid w:val="006D125A"/>
    <w:rsid w:val="006D12FD"/>
    <w:rsid w:val="006D149E"/>
    <w:rsid w:val="006D15A8"/>
    <w:rsid w:val="006D1621"/>
    <w:rsid w:val="006D17DB"/>
    <w:rsid w:val="006D1AAE"/>
    <w:rsid w:val="006D1B7A"/>
    <w:rsid w:val="006D1B92"/>
    <w:rsid w:val="006D1BB4"/>
    <w:rsid w:val="006D1C6B"/>
    <w:rsid w:val="006D1CA0"/>
    <w:rsid w:val="006D1E32"/>
    <w:rsid w:val="006D1FE5"/>
    <w:rsid w:val="006D216C"/>
    <w:rsid w:val="006D2192"/>
    <w:rsid w:val="006D244F"/>
    <w:rsid w:val="006D2548"/>
    <w:rsid w:val="006D2AE4"/>
    <w:rsid w:val="006D2B6F"/>
    <w:rsid w:val="006D2DEE"/>
    <w:rsid w:val="006D2F16"/>
    <w:rsid w:val="006D2F8E"/>
    <w:rsid w:val="006D2FE3"/>
    <w:rsid w:val="006D30D7"/>
    <w:rsid w:val="006D3116"/>
    <w:rsid w:val="006D31B8"/>
    <w:rsid w:val="006D338F"/>
    <w:rsid w:val="006D37C8"/>
    <w:rsid w:val="006D3BC2"/>
    <w:rsid w:val="006D3E6C"/>
    <w:rsid w:val="006D401E"/>
    <w:rsid w:val="006D4134"/>
    <w:rsid w:val="006D434D"/>
    <w:rsid w:val="006D4459"/>
    <w:rsid w:val="006D4629"/>
    <w:rsid w:val="006D46B8"/>
    <w:rsid w:val="006D4B82"/>
    <w:rsid w:val="006D4D51"/>
    <w:rsid w:val="006D4E3C"/>
    <w:rsid w:val="006D4E7E"/>
    <w:rsid w:val="006D5182"/>
    <w:rsid w:val="006D525E"/>
    <w:rsid w:val="006D53A8"/>
    <w:rsid w:val="006D55D1"/>
    <w:rsid w:val="006D55F4"/>
    <w:rsid w:val="006D5609"/>
    <w:rsid w:val="006D5648"/>
    <w:rsid w:val="006D5923"/>
    <w:rsid w:val="006D59E1"/>
    <w:rsid w:val="006D5A69"/>
    <w:rsid w:val="006D5A98"/>
    <w:rsid w:val="006D5A9F"/>
    <w:rsid w:val="006D5C56"/>
    <w:rsid w:val="006D5EC4"/>
    <w:rsid w:val="006D5EC9"/>
    <w:rsid w:val="006D61C5"/>
    <w:rsid w:val="006D636A"/>
    <w:rsid w:val="006D64F5"/>
    <w:rsid w:val="006D6778"/>
    <w:rsid w:val="006D67F8"/>
    <w:rsid w:val="006D6B11"/>
    <w:rsid w:val="006D6B9C"/>
    <w:rsid w:val="006D6BAE"/>
    <w:rsid w:val="006D6EC7"/>
    <w:rsid w:val="006D70B5"/>
    <w:rsid w:val="006D70F5"/>
    <w:rsid w:val="006D736B"/>
    <w:rsid w:val="006D7501"/>
    <w:rsid w:val="006D760D"/>
    <w:rsid w:val="006D77CF"/>
    <w:rsid w:val="006D783E"/>
    <w:rsid w:val="006D7AB3"/>
    <w:rsid w:val="006D7B56"/>
    <w:rsid w:val="006D7BC8"/>
    <w:rsid w:val="006E0045"/>
    <w:rsid w:val="006E008F"/>
    <w:rsid w:val="006E00EF"/>
    <w:rsid w:val="006E057C"/>
    <w:rsid w:val="006E05A4"/>
    <w:rsid w:val="006E0615"/>
    <w:rsid w:val="006E0AFB"/>
    <w:rsid w:val="006E0BFD"/>
    <w:rsid w:val="006E0DB4"/>
    <w:rsid w:val="006E0F8E"/>
    <w:rsid w:val="006E10F1"/>
    <w:rsid w:val="006E115D"/>
    <w:rsid w:val="006E1178"/>
    <w:rsid w:val="006E12AD"/>
    <w:rsid w:val="006E1313"/>
    <w:rsid w:val="006E13F7"/>
    <w:rsid w:val="006E145C"/>
    <w:rsid w:val="006E15D9"/>
    <w:rsid w:val="006E1726"/>
    <w:rsid w:val="006E1766"/>
    <w:rsid w:val="006E1836"/>
    <w:rsid w:val="006E1909"/>
    <w:rsid w:val="006E1937"/>
    <w:rsid w:val="006E1C11"/>
    <w:rsid w:val="006E1D2B"/>
    <w:rsid w:val="006E2058"/>
    <w:rsid w:val="006E20B4"/>
    <w:rsid w:val="006E20D1"/>
    <w:rsid w:val="006E216D"/>
    <w:rsid w:val="006E22AB"/>
    <w:rsid w:val="006E22AE"/>
    <w:rsid w:val="006E22DE"/>
    <w:rsid w:val="006E22E2"/>
    <w:rsid w:val="006E239E"/>
    <w:rsid w:val="006E23B2"/>
    <w:rsid w:val="006E27BD"/>
    <w:rsid w:val="006E286E"/>
    <w:rsid w:val="006E28DC"/>
    <w:rsid w:val="006E2934"/>
    <w:rsid w:val="006E2A9B"/>
    <w:rsid w:val="006E2D37"/>
    <w:rsid w:val="006E2E80"/>
    <w:rsid w:val="006E305E"/>
    <w:rsid w:val="006E372B"/>
    <w:rsid w:val="006E37BE"/>
    <w:rsid w:val="006E38CA"/>
    <w:rsid w:val="006E3998"/>
    <w:rsid w:val="006E3AB9"/>
    <w:rsid w:val="006E3B85"/>
    <w:rsid w:val="006E3C6A"/>
    <w:rsid w:val="006E409E"/>
    <w:rsid w:val="006E4438"/>
    <w:rsid w:val="006E446E"/>
    <w:rsid w:val="006E47BA"/>
    <w:rsid w:val="006E4AE0"/>
    <w:rsid w:val="006E4B00"/>
    <w:rsid w:val="006E4B91"/>
    <w:rsid w:val="006E4BE2"/>
    <w:rsid w:val="006E4E39"/>
    <w:rsid w:val="006E4FB1"/>
    <w:rsid w:val="006E5201"/>
    <w:rsid w:val="006E5527"/>
    <w:rsid w:val="006E55BC"/>
    <w:rsid w:val="006E560E"/>
    <w:rsid w:val="006E57C3"/>
    <w:rsid w:val="006E5811"/>
    <w:rsid w:val="006E5935"/>
    <w:rsid w:val="006E59FF"/>
    <w:rsid w:val="006E5A15"/>
    <w:rsid w:val="006E5E90"/>
    <w:rsid w:val="006E5EE5"/>
    <w:rsid w:val="006E6086"/>
    <w:rsid w:val="006E61DD"/>
    <w:rsid w:val="006E624F"/>
    <w:rsid w:val="006E6304"/>
    <w:rsid w:val="006E638F"/>
    <w:rsid w:val="006E63AC"/>
    <w:rsid w:val="006E63FE"/>
    <w:rsid w:val="006E6497"/>
    <w:rsid w:val="006E66A2"/>
    <w:rsid w:val="006E66D6"/>
    <w:rsid w:val="006E6C2A"/>
    <w:rsid w:val="006E6EA5"/>
    <w:rsid w:val="006E70AC"/>
    <w:rsid w:val="006E7140"/>
    <w:rsid w:val="006E76ED"/>
    <w:rsid w:val="006E7C0F"/>
    <w:rsid w:val="006E7CB1"/>
    <w:rsid w:val="006E7DC0"/>
    <w:rsid w:val="006E7E65"/>
    <w:rsid w:val="006E7EC7"/>
    <w:rsid w:val="006E7F39"/>
    <w:rsid w:val="006F002C"/>
    <w:rsid w:val="006F035C"/>
    <w:rsid w:val="006F03B5"/>
    <w:rsid w:val="006F08B4"/>
    <w:rsid w:val="006F0B35"/>
    <w:rsid w:val="006F0D6F"/>
    <w:rsid w:val="006F0E79"/>
    <w:rsid w:val="006F1056"/>
    <w:rsid w:val="006F1187"/>
    <w:rsid w:val="006F11F1"/>
    <w:rsid w:val="006F13A6"/>
    <w:rsid w:val="006F146F"/>
    <w:rsid w:val="006F17F5"/>
    <w:rsid w:val="006F18F5"/>
    <w:rsid w:val="006F1959"/>
    <w:rsid w:val="006F19B6"/>
    <w:rsid w:val="006F1A15"/>
    <w:rsid w:val="006F1AC3"/>
    <w:rsid w:val="006F1C1C"/>
    <w:rsid w:val="006F1D9B"/>
    <w:rsid w:val="006F2045"/>
    <w:rsid w:val="006F20A2"/>
    <w:rsid w:val="006F234B"/>
    <w:rsid w:val="006F2477"/>
    <w:rsid w:val="006F267C"/>
    <w:rsid w:val="006F2974"/>
    <w:rsid w:val="006F29B5"/>
    <w:rsid w:val="006F2AE1"/>
    <w:rsid w:val="006F2AF5"/>
    <w:rsid w:val="006F2D71"/>
    <w:rsid w:val="006F2F7D"/>
    <w:rsid w:val="006F2F9F"/>
    <w:rsid w:val="006F2FAD"/>
    <w:rsid w:val="006F2FD1"/>
    <w:rsid w:val="006F3065"/>
    <w:rsid w:val="006F3234"/>
    <w:rsid w:val="006F3452"/>
    <w:rsid w:val="006F34CE"/>
    <w:rsid w:val="006F3650"/>
    <w:rsid w:val="006F3691"/>
    <w:rsid w:val="006F37D8"/>
    <w:rsid w:val="006F383A"/>
    <w:rsid w:val="006F398E"/>
    <w:rsid w:val="006F39F4"/>
    <w:rsid w:val="006F3A7F"/>
    <w:rsid w:val="006F3A82"/>
    <w:rsid w:val="006F3CE1"/>
    <w:rsid w:val="006F3F24"/>
    <w:rsid w:val="006F3F57"/>
    <w:rsid w:val="006F3F7F"/>
    <w:rsid w:val="006F3FB2"/>
    <w:rsid w:val="006F421F"/>
    <w:rsid w:val="006F4330"/>
    <w:rsid w:val="006F4339"/>
    <w:rsid w:val="006F451F"/>
    <w:rsid w:val="006F46D6"/>
    <w:rsid w:val="006F471C"/>
    <w:rsid w:val="006F48EF"/>
    <w:rsid w:val="006F4F6B"/>
    <w:rsid w:val="006F4FE0"/>
    <w:rsid w:val="006F5075"/>
    <w:rsid w:val="006F512B"/>
    <w:rsid w:val="006F513D"/>
    <w:rsid w:val="006F5154"/>
    <w:rsid w:val="006F54A3"/>
    <w:rsid w:val="006F55E8"/>
    <w:rsid w:val="006F56BD"/>
    <w:rsid w:val="006F56CF"/>
    <w:rsid w:val="006F5730"/>
    <w:rsid w:val="006F5829"/>
    <w:rsid w:val="006F5A5F"/>
    <w:rsid w:val="006F5B9B"/>
    <w:rsid w:val="006F5C6B"/>
    <w:rsid w:val="006F5C9E"/>
    <w:rsid w:val="006F5D54"/>
    <w:rsid w:val="006F6047"/>
    <w:rsid w:val="006F6181"/>
    <w:rsid w:val="006F6194"/>
    <w:rsid w:val="006F62A8"/>
    <w:rsid w:val="006F6523"/>
    <w:rsid w:val="006F6598"/>
    <w:rsid w:val="006F65A7"/>
    <w:rsid w:val="006F65C3"/>
    <w:rsid w:val="006F65D9"/>
    <w:rsid w:val="006F6804"/>
    <w:rsid w:val="006F681A"/>
    <w:rsid w:val="006F686C"/>
    <w:rsid w:val="006F69C6"/>
    <w:rsid w:val="006F6E1B"/>
    <w:rsid w:val="006F6FE6"/>
    <w:rsid w:val="006F718D"/>
    <w:rsid w:val="006F71EA"/>
    <w:rsid w:val="006F7352"/>
    <w:rsid w:val="006F7363"/>
    <w:rsid w:val="006F7423"/>
    <w:rsid w:val="006F7502"/>
    <w:rsid w:val="006F755C"/>
    <w:rsid w:val="006F768C"/>
    <w:rsid w:val="006F76E4"/>
    <w:rsid w:val="006F77F3"/>
    <w:rsid w:val="006F7CE9"/>
    <w:rsid w:val="00700044"/>
    <w:rsid w:val="0070032A"/>
    <w:rsid w:val="007004C7"/>
    <w:rsid w:val="00700663"/>
    <w:rsid w:val="007007C9"/>
    <w:rsid w:val="007008F1"/>
    <w:rsid w:val="00700941"/>
    <w:rsid w:val="00700B8B"/>
    <w:rsid w:val="00700BE9"/>
    <w:rsid w:val="00700D8F"/>
    <w:rsid w:val="00700F0A"/>
    <w:rsid w:val="00700FDC"/>
    <w:rsid w:val="00700FF4"/>
    <w:rsid w:val="00701053"/>
    <w:rsid w:val="00701073"/>
    <w:rsid w:val="007011AB"/>
    <w:rsid w:val="00701204"/>
    <w:rsid w:val="0070137C"/>
    <w:rsid w:val="0070142A"/>
    <w:rsid w:val="00701453"/>
    <w:rsid w:val="007015DD"/>
    <w:rsid w:val="00701600"/>
    <w:rsid w:val="0070161E"/>
    <w:rsid w:val="0070169D"/>
    <w:rsid w:val="007016DE"/>
    <w:rsid w:val="00701913"/>
    <w:rsid w:val="00701A5C"/>
    <w:rsid w:val="00701B6B"/>
    <w:rsid w:val="00701CE2"/>
    <w:rsid w:val="00701EA1"/>
    <w:rsid w:val="007020D2"/>
    <w:rsid w:val="007021AD"/>
    <w:rsid w:val="00702246"/>
    <w:rsid w:val="00702283"/>
    <w:rsid w:val="007024A4"/>
    <w:rsid w:val="0070265A"/>
    <w:rsid w:val="00702863"/>
    <w:rsid w:val="0070286E"/>
    <w:rsid w:val="00702891"/>
    <w:rsid w:val="00702969"/>
    <w:rsid w:val="00702B5D"/>
    <w:rsid w:val="00702BC9"/>
    <w:rsid w:val="00702C36"/>
    <w:rsid w:val="00702F4D"/>
    <w:rsid w:val="00703344"/>
    <w:rsid w:val="007033E5"/>
    <w:rsid w:val="007033EB"/>
    <w:rsid w:val="007036D1"/>
    <w:rsid w:val="007036D3"/>
    <w:rsid w:val="0070387D"/>
    <w:rsid w:val="00703957"/>
    <w:rsid w:val="00703968"/>
    <w:rsid w:val="00703BED"/>
    <w:rsid w:val="00703BEE"/>
    <w:rsid w:val="00703C30"/>
    <w:rsid w:val="00703C4A"/>
    <w:rsid w:val="00703D76"/>
    <w:rsid w:val="00703E2C"/>
    <w:rsid w:val="00703F67"/>
    <w:rsid w:val="00703FE9"/>
    <w:rsid w:val="0070405C"/>
    <w:rsid w:val="00704400"/>
    <w:rsid w:val="0070443B"/>
    <w:rsid w:val="0070455A"/>
    <w:rsid w:val="007045BE"/>
    <w:rsid w:val="007045DE"/>
    <w:rsid w:val="007048B4"/>
    <w:rsid w:val="007049B9"/>
    <w:rsid w:val="00704B83"/>
    <w:rsid w:val="00704F2B"/>
    <w:rsid w:val="00704FA8"/>
    <w:rsid w:val="00705033"/>
    <w:rsid w:val="00705235"/>
    <w:rsid w:val="007053E8"/>
    <w:rsid w:val="00705695"/>
    <w:rsid w:val="00705746"/>
    <w:rsid w:val="007057EA"/>
    <w:rsid w:val="00705A41"/>
    <w:rsid w:val="00705D2C"/>
    <w:rsid w:val="00705FD5"/>
    <w:rsid w:val="00706039"/>
    <w:rsid w:val="00706171"/>
    <w:rsid w:val="0070623D"/>
    <w:rsid w:val="00706320"/>
    <w:rsid w:val="00706930"/>
    <w:rsid w:val="00706BE5"/>
    <w:rsid w:val="00706C0B"/>
    <w:rsid w:val="00706D08"/>
    <w:rsid w:val="00706E4C"/>
    <w:rsid w:val="00706FAF"/>
    <w:rsid w:val="00707046"/>
    <w:rsid w:val="0070710C"/>
    <w:rsid w:val="00707186"/>
    <w:rsid w:val="00707497"/>
    <w:rsid w:val="00707599"/>
    <w:rsid w:val="0070777B"/>
    <w:rsid w:val="007078DE"/>
    <w:rsid w:val="00707A29"/>
    <w:rsid w:val="00707E07"/>
    <w:rsid w:val="00707E45"/>
    <w:rsid w:val="0071028A"/>
    <w:rsid w:val="007102B7"/>
    <w:rsid w:val="0071035B"/>
    <w:rsid w:val="00710447"/>
    <w:rsid w:val="007104D6"/>
    <w:rsid w:val="007105D2"/>
    <w:rsid w:val="00710777"/>
    <w:rsid w:val="00710829"/>
    <w:rsid w:val="00710B04"/>
    <w:rsid w:val="00710B61"/>
    <w:rsid w:val="007115BA"/>
    <w:rsid w:val="00711757"/>
    <w:rsid w:val="0071198B"/>
    <w:rsid w:val="00711A63"/>
    <w:rsid w:val="00711D9E"/>
    <w:rsid w:val="00711E6D"/>
    <w:rsid w:val="00711FED"/>
    <w:rsid w:val="0071200F"/>
    <w:rsid w:val="0071223B"/>
    <w:rsid w:val="00712313"/>
    <w:rsid w:val="0071248A"/>
    <w:rsid w:val="007126F7"/>
    <w:rsid w:val="00712711"/>
    <w:rsid w:val="0071297A"/>
    <w:rsid w:val="007129CD"/>
    <w:rsid w:val="00712A8E"/>
    <w:rsid w:val="00712C11"/>
    <w:rsid w:val="00712C44"/>
    <w:rsid w:val="0071300E"/>
    <w:rsid w:val="00713122"/>
    <w:rsid w:val="007132E9"/>
    <w:rsid w:val="00713380"/>
    <w:rsid w:val="007134F1"/>
    <w:rsid w:val="00713696"/>
    <w:rsid w:val="007136E6"/>
    <w:rsid w:val="00713BAE"/>
    <w:rsid w:val="00713F0D"/>
    <w:rsid w:val="00713F71"/>
    <w:rsid w:val="00713FFD"/>
    <w:rsid w:val="007140B4"/>
    <w:rsid w:val="00714187"/>
    <w:rsid w:val="0071436C"/>
    <w:rsid w:val="00714547"/>
    <w:rsid w:val="00714548"/>
    <w:rsid w:val="00714849"/>
    <w:rsid w:val="00714994"/>
    <w:rsid w:val="00714C30"/>
    <w:rsid w:val="00714D76"/>
    <w:rsid w:val="00714DC5"/>
    <w:rsid w:val="00714F93"/>
    <w:rsid w:val="007150F7"/>
    <w:rsid w:val="00715272"/>
    <w:rsid w:val="00715A3A"/>
    <w:rsid w:val="00715AA4"/>
    <w:rsid w:val="00715AC3"/>
    <w:rsid w:val="00715B92"/>
    <w:rsid w:val="00715BED"/>
    <w:rsid w:val="00715EEF"/>
    <w:rsid w:val="00716106"/>
    <w:rsid w:val="00716200"/>
    <w:rsid w:val="007162D6"/>
    <w:rsid w:val="007162D9"/>
    <w:rsid w:val="00716672"/>
    <w:rsid w:val="00716676"/>
    <w:rsid w:val="00716693"/>
    <w:rsid w:val="007167B7"/>
    <w:rsid w:val="0071696F"/>
    <w:rsid w:val="00716B32"/>
    <w:rsid w:val="00716BC4"/>
    <w:rsid w:val="00716DCC"/>
    <w:rsid w:val="00716E3C"/>
    <w:rsid w:val="0071704C"/>
    <w:rsid w:val="007170A7"/>
    <w:rsid w:val="00717153"/>
    <w:rsid w:val="0071722B"/>
    <w:rsid w:val="00717299"/>
    <w:rsid w:val="007175F9"/>
    <w:rsid w:val="007177F8"/>
    <w:rsid w:val="00717A75"/>
    <w:rsid w:val="00717BC5"/>
    <w:rsid w:val="00717E1B"/>
    <w:rsid w:val="00717EB7"/>
    <w:rsid w:val="00717F51"/>
    <w:rsid w:val="0072000B"/>
    <w:rsid w:val="0072024E"/>
    <w:rsid w:val="0072049F"/>
    <w:rsid w:val="007205C2"/>
    <w:rsid w:val="007209A9"/>
    <w:rsid w:val="00720A8A"/>
    <w:rsid w:val="00720CD1"/>
    <w:rsid w:val="00720CDC"/>
    <w:rsid w:val="00720CE7"/>
    <w:rsid w:val="00720D70"/>
    <w:rsid w:val="00720F87"/>
    <w:rsid w:val="00720F92"/>
    <w:rsid w:val="007211BE"/>
    <w:rsid w:val="00721321"/>
    <w:rsid w:val="007214F5"/>
    <w:rsid w:val="00721A23"/>
    <w:rsid w:val="00721AE8"/>
    <w:rsid w:val="00722133"/>
    <w:rsid w:val="007222E8"/>
    <w:rsid w:val="00722404"/>
    <w:rsid w:val="00722415"/>
    <w:rsid w:val="0072252A"/>
    <w:rsid w:val="007227A7"/>
    <w:rsid w:val="007228BC"/>
    <w:rsid w:val="007229C7"/>
    <w:rsid w:val="007229D1"/>
    <w:rsid w:val="00722B69"/>
    <w:rsid w:val="00722C70"/>
    <w:rsid w:val="00722E4B"/>
    <w:rsid w:val="00722F02"/>
    <w:rsid w:val="0072306B"/>
    <w:rsid w:val="00723245"/>
    <w:rsid w:val="007233ED"/>
    <w:rsid w:val="00723400"/>
    <w:rsid w:val="0072342F"/>
    <w:rsid w:val="00723478"/>
    <w:rsid w:val="007234B7"/>
    <w:rsid w:val="00723A64"/>
    <w:rsid w:val="00723B2D"/>
    <w:rsid w:val="00723E2A"/>
    <w:rsid w:val="00723F62"/>
    <w:rsid w:val="007240B9"/>
    <w:rsid w:val="0072417F"/>
    <w:rsid w:val="007243FB"/>
    <w:rsid w:val="00724401"/>
    <w:rsid w:val="007245C7"/>
    <w:rsid w:val="00724A3F"/>
    <w:rsid w:val="00724A84"/>
    <w:rsid w:val="00724B00"/>
    <w:rsid w:val="00724B90"/>
    <w:rsid w:val="00724C59"/>
    <w:rsid w:val="00724E45"/>
    <w:rsid w:val="00724E4F"/>
    <w:rsid w:val="00724F3A"/>
    <w:rsid w:val="00724F7D"/>
    <w:rsid w:val="00724F98"/>
    <w:rsid w:val="00725063"/>
    <w:rsid w:val="00725093"/>
    <w:rsid w:val="007251BC"/>
    <w:rsid w:val="0072533D"/>
    <w:rsid w:val="00725367"/>
    <w:rsid w:val="007256BF"/>
    <w:rsid w:val="007258E0"/>
    <w:rsid w:val="00725B28"/>
    <w:rsid w:val="00725C31"/>
    <w:rsid w:val="00725DC9"/>
    <w:rsid w:val="00725E83"/>
    <w:rsid w:val="00725F6B"/>
    <w:rsid w:val="00725F6F"/>
    <w:rsid w:val="00726307"/>
    <w:rsid w:val="0072641F"/>
    <w:rsid w:val="00726443"/>
    <w:rsid w:val="00726520"/>
    <w:rsid w:val="007266F4"/>
    <w:rsid w:val="0072684D"/>
    <w:rsid w:val="0072697C"/>
    <w:rsid w:val="007269DE"/>
    <w:rsid w:val="00726DE3"/>
    <w:rsid w:val="00726E6F"/>
    <w:rsid w:val="007272E9"/>
    <w:rsid w:val="007274F2"/>
    <w:rsid w:val="00727681"/>
    <w:rsid w:val="00727858"/>
    <w:rsid w:val="007279A5"/>
    <w:rsid w:val="00727C5E"/>
    <w:rsid w:val="00727CAB"/>
    <w:rsid w:val="00727D6D"/>
    <w:rsid w:val="00727DB9"/>
    <w:rsid w:val="00727F42"/>
    <w:rsid w:val="00730088"/>
    <w:rsid w:val="00730448"/>
    <w:rsid w:val="007305E7"/>
    <w:rsid w:val="007309B1"/>
    <w:rsid w:val="00730BB5"/>
    <w:rsid w:val="00730C73"/>
    <w:rsid w:val="00730EA0"/>
    <w:rsid w:val="00730F75"/>
    <w:rsid w:val="00730FDA"/>
    <w:rsid w:val="00731102"/>
    <w:rsid w:val="0073122F"/>
    <w:rsid w:val="00731317"/>
    <w:rsid w:val="00731529"/>
    <w:rsid w:val="007318E3"/>
    <w:rsid w:val="007318E5"/>
    <w:rsid w:val="00731A91"/>
    <w:rsid w:val="00731B64"/>
    <w:rsid w:val="00731C6B"/>
    <w:rsid w:val="00731DA0"/>
    <w:rsid w:val="00731DB9"/>
    <w:rsid w:val="00731E21"/>
    <w:rsid w:val="00732151"/>
    <w:rsid w:val="00732194"/>
    <w:rsid w:val="007321DF"/>
    <w:rsid w:val="00732207"/>
    <w:rsid w:val="007322C7"/>
    <w:rsid w:val="007322FB"/>
    <w:rsid w:val="0073237A"/>
    <w:rsid w:val="007324EC"/>
    <w:rsid w:val="00732590"/>
    <w:rsid w:val="007325AB"/>
    <w:rsid w:val="00732606"/>
    <w:rsid w:val="0073261E"/>
    <w:rsid w:val="00732A2F"/>
    <w:rsid w:val="00732B38"/>
    <w:rsid w:val="00732BD6"/>
    <w:rsid w:val="00732CEB"/>
    <w:rsid w:val="00732E0A"/>
    <w:rsid w:val="00732E62"/>
    <w:rsid w:val="00732EAC"/>
    <w:rsid w:val="0073309D"/>
    <w:rsid w:val="00733230"/>
    <w:rsid w:val="00733276"/>
    <w:rsid w:val="007332FD"/>
    <w:rsid w:val="007334C4"/>
    <w:rsid w:val="0073391C"/>
    <w:rsid w:val="00733C69"/>
    <w:rsid w:val="00733C8E"/>
    <w:rsid w:val="00733D21"/>
    <w:rsid w:val="00733F0B"/>
    <w:rsid w:val="00734295"/>
    <w:rsid w:val="00734377"/>
    <w:rsid w:val="007343E8"/>
    <w:rsid w:val="00734575"/>
    <w:rsid w:val="0073462D"/>
    <w:rsid w:val="00734692"/>
    <w:rsid w:val="00734972"/>
    <w:rsid w:val="00734AA9"/>
    <w:rsid w:val="00734C06"/>
    <w:rsid w:val="00734C93"/>
    <w:rsid w:val="00734D1F"/>
    <w:rsid w:val="00734DD8"/>
    <w:rsid w:val="0073505C"/>
    <w:rsid w:val="00735181"/>
    <w:rsid w:val="00735248"/>
    <w:rsid w:val="00735268"/>
    <w:rsid w:val="00735374"/>
    <w:rsid w:val="007354E9"/>
    <w:rsid w:val="0073586D"/>
    <w:rsid w:val="00735BA6"/>
    <w:rsid w:val="00735BC2"/>
    <w:rsid w:val="00735BF6"/>
    <w:rsid w:val="00735F91"/>
    <w:rsid w:val="0073634F"/>
    <w:rsid w:val="00736462"/>
    <w:rsid w:val="007364AB"/>
    <w:rsid w:val="007364F1"/>
    <w:rsid w:val="007364F8"/>
    <w:rsid w:val="00736648"/>
    <w:rsid w:val="00736762"/>
    <w:rsid w:val="007367F6"/>
    <w:rsid w:val="007369D0"/>
    <w:rsid w:val="00736A5E"/>
    <w:rsid w:val="00736C00"/>
    <w:rsid w:val="00736CB7"/>
    <w:rsid w:val="00736D98"/>
    <w:rsid w:val="00736E14"/>
    <w:rsid w:val="00736E2E"/>
    <w:rsid w:val="00736EB3"/>
    <w:rsid w:val="00737347"/>
    <w:rsid w:val="00737389"/>
    <w:rsid w:val="007376C3"/>
    <w:rsid w:val="00737870"/>
    <w:rsid w:val="007378E2"/>
    <w:rsid w:val="0073792A"/>
    <w:rsid w:val="00737987"/>
    <w:rsid w:val="0073799C"/>
    <w:rsid w:val="00737ECA"/>
    <w:rsid w:val="007403D8"/>
    <w:rsid w:val="00740711"/>
    <w:rsid w:val="00740868"/>
    <w:rsid w:val="00740997"/>
    <w:rsid w:val="007409D8"/>
    <w:rsid w:val="00740BD4"/>
    <w:rsid w:val="00740C26"/>
    <w:rsid w:val="00740CFB"/>
    <w:rsid w:val="00740F0F"/>
    <w:rsid w:val="00740F51"/>
    <w:rsid w:val="00741258"/>
    <w:rsid w:val="007412E8"/>
    <w:rsid w:val="0074133D"/>
    <w:rsid w:val="00741370"/>
    <w:rsid w:val="007416AA"/>
    <w:rsid w:val="007418DA"/>
    <w:rsid w:val="00741A8C"/>
    <w:rsid w:val="00741BBC"/>
    <w:rsid w:val="00741E65"/>
    <w:rsid w:val="00741F28"/>
    <w:rsid w:val="00741F2F"/>
    <w:rsid w:val="00741F98"/>
    <w:rsid w:val="00741FDA"/>
    <w:rsid w:val="0074227E"/>
    <w:rsid w:val="0074238F"/>
    <w:rsid w:val="007423FB"/>
    <w:rsid w:val="0074245A"/>
    <w:rsid w:val="0074257A"/>
    <w:rsid w:val="007425E0"/>
    <w:rsid w:val="00742690"/>
    <w:rsid w:val="00742952"/>
    <w:rsid w:val="007429A9"/>
    <w:rsid w:val="007429C3"/>
    <w:rsid w:val="00742A9C"/>
    <w:rsid w:val="00742A9E"/>
    <w:rsid w:val="00742AC2"/>
    <w:rsid w:val="00742AD6"/>
    <w:rsid w:val="00742B8F"/>
    <w:rsid w:val="00742E1E"/>
    <w:rsid w:val="00742FBC"/>
    <w:rsid w:val="00743291"/>
    <w:rsid w:val="007432C7"/>
    <w:rsid w:val="00743373"/>
    <w:rsid w:val="00743549"/>
    <w:rsid w:val="007435A1"/>
    <w:rsid w:val="0074374A"/>
    <w:rsid w:val="007437F0"/>
    <w:rsid w:val="0074397C"/>
    <w:rsid w:val="00743A4B"/>
    <w:rsid w:val="00743BF0"/>
    <w:rsid w:val="00743F0E"/>
    <w:rsid w:val="00744049"/>
    <w:rsid w:val="0074416D"/>
    <w:rsid w:val="007441E3"/>
    <w:rsid w:val="007441EB"/>
    <w:rsid w:val="0074421A"/>
    <w:rsid w:val="00744259"/>
    <w:rsid w:val="007446C0"/>
    <w:rsid w:val="007446EA"/>
    <w:rsid w:val="007449D4"/>
    <w:rsid w:val="00744A08"/>
    <w:rsid w:val="00744A6E"/>
    <w:rsid w:val="00744C8D"/>
    <w:rsid w:val="00744E0C"/>
    <w:rsid w:val="00744E41"/>
    <w:rsid w:val="00744EBA"/>
    <w:rsid w:val="00744F47"/>
    <w:rsid w:val="00745026"/>
    <w:rsid w:val="007450BA"/>
    <w:rsid w:val="007452D1"/>
    <w:rsid w:val="007453F7"/>
    <w:rsid w:val="007455B8"/>
    <w:rsid w:val="0074597A"/>
    <w:rsid w:val="00745AA4"/>
    <w:rsid w:val="00745B44"/>
    <w:rsid w:val="00745C2C"/>
    <w:rsid w:val="00745CD7"/>
    <w:rsid w:val="00745DAF"/>
    <w:rsid w:val="00745EE4"/>
    <w:rsid w:val="00745F86"/>
    <w:rsid w:val="00745FC7"/>
    <w:rsid w:val="00746204"/>
    <w:rsid w:val="007464BD"/>
    <w:rsid w:val="007467F7"/>
    <w:rsid w:val="007468B2"/>
    <w:rsid w:val="007468CB"/>
    <w:rsid w:val="0074694E"/>
    <w:rsid w:val="00746A4D"/>
    <w:rsid w:val="00746CCB"/>
    <w:rsid w:val="00746CED"/>
    <w:rsid w:val="0074703D"/>
    <w:rsid w:val="00747080"/>
    <w:rsid w:val="00747107"/>
    <w:rsid w:val="0074725C"/>
    <w:rsid w:val="007472BF"/>
    <w:rsid w:val="00747331"/>
    <w:rsid w:val="0074734F"/>
    <w:rsid w:val="007476B6"/>
    <w:rsid w:val="00747700"/>
    <w:rsid w:val="007477A0"/>
    <w:rsid w:val="0074795F"/>
    <w:rsid w:val="00747A18"/>
    <w:rsid w:val="00747A45"/>
    <w:rsid w:val="00747C54"/>
    <w:rsid w:val="00750425"/>
    <w:rsid w:val="007504C8"/>
    <w:rsid w:val="00750508"/>
    <w:rsid w:val="0075082A"/>
    <w:rsid w:val="00750DAD"/>
    <w:rsid w:val="00750E74"/>
    <w:rsid w:val="00750EDA"/>
    <w:rsid w:val="00750F1F"/>
    <w:rsid w:val="007511A0"/>
    <w:rsid w:val="007513E8"/>
    <w:rsid w:val="0075162C"/>
    <w:rsid w:val="007517A6"/>
    <w:rsid w:val="007519F7"/>
    <w:rsid w:val="00751B16"/>
    <w:rsid w:val="00751E46"/>
    <w:rsid w:val="007520B5"/>
    <w:rsid w:val="00752133"/>
    <w:rsid w:val="00752244"/>
    <w:rsid w:val="007522DB"/>
    <w:rsid w:val="0075242A"/>
    <w:rsid w:val="00752691"/>
    <w:rsid w:val="00752A87"/>
    <w:rsid w:val="00752B56"/>
    <w:rsid w:val="00752BBA"/>
    <w:rsid w:val="00752C49"/>
    <w:rsid w:val="00752CB8"/>
    <w:rsid w:val="00752CBF"/>
    <w:rsid w:val="00752D68"/>
    <w:rsid w:val="00752DA6"/>
    <w:rsid w:val="00752EEA"/>
    <w:rsid w:val="00753100"/>
    <w:rsid w:val="0075322C"/>
    <w:rsid w:val="00753381"/>
    <w:rsid w:val="00753384"/>
    <w:rsid w:val="007535D7"/>
    <w:rsid w:val="0075377F"/>
    <w:rsid w:val="0075384A"/>
    <w:rsid w:val="007538DD"/>
    <w:rsid w:val="007539DC"/>
    <w:rsid w:val="00753A5B"/>
    <w:rsid w:val="00753D1E"/>
    <w:rsid w:val="00753DBF"/>
    <w:rsid w:val="00754204"/>
    <w:rsid w:val="00754302"/>
    <w:rsid w:val="007546BF"/>
    <w:rsid w:val="007549EF"/>
    <w:rsid w:val="00754C53"/>
    <w:rsid w:val="00754E0E"/>
    <w:rsid w:val="00755007"/>
    <w:rsid w:val="00755015"/>
    <w:rsid w:val="007550DB"/>
    <w:rsid w:val="007551F9"/>
    <w:rsid w:val="00755284"/>
    <w:rsid w:val="007552C1"/>
    <w:rsid w:val="0075547F"/>
    <w:rsid w:val="007554F5"/>
    <w:rsid w:val="007554FE"/>
    <w:rsid w:val="007556B2"/>
    <w:rsid w:val="007556B4"/>
    <w:rsid w:val="0075571A"/>
    <w:rsid w:val="00755766"/>
    <w:rsid w:val="007559B4"/>
    <w:rsid w:val="00755AEB"/>
    <w:rsid w:val="00755BF7"/>
    <w:rsid w:val="00756093"/>
    <w:rsid w:val="0075637D"/>
    <w:rsid w:val="00756476"/>
    <w:rsid w:val="0075664B"/>
    <w:rsid w:val="00756652"/>
    <w:rsid w:val="0075680F"/>
    <w:rsid w:val="007568BA"/>
    <w:rsid w:val="007568E0"/>
    <w:rsid w:val="0075695C"/>
    <w:rsid w:val="00756A0D"/>
    <w:rsid w:val="00756A5B"/>
    <w:rsid w:val="00756AA5"/>
    <w:rsid w:val="00756B88"/>
    <w:rsid w:val="00756C47"/>
    <w:rsid w:val="00757090"/>
    <w:rsid w:val="00757162"/>
    <w:rsid w:val="007571F7"/>
    <w:rsid w:val="007573B0"/>
    <w:rsid w:val="00757423"/>
    <w:rsid w:val="007574E0"/>
    <w:rsid w:val="0075771C"/>
    <w:rsid w:val="00757796"/>
    <w:rsid w:val="007578C0"/>
    <w:rsid w:val="007578CC"/>
    <w:rsid w:val="00757A63"/>
    <w:rsid w:val="00757A9A"/>
    <w:rsid w:val="00757C27"/>
    <w:rsid w:val="00757C81"/>
    <w:rsid w:val="00757E32"/>
    <w:rsid w:val="00757E64"/>
    <w:rsid w:val="00757FAA"/>
    <w:rsid w:val="007600E4"/>
    <w:rsid w:val="00760118"/>
    <w:rsid w:val="0076011B"/>
    <w:rsid w:val="0076011E"/>
    <w:rsid w:val="007601A8"/>
    <w:rsid w:val="007602D4"/>
    <w:rsid w:val="0076032B"/>
    <w:rsid w:val="00760344"/>
    <w:rsid w:val="007603B1"/>
    <w:rsid w:val="007603C8"/>
    <w:rsid w:val="00760457"/>
    <w:rsid w:val="007604AE"/>
    <w:rsid w:val="007606C6"/>
    <w:rsid w:val="007606DE"/>
    <w:rsid w:val="00760729"/>
    <w:rsid w:val="00760827"/>
    <w:rsid w:val="00760C5B"/>
    <w:rsid w:val="00760D10"/>
    <w:rsid w:val="00760FE6"/>
    <w:rsid w:val="00761288"/>
    <w:rsid w:val="0076153F"/>
    <w:rsid w:val="00761590"/>
    <w:rsid w:val="00761762"/>
    <w:rsid w:val="00761791"/>
    <w:rsid w:val="007618C5"/>
    <w:rsid w:val="00761B25"/>
    <w:rsid w:val="00761BE2"/>
    <w:rsid w:val="00761DCC"/>
    <w:rsid w:val="00761DF9"/>
    <w:rsid w:val="00761E37"/>
    <w:rsid w:val="00761E58"/>
    <w:rsid w:val="00761EDF"/>
    <w:rsid w:val="00762334"/>
    <w:rsid w:val="00762377"/>
    <w:rsid w:val="00762711"/>
    <w:rsid w:val="007627C0"/>
    <w:rsid w:val="007627C4"/>
    <w:rsid w:val="00762803"/>
    <w:rsid w:val="0076280F"/>
    <w:rsid w:val="007629C4"/>
    <w:rsid w:val="00762A5A"/>
    <w:rsid w:val="00762B16"/>
    <w:rsid w:val="00762B2A"/>
    <w:rsid w:val="00762CA8"/>
    <w:rsid w:val="00762E49"/>
    <w:rsid w:val="00762E81"/>
    <w:rsid w:val="00762F78"/>
    <w:rsid w:val="0076303E"/>
    <w:rsid w:val="0076324E"/>
    <w:rsid w:val="0076329C"/>
    <w:rsid w:val="00763381"/>
    <w:rsid w:val="007633FD"/>
    <w:rsid w:val="00763517"/>
    <w:rsid w:val="00763728"/>
    <w:rsid w:val="007637F0"/>
    <w:rsid w:val="007638CF"/>
    <w:rsid w:val="00763DFF"/>
    <w:rsid w:val="00763F36"/>
    <w:rsid w:val="00763F4D"/>
    <w:rsid w:val="00763F57"/>
    <w:rsid w:val="007640D1"/>
    <w:rsid w:val="0076425D"/>
    <w:rsid w:val="0076433B"/>
    <w:rsid w:val="007643E9"/>
    <w:rsid w:val="007643FE"/>
    <w:rsid w:val="0076463E"/>
    <w:rsid w:val="00764735"/>
    <w:rsid w:val="0076475A"/>
    <w:rsid w:val="007647C2"/>
    <w:rsid w:val="00764939"/>
    <w:rsid w:val="007649BF"/>
    <w:rsid w:val="00764CEF"/>
    <w:rsid w:val="00765058"/>
    <w:rsid w:val="0076516D"/>
    <w:rsid w:val="007652D2"/>
    <w:rsid w:val="007652EE"/>
    <w:rsid w:val="00765455"/>
    <w:rsid w:val="0076548F"/>
    <w:rsid w:val="00765795"/>
    <w:rsid w:val="00765AEC"/>
    <w:rsid w:val="00765C09"/>
    <w:rsid w:val="00765DA8"/>
    <w:rsid w:val="00765FDE"/>
    <w:rsid w:val="0076635F"/>
    <w:rsid w:val="007666FD"/>
    <w:rsid w:val="00766742"/>
    <w:rsid w:val="0076681E"/>
    <w:rsid w:val="00766839"/>
    <w:rsid w:val="007668D2"/>
    <w:rsid w:val="00766AD8"/>
    <w:rsid w:val="00766B01"/>
    <w:rsid w:val="00766B70"/>
    <w:rsid w:val="00766D2A"/>
    <w:rsid w:val="00766F1C"/>
    <w:rsid w:val="00767418"/>
    <w:rsid w:val="00767554"/>
    <w:rsid w:val="0076758E"/>
    <w:rsid w:val="00767ABD"/>
    <w:rsid w:val="00767BA1"/>
    <w:rsid w:val="00767C17"/>
    <w:rsid w:val="00767C3B"/>
    <w:rsid w:val="00767D7A"/>
    <w:rsid w:val="00767F7C"/>
    <w:rsid w:val="00770302"/>
    <w:rsid w:val="007703F3"/>
    <w:rsid w:val="007708C5"/>
    <w:rsid w:val="00770BDB"/>
    <w:rsid w:val="00770BE8"/>
    <w:rsid w:val="00770C66"/>
    <w:rsid w:val="00771140"/>
    <w:rsid w:val="0077114A"/>
    <w:rsid w:val="00771180"/>
    <w:rsid w:val="007712D6"/>
    <w:rsid w:val="007714B8"/>
    <w:rsid w:val="0077154F"/>
    <w:rsid w:val="0077162E"/>
    <w:rsid w:val="007716A7"/>
    <w:rsid w:val="00771731"/>
    <w:rsid w:val="00771A58"/>
    <w:rsid w:val="00771B37"/>
    <w:rsid w:val="00771C93"/>
    <w:rsid w:val="00771F3C"/>
    <w:rsid w:val="0077203B"/>
    <w:rsid w:val="00772119"/>
    <w:rsid w:val="0077251E"/>
    <w:rsid w:val="0077294E"/>
    <w:rsid w:val="00772A7D"/>
    <w:rsid w:val="00772B24"/>
    <w:rsid w:val="00772B49"/>
    <w:rsid w:val="00772BBB"/>
    <w:rsid w:val="00772C89"/>
    <w:rsid w:val="00772C8A"/>
    <w:rsid w:val="00772CD9"/>
    <w:rsid w:val="00772D40"/>
    <w:rsid w:val="00772EED"/>
    <w:rsid w:val="00773236"/>
    <w:rsid w:val="007732E7"/>
    <w:rsid w:val="007732FF"/>
    <w:rsid w:val="007734B7"/>
    <w:rsid w:val="0077393A"/>
    <w:rsid w:val="00773954"/>
    <w:rsid w:val="007739C3"/>
    <w:rsid w:val="00773CA0"/>
    <w:rsid w:val="00773E1D"/>
    <w:rsid w:val="00774088"/>
    <w:rsid w:val="007741D9"/>
    <w:rsid w:val="007741FD"/>
    <w:rsid w:val="007743A4"/>
    <w:rsid w:val="007745E9"/>
    <w:rsid w:val="00774658"/>
    <w:rsid w:val="007749F3"/>
    <w:rsid w:val="00774AF4"/>
    <w:rsid w:val="00774C21"/>
    <w:rsid w:val="00774CB1"/>
    <w:rsid w:val="00774D85"/>
    <w:rsid w:val="00774E52"/>
    <w:rsid w:val="00774F1F"/>
    <w:rsid w:val="00774F98"/>
    <w:rsid w:val="00774FC3"/>
    <w:rsid w:val="00774FFF"/>
    <w:rsid w:val="00775114"/>
    <w:rsid w:val="007751C1"/>
    <w:rsid w:val="00775456"/>
    <w:rsid w:val="00775480"/>
    <w:rsid w:val="00775612"/>
    <w:rsid w:val="0077577F"/>
    <w:rsid w:val="00775841"/>
    <w:rsid w:val="00775A32"/>
    <w:rsid w:val="00775B47"/>
    <w:rsid w:val="00775C1B"/>
    <w:rsid w:val="00775CF6"/>
    <w:rsid w:val="00775E21"/>
    <w:rsid w:val="00775F57"/>
    <w:rsid w:val="0077603A"/>
    <w:rsid w:val="0077604C"/>
    <w:rsid w:val="00776236"/>
    <w:rsid w:val="007762A1"/>
    <w:rsid w:val="00776331"/>
    <w:rsid w:val="007768D9"/>
    <w:rsid w:val="007768E3"/>
    <w:rsid w:val="007768FE"/>
    <w:rsid w:val="00776E5A"/>
    <w:rsid w:val="007772C4"/>
    <w:rsid w:val="007772CE"/>
    <w:rsid w:val="007774D0"/>
    <w:rsid w:val="00777515"/>
    <w:rsid w:val="0077755D"/>
    <w:rsid w:val="007778C7"/>
    <w:rsid w:val="007778CA"/>
    <w:rsid w:val="0077791B"/>
    <w:rsid w:val="00777949"/>
    <w:rsid w:val="00777A08"/>
    <w:rsid w:val="00777A2A"/>
    <w:rsid w:val="00777C08"/>
    <w:rsid w:val="0078002C"/>
    <w:rsid w:val="007802CD"/>
    <w:rsid w:val="007803E6"/>
    <w:rsid w:val="00780705"/>
    <w:rsid w:val="0078088C"/>
    <w:rsid w:val="0078099D"/>
    <w:rsid w:val="00780AA3"/>
    <w:rsid w:val="00780C3D"/>
    <w:rsid w:val="00780C47"/>
    <w:rsid w:val="00780C77"/>
    <w:rsid w:val="00780E89"/>
    <w:rsid w:val="00780F86"/>
    <w:rsid w:val="00780FB3"/>
    <w:rsid w:val="00780FCE"/>
    <w:rsid w:val="0078123A"/>
    <w:rsid w:val="00781266"/>
    <w:rsid w:val="007814F2"/>
    <w:rsid w:val="0078150F"/>
    <w:rsid w:val="007816A4"/>
    <w:rsid w:val="007818B1"/>
    <w:rsid w:val="00781A2E"/>
    <w:rsid w:val="00781D86"/>
    <w:rsid w:val="00781EFD"/>
    <w:rsid w:val="00781FE4"/>
    <w:rsid w:val="007820C6"/>
    <w:rsid w:val="00782178"/>
    <w:rsid w:val="007821C7"/>
    <w:rsid w:val="007821EC"/>
    <w:rsid w:val="0078224F"/>
    <w:rsid w:val="00782909"/>
    <w:rsid w:val="00782A59"/>
    <w:rsid w:val="00782B69"/>
    <w:rsid w:val="00782BD2"/>
    <w:rsid w:val="00782BE2"/>
    <w:rsid w:val="00782C0F"/>
    <w:rsid w:val="00782C3F"/>
    <w:rsid w:val="00782DEB"/>
    <w:rsid w:val="00783044"/>
    <w:rsid w:val="007830A5"/>
    <w:rsid w:val="00783120"/>
    <w:rsid w:val="00783182"/>
    <w:rsid w:val="00783192"/>
    <w:rsid w:val="00783219"/>
    <w:rsid w:val="00783240"/>
    <w:rsid w:val="007838D6"/>
    <w:rsid w:val="00783B64"/>
    <w:rsid w:val="00783BF5"/>
    <w:rsid w:val="007840FA"/>
    <w:rsid w:val="007842BB"/>
    <w:rsid w:val="0078455F"/>
    <w:rsid w:val="007845A8"/>
    <w:rsid w:val="00784747"/>
    <w:rsid w:val="007847A8"/>
    <w:rsid w:val="007848A5"/>
    <w:rsid w:val="007848D1"/>
    <w:rsid w:val="007849D9"/>
    <w:rsid w:val="00784A7C"/>
    <w:rsid w:val="00784BB6"/>
    <w:rsid w:val="00784EB7"/>
    <w:rsid w:val="0078502E"/>
    <w:rsid w:val="0078509A"/>
    <w:rsid w:val="0078510C"/>
    <w:rsid w:val="007851F1"/>
    <w:rsid w:val="00785617"/>
    <w:rsid w:val="0078584F"/>
    <w:rsid w:val="007858C0"/>
    <w:rsid w:val="00785AFD"/>
    <w:rsid w:val="00785C49"/>
    <w:rsid w:val="00785E10"/>
    <w:rsid w:val="00785FA8"/>
    <w:rsid w:val="00785FF1"/>
    <w:rsid w:val="007861BD"/>
    <w:rsid w:val="007864C1"/>
    <w:rsid w:val="00786560"/>
    <w:rsid w:val="0078695A"/>
    <w:rsid w:val="00786A28"/>
    <w:rsid w:val="00786A56"/>
    <w:rsid w:val="00786DB2"/>
    <w:rsid w:val="00786E53"/>
    <w:rsid w:val="007873CB"/>
    <w:rsid w:val="0078763F"/>
    <w:rsid w:val="0078772E"/>
    <w:rsid w:val="0078783E"/>
    <w:rsid w:val="00787A8B"/>
    <w:rsid w:val="00787E16"/>
    <w:rsid w:val="00787ED7"/>
    <w:rsid w:val="007901AC"/>
    <w:rsid w:val="007903A8"/>
    <w:rsid w:val="007907AF"/>
    <w:rsid w:val="00790BAB"/>
    <w:rsid w:val="00790D9A"/>
    <w:rsid w:val="00790E62"/>
    <w:rsid w:val="00790F36"/>
    <w:rsid w:val="00790FAA"/>
    <w:rsid w:val="0079102A"/>
    <w:rsid w:val="00791056"/>
    <w:rsid w:val="00791320"/>
    <w:rsid w:val="007913CF"/>
    <w:rsid w:val="00791414"/>
    <w:rsid w:val="0079187D"/>
    <w:rsid w:val="007918AE"/>
    <w:rsid w:val="0079190C"/>
    <w:rsid w:val="007919AD"/>
    <w:rsid w:val="00791A9C"/>
    <w:rsid w:val="00791DF2"/>
    <w:rsid w:val="00791EF6"/>
    <w:rsid w:val="00791F23"/>
    <w:rsid w:val="00792018"/>
    <w:rsid w:val="00792293"/>
    <w:rsid w:val="00792696"/>
    <w:rsid w:val="007926A2"/>
    <w:rsid w:val="00792773"/>
    <w:rsid w:val="007927DE"/>
    <w:rsid w:val="00792836"/>
    <w:rsid w:val="007928F9"/>
    <w:rsid w:val="00792B4C"/>
    <w:rsid w:val="00792C36"/>
    <w:rsid w:val="007934D0"/>
    <w:rsid w:val="0079354F"/>
    <w:rsid w:val="007936B1"/>
    <w:rsid w:val="007936CF"/>
    <w:rsid w:val="00793758"/>
    <w:rsid w:val="00793783"/>
    <w:rsid w:val="0079388D"/>
    <w:rsid w:val="00793B9F"/>
    <w:rsid w:val="00793EC6"/>
    <w:rsid w:val="00793EDB"/>
    <w:rsid w:val="00793F28"/>
    <w:rsid w:val="00793FA4"/>
    <w:rsid w:val="00793FD0"/>
    <w:rsid w:val="007940F1"/>
    <w:rsid w:val="00794114"/>
    <w:rsid w:val="0079465E"/>
    <w:rsid w:val="00794C32"/>
    <w:rsid w:val="00794D40"/>
    <w:rsid w:val="00794D57"/>
    <w:rsid w:val="00794DAA"/>
    <w:rsid w:val="00794E50"/>
    <w:rsid w:val="00794EDA"/>
    <w:rsid w:val="00795004"/>
    <w:rsid w:val="00795086"/>
    <w:rsid w:val="00795147"/>
    <w:rsid w:val="007951DF"/>
    <w:rsid w:val="0079563F"/>
    <w:rsid w:val="0079564B"/>
    <w:rsid w:val="00795AE8"/>
    <w:rsid w:val="00795CE8"/>
    <w:rsid w:val="00795E1E"/>
    <w:rsid w:val="0079602D"/>
    <w:rsid w:val="00796243"/>
    <w:rsid w:val="007962AF"/>
    <w:rsid w:val="0079632F"/>
    <w:rsid w:val="00796403"/>
    <w:rsid w:val="00796677"/>
    <w:rsid w:val="0079689D"/>
    <w:rsid w:val="0079693E"/>
    <w:rsid w:val="00796970"/>
    <w:rsid w:val="00796AC3"/>
    <w:rsid w:val="00796AC8"/>
    <w:rsid w:val="00796B0B"/>
    <w:rsid w:val="00796B97"/>
    <w:rsid w:val="00796C07"/>
    <w:rsid w:val="00796DBA"/>
    <w:rsid w:val="00796F0D"/>
    <w:rsid w:val="00796F42"/>
    <w:rsid w:val="007970F5"/>
    <w:rsid w:val="00797112"/>
    <w:rsid w:val="00797220"/>
    <w:rsid w:val="0079727F"/>
    <w:rsid w:val="007972AA"/>
    <w:rsid w:val="0079748B"/>
    <w:rsid w:val="007974B3"/>
    <w:rsid w:val="007974B9"/>
    <w:rsid w:val="0079753C"/>
    <w:rsid w:val="007978FF"/>
    <w:rsid w:val="00797A74"/>
    <w:rsid w:val="00797B77"/>
    <w:rsid w:val="00797C3A"/>
    <w:rsid w:val="00797D8E"/>
    <w:rsid w:val="00797F1B"/>
    <w:rsid w:val="00797F91"/>
    <w:rsid w:val="007A01DA"/>
    <w:rsid w:val="007A039D"/>
    <w:rsid w:val="007A04AA"/>
    <w:rsid w:val="007A0589"/>
    <w:rsid w:val="007A087A"/>
    <w:rsid w:val="007A0B73"/>
    <w:rsid w:val="007A0D67"/>
    <w:rsid w:val="007A0DFB"/>
    <w:rsid w:val="007A0E91"/>
    <w:rsid w:val="007A0F16"/>
    <w:rsid w:val="007A0F61"/>
    <w:rsid w:val="007A1028"/>
    <w:rsid w:val="007A1199"/>
    <w:rsid w:val="007A12C2"/>
    <w:rsid w:val="007A12DE"/>
    <w:rsid w:val="007A13EA"/>
    <w:rsid w:val="007A142F"/>
    <w:rsid w:val="007A1562"/>
    <w:rsid w:val="007A15C8"/>
    <w:rsid w:val="007A18A0"/>
    <w:rsid w:val="007A1B44"/>
    <w:rsid w:val="007A1D10"/>
    <w:rsid w:val="007A1E7E"/>
    <w:rsid w:val="007A2073"/>
    <w:rsid w:val="007A20ED"/>
    <w:rsid w:val="007A227E"/>
    <w:rsid w:val="007A241F"/>
    <w:rsid w:val="007A243A"/>
    <w:rsid w:val="007A262E"/>
    <w:rsid w:val="007A266A"/>
    <w:rsid w:val="007A2788"/>
    <w:rsid w:val="007A28D3"/>
    <w:rsid w:val="007A295D"/>
    <w:rsid w:val="007A2B34"/>
    <w:rsid w:val="007A2CE4"/>
    <w:rsid w:val="007A2ED1"/>
    <w:rsid w:val="007A2ED9"/>
    <w:rsid w:val="007A3141"/>
    <w:rsid w:val="007A334A"/>
    <w:rsid w:val="007A35D1"/>
    <w:rsid w:val="007A3792"/>
    <w:rsid w:val="007A3808"/>
    <w:rsid w:val="007A3875"/>
    <w:rsid w:val="007A39D7"/>
    <w:rsid w:val="007A3BD8"/>
    <w:rsid w:val="007A3E10"/>
    <w:rsid w:val="007A3F4E"/>
    <w:rsid w:val="007A3FC5"/>
    <w:rsid w:val="007A411B"/>
    <w:rsid w:val="007A4298"/>
    <w:rsid w:val="007A4B96"/>
    <w:rsid w:val="007A4BE5"/>
    <w:rsid w:val="007A4BE6"/>
    <w:rsid w:val="007A4CB6"/>
    <w:rsid w:val="007A4F02"/>
    <w:rsid w:val="007A4FC7"/>
    <w:rsid w:val="007A52B2"/>
    <w:rsid w:val="007A5385"/>
    <w:rsid w:val="007A5A47"/>
    <w:rsid w:val="007A5A59"/>
    <w:rsid w:val="007A5B3E"/>
    <w:rsid w:val="007A5C23"/>
    <w:rsid w:val="007A5E3F"/>
    <w:rsid w:val="007A5F8B"/>
    <w:rsid w:val="007A628D"/>
    <w:rsid w:val="007A63F7"/>
    <w:rsid w:val="007A64E8"/>
    <w:rsid w:val="007A656D"/>
    <w:rsid w:val="007A66A1"/>
    <w:rsid w:val="007A687B"/>
    <w:rsid w:val="007A69BD"/>
    <w:rsid w:val="007A69C1"/>
    <w:rsid w:val="007A69DC"/>
    <w:rsid w:val="007A69F8"/>
    <w:rsid w:val="007A6B60"/>
    <w:rsid w:val="007A70E1"/>
    <w:rsid w:val="007A7151"/>
    <w:rsid w:val="007A7311"/>
    <w:rsid w:val="007A73B3"/>
    <w:rsid w:val="007A7435"/>
    <w:rsid w:val="007A74ED"/>
    <w:rsid w:val="007A757A"/>
    <w:rsid w:val="007A7592"/>
    <w:rsid w:val="007A7605"/>
    <w:rsid w:val="007A762C"/>
    <w:rsid w:val="007A76B2"/>
    <w:rsid w:val="007A7844"/>
    <w:rsid w:val="007A786B"/>
    <w:rsid w:val="007A7A12"/>
    <w:rsid w:val="007A7C8B"/>
    <w:rsid w:val="007A7DDE"/>
    <w:rsid w:val="007A7F39"/>
    <w:rsid w:val="007A7FC9"/>
    <w:rsid w:val="007B0011"/>
    <w:rsid w:val="007B006E"/>
    <w:rsid w:val="007B07AC"/>
    <w:rsid w:val="007B07C7"/>
    <w:rsid w:val="007B08CF"/>
    <w:rsid w:val="007B0A0B"/>
    <w:rsid w:val="007B0CA8"/>
    <w:rsid w:val="007B0ED5"/>
    <w:rsid w:val="007B0F75"/>
    <w:rsid w:val="007B1A5D"/>
    <w:rsid w:val="007B1B6B"/>
    <w:rsid w:val="007B1E07"/>
    <w:rsid w:val="007B1E4A"/>
    <w:rsid w:val="007B1FA1"/>
    <w:rsid w:val="007B2063"/>
    <w:rsid w:val="007B208B"/>
    <w:rsid w:val="007B2261"/>
    <w:rsid w:val="007B2294"/>
    <w:rsid w:val="007B230F"/>
    <w:rsid w:val="007B23F5"/>
    <w:rsid w:val="007B2A45"/>
    <w:rsid w:val="007B2A5A"/>
    <w:rsid w:val="007B2E76"/>
    <w:rsid w:val="007B2F54"/>
    <w:rsid w:val="007B301A"/>
    <w:rsid w:val="007B33A8"/>
    <w:rsid w:val="007B33F8"/>
    <w:rsid w:val="007B34AD"/>
    <w:rsid w:val="007B34E3"/>
    <w:rsid w:val="007B3755"/>
    <w:rsid w:val="007B3782"/>
    <w:rsid w:val="007B37B4"/>
    <w:rsid w:val="007B38C1"/>
    <w:rsid w:val="007B38EE"/>
    <w:rsid w:val="007B3900"/>
    <w:rsid w:val="007B3B52"/>
    <w:rsid w:val="007B3C7B"/>
    <w:rsid w:val="007B3C9C"/>
    <w:rsid w:val="007B3F8B"/>
    <w:rsid w:val="007B4028"/>
    <w:rsid w:val="007B4077"/>
    <w:rsid w:val="007B4130"/>
    <w:rsid w:val="007B444B"/>
    <w:rsid w:val="007B44F8"/>
    <w:rsid w:val="007B452D"/>
    <w:rsid w:val="007B4564"/>
    <w:rsid w:val="007B45BB"/>
    <w:rsid w:val="007B4675"/>
    <w:rsid w:val="007B4683"/>
    <w:rsid w:val="007B46ED"/>
    <w:rsid w:val="007B4B4F"/>
    <w:rsid w:val="007B4D79"/>
    <w:rsid w:val="007B4F67"/>
    <w:rsid w:val="007B53E6"/>
    <w:rsid w:val="007B54D1"/>
    <w:rsid w:val="007B55CD"/>
    <w:rsid w:val="007B5652"/>
    <w:rsid w:val="007B567C"/>
    <w:rsid w:val="007B5736"/>
    <w:rsid w:val="007B5798"/>
    <w:rsid w:val="007B5ABA"/>
    <w:rsid w:val="007B5BEF"/>
    <w:rsid w:val="007B5E8D"/>
    <w:rsid w:val="007B5F66"/>
    <w:rsid w:val="007B5FB8"/>
    <w:rsid w:val="007B60CE"/>
    <w:rsid w:val="007B6103"/>
    <w:rsid w:val="007B6483"/>
    <w:rsid w:val="007B64BE"/>
    <w:rsid w:val="007B6534"/>
    <w:rsid w:val="007B6564"/>
    <w:rsid w:val="007B6721"/>
    <w:rsid w:val="007B67F9"/>
    <w:rsid w:val="007B68C6"/>
    <w:rsid w:val="007B6957"/>
    <w:rsid w:val="007B69C9"/>
    <w:rsid w:val="007B6A88"/>
    <w:rsid w:val="007B6C6D"/>
    <w:rsid w:val="007B6CBF"/>
    <w:rsid w:val="007B6DF7"/>
    <w:rsid w:val="007B7132"/>
    <w:rsid w:val="007B7224"/>
    <w:rsid w:val="007B74DD"/>
    <w:rsid w:val="007B77DE"/>
    <w:rsid w:val="007B7A36"/>
    <w:rsid w:val="007B7A7A"/>
    <w:rsid w:val="007B7BCD"/>
    <w:rsid w:val="007B7D1B"/>
    <w:rsid w:val="007B7EF8"/>
    <w:rsid w:val="007B7F6A"/>
    <w:rsid w:val="007C00F9"/>
    <w:rsid w:val="007C01BC"/>
    <w:rsid w:val="007C01D1"/>
    <w:rsid w:val="007C0262"/>
    <w:rsid w:val="007C02F2"/>
    <w:rsid w:val="007C034F"/>
    <w:rsid w:val="007C03F1"/>
    <w:rsid w:val="007C051E"/>
    <w:rsid w:val="007C0615"/>
    <w:rsid w:val="007C06E7"/>
    <w:rsid w:val="007C085B"/>
    <w:rsid w:val="007C0A23"/>
    <w:rsid w:val="007C0A97"/>
    <w:rsid w:val="007C0D61"/>
    <w:rsid w:val="007C0EB8"/>
    <w:rsid w:val="007C0FCC"/>
    <w:rsid w:val="007C11A0"/>
    <w:rsid w:val="007C1498"/>
    <w:rsid w:val="007C14EC"/>
    <w:rsid w:val="007C163D"/>
    <w:rsid w:val="007C16C9"/>
    <w:rsid w:val="007C17C6"/>
    <w:rsid w:val="007C1B58"/>
    <w:rsid w:val="007C1D6F"/>
    <w:rsid w:val="007C21A4"/>
    <w:rsid w:val="007C2272"/>
    <w:rsid w:val="007C228F"/>
    <w:rsid w:val="007C2304"/>
    <w:rsid w:val="007C234F"/>
    <w:rsid w:val="007C2470"/>
    <w:rsid w:val="007C26EC"/>
    <w:rsid w:val="007C271F"/>
    <w:rsid w:val="007C2732"/>
    <w:rsid w:val="007C2871"/>
    <w:rsid w:val="007C2884"/>
    <w:rsid w:val="007C2BBD"/>
    <w:rsid w:val="007C2CD0"/>
    <w:rsid w:val="007C2D36"/>
    <w:rsid w:val="007C2DAD"/>
    <w:rsid w:val="007C2E53"/>
    <w:rsid w:val="007C30AA"/>
    <w:rsid w:val="007C3349"/>
    <w:rsid w:val="007C3397"/>
    <w:rsid w:val="007C33C8"/>
    <w:rsid w:val="007C344A"/>
    <w:rsid w:val="007C3490"/>
    <w:rsid w:val="007C350C"/>
    <w:rsid w:val="007C37B7"/>
    <w:rsid w:val="007C37E4"/>
    <w:rsid w:val="007C3859"/>
    <w:rsid w:val="007C3988"/>
    <w:rsid w:val="007C3B00"/>
    <w:rsid w:val="007C3BF5"/>
    <w:rsid w:val="007C3CEA"/>
    <w:rsid w:val="007C3D98"/>
    <w:rsid w:val="007C3FE3"/>
    <w:rsid w:val="007C401B"/>
    <w:rsid w:val="007C4137"/>
    <w:rsid w:val="007C42C4"/>
    <w:rsid w:val="007C42F4"/>
    <w:rsid w:val="007C4385"/>
    <w:rsid w:val="007C454D"/>
    <w:rsid w:val="007C4938"/>
    <w:rsid w:val="007C4A3F"/>
    <w:rsid w:val="007C4A49"/>
    <w:rsid w:val="007C4B2B"/>
    <w:rsid w:val="007C4D08"/>
    <w:rsid w:val="007C4D8E"/>
    <w:rsid w:val="007C4F39"/>
    <w:rsid w:val="007C5572"/>
    <w:rsid w:val="007C59D8"/>
    <w:rsid w:val="007C5C70"/>
    <w:rsid w:val="007C5C92"/>
    <w:rsid w:val="007C5E03"/>
    <w:rsid w:val="007C5E2D"/>
    <w:rsid w:val="007C6152"/>
    <w:rsid w:val="007C62CA"/>
    <w:rsid w:val="007C6303"/>
    <w:rsid w:val="007C6413"/>
    <w:rsid w:val="007C6455"/>
    <w:rsid w:val="007C6503"/>
    <w:rsid w:val="007C65C4"/>
    <w:rsid w:val="007C6695"/>
    <w:rsid w:val="007C6730"/>
    <w:rsid w:val="007C6987"/>
    <w:rsid w:val="007C69A8"/>
    <w:rsid w:val="007C6F6B"/>
    <w:rsid w:val="007C70B8"/>
    <w:rsid w:val="007C71F9"/>
    <w:rsid w:val="007C7AE8"/>
    <w:rsid w:val="007C7C6F"/>
    <w:rsid w:val="007D0099"/>
    <w:rsid w:val="007D016F"/>
    <w:rsid w:val="007D0240"/>
    <w:rsid w:val="007D03D2"/>
    <w:rsid w:val="007D04D3"/>
    <w:rsid w:val="007D08A2"/>
    <w:rsid w:val="007D08EF"/>
    <w:rsid w:val="007D0954"/>
    <w:rsid w:val="007D0AD0"/>
    <w:rsid w:val="007D0B07"/>
    <w:rsid w:val="007D0B28"/>
    <w:rsid w:val="007D0B82"/>
    <w:rsid w:val="007D0C09"/>
    <w:rsid w:val="007D0EA5"/>
    <w:rsid w:val="007D100F"/>
    <w:rsid w:val="007D11CA"/>
    <w:rsid w:val="007D1688"/>
    <w:rsid w:val="007D177E"/>
    <w:rsid w:val="007D1E11"/>
    <w:rsid w:val="007D204E"/>
    <w:rsid w:val="007D2506"/>
    <w:rsid w:val="007D2558"/>
    <w:rsid w:val="007D2660"/>
    <w:rsid w:val="007D274F"/>
    <w:rsid w:val="007D27B4"/>
    <w:rsid w:val="007D27E0"/>
    <w:rsid w:val="007D29F0"/>
    <w:rsid w:val="007D2D98"/>
    <w:rsid w:val="007D2D9A"/>
    <w:rsid w:val="007D2DE2"/>
    <w:rsid w:val="007D2E4A"/>
    <w:rsid w:val="007D3149"/>
    <w:rsid w:val="007D3491"/>
    <w:rsid w:val="007D3503"/>
    <w:rsid w:val="007D353E"/>
    <w:rsid w:val="007D35BF"/>
    <w:rsid w:val="007D3780"/>
    <w:rsid w:val="007D3D6D"/>
    <w:rsid w:val="007D3D95"/>
    <w:rsid w:val="007D42D2"/>
    <w:rsid w:val="007D4400"/>
    <w:rsid w:val="007D4447"/>
    <w:rsid w:val="007D454A"/>
    <w:rsid w:val="007D4859"/>
    <w:rsid w:val="007D49B6"/>
    <w:rsid w:val="007D4A78"/>
    <w:rsid w:val="007D4BCA"/>
    <w:rsid w:val="007D4CAD"/>
    <w:rsid w:val="007D4D31"/>
    <w:rsid w:val="007D4DEC"/>
    <w:rsid w:val="007D4E2F"/>
    <w:rsid w:val="007D511C"/>
    <w:rsid w:val="007D5168"/>
    <w:rsid w:val="007D5234"/>
    <w:rsid w:val="007D5549"/>
    <w:rsid w:val="007D569A"/>
    <w:rsid w:val="007D5A68"/>
    <w:rsid w:val="007D5BEE"/>
    <w:rsid w:val="007D5D90"/>
    <w:rsid w:val="007D5EC1"/>
    <w:rsid w:val="007D62E0"/>
    <w:rsid w:val="007D62F3"/>
    <w:rsid w:val="007D6573"/>
    <w:rsid w:val="007D65FC"/>
    <w:rsid w:val="007D661C"/>
    <w:rsid w:val="007D693F"/>
    <w:rsid w:val="007D6964"/>
    <w:rsid w:val="007D69C9"/>
    <w:rsid w:val="007D69E7"/>
    <w:rsid w:val="007D6D8B"/>
    <w:rsid w:val="007D6E81"/>
    <w:rsid w:val="007D6E90"/>
    <w:rsid w:val="007D6EBB"/>
    <w:rsid w:val="007D7160"/>
    <w:rsid w:val="007D71BD"/>
    <w:rsid w:val="007D7274"/>
    <w:rsid w:val="007D74AA"/>
    <w:rsid w:val="007D7A2C"/>
    <w:rsid w:val="007D7B06"/>
    <w:rsid w:val="007D7BEF"/>
    <w:rsid w:val="007D7E5C"/>
    <w:rsid w:val="007E01C6"/>
    <w:rsid w:val="007E022F"/>
    <w:rsid w:val="007E060D"/>
    <w:rsid w:val="007E0685"/>
    <w:rsid w:val="007E06E9"/>
    <w:rsid w:val="007E072D"/>
    <w:rsid w:val="007E083A"/>
    <w:rsid w:val="007E09F8"/>
    <w:rsid w:val="007E0B4D"/>
    <w:rsid w:val="007E0CDC"/>
    <w:rsid w:val="007E0D51"/>
    <w:rsid w:val="007E0D80"/>
    <w:rsid w:val="007E0F41"/>
    <w:rsid w:val="007E1366"/>
    <w:rsid w:val="007E1404"/>
    <w:rsid w:val="007E1486"/>
    <w:rsid w:val="007E16C0"/>
    <w:rsid w:val="007E16FE"/>
    <w:rsid w:val="007E176B"/>
    <w:rsid w:val="007E18BD"/>
    <w:rsid w:val="007E18DD"/>
    <w:rsid w:val="007E193F"/>
    <w:rsid w:val="007E1A2B"/>
    <w:rsid w:val="007E1BDE"/>
    <w:rsid w:val="007E1C07"/>
    <w:rsid w:val="007E1C24"/>
    <w:rsid w:val="007E1C6C"/>
    <w:rsid w:val="007E1FC3"/>
    <w:rsid w:val="007E1FC4"/>
    <w:rsid w:val="007E2028"/>
    <w:rsid w:val="007E213F"/>
    <w:rsid w:val="007E243F"/>
    <w:rsid w:val="007E25F1"/>
    <w:rsid w:val="007E2774"/>
    <w:rsid w:val="007E2963"/>
    <w:rsid w:val="007E2AEF"/>
    <w:rsid w:val="007E2B12"/>
    <w:rsid w:val="007E2C89"/>
    <w:rsid w:val="007E2CCE"/>
    <w:rsid w:val="007E2ED6"/>
    <w:rsid w:val="007E300B"/>
    <w:rsid w:val="007E3082"/>
    <w:rsid w:val="007E34AF"/>
    <w:rsid w:val="007E3AD4"/>
    <w:rsid w:val="007E3B3C"/>
    <w:rsid w:val="007E3C65"/>
    <w:rsid w:val="007E3CA0"/>
    <w:rsid w:val="007E3E48"/>
    <w:rsid w:val="007E3E98"/>
    <w:rsid w:val="007E3FCD"/>
    <w:rsid w:val="007E4047"/>
    <w:rsid w:val="007E41B8"/>
    <w:rsid w:val="007E44DD"/>
    <w:rsid w:val="007E45E8"/>
    <w:rsid w:val="007E46CA"/>
    <w:rsid w:val="007E4759"/>
    <w:rsid w:val="007E4ACC"/>
    <w:rsid w:val="007E4BD0"/>
    <w:rsid w:val="007E4D39"/>
    <w:rsid w:val="007E4FE6"/>
    <w:rsid w:val="007E501C"/>
    <w:rsid w:val="007E5149"/>
    <w:rsid w:val="007E5231"/>
    <w:rsid w:val="007E52B1"/>
    <w:rsid w:val="007E52E8"/>
    <w:rsid w:val="007E5339"/>
    <w:rsid w:val="007E538D"/>
    <w:rsid w:val="007E5395"/>
    <w:rsid w:val="007E53A0"/>
    <w:rsid w:val="007E540F"/>
    <w:rsid w:val="007E564A"/>
    <w:rsid w:val="007E58E9"/>
    <w:rsid w:val="007E595B"/>
    <w:rsid w:val="007E595D"/>
    <w:rsid w:val="007E5AF0"/>
    <w:rsid w:val="007E5E00"/>
    <w:rsid w:val="007E5E01"/>
    <w:rsid w:val="007E5EB6"/>
    <w:rsid w:val="007E5FD1"/>
    <w:rsid w:val="007E5FD3"/>
    <w:rsid w:val="007E6166"/>
    <w:rsid w:val="007E6601"/>
    <w:rsid w:val="007E66E0"/>
    <w:rsid w:val="007E6730"/>
    <w:rsid w:val="007E6744"/>
    <w:rsid w:val="007E69FF"/>
    <w:rsid w:val="007E6A5D"/>
    <w:rsid w:val="007E6A78"/>
    <w:rsid w:val="007E6B7C"/>
    <w:rsid w:val="007E6C4F"/>
    <w:rsid w:val="007E6EBC"/>
    <w:rsid w:val="007E7004"/>
    <w:rsid w:val="007E71F9"/>
    <w:rsid w:val="007E7204"/>
    <w:rsid w:val="007E7358"/>
    <w:rsid w:val="007E7539"/>
    <w:rsid w:val="007E75A4"/>
    <w:rsid w:val="007E7866"/>
    <w:rsid w:val="007E7CB2"/>
    <w:rsid w:val="007E7E73"/>
    <w:rsid w:val="007E7FA5"/>
    <w:rsid w:val="007F0022"/>
    <w:rsid w:val="007F01D8"/>
    <w:rsid w:val="007F02EF"/>
    <w:rsid w:val="007F0314"/>
    <w:rsid w:val="007F0315"/>
    <w:rsid w:val="007F067F"/>
    <w:rsid w:val="007F082F"/>
    <w:rsid w:val="007F0C21"/>
    <w:rsid w:val="007F0C52"/>
    <w:rsid w:val="007F0F48"/>
    <w:rsid w:val="007F1179"/>
    <w:rsid w:val="007F136E"/>
    <w:rsid w:val="007F1391"/>
    <w:rsid w:val="007F16AC"/>
    <w:rsid w:val="007F1B6D"/>
    <w:rsid w:val="007F1C26"/>
    <w:rsid w:val="007F1C32"/>
    <w:rsid w:val="007F1C96"/>
    <w:rsid w:val="007F1CEF"/>
    <w:rsid w:val="007F1D09"/>
    <w:rsid w:val="007F1D7C"/>
    <w:rsid w:val="007F1E9C"/>
    <w:rsid w:val="007F1EE0"/>
    <w:rsid w:val="007F1F6F"/>
    <w:rsid w:val="007F2035"/>
    <w:rsid w:val="007F2099"/>
    <w:rsid w:val="007F20F4"/>
    <w:rsid w:val="007F2605"/>
    <w:rsid w:val="007F296B"/>
    <w:rsid w:val="007F2B72"/>
    <w:rsid w:val="007F2C09"/>
    <w:rsid w:val="007F2C5C"/>
    <w:rsid w:val="007F2E50"/>
    <w:rsid w:val="007F30D4"/>
    <w:rsid w:val="007F316D"/>
    <w:rsid w:val="007F32A7"/>
    <w:rsid w:val="007F356B"/>
    <w:rsid w:val="007F37C6"/>
    <w:rsid w:val="007F3803"/>
    <w:rsid w:val="007F3887"/>
    <w:rsid w:val="007F3C21"/>
    <w:rsid w:val="007F3DA4"/>
    <w:rsid w:val="007F3E08"/>
    <w:rsid w:val="007F3E11"/>
    <w:rsid w:val="007F3E44"/>
    <w:rsid w:val="007F3EE4"/>
    <w:rsid w:val="007F3FF5"/>
    <w:rsid w:val="007F4069"/>
    <w:rsid w:val="007F41D1"/>
    <w:rsid w:val="007F437F"/>
    <w:rsid w:val="007F44AF"/>
    <w:rsid w:val="007F44FE"/>
    <w:rsid w:val="007F45A5"/>
    <w:rsid w:val="007F4640"/>
    <w:rsid w:val="007F46EC"/>
    <w:rsid w:val="007F4866"/>
    <w:rsid w:val="007F48B0"/>
    <w:rsid w:val="007F48DB"/>
    <w:rsid w:val="007F49EE"/>
    <w:rsid w:val="007F4A7E"/>
    <w:rsid w:val="007F4AEA"/>
    <w:rsid w:val="007F4C3D"/>
    <w:rsid w:val="007F4C84"/>
    <w:rsid w:val="007F4CFC"/>
    <w:rsid w:val="007F5410"/>
    <w:rsid w:val="007F5479"/>
    <w:rsid w:val="007F56CD"/>
    <w:rsid w:val="007F57FF"/>
    <w:rsid w:val="007F596D"/>
    <w:rsid w:val="007F59F2"/>
    <w:rsid w:val="007F5B30"/>
    <w:rsid w:val="007F5B41"/>
    <w:rsid w:val="007F5B4F"/>
    <w:rsid w:val="007F5EC5"/>
    <w:rsid w:val="007F5FBA"/>
    <w:rsid w:val="007F610C"/>
    <w:rsid w:val="007F614B"/>
    <w:rsid w:val="007F6274"/>
    <w:rsid w:val="007F63AF"/>
    <w:rsid w:val="007F64C8"/>
    <w:rsid w:val="007F653A"/>
    <w:rsid w:val="007F659B"/>
    <w:rsid w:val="007F6632"/>
    <w:rsid w:val="007F66DE"/>
    <w:rsid w:val="007F6A20"/>
    <w:rsid w:val="007F6A39"/>
    <w:rsid w:val="007F6B9A"/>
    <w:rsid w:val="007F6C76"/>
    <w:rsid w:val="007F6F25"/>
    <w:rsid w:val="007F6FD7"/>
    <w:rsid w:val="007F73C8"/>
    <w:rsid w:val="007F7780"/>
    <w:rsid w:val="007F77AB"/>
    <w:rsid w:val="007F77F8"/>
    <w:rsid w:val="007F7B5F"/>
    <w:rsid w:val="007F7BC5"/>
    <w:rsid w:val="008000BC"/>
    <w:rsid w:val="008000D3"/>
    <w:rsid w:val="00800144"/>
    <w:rsid w:val="0080041A"/>
    <w:rsid w:val="00800497"/>
    <w:rsid w:val="008004BC"/>
    <w:rsid w:val="00800F0B"/>
    <w:rsid w:val="00800F81"/>
    <w:rsid w:val="00801211"/>
    <w:rsid w:val="008012E8"/>
    <w:rsid w:val="00801430"/>
    <w:rsid w:val="008014AF"/>
    <w:rsid w:val="0080155A"/>
    <w:rsid w:val="008016E9"/>
    <w:rsid w:val="0080171F"/>
    <w:rsid w:val="00801990"/>
    <w:rsid w:val="00801AAB"/>
    <w:rsid w:val="00801C25"/>
    <w:rsid w:val="00801C94"/>
    <w:rsid w:val="00801DB5"/>
    <w:rsid w:val="00802040"/>
    <w:rsid w:val="008020B2"/>
    <w:rsid w:val="0080227B"/>
    <w:rsid w:val="0080230B"/>
    <w:rsid w:val="008025BF"/>
    <w:rsid w:val="0080265F"/>
    <w:rsid w:val="00802AD8"/>
    <w:rsid w:val="00802BF9"/>
    <w:rsid w:val="00802E6F"/>
    <w:rsid w:val="0080300C"/>
    <w:rsid w:val="008031D1"/>
    <w:rsid w:val="008037A9"/>
    <w:rsid w:val="008037F7"/>
    <w:rsid w:val="00803925"/>
    <w:rsid w:val="00803B7A"/>
    <w:rsid w:val="00803BF8"/>
    <w:rsid w:val="00803D19"/>
    <w:rsid w:val="00803DEE"/>
    <w:rsid w:val="00803E5E"/>
    <w:rsid w:val="00804043"/>
    <w:rsid w:val="0080412F"/>
    <w:rsid w:val="0080414C"/>
    <w:rsid w:val="008046D8"/>
    <w:rsid w:val="00804714"/>
    <w:rsid w:val="008047C5"/>
    <w:rsid w:val="00804973"/>
    <w:rsid w:val="0080498A"/>
    <w:rsid w:val="00804BE8"/>
    <w:rsid w:val="00804DE2"/>
    <w:rsid w:val="00804F95"/>
    <w:rsid w:val="00804FFD"/>
    <w:rsid w:val="008050A8"/>
    <w:rsid w:val="0080524F"/>
    <w:rsid w:val="008052E0"/>
    <w:rsid w:val="008052EA"/>
    <w:rsid w:val="00805309"/>
    <w:rsid w:val="008054A9"/>
    <w:rsid w:val="008054C7"/>
    <w:rsid w:val="0080550F"/>
    <w:rsid w:val="00805796"/>
    <w:rsid w:val="00805A97"/>
    <w:rsid w:val="00805B63"/>
    <w:rsid w:val="00805BDD"/>
    <w:rsid w:val="00805DC4"/>
    <w:rsid w:val="00805DF1"/>
    <w:rsid w:val="00805E86"/>
    <w:rsid w:val="00805FAC"/>
    <w:rsid w:val="00806064"/>
    <w:rsid w:val="00806083"/>
    <w:rsid w:val="0080614F"/>
    <w:rsid w:val="00806227"/>
    <w:rsid w:val="00806341"/>
    <w:rsid w:val="00806448"/>
    <w:rsid w:val="00806562"/>
    <w:rsid w:val="00806717"/>
    <w:rsid w:val="00806763"/>
    <w:rsid w:val="008067C8"/>
    <w:rsid w:val="008068FE"/>
    <w:rsid w:val="00806A21"/>
    <w:rsid w:val="00806BB3"/>
    <w:rsid w:val="00806DBA"/>
    <w:rsid w:val="00806EE4"/>
    <w:rsid w:val="00806F48"/>
    <w:rsid w:val="00807041"/>
    <w:rsid w:val="0080715A"/>
    <w:rsid w:val="008071F7"/>
    <w:rsid w:val="00807432"/>
    <w:rsid w:val="00807774"/>
    <w:rsid w:val="00807B7A"/>
    <w:rsid w:val="00807C5A"/>
    <w:rsid w:val="00807E88"/>
    <w:rsid w:val="00810192"/>
    <w:rsid w:val="00810222"/>
    <w:rsid w:val="008102B2"/>
    <w:rsid w:val="00810370"/>
    <w:rsid w:val="008103FE"/>
    <w:rsid w:val="0081051A"/>
    <w:rsid w:val="00810561"/>
    <w:rsid w:val="008107C4"/>
    <w:rsid w:val="00810942"/>
    <w:rsid w:val="008109C7"/>
    <w:rsid w:val="00810B21"/>
    <w:rsid w:val="00810D77"/>
    <w:rsid w:val="00810D97"/>
    <w:rsid w:val="00811020"/>
    <w:rsid w:val="008111A1"/>
    <w:rsid w:val="00811506"/>
    <w:rsid w:val="008118BD"/>
    <w:rsid w:val="00811995"/>
    <w:rsid w:val="008119ED"/>
    <w:rsid w:val="00811A10"/>
    <w:rsid w:val="00811A74"/>
    <w:rsid w:val="00811B9B"/>
    <w:rsid w:val="00811BAC"/>
    <w:rsid w:val="00811BEC"/>
    <w:rsid w:val="00811C60"/>
    <w:rsid w:val="00811E11"/>
    <w:rsid w:val="00811F78"/>
    <w:rsid w:val="00811F9D"/>
    <w:rsid w:val="00811FD6"/>
    <w:rsid w:val="00812008"/>
    <w:rsid w:val="0081202F"/>
    <w:rsid w:val="0081205B"/>
    <w:rsid w:val="00812096"/>
    <w:rsid w:val="00812476"/>
    <w:rsid w:val="00812539"/>
    <w:rsid w:val="00812660"/>
    <w:rsid w:val="00812695"/>
    <w:rsid w:val="00812AE5"/>
    <w:rsid w:val="00812AE8"/>
    <w:rsid w:val="00812AFE"/>
    <w:rsid w:val="00812B0D"/>
    <w:rsid w:val="00812DA1"/>
    <w:rsid w:val="00812E0F"/>
    <w:rsid w:val="00812E20"/>
    <w:rsid w:val="00812E73"/>
    <w:rsid w:val="008130CF"/>
    <w:rsid w:val="008134D8"/>
    <w:rsid w:val="00813651"/>
    <w:rsid w:val="008136D7"/>
    <w:rsid w:val="00813852"/>
    <w:rsid w:val="00813B91"/>
    <w:rsid w:val="00813C91"/>
    <w:rsid w:val="00813CE9"/>
    <w:rsid w:val="00813F08"/>
    <w:rsid w:val="0081402E"/>
    <w:rsid w:val="008140B2"/>
    <w:rsid w:val="00814196"/>
    <w:rsid w:val="008141DA"/>
    <w:rsid w:val="008141F9"/>
    <w:rsid w:val="00814241"/>
    <w:rsid w:val="0081452E"/>
    <w:rsid w:val="0081485C"/>
    <w:rsid w:val="00814ADC"/>
    <w:rsid w:val="00814B3D"/>
    <w:rsid w:val="00814C11"/>
    <w:rsid w:val="00815071"/>
    <w:rsid w:val="0081516D"/>
    <w:rsid w:val="00815234"/>
    <w:rsid w:val="0081547C"/>
    <w:rsid w:val="008155D2"/>
    <w:rsid w:val="00815638"/>
    <w:rsid w:val="0081588A"/>
    <w:rsid w:val="00815904"/>
    <w:rsid w:val="008159FA"/>
    <w:rsid w:val="00815B24"/>
    <w:rsid w:val="00815C04"/>
    <w:rsid w:val="00815FC5"/>
    <w:rsid w:val="00816172"/>
    <w:rsid w:val="00816402"/>
    <w:rsid w:val="008164CD"/>
    <w:rsid w:val="008164CE"/>
    <w:rsid w:val="00816604"/>
    <w:rsid w:val="00816728"/>
    <w:rsid w:val="008167C9"/>
    <w:rsid w:val="00816879"/>
    <w:rsid w:val="00816901"/>
    <w:rsid w:val="008169D6"/>
    <w:rsid w:val="00816BAF"/>
    <w:rsid w:val="00816C1D"/>
    <w:rsid w:val="00816EEE"/>
    <w:rsid w:val="0081702E"/>
    <w:rsid w:val="00817053"/>
    <w:rsid w:val="008171E1"/>
    <w:rsid w:val="008172BC"/>
    <w:rsid w:val="008172C0"/>
    <w:rsid w:val="0081733F"/>
    <w:rsid w:val="00817747"/>
    <w:rsid w:val="00817760"/>
    <w:rsid w:val="008177B7"/>
    <w:rsid w:val="00817823"/>
    <w:rsid w:val="00817968"/>
    <w:rsid w:val="008179F6"/>
    <w:rsid w:val="00817A66"/>
    <w:rsid w:val="00817AEF"/>
    <w:rsid w:val="00817CB6"/>
    <w:rsid w:val="00817E27"/>
    <w:rsid w:val="00817F04"/>
    <w:rsid w:val="008200F3"/>
    <w:rsid w:val="00820170"/>
    <w:rsid w:val="00820317"/>
    <w:rsid w:val="008203EF"/>
    <w:rsid w:val="00820489"/>
    <w:rsid w:val="00820575"/>
    <w:rsid w:val="008206B4"/>
    <w:rsid w:val="00820738"/>
    <w:rsid w:val="008207D9"/>
    <w:rsid w:val="00820918"/>
    <w:rsid w:val="00820A4D"/>
    <w:rsid w:val="00820B0F"/>
    <w:rsid w:val="00820CE5"/>
    <w:rsid w:val="00820DBD"/>
    <w:rsid w:val="00820F2E"/>
    <w:rsid w:val="00820FE7"/>
    <w:rsid w:val="00821003"/>
    <w:rsid w:val="0082100A"/>
    <w:rsid w:val="00821203"/>
    <w:rsid w:val="0082139B"/>
    <w:rsid w:val="008213A8"/>
    <w:rsid w:val="0082146B"/>
    <w:rsid w:val="00821547"/>
    <w:rsid w:val="00821630"/>
    <w:rsid w:val="008216B5"/>
    <w:rsid w:val="008218DE"/>
    <w:rsid w:val="00821951"/>
    <w:rsid w:val="00821BDA"/>
    <w:rsid w:val="008220D1"/>
    <w:rsid w:val="008220D2"/>
    <w:rsid w:val="008227D1"/>
    <w:rsid w:val="00822904"/>
    <w:rsid w:val="00822CB8"/>
    <w:rsid w:val="00822D5D"/>
    <w:rsid w:val="00822EE8"/>
    <w:rsid w:val="00823069"/>
    <w:rsid w:val="008234D3"/>
    <w:rsid w:val="00823531"/>
    <w:rsid w:val="00823697"/>
    <w:rsid w:val="0082369E"/>
    <w:rsid w:val="008236F9"/>
    <w:rsid w:val="0082371D"/>
    <w:rsid w:val="00823946"/>
    <w:rsid w:val="00823AAC"/>
    <w:rsid w:val="00823BC2"/>
    <w:rsid w:val="00823C67"/>
    <w:rsid w:val="00823CC2"/>
    <w:rsid w:val="00823E1E"/>
    <w:rsid w:val="00823EEE"/>
    <w:rsid w:val="008240FB"/>
    <w:rsid w:val="008246AE"/>
    <w:rsid w:val="00824855"/>
    <w:rsid w:val="0082487B"/>
    <w:rsid w:val="00824C0D"/>
    <w:rsid w:val="00824C0E"/>
    <w:rsid w:val="00824D21"/>
    <w:rsid w:val="008250DD"/>
    <w:rsid w:val="008251E4"/>
    <w:rsid w:val="008253A9"/>
    <w:rsid w:val="00825496"/>
    <w:rsid w:val="008255FA"/>
    <w:rsid w:val="00825727"/>
    <w:rsid w:val="00825884"/>
    <w:rsid w:val="008258AE"/>
    <w:rsid w:val="00825E55"/>
    <w:rsid w:val="00825F46"/>
    <w:rsid w:val="0082668E"/>
    <w:rsid w:val="00826740"/>
    <w:rsid w:val="008268FB"/>
    <w:rsid w:val="008269A7"/>
    <w:rsid w:val="00827053"/>
    <w:rsid w:val="008274A4"/>
    <w:rsid w:val="008274DF"/>
    <w:rsid w:val="00827879"/>
    <w:rsid w:val="008278C4"/>
    <w:rsid w:val="00827914"/>
    <w:rsid w:val="00827B17"/>
    <w:rsid w:val="00827BD9"/>
    <w:rsid w:val="00827CCD"/>
    <w:rsid w:val="00827D3F"/>
    <w:rsid w:val="00827D91"/>
    <w:rsid w:val="00827E44"/>
    <w:rsid w:val="00827FFE"/>
    <w:rsid w:val="00830113"/>
    <w:rsid w:val="00830148"/>
    <w:rsid w:val="00830281"/>
    <w:rsid w:val="008307B9"/>
    <w:rsid w:val="00830A3E"/>
    <w:rsid w:val="00830B9C"/>
    <w:rsid w:val="00830CD5"/>
    <w:rsid w:val="00830F05"/>
    <w:rsid w:val="008312F6"/>
    <w:rsid w:val="008316C6"/>
    <w:rsid w:val="00831986"/>
    <w:rsid w:val="00831CC7"/>
    <w:rsid w:val="00831E12"/>
    <w:rsid w:val="00831FAB"/>
    <w:rsid w:val="00832028"/>
    <w:rsid w:val="00832242"/>
    <w:rsid w:val="008323BA"/>
    <w:rsid w:val="00832995"/>
    <w:rsid w:val="00832A1D"/>
    <w:rsid w:val="00832B6B"/>
    <w:rsid w:val="00832BB1"/>
    <w:rsid w:val="00832D44"/>
    <w:rsid w:val="00832EED"/>
    <w:rsid w:val="00832F83"/>
    <w:rsid w:val="0083301F"/>
    <w:rsid w:val="00833429"/>
    <w:rsid w:val="008334F2"/>
    <w:rsid w:val="00833552"/>
    <w:rsid w:val="008337BE"/>
    <w:rsid w:val="008337F2"/>
    <w:rsid w:val="008338EF"/>
    <w:rsid w:val="00833D99"/>
    <w:rsid w:val="00834164"/>
    <w:rsid w:val="008341B5"/>
    <w:rsid w:val="00834297"/>
    <w:rsid w:val="008343C8"/>
    <w:rsid w:val="008344C4"/>
    <w:rsid w:val="00834567"/>
    <w:rsid w:val="008346BC"/>
    <w:rsid w:val="00834777"/>
    <w:rsid w:val="008347D8"/>
    <w:rsid w:val="0083487A"/>
    <w:rsid w:val="0083489D"/>
    <w:rsid w:val="008348B4"/>
    <w:rsid w:val="00834B9C"/>
    <w:rsid w:val="00834DAF"/>
    <w:rsid w:val="00834F4D"/>
    <w:rsid w:val="00835047"/>
    <w:rsid w:val="00835072"/>
    <w:rsid w:val="00835120"/>
    <w:rsid w:val="008353A4"/>
    <w:rsid w:val="0083571A"/>
    <w:rsid w:val="00835DAA"/>
    <w:rsid w:val="008362AE"/>
    <w:rsid w:val="008362E0"/>
    <w:rsid w:val="0083646C"/>
    <w:rsid w:val="008364F9"/>
    <w:rsid w:val="0083654C"/>
    <w:rsid w:val="008368BF"/>
    <w:rsid w:val="00836958"/>
    <w:rsid w:val="00836B67"/>
    <w:rsid w:val="00836E5F"/>
    <w:rsid w:val="00836EA6"/>
    <w:rsid w:val="00837468"/>
    <w:rsid w:val="0083760F"/>
    <w:rsid w:val="00837882"/>
    <w:rsid w:val="00837887"/>
    <w:rsid w:val="00837972"/>
    <w:rsid w:val="00837AE4"/>
    <w:rsid w:val="00837C82"/>
    <w:rsid w:val="00840243"/>
    <w:rsid w:val="0084032D"/>
    <w:rsid w:val="008403FE"/>
    <w:rsid w:val="00840451"/>
    <w:rsid w:val="00840453"/>
    <w:rsid w:val="00840460"/>
    <w:rsid w:val="00840529"/>
    <w:rsid w:val="0084072A"/>
    <w:rsid w:val="00840744"/>
    <w:rsid w:val="008407DE"/>
    <w:rsid w:val="00840904"/>
    <w:rsid w:val="00840961"/>
    <w:rsid w:val="00840A48"/>
    <w:rsid w:val="00840D40"/>
    <w:rsid w:val="00840F1A"/>
    <w:rsid w:val="00840FFA"/>
    <w:rsid w:val="0084115F"/>
    <w:rsid w:val="00841633"/>
    <w:rsid w:val="00841B4F"/>
    <w:rsid w:val="00841B79"/>
    <w:rsid w:val="00841CD8"/>
    <w:rsid w:val="0084218B"/>
    <w:rsid w:val="00842228"/>
    <w:rsid w:val="00842381"/>
    <w:rsid w:val="0084240D"/>
    <w:rsid w:val="0084243B"/>
    <w:rsid w:val="00842499"/>
    <w:rsid w:val="008424AF"/>
    <w:rsid w:val="00842582"/>
    <w:rsid w:val="008425AE"/>
    <w:rsid w:val="0084274A"/>
    <w:rsid w:val="0084282B"/>
    <w:rsid w:val="00842D22"/>
    <w:rsid w:val="0084313C"/>
    <w:rsid w:val="00843186"/>
    <w:rsid w:val="008432E2"/>
    <w:rsid w:val="008433AB"/>
    <w:rsid w:val="008433DE"/>
    <w:rsid w:val="008437B4"/>
    <w:rsid w:val="00843A8F"/>
    <w:rsid w:val="00843B94"/>
    <w:rsid w:val="00843BCD"/>
    <w:rsid w:val="00843E4D"/>
    <w:rsid w:val="00843F24"/>
    <w:rsid w:val="00843FBC"/>
    <w:rsid w:val="00843FD6"/>
    <w:rsid w:val="008440AE"/>
    <w:rsid w:val="00844187"/>
    <w:rsid w:val="0084422B"/>
    <w:rsid w:val="008444AB"/>
    <w:rsid w:val="008444F7"/>
    <w:rsid w:val="0084473B"/>
    <w:rsid w:val="0084499B"/>
    <w:rsid w:val="00844F30"/>
    <w:rsid w:val="00844FC1"/>
    <w:rsid w:val="008450D4"/>
    <w:rsid w:val="00845119"/>
    <w:rsid w:val="0084524A"/>
    <w:rsid w:val="0084550F"/>
    <w:rsid w:val="0084552C"/>
    <w:rsid w:val="00845617"/>
    <w:rsid w:val="00845733"/>
    <w:rsid w:val="0084576A"/>
    <w:rsid w:val="008457B1"/>
    <w:rsid w:val="008457D8"/>
    <w:rsid w:val="00845927"/>
    <w:rsid w:val="00845A5E"/>
    <w:rsid w:val="00845C20"/>
    <w:rsid w:val="00845D4E"/>
    <w:rsid w:val="00845D96"/>
    <w:rsid w:val="00845DB2"/>
    <w:rsid w:val="00845FC8"/>
    <w:rsid w:val="008460FB"/>
    <w:rsid w:val="00846215"/>
    <w:rsid w:val="0084629B"/>
    <w:rsid w:val="008465B5"/>
    <w:rsid w:val="0084679B"/>
    <w:rsid w:val="008467DB"/>
    <w:rsid w:val="0084694D"/>
    <w:rsid w:val="00846A60"/>
    <w:rsid w:val="00846B0C"/>
    <w:rsid w:val="00846B41"/>
    <w:rsid w:val="00846DAC"/>
    <w:rsid w:val="00846E4C"/>
    <w:rsid w:val="00846EE6"/>
    <w:rsid w:val="00846EE9"/>
    <w:rsid w:val="0084715F"/>
    <w:rsid w:val="008472C0"/>
    <w:rsid w:val="00847660"/>
    <w:rsid w:val="00847984"/>
    <w:rsid w:val="00847B95"/>
    <w:rsid w:val="00847CA7"/>
    <w:rsid w:val="00847F48"/>
    <w:rsid w:val="00850A21"/>
    <w:rsid w:val="00850BAD"/>
    <w:rsid w:val="00850BF6"/>
    <w:rsid w:val="00850DD7"/>
    <w:rsid w:val="00850F42"/>
    <w:rsid w:val="00851047"/>
    <w:rsid w:val="008511FD"/>
    <w:rsid w:val="00851274"/>
    <w:rsid w:val="0085141A"/>
    <w:rsid w:val="0085154D"/>
    <w:rsid w:val="0085154E"/>
    <w:rsid w:val="00851572"/>
    <w:rsid w:val="00851697"/>
    <w:rsid w:val="008516EA"/>
    <w:rsid w:val="00851BC6"/>
    <w:rsid w:val="00851E09"/>
    <w:rsid w:val="00851E59"/>
    <w:rsid w:val="00851EDB"/>
    <w:rsid w:val="008524AE"/>
    <w:rsid w:val="008524E0"/>
    <w:rsid w:val="0085264E"/>
    <w:rsid w:val="008527D7"/>
    <w:rsid w:val="008528D1"/>
    <w:rsid w:val="00852A0B"/>
    <w:rsid w:val="00852AEC"/>
    <w:rsid w:val="00852C0B"/>
    <w:rsid w:val="0085303F"/>
    <w:rsid w:val="00853052"/>
    <w:rsid w:val="00853115"/>
    <w:rsid w:val="008531F2"/>
    <w:rsid w:val="00853296"/>
    <w:rsid w:val="008532F6"/>
    <w:rsid w:val="008535FA"/>
    <w:rsid w:val="00853654"/>
    <w:rsid w:val="00853A1E"/>
    <w:rsid w:val="0085423F"/>
    <w:rsid w:val="00854477"/>
    <w:rsid w:val="008544D1"/>
    <w:rsid w:val="008547E1"/>
    <w:rsid w:val="00854801"/>
    <w:rsid w:val="00854C52"/>
    <w:rsid w:val="00854C5A"/>
    <w:rsid w:val="00854E82"/>
    <w:rsid w:val="00855057"/>
    <w:rsid w:val="00855173"/>
    <w:rsid w:val="008551E2"/>
    <w:rsid w:val="008552BE"/>
    <w:rsid w:val="0085537D"/>
    <w:rsid w:val="008556D7"/>
    <w:rsid w:val="008557F9"/>
    <w:rsid w:val="00855A1B"/>
    <w:rsid w:val="00855D8C"/>
    <w:rsid w:val="00855FFA"/>
    <w:rsid w:val="00856065"/>
    <w:rsid w:val="008562AE"/>
    <w:rsid w:val="0085635D"/>
    <w:rsid w:val="00856362"/>
    <w:rsid w:val="00856365"/>
    <w:rsid w:val="00856374"/>
    <w:rsid w:val="008563C8"/>
    <w:rsid w:val="008563DD"/>
    <w:rsid w:val="008563EE"/>
    <w:rsid w:val="00856427"/>
    <w:rsid w:val="008564D7"/>
    <w:rsid w:val="008564DF"/>
    <w:rsid w:val="00856897"/>
    <w:rsid w:val="00856B0C"/>
    <w:rsid w:val="00856D06"/>
    <w:rsid w:val="00856DC8"/>
    <w:rsid w:val="00857193"/>
    <w:rsid w:val="00857380"/>
    <w:rsid w:val="0085744F"/>
    <w:rsid w:val="00857573"/>
    <w:rsid w:val="00857574"/>
    <w:rsid w:val="008576A7"/>
    <w:rsid w:val="008578FB"/>
    <w:rsid w:val="0085793D"/>
    <w:rsid w:val="00857964"/>
    <w:rsid w:val="008579E0"/>
    <w:rsid w:val="008579E7"/>
    <w:rsid w:val="00857A66"/>
    <w:rsid w:val="00857B07"/>
    <w:rsid w:val="00857C66"/>
    <w:rsid w:val="00857D32"/>
    <w:rsid w:val="00857FB3"/>
    <w:rsid w:val="0086002F"/>
    <w:rsid w:val="00860088"/>
    <w:rsid w:val="0086012D"/>
    <w:rsid w:val="00860153"/>
    <w:rsid w:val="008601F4"/>
    <w:rsid w:val="00860215"/>
    <w:rsid w:val="00860446"/>
    <w:rsid w:val="00860645"/>
    <w:rsid w:val="00860A17"/>
    <w:rsid w:val="00860AE4"/>
    <w:rsid w:val="00860B69"/>
    <w:rsid w:val="008610AE"/>
    <w:rsid w:val="00861495"/>
    <w:rsid w:val="0086164B"/>
    <w:rsid w:val="008616B7"/>
    <w:rsid w:val="008616F5"/>
    <w:rsid w:val="008617C1"/>
    <w:rsid w:val="008619AB"/>
    <w:rsid w:val="008619F1"/>
    <w:rsid w:val="00861A78"/>
    <w:rsid w:val="00861CC8"/>
    <w:rsid w:val="00861E47"/>
    <w:rsid w:val="00861EA7"/>
    <w:rsid w:val="00862024"/>
    <w:rsid w:val="00862028"/>
    <w:rsid w:val="008621B2"/>
    <w:rsid w:val="0086230E"/>
    <w:rsid w:val="008624A3"/>
    <w:rsid w:val="00862523"/>
    <w:rsid w:val="0086258B"/>
    <w:rsid w:val="008628A1"/>
    <w:rsid w:val="00862B6E"/>
    <w:rsid w:val="00862D63"/>
    <w:rsid w:val="00863035"/>
    <w:rsid w:val="0086306E"/>
    <w:rsid w:val="00863074"/>
    <w:rsid w:val="0086323B"/>
    <w:rsid w:val="008632A5"/>
    <w:rsid w:val="0086332C"/>
    <w:rsid w:val="00863350"/>
    <w:rsid w:val="00863447"/>
    <w:rsid w:val="008635BF"/>
    <w:rsid w:val="00863797"/>
    <w:rsid w:val="008639C6"/>
    <w:rsid w:val="00863A13"/>
    <w:rsid w:val="00863A1C"/>
    <w:rsid w:val="00863A5A"/>
    <w:rsid w:val="00863ABE"/>
    <w:rsid w:val="00863B15"/>
    <w:rsid w:val="00863B66"/>
    <w:rsid w:val="00863DA3"/>
    <w:rsid w:val="00863F3B"/>
    <w:rsid w:val="00863F8B"/>
    <w:rsid w:val="00864043"/>
    <w:rsid w:val="008641A7"/>
    <w:rsid w:val="008644C4"/>
    <w:rsid w:val="008645E4"/>
    <w:rsid w:val="00864684"/>
    <w:rsid w:val="00864760"/>
    <w:rsid w:val="008647C6"/>
    <w:rsid w:val="008647FE"/>
    <w:rsid w:val="00864811"/>
    <w:rsid w:val="008648F6"/>
    <w:rsid w:val="00864ACE"/>
    <w:rsid w:val="00864B7A"/>
    <w:rsid w:val="008652B9"/>
    <w:rsid w:val="0086530E"/>
    <w:rsid w:val="0086577F"/>
    <w:rsid w:val="008657C3"/>
    <w:rsid w:val="00865800"/>
    <w:rsid w:val="00865AEA"/>
    <w:rsid w:val="00865EC7"/>
    <w:rsid w:val="00865EDA"/>
    <w:rsid w:val="00865EED"/>
    <w:rsid w:val="00865EF5"/>
    <w:rsid w:val="00866120"/>
    <w:rsid w:val="008661EE"/>
    <w:rsid w:val="00866281"/>
    <w:rsid w:val="0086642F"/>
    <w:rsid w:val="00866447"/>
    <w:rsid w:val="008664D2"/>
    <w:rsid w:val="008664E2"/>
    <w:rsid w:val="00866509"/>
    <w:rsid w:val="00866572"/>
    <w:rsid w:val="0086658C"/>
    <w:rsid w:val="0086671E"/>
    <w:rsid w:val="008668A9"/>
    <w:rsid w:val="00866A01"/>
    <w:rsid w:val="0086710D"/>
    <w:rsid w:val="0086719E"/>
    <w:rsid w:val="00867218"/>
    <w:rsid w:val="00867437"/>
    <w:rsid w:val="0086746A"/>
    <w:rsid w:val="0086750E"/>
    <w:rsid w:val="0086757D"/>
    <w:rsid w:val="008675C3"/>
    <w:rsid w:val="00867646"/>
    <w:rsid w:val="00867A9C"/>
    <w:rsid w:val="00867B7B"/>
    <w:rsid w:val="00867D33"/>
    <w:rsid w:val="00867EB6"/>
    <w:rsid w:val="00867F1F"/>
    <w:rsid w:val="00867FD9"/>
    <w:rsid w:val="008702E2"/>
    <w:rsid w:val="00870312"/>
    <w:rsid w:val="00870392"/>
    <w:rsid w:val="00870415"/>
    <w:rsid w:val="008704B1"/>
    <w:rsid w:val="00870559"/>
    <w:rsid w:val="00870661"/>
    <w:rsid w:val="008706DA"/>
    <w:rsid w:val="008706E4"/>
    <w:rsid w:val="00870BC4"/>
    <w:rsid w:val="0087117E"/>
    <w:rsid w:val="008711E7"/>
    <w:rsid w:val="00871233"/>
    <w:rsid w:val="0087145D"/>
    <w:rsid w:val="0087166C"/>
    <w:rsid w:val="00871715"/>
    <w:rsid w:val="008717B7"/>
    <w:rsid w:val="0087193C"/>
    <w:rsid w:val="00871A15"/>
    <w:rsid w:val="00871B54"/>
    <w:rsid w:val="00871CA9"/>
    <w:rsid w:val="00872030"/>
    <w:rsid w:val="00872035"/>
    <w:rsid w:val="00872167"/>
    <w:rsid w:val="00872296"/>
    <w:rsid w:val="008722F1"/>
    <w:rsid w:val="00872694"/>
    <w:rsid w:val="008726AD"/>
    <w:rsid w:val="00872863"/>
    <w:rsid w:val="008729A2"/>
    <w:rsid w:val="00872A3D"/>
    <w:rsid w:val="00872A56"/>
    <w:rsid w:val="00872DE5"/>
    <w:rsid w:val="00872E5F"/>
    <w:rsid w:val="00872F41"/>
    <w:rsid w:val="00873087"/>
    <w:rsid w:val="008731D3"/>
    <w:rsid w:val="008731DE"/>
    <w:rsid w:val="008732F0"/>
    <w:rsid w:val="0087384A"/>
    <w:rsid w:val="00873AAE"/>
    <w:rsid w:val="00873AD0"/>
    <w:rsid w:val="00873B34"/>
    <w:rsid w:val="00873BCF"/>
    <w:rsid w:val="00873D56"/>
    <w:rsid w:val="00874076"/>
    <w:rsid w:val="008743EC"/>
    <w:rsid w:val="0087442E"/>
    <w:rsid w:val="00874574"/>
    <w:rsid w:val="00874659"/>
    <w:rsid w:val="0087487A"/>
    <w:rsid w:val="00874883"/>
    <w:rsid w:val="008749C3"/>
    <w:rsid w:val="00874A74"/>
    <w:rsid w:val="00874D43"/>
    <w:rsid w:val="00875026"/>
    <w:rsid w:val="008751F6"/>
    <w:rsid w:val="00875336"/>
    <w:rsid w:val="0087535F"/>
    <w:rsid w:val="00875457"/>
    <w:rsid w:val="008754FE"/>
    <w:rsid w:val="0087558B"/>
    <w:rsid w:val="008755E4"/>
    <w:rsid w:val="00875682"/>
    <w:rsid w:val="00875958"/>
    <w:rsid w:val="00875B69"/>
    <w:rsid w:val="00875CD7"/>
    <w:rsid w:val="00875D33"/>
    <w:rsid w:val="00875E99"/>
    <w:rsid w:val="00875FEF"/>
    <w:rsid w:val="00876720"/>
    <w:rsid w:val="0087689A"/>
    <w:rsid w:val="008769A8"/>
    <w:rsid w:val="00876AFE"/>
    <w:rsid w:val="00877330"/>
    <w:rsid w:val="00877553"/>
    <w:rsid w:val="0087761D"/>
    <w:rsid w:val="008776D5"/>
    <w:rsid w:val="00877739"/>
    <w:rsid w:val="008777FF"/>
    <w:rsid w:val="00877A84"/>
    <w:rsid w:val="00877AE5"/>
    <w:rsid w:val="00877DFD"/>
    <w:rsid w:val="0088019F"/>
    <w:rsid w:val="00880311"/>
    <w:rsid w:val="0088034E"/>
    <w:rsid w:val="00880360"/>
    <w:rsid w:val="0088037E"/>
    <w:rsid w:val="008803AD"/>
    <w:rsid w:val="008804DF"/>
    <w:rsid w:val="00880617"/>
    <w:rsid w:val="008806B2"/>
    <w:rsid w:val="00880872"/>
    <w:rsid w:val="0088097B"/>
    <w:rsid w:val="00880B4A"/>
    <w:rsid w:val="00880B64"/>
    <w:rsid w:val="00880BB9"/>
    <w:rsid w:val="00880DE8"/>
    <w:rsid w:val="00880EB1"/>
    <w:rsid w:val="00880F1B"/>
    <w:rsid w:val="00880FEF"/>
    <w:rsid w:val="00881056"/>
    <w:rsid w:val="0088107D"/>
    <w:rsid w:val="008810D1"/>
    <w:rsid w:val="00881112"/>
    <w:rsid w:val="008811A0"/>
    <w:rsid w:val="0088139C"/>
    <w:rsid w:val="008816F4"/>
    <w:rsid w:val="008817D0"/>
    <w:rsid w:val="00881814"/>
    <w:rsid w:val="00881833"/>
    <w:rsid w:val="00881993"/>
    <w:rsid w:val="008820B2"/>
    <w:rsid w:val="0088224F"/>
    <w:rsid w:val="0088253C"/>
    <w:rsid w:val="008826BE"/>
    <w:rsid w:val="00882703"/>
    <w:rsid w:val="0088298E"/>
    <w:rsid w:val="00882AEC"/>
    <w:rsid w:val="00882B94"/>
    <w:rsid w:val="00882BE0"/>
    <w:rsid w:val="00882C37"/>
    <w:rsid w:val="00882CB5"/>
    <w:rsid w:val="00882CCD"/>
    <w:rsid w:val="00882F15"/>
    <w:rsid w:val="00882F34"/>
    <w:rsid w:val="00882FFA"/>
    <w:rsid w:val="0088317F"/>
    <w:rsid w:val="008831A7"/>
    <w:rsid w:val="008832AA"/>
    <w:rsid w:val="00883532"/>
    <w:rsid w:val="00883592"/>
    <w:rsid w:val="00883763"/>
    <w:rsid w:val="00883B03"/>
    <w:rsid w:val="00883E93"/>
    <w:rsid w:val="00883EAA"/>
    <w:rsid w:val="00883ECF"/>
    <w:rsid w:val="00883FE5"/>
    <w:rsid w:val="00884261"/>
    <w:rsid w:val="008845A2"/>
    <w:rsid w:val="008846BC"/>
    <w:rsid w:val="00884740"/>
    <w:rsid w:val="008847A3"/>
    <w:rsid w:val="0088484A"/>
    <w:rsid w:val="00884901"/>
    <w:rsid w:val="00884C0A"/>
    <w:rsid w:val="00884C0F"/>
    <w:rsid w:val="00884DA8"/>
    <w:rsid w:val="00884E14"/>
    <w:rsid w:val="00885294"/>
    <w:rsid w:val="00885355"/>
    <w:rsid w:val="00885509"/>
    <w:rsid w:val="008857FE"/>
    <w:rsid w:val="00885865"/>
    <w:rsid w:val="0088588B"/>
    <w:rsid w:val="00885AF3"/>
    <w:rsid w:val="00885B74"/>
    <w:rsid w:val="00885B78"/>
    <w:rsid w:val="00886128"/>
    <w:rsid w:val="0088626D"/>
    <w:rsid w:val="00886457"/>
    <w:rsid w:val="0088681C"/>
    <w:rsid w:val="00886ADA"/>
    <w:rsid w:val="00886B36"/>
    <w:rsid w:val="00886DDF"/>
    <w:rsid w:val="00886DF4"/>
    <w:rsid w:val="00886E53"/>
    <w:rsid w:val="00886FE8"/>
    <w:rsid w:val="00887403"/>
    <w:rsid w:val="0088761D"/>
    <w:rsid w:val="008876FE"/>
    <w:rsid w:val="00887745"/>
    <w:rsid w:val="0088776A"/>
    <w:rsid w:val="008879EE"/>
    <w:rsid w:val="00887AA1"/>
    <w:rsid w:val="00887F61"/>
    <w:rsid w:val="0089012B"/>
    <w:rsid w:val="00890151"/>
    <w:rsid w:val="0089015E"/>
    <w:rsid w:val="0089017E"/>
    <w:rsid w:val="008902AA"/>
    <w:rsid w:val="008902F5"/>
    <w:rsid w:val="00890325"/>
    <w:rsid w:val="00890354"/>
    <w:rsid w:val="008904CF"/>
    <w:rsid w:val="008905E6"/>
    <w:rsid w:val="0089068D"/>
    <w:rsid w:val="00890743"/>
    <w:rsid w:val="00890916"/>
    <w:rsid w:val="00890A2B"/>
    <w:rsid w:val="00890B85"/>
    <w:rsid w:val="00890E24"/>
    <w:rsid w:val="00890FD6"/>
    <w:rsid w:val="008910D1"/>
    <w:rsid w:val="00891191"/>
    <w:rsid w:val="008911CE"/>
    <w:rsid w:val="008913B3"/>
    <w:rsid w:val="008913D8"/>
    <w:rsid w:val="00891685"/>
    <w:rsid w:val="00891739"/>
    <w:rsid w:val="008917DD"/>
    <w:rsid w:val="008918F3"/>
    <w:rsid w:val="0089196C"/>
    <w:rsid w:val="00891993"/>
    <w:rsid w:val="00891B44"/>
    <w:rsid w:val="00891C57"/>
    <w:rsid w:val="008921A9"/>
    <w:rsid w:val="00892317"/>
    <w:rsid w:val="00892404"/>
    <w:rsid w:val="0089256B"/>
    <w:rsid w:val="00892612"/>
    <w:rsid w:val="00892804"/>
    <w:rsid w:val="0089293D"/>
    <w:rsid w:val="00892A26"/>
    <w:rsid w:val="00892ADC"/>
    <w:rsid w:val="00892BC1"/>
    <w:rsid w:val="00892CF6"/>
    <w:rsid w:val="00892D95"/>
    <w:rsid w:val="00892E7A"/>
    <w:rsid w:val="00892FCC"/>
    <w:rsid w:val="008930B1"/>
    <w:rsid w:val="00893184"/>
    <w:rsid w:val="008931BC"/>
    <w:rsid w:val="00893203"/>
    <w:rsid w:val="00893285"/>
    <w:rsid w:val="008932B3"/>
    <w:rsid w:val="00893486"/>
    <w:rsid w:val="0089358D"/>
    <w:rsid w:val="008935C1"/>
    <w:rsid w:val="00893BEF"/>
    <w:rsid w:val="00893CF4"/>
    <w:rsid w:val="00893D37"/>
    <w:rsid w:val="00893DAC"/>
    <w:rsid w:val="00893F5D"/>
    <w:rsid w:val="008940ED"/>
    <w:rsid w:val="008940FD"/>
    <w:rsid w:val="00894254"/>
    <w:rsid w:val="0089426F"/>
    <w:rsid w:val="008942B6"/>
    <w:rsid w:val="008943B5"/>
    <w:rsid w:val="0089449D"/>
    <w:rsid w:val="008944D6"/>
    <w:rsid w:val="00894A94"/>
    <w:rsid w:val="00894B40"/>
    <w:rsid w:val="00894BEB"/>
    <w:rsid w:val="0089510B"/>
    <w:rsid w:val="00895362"/>
    <w:rsid w:val="0089540F"/>
    <w:rsid w:val="0089546A"/>
    <w:rsid w:val="0089557B"/>
    <w:rsid w:val="00895771"/>
    <w:rsid w:val="0089595F"/>
    <w:rsid w:val="008959B3"/>
    <w:rsid w:val="00895B7B"/>
    <w:rsid w:val="00895D2D"/>
    <w:rsid w:val="008960B8"/>
    <w:rsid w:val="008960F7"/>
    <w:rsid w:val="0089625F"/>
    <w:rsid w:val="0089629C"/>
    <w:rsid w:val="008962B8"/>
    <w:rsid w:val="008963FC"/>
    <w:rsid w:val="0089659B"/>
    <w:rsid w:val="008965DB"/>
    <w:rsid w:val="008966A7"/>
    <w:rsid w:val="008966B6"/>
    <w:rsid w:val="00896759"/>
    <w:rsid w:val="00896A09"/>
    <w:rsid w:val="00896EC0"/>
    <w:rsid w:val="0089711B"/>
    <w:rsid w:val="00897137"/>
    <w:rsid w:val="00897221"/>
    <w:rsid w:val="008974C7"/>
    <w:rsid w:val="0089772A"/>
    <w:rsid w:val="008978A9"/>
    <w:rsid w:val="00897B33"/>
    <w:rsid w:val="00897BC7"/>
    <w:rsid w:val="00897D40"/>
    <w:rsid w:val="00897D61"/>
    <w:rsid w:val="00897D77"/>
    <w:rsid w:val="00897E89"/>
    <w:rsid w:val="008A00FA"/>
    <w:rsid w:val="008A01DA"/>
    <w:rsid w:val="008A01E6"/>
    <w:rsid w:val="008A0277"/>
    <w:rsid w:val="008A0471"/>
    <w:rsid w:val="008A0579"/>
    <w:rsid w:val="008A0744"/>
    <w:rsid w:val="008A07A2"/>
    <w:rsid w:val="008A0892"/>
    <w:rsid w:val="008A0945"/>
    <w:rsid w:val="008A0999"/>
    <w:rsid w:val="008A0AD0"/>
    <w:rsid w:val="008A0DC5"/>
    <w:rsid w:val="008A0E0E"/>
    <w:rsid w:val="008A0F13"/>
    <w:rsid w:val="008A0F30"/>
    <w:rsid w:val="008A111E"/>
    <w:rsid w:val="008A12BC"/>
    <w:rsid w:val="008A14B7"/>
    <w:rsid w:val="008A14DF"/>
    <w:rsid w:val="008A16BD"/>
    <w:rsid w:val="008A16C7"/>
    <w:rsid w:val="008A16CF"/>
    <w:rsid w:val="008A17B7"/>
    <w:rsid w:val="008A1F4C"/>
    <w:rsid w:val="008A1F6B"/>
    <w:rsid w:val="008A222A"/>
    <w:rsid w:val="008A23CE"/>
    <w:rsid w:val="008A2540"/>
    <w:rsid w:val="008A27BD"/>
    <w:rsid w:val="008A2A43"/>
    <w:rsid w:val="008A3133"/>
    <w:rsid w:val="008A3387"/>
    <w:rsid w:val="008A3389"/>
    <w:rsid w:val="008A342E"/>
    <w:rsid w:val="008A366C"/>
    <w:rsid w:val="008A36BD"/>
    <w:rsid w:val="008A36EF"/>
    <w:rsid w:val="008A3729"/>
    <w:rsid w:val="008A3735"/>
    <w:rsid w:val="008A38D0"/>
    <w:rsid w:val="008A3934"/>
    <w:rsid w:val="008A3B77"/>
    <w:rsid w:val="008A3E76"/>
    <w:rsid w:val="008A3F42"/>
    <w:rsid w:val="008A3F5E"/>
    <w:rsid w:val="008A3FC9"/>
    <w:rsid w:val="008A3FF3"/>
    <w:rsid w:val="008A4248"/>
    <w:rsid w:val="008A440C"/>
    <w:rsid w:val="008A4428"/>
    <w:rsid w:val="008A4548"/>
    <w:rsid w:val="008A46B2"/>
    <w:rsid w:val="008A4781"/>
    <w:rsid w:val="008A4864"/>
    <w:rsid w:val="008A4966"/>
    <w:rsid w:val="008A4A6F"/>
    <w:rsid w:val="008A4C91"/>
    <w:rsid w:val="008A4D5C"/>
    <w:rsid w:val="008A4F54"/>
    <w:rsid w:val="008A5071"/>
    <w:rsid w:val="008A5099"/>
    <w:rsid w:val="008A50FE"/>
    <w:rsid w:val="008A51F7"/>
    <w:rsid w:val="008A5292"/>
    <w:rsid w:val="008A56FF"/>
    <w:rsid w:val="008A572C"/>
    <w:rsid w:val="008A578E"/>
    <w:rsid w:val="008A58A2"/>
    <w:rsid w:val="008A5ADF"/>
    <w:rsid w:val="008A5D37"/>
    <w:rsid w:val="008A5EAA"/>
    <w:rsid w:val="008A5EDD"/>
    <w:rsid w:val="008A6146"/>
    <w:rsid w:val="008A61F4"/>
    <w:rsid w:val="008A622B"/>
    <w:rsid w:val="008A645D"/>
    <w:rsid w:val="008A65A3"/>
    <w:rsid w:val="008A6740"/>
    <w:rsid w:val="008A6E5E"/>
    <w:rsid w:val="008A6E9B"/>
    <w:rsid w:val="008A6FC8"/>
    <w:rsid w:val="008A7503"/>
    <w:rsid w:val="008A788B"/>
    <w:rsid w:val="008A7A0B"/>
    <w:rsid w:val="008A7AA5"/>
    <w:rsid w:val="008A7E2F"/>
    <w:rsid w:val="008A7EE4"/>
    <w:rsid w:val="008B016F"/>
    <w:rsid w:val="008B0356"/>
    <w:rsid w:val="008B03B6"/>
    <w:rsid w:val="008B05FD"/>
    <w:rsid w:val="008B06D9"/>
    <w:rsid w:val="008B0A5B"/>
    <w:rsid w:val="008B0AD3"/>
    <w:rsid w:val="008B0B39"/>
    <w:rsid w:val="008B0D20"/>
    <w:rsid w:val="008B0E8A"/>
    <w:rsid w:val="008B145F"/>
    <w:rsid w:val="008B157C"/>
    <w:rsid w:val="008B16CC"/>
    <w:rsid w:val="008B1C51"/>
    <w:rsid w:val="008B1C52"/>
    <w:rsid w:val="008B1C7C"/>
    <w:rsid w:val="008B1E05"/>
    <w:rsid w:val="008B1E14"/>
    <w:rsid w:val="008B1E33"/>
    <w:rsid w:val="008B1FD8"/>
    <w:rsid w:val="008B2022"/>
    <w:rsid w:val="008B20E1"/>
    <w:rsid w:val="008B2178"/>
    <w:rsid w:val="008B2282"/>
    <w:rsid w:val="008B22CA"/>
    <w:rsid w:val="008B2508"/>
    <w:rsid w:val="008B2A38"/>
    <w:rsid w:val="008B2C98"/>
    <w:rsid w:val="008B30AE"/>
    <w:rsid w:val="008B3208"/>
    <w:rsid w:val="008B3516"/>
    <w:rsid w:val="008B3562"/>
    <w:rsid w:val="008B371F"/>
    <w:rsid w:val="008B3785"/>
    <w:rsid w:val="008B382D"/>
    <w:rsid w:val="008B3ADB"/>
    <w:rsid w:val="008B3AE9"/>
    <w:rsid w:val="008B3CF4"/>
    <w:rsid w:val="008B3D36"/>
    <w:rsid w:val="008B3F45"/>
    <w:rsid w:val="008B4024"/>
    <w:rsid w:val="008B40A5"/>
    <w:rsid w:val="008B4175"/>
    <w:rsid w:val="008B4811"/>
    <w:rsid w:val="008B48B4"/>
    <w:rsid w:val="008B49B1"/>
    <w:rsid w:val="008B4AF2"/>
    <w:rsid w:val="008B4C8F"/>
    <w:rsid w:val="008B4DB1"/>
    <w:rsid w:val="008B4F4F"/>
    <w:rsid w:val="008B4FD7"/>
    <w:rsid w:val="008B511A"/>
    <w:rsid w:val="008B51CC"/>
    <w:rsid w:val="008B5516"/>
    <w:rsid w:val="008B563D"/>
    <w:rsid w:val="008B56DD"/>
    <w:rsid w:val="008B5B1A"/>
    <w:rsid w:val="008B5B83"/>
    <w:rsid w:val="008B5C92"/>
    <w:rsid w:val="008B5D79"/>
    <w:rsid w:val="008B5D9F"/>
    <w:rsid w:val="008B624A"/>
    <w:rsid w:val="008B64FB"/>
    <w:rsid w:val="008B6603"/>
    <w:rsid w:val="008B689E"/>
    <w:rsid w:val="008B6A8F"/>
    <w:rsid w:val="008B6BA1"/>
    <w:rsid w:val="008B7370"/>
    <w:rsid w:val="008B7414"/>
    <w:rsid w:val="008B74AE"/>
    <w:rsid w:val="008B763F"/>
    <w:rsid w:val="008B776D"/>
    <w:rsid w:val="008B77AD"/>
    <w:rsid w:val="008B7920"/>
    <w:rsid w:val="008B793A"/>
    <w:rsid w:val="008B7A7B"/>
    <w:rsid w:val="008B7BA1"/>
    <w:rsid w:val="008B7E80"/>
    <w:rsid w:val="008C0200"/>
    <w:rsid w:val="008C025D"/>
    <w:rsid w:val="008C02D9"/>
    <w:rsid w:val="008C03C9"/>
    <w:rsid w:val="008C0783"/>
    <w:rsid w:val="008C0965"/>
    <w:rsid w:val="008C099F"/>
    <w:rsid w:val="008C0AB7"/>
    <w:rsid w:val="008C0D25"/>
    <w:rsid w:val="008C113B"/>
    <w:rsid w:val="008C116D"/>
    <w:rsid w:val="008C147F"/>
    <w:rsid w:val="008C183C"/>
    <w:rsid w:val="008C192F"/>
    <w:rsid w:val="008C1C15"/>
    <w:rsid w:val="008C1C54"/>
    <w:rsid w:val="008C1F0B"/>
    <w:rsid w:val="008C1FB4"/>
    <w:rsid w:val="008C1FC3"/>
    <w:rsid w:val="008C1FD8"/>
    <w:rsid w:val="008C211A"/>
    <w:rsid w:val="008C2322"/>
    <w:rsid w:val="008C23D3"/>
    <w:rsid w:val="008C23F9"/>
    <w:rsid w:val="008C243C"/>
    <w:rsid w:val="008C245B"/>
    <w:rsid w:val="008C27F5"/>
    <w:rsid w:val="008C2847"/>
    <w:rsid w:val="008C2AF2"/>
    <w:rsid w:val="008C2D50"/>
    <w:rsid w:val="008C2D72"/>
    <w:rsid w:val="008C2D99"/>
    <w:rsid w:val="008C3461"/>
    <w:rsid w:val="008C364F"/>
    <w:rsid w:val="008C3659"/>
    <w:rsid w:val="008C3B7E"/>
    <w:rsid w:val="008C3C56"/>
    <w:rsid w:val="008C3CB3"/>
    <w:rsid w:val="008C3CE9"/>
    <w:rsid w:val="008C409D"/>
    <w:rsid w:val="008C4118"/>
    <w:rsid w:val="008C42AA"/>
    <w:rsid w:val="008C42DD"/>
    <w:rsid w:val="008C44C5"/>
    <w:rsid w:val="008C4523"/>
    <w:rsid w:val="008C45FE"/>
    <w:rsid w:val="008C46B3"/>
    <w:rsid w:val="008C4B02"/>
    <w:rsid w:val="008C4BF7"/>
    <w:rsid w:val="008C4D7D"/>
    <w:rsid w:val="008C552A"/>
    <w:rsid w:val="008C563B"/>
    <w:rsid w:val="008C57AD"/>
    <w:rsid w:val="008C57B3"/>
    <w:rsid w:val="008C59C8"/>
    <w:rsid w:val="008C5A37"/>
    <w:rsid w:val="008C5A7F"/>
    <w:rsid w:val="008C5B7E"/>
    <w:rsid w:val="008C5FC4"/>
    <w:rsid w:val="008C6023"/>
    <w:rsid w:val="008C60AE"/>
    <w:rsid w:val="008C60C7"/>
    <w:rsid w:val="008C615D"/>
    <w:rsid w:val="008C6442"/>
    <w:rsid w:val="008C6633"/>
    <w:rsid w:val="008C673C"/>
    <w:rsid w:val="008C6880"/>
    <w:rsid w:val="008C68E3"/>
    <w:rsid w:val="008C6B29"/>
    <w:rsid w:val="008C6BC2"/>
    <w:rsid w:val="008C6C75"/>
    <w:rsid w:val="008C6ECA"/>
    <w:rsid w:val="008C700F"/>
    <w:rsid w:val="008C70DA"/>
    <w:rsid w:val="008C7338"/>
    <w:rsid w:val="008C73A7"/>
    <w:rsid w:val="008C7408"/>
    <w:rsid w:val="008C752C"/>
    <w:rsid w:val="008C76B1"/>
    <w:rsid w:val="008C789F"/>
    <w:rsid w:val="008C7911"/>
    <w:rsid w:val="008C7AA7"/>
    <w:rsid w:val="008C7FFE"/>
    <w:rsid w:val="008D0051"/>
    <w:rsid w:val="008D02B5"/>
    <w:rsid w:val="008D0542"/>
    <w:rsid w:val="008D06E5"/>
    <w:rsid w:val="008D0753"/>
    <w:rsid w:val="008D0BC3"/>
    <w:rsid w:val="008D0BE9"/>
    <w:rsid w:val="008D1043"/>
    <w:rsid w:val="008D10C9"/>
    <w:rsid w:val="008D12DC"/>
    <w:rsid w:val="008D1498"/>
    <w:rsid w:val="008D163A"/>
    <w:rsid w:val="008D165A"/>
    <w:rsid w:val="008D17B3"/>
    <w:rsid w:val="008D1A13"/>
    <w:rsid w:val="008D1A3E"/>
    <w:rsid w:val="008D1B11"/>
    <w:rsid w:val="008D1CD9"/>
    <w:rsid w:val="008D1D9C"/>
    <w:rsid w:val="008D1EEF"/>
    <w:rsid w:val="008D1F1C"/>
    <w:rsid w:val="008D2087"/>
    <w:rsid w:val="008D215D"/>
    <w:rsid w:val="008D24B3"/>
    <w:rsid w:val="008D25A9"/>
    <w:rsid w:val="008D25C1"/>
    <w:rsid w:val="008D275D"/>
    <w:rsid w:val="008D2A55"/>
    <w:rsid w:val="008D2D55"/>
    <w:rsid w:val="008D2D70"/>
    <w:rsid w:val="008D2D7E"/>
    <w:rsid w:val="008D2DC9"/>
    <w:rsid w:val="008D2EC3"/>
    <w:rsid w:val="008D3221"/>
    <w:rsid w:val="008D32A6"/>
    <w:rsid w:val="008D3550"/>
    <w:rsid w:val="008D35D3"/>
    <w:rsid w:val="008D35EB"/>
    <w:rsid w:val="008D378E"/>
    <w:rsid w:val="008D37AC"/>
    <w:rsid w:val="008D3801"/>
    <w:rsid w:val="008D3804"/>
    <w:rsid w:val="008D3843"/>
    <w:rsid w:val="008D3898"/>
    <w:rsid w:val="008D3AB5"/>
    <w:rsid w:val="008D3B67"/>
    <w:rsid w:val="008D3BA1"/>
    <w:rsid w:val="008D3BDC"/>
    <w:rsid w:val="008D3FAF"/>
    <w:rsid w:val="008D405F"/>
    <w:rsid w:val="008D40F3"/>
    <w:rsid w:val="008D4251"/>
    <w:rsid w:val="008D4560"/>
    <w:rsid w:val="008D45C5"/>
    <w:rsid w:val="008D466E"/>
    <w:rsid w:val="008D468D"/>
    <w:rsid w:val="008D4CCC"/>
    <w:rsid w:val="008D4D7F"/>
    <w:rsid w:val="008D54BE"/>
    <w:rsid w:val="008D5A9A"/>
    <w:rsid w:val="008D5C06"/>
    <w:rsid w:val="008D5E32"/>
    <w:rsid w:val="008D5F36"/>
    <w:rsid w:val="008D6022"/>
    <w:rsid w:val="008D610E"/>
    <w:rsid w:val="008D613D"/>
    <w:rsid w:val="008D638A"/>
    <w:rsid w:val="008D65FD"/>
    <w:rsid w:val="008D6684"/>
    <w:rsid w:val="008D6815"/>
    <w:rsid w:val="008D6A33"/>
    <w:rsid w:val="008D6A64"/>
    <w:rsid w:val="008D6B7E"/>
    <w:rsid w:val="008D6C2E"/>
    <w:rsid w:val="008D6EC0"/>
    <w:rsid w:val="008D708E"/>
    <w:rsid w:val="008D7196"/>
    <w:rsid w:val="008D72BA"/>
    <w:rsid w:val="008D72C8"/>
    <w:rsid w:val="008D72FF"/>
    <w:rsid w:val="008D73AD"/>
    <w:rsid w:val="008D77F2"/>
    <w:rsid w:val="008D7C45"/>
    <w:rsid w:val="008D7E66"/>
    <w:rsid w:val="008D7E9A"/>
    <w:rsid w:val="008D7EBC"/>
    <w:rsid w:val="008D7ECF"/>
    <w:rsid w:val="008D7F6C"/>
    <w:rsid w:val="008D7F7C"/>
    <w:rsid w:val="008D7F93"/>
    <w:rsid w:val="008E0023"/>
    <w:rsid w:val="008E01E6"/>
    <w:rsid w:val="008E02B6"/>
    <w:rsid w:val="008E04D7"/>
    <w:rsid w:val="008E05C3"/>
    <w:rsid w:val="008E06BA"/>
    <w:rsid w:val="008E0716"/>
    <w:rsid w:val="008E0770"/>
    <w:rsid w:val="008E07C4"/>
    <w:rsid w:val="008E086A"/>
    <w:rsid w:val="008E09B1"/>
    <w:rsid w:val="008E0A0A"/>
    <w:rsid w:val="008E0B8F"/>
    <w:rsid w:val="008E0C36"/>
    <w:rsid w:val="008E0C54"/>
    <w:rsid w:val="008E0C64"/>
    <w:rsid w:val="008E0F81"/>
    <w:rsid w:val="008E11EB"/>
    <w:rsid w:val="008E1280"/>
    <w:rsid w:val="008E132C"/>
    <w:rsid w:val="008E161F"/>
    <w:rsid w:val="008E1A74"/>
    <w:rsid w:val="008E1E9D"/>
    <w:rsid w:val="008E20FC"/>
    <w:rsid w:val="008E2243"/>
    <w:rsid w:val="008E2266"/>
    <w:rsid w:val="008E2414"/>
    <w:rsid w:val="008E2496"/>
    <w:rsid w:val="008E25B4"/>
    <w:rsid w:val="008E27BD"/>
    <w:rsid w:val="008E29E7"/>
    <w:rsid w:val="008E2AC5"/>
    <w:rsid w:val="008E3015"/>
    <w:rsid w:val="008E3017"/>
    <w:rsid w:val="008E3092"/>
    <w:rsid w:val="008E31FB"/>
    <w:rsid w:val="008E34D0"/>
    <w:rsid w:val="008E34D2"/>
    <w:rsid w:val="008E358C"/>
    <w:rsid w:val="008E35DD"/>
    <w:rsid w:val="008E36FB"/>
    <w:rsid w:val="008E3787"/>
    <w:rsid w:val="008E3808"/>
    <w:rsid w:val="008E3809"/>
    <w:rsid w:val="008E3864"/>
    <w:rsid w:val="008E394C"/>
    <w:rsid w:val="008E3A9E"/>
    <w:rsid w:val="008E3D88"/>
    <w:rsid w:val="008E3EB4"/>
    <w:rsid w:val="008E3F93"/>
    <w:rsid w:val="008E4152"/>
    <w:rsid w:val="008E4167"/>
    <w:rsid w:val="008E42C0"/>
    <w:rsid w:val="008E438A"/>
    <w:rsid w:val="008E4660"/>
    <w:rsid w:val="008E47B3"/>
    <w:rsid w:val="008E4965"/>
    <w:rsid w:val="008E49B4"/>
    <w:rsid w:val="008E4A4C"/>
    <w:rsid w:val="008E4B87"/>
    <w:rsid w:val="008E4D2D"/>
    <w:rsid w:val="008E500E"/>
    <w:rsid w:val="008E52AE"/>
    <w:rsid w:val="008E5351"/>
    <w:rsid w:val="008E540C"/>
    <w:rsid w:val="008E54C2"/>
    <w:rsid w:val="008E54C8"/>
    <w:rsid w:val="008E55B7"/>
    <w:rsid w:val="008E590A"/>
    <w:rsid w:val="008E596A"/>
    <w:rsid w:val="008E5A66"/>
    <w:rsid w:val="008E5CE0"/>
    <w:rsid w:val="008E607E"/>
    <w:rsid w:val="008E60F9"/>
    <w:rsid w:val="008E6356"/>
    <w:rsid w:val="008E6736"/>
    <w:rsid w:val="008E6851"/>
    <w:rsid w:val="008E68E9"/>
    <w:rsid w:val="008E6C77"/>
    <w:rsid w:val="008E6F3F"/>
    <w:rsid w:val="008E6F53"/>
    <w:rsid w:val="008E7170"/>
    <w:rsid w:val="008E73D6"/>
    <w:rsid w:val="008E75B3"/>
    <w:rsid w:val="008E76CD"/>
    <w:rsid w:val="008E7B4E"/>
    <w:rsid w:val="008E7C7D"/>
    <w:rsid w:val="008E7E13"/>
    <w:rsid w:val="008E7E20"/>
    <w:rsid w:val="008E7EFE"/>
    <w:rsid w:val="008F0017"/>
    <w:rsid w:val="008F016E"/>
    <w:rsid w:val="008F017C"/>
    <w:rsid w:val="008F024F"/>
    <w:rsid w:val="008F032F"/>
    <w:rsid w:val="008F0631"/>
    <w:rsid w:val="008F0632"/>
    <w:rsid w:val="008F06E8"/>
    <w:rsid w:val="008F08FB"/>
    <w:rsid w:val="008F09B7"/>
    <w:rsid w:val="008F0B96"/>
    <w:rsid w:val="008F0C09"/>
    <w:rsid w:val="008F0DD6"/>
    <w:rsid w:val="008F1086"/>
    <w:rsid w:val="008F10DE"/>
    <w:rsid w:val="008F1150"/>
    <w:rsid w:val="008F1382"/>
    <w:rsid w:val="008F15AF"/>
    <w:rsid w:val="008F1AC4"/>
    <w:rsid w:val="008F1BA2"/>
    <w:rsid w:val="008F1BBB"/>
    <w:rsid w:val="008F1CAA"/>
    <w:rsid w:val="008F1D25"/>
    <w:rsid w:val="008F1DA8"/>
    <w:rsid w:val="008F2019"/>
    <w:rsid w:val="008F2749"/>
    <w:rsid w:val="008F2A6E"/>
    <w:rsid w:val="008F2A7E"/>
    <w:rsid w:val="008F2C3C"/>
    <w:rsid w:val="008F2C5D"/>
    <w:rsid w:val="008F2C86"/>
    <w:rsid w:val="008F2D62"/>
    <w:rsid w:val="008F2E01"/>
    <w:rsid w:val="008F2E2C"/>
    <w:rsid w:val="008F2EAF"/>
    <w:rsid w:val="008F317B"/>
    <w:rsid w:val="008F3204"/>
    <w:rsid w:val="008F32ED"/>
    <w:rsid w:val="008F34E0"/>
    <w:rsid w:val="008F37D9"/>
    <w:rsid w:val="008F38F2"/>
    <w:rsid w:val="008F3998"/>
    <w:rsid w:val="008F39DA"/>
    <w:rsid w:val="008F3A5D"/>
    <w:rsid w:val="008F3A91"/>
    <w:rsid w:val="008F3DF6"/>
    <w:rsid w:val="008F3F8A"/>
    <w:rsid w:val="008F4092"/>
    <w:rsid w:val="008F420D"/>
    <w:rsid w:val="008F4348"/>
    <w:rsid w:val="008F434E"/>
    <w:rsid w:val="008F465F"/>
    <w:rsid w:val="008F46A7"/>
    <w:rsid w:val="008F47C3"/>
    <w:rsid w:val="008F47CC"/>
    <w:rsid w:val="008F4802"/>
    <w:rsid w:val="008F48AF"/>
    <w:rsid w:val="008F4B51"/>
    <w:rsid w:val="008F4BB8"/>
    <w:rsid w:val="008F4CDE"/>
    <w:rsid w:val="008F4EAF"/>
    <w:rsid w:val="008F52DE"/>
    <w:rsid w:val="008F54E1"/>
    <w:rsid w:val="008F5569"/>
    <w:rsid w:val="008F556E"/>
    <w:rsid w:val="008F5699"/>
    <w:rsid w:val="008F5858"/>
    <w:rsid w:val="008F58D0"/>
    <w:rsid w:val="008F5B09"/>
    <w:rsid w:val="008F5B0B"/>
    <w:rsid w:val="008F5B58"/>
    <w:rsid w:val="008F5BCA"/>
    <w:rsid w:val="008F5CAA"/>
    <w:rsid w:val="008F5CC9"/>
    <w:rsid w:val="008F5D9A"/>
    <w:rsid w:val="008F5E2A"/>
    <w:rsid w:val="008F5FE0"/>
    <w:rsid w:val="008F6107"/>
    <w:rsid w:val="008F634B"/>
    <w:rsid w:val="008F636C"/>
    <w:rsid w:val="008F6482"/>
    <w:rsid w:val="008F6B4E"/>
    <w:rsid w:val="008F6E35"/>
    <w:rsid w:val="008F6E48"/>
    <w:rsid w:val="008F754D"/>
    <w:rsid w:val="008F77F4"/>
    <w:rsid w:val="008F7806"/>
    <w:rsid w:val="008F7866"/>
    <w:rsid w:val="008F787E"/>
    <w:rsid w:val="008F78F9"/>
    <w:rsid w:val="008F7977"/>
    <w:rsid w:val="008F7E64"/>
    <w:rsid w:val="00900071"/>
    <w:rsid w:val="00900491"/>
    <w:rsid w:val="009004A4"/>
    <w:rsid w:val="0090058F"/>
    <w:rsid w:val="009005EB"/>
    <w:rsid w:val="0090079B"/>
    <w:rsid w:val="009007DD"/>
    <w:rsid w:val="00900ACB"/>
    <w:rsid w:val="00900AD9"/>
    <w:rsid w:val="00900C0F"/>
    <w:rsid w:val="00900E3C"/>
    <w:rsid w:val="00901032"/>
    <w:rsid w:val="00901077"/>
    <w:rsid w:val="009010AB"/>
    <w:rsid w:val="009010BE"/>
    <w:rsid w:val="0090119A"/>
    <w:rsid w:val="00901619"/>
    <w:rsid w:val="00901668"/>
    <w:rsid w:val="009016E4"/>
    <w:rsid w:val="0090171A"/>
    <w:rsid w:val="00901A33"/>
    <w:rsid w:val="00901B07"/>
    <w:rsid w:val="00901BAA"/>
    <w:rsid w:val="00901C11"/>
    <w:rsid w:val="00901CB3"/>
    <w:rsid w:val="00901D55"/>
    <w:rsid w:val="00901E3D"/>
    <w:rsid w:val="00902076"/>
    <w:rsid w:val="009021DF"/>
    <w:rsid w:val="009022A5"/>
    <w:rsid w:val="009022AB"/>
    <w:rsid w:val="00902508"/>
    <w:rsid w:val="0090268C"/>
    <w:rsid w:val="009027AA"/>
    <w:rsid w:val="0090283A"/>
    <w:rsid w:val="00902843"/>
    <w:rsid w:val="009028B8"/>
    <w:rsid w:val="00902B8C"/>
    <w:rsid w:val="00902D03"/>
    <w:rsid w:val="00902EE2"/>
    <w:rsid w:val="00902FD9"/>
    <w:rsid w:val="0090304E"/>
    <w:rsid w:val="00903080"/>
    <w:rsid w:val="0090335F"/>
    <w:rsid w:val="0090346C"/>
    <w:rsid w:val="009034AF"/>
    <w:rsid w:val="009034F6"/>
    <w:rsid w:val="009035A8"/>
    <w:rsid w:val="0090368D"/>
    <w:rsid w:val="00903764"/>
    <w:rsid w:val="00903807"/>
    <w:rsid w:val="00903849"/>
    <w:rsid w:val="00903B65"/>
    <w:rsid w:val="00904148"/>
    <w:rsid w:val="0090415F"/>
    <w:rsid w:val="00904248"/>
    <w:rsid w:val="00904312"/>
    <w:rsid w:val="00904333"/>
    <w:rsid w:val="00904436"/>
    <w:rsid w:val="00904633"/>
    <w:rsid w:val="00904654"/>
    <w:rsid w:val="009048D7"/>
    <w:rsid w:val="009049ED"/>
    <w:rsid w:val="00904C25"/>
    <w:rsid w:val="00904F67"/>
    <w:rsid w:val="00904F69"/>
    <w:rsid w:val="0090547C"/>
    <w:rsid w:val="00905523"/>
    <w:rsid w:val="0090553C"/>
    <w:rsid w:val="00905547"/>
    <w:rsid w:val="00905709"/>
    <w:rsid w:val="009057D0"/>
    <w:rsid w:val="009057E6"/>
    <w:rsid w:val="009057E9"/>
    <w:rsid w:val="009059C6"/>
    <w:rsid w:val="00905AA4"/>
    <w:rsid w:val="00905BF9"/>
    <w:rsid w:val="00905D14"/>
    <w:rsid w:val="00905EB7"/>
    <w:rsid w:val="00905F1C"/>
    <w:rsid w:val="00905F67"/>
    <w:rsid w:val="009060DC"/>
    <w:rsid w:val="009060F7"/>
    <w:rsid w:val="00906248"/>
    <w:rsid w:val="00906284"/>
    <w:rsid w:val="009065DB"/>
    <w:rsid w:val="009067C0"/>
    <w:rsid w:val="009069EF"/>
    <w:rsid w:val="00906A7F"/>
    <w:rsid w:val="00906A9E"/>
    <w:rsid w:val="00906CAB"/>
    <w:rsid w:val="00906D97"/>
    <w:rsid w:val="00906E66"/>
    <w:rsid w:val="00906E99"/>
    <w:rsid w:val="00907417"/>
    <w:rsid w:val="00907677"/>
    <w:rsid w:val="009077BC"/>
    <w:rsid w:val="009079D2"/>
    <w:rsid w:val="00907CE5"/>
    <w:rsid w:val="00907E11"/>
    <w:rsid w:val="00907EFB"/>
    <w:rsid w:val="00907FA1"/>
    <w:rsid w:val="009100B6"/>
    <w:rsid w:val="0091013C"/>
    <w:rsid w:val="00910177"/>
    <w:rsid w:val="009102B7"/>
    <w:rsid w:val="00910356"/>
    <w:rsid w:val="0091040E"/>
    <w:rsid w:val="0091050E"/>
    <w:rsid w:val="0091061C"/>
    <w:rsid w:val="009108DA"/>
    <w:rsid w:val="0091098A"/>
    <w:rsid w:val="00910B33"/>
    <w:rsid w:val="00910B63"/>
    <w:rsid w:val="00910B77"/>
    <w:rsid w:val="00910BB9"/>
    <w:rsid w:val="00910CF4"/>
    <w:rsid w:val="00910F32"/>
    <w:rsid w:val="0091100F"/>
    <w:rsid w:val="0091141C"/>
    <w:rsid w:val="00911502"/>
    <w:rsid w:val="00911555"/>
    <w:rsid w:val="0091175F"/>
    <w:rsid w:val="0091177F"/>
    <w:rsid w:val="009117F3"/>
    <w:rsid w:val="0091181A"/>
    <w:rsid w:val="00911A4C"/>
    <w:rsid w:val="00911D85"/>
    <w:rsid w:val="00911F33"/>
    <w:rsid w:val="00912800"/>
    <w:rsid w:val="00912AE4"/>
    <w:rsid w:val="00912AFE"/>
    <w:rsid w:val="00912D1E"/>
    <w:rsid w:val="00912D30"/>
    <w:rsid w:val="00912E6C"/>
    <w:rsid w:val="00912F3D"/>
    <w:rsid w:val="00912F79"/>
    <w:rsid w:val="009130F7"/>
    <w:rsid w:val="0091319B"/>
    <w:rsid w:val="00913412"/>
    <w:rsid w:val="0091363F"/>
    <w:rsid w:val="00913697"/>
    <w:rsid w:val="0091369B"/>
    <w:rsid w:val="00913797"/>
    <w:rsid w:val="009137E8"/>
    <w:rsid w:val="00913F17"/>
    <w:rsid w:val="00914105"/>
    <w:rsid w:val="009141B9"/>
    <w:rsid w:val="009142AC"/>
    <w:rsid w:val="0091481C"/>
    <w:rsid w:val="00914B43"/>
    <w:rsid w:val="00914C5E"/>
    <w:rsid w:val="00914C88"/>
    <w:rsid w:val="00914CA5"/>
    <w:rsid w:val="00914D01"/>
    <w:rsid w:val="00914D12"/>
    <w:rsid w:val="00914D29"/>
    <w:rsid w:val="00914DCD"/>
    <w:rsid w:val="00915007"/>
    <w:rsid w:val="00915080"/>
    <w:rsid w:val="0091523F"/>
    <w:rsid w:val="00915521"/>
    <w:rsid w:val="0091582D"/>
    <w:rsid w:val="00915B6D"/>
    <w:rsid w:val="00915DCE"/>
    <w:rsid w:val="00915F8C"/>
    <w:rsid w:val="00915FA3"/>
    <w:rsid w:val="0091618B"/>
    <w:rsid w:val="009161C7"/>
    <w:rsid w:val="00916421"/>
    <w:rsid w:val="0091644D"/>
    <w:rsid w:val="009166B6"/>
    <w:rsid w:val="009167A1"/>
    <w:rsid w:val="009167C9"/>
    <w:rsid w:val="00916984"/>
    <w:rsid w:val="00916A7B"/>
    <w:rsid w:val="00916E75"/>
    <w:rsid w:val="00916F36"/>
    <w:rsid w:val="009170F5"/>
    <w:rsid w:val="009171B4"/>
    <w:rsid w:val="00917401"/>
    <w:rsid w:val="009176B3"/>
    <w:rsid w:val="0091770A"/>
    <w:rsid w:val="00917A78"/>
    <w:rsid w:val="00917AB0"/>
    <w:rsid w:val="00917AE5"/>
    <w:rsid w:val="00917C3F"/>
    <w:rsid w:val="00917E54"/>
    <w:rsid w:val="00917E8A"/>
    <w:rsid w:val="00917EA8"/>
    <w:rsid w:val="00920009"/>
    <w:rsid w:val="009204D7"/>
    <w:rsid w:val="0092057F"/>
    <w:rsid w:val="0092091B"/>
    <w:rsid w:val="00920A56"/>
    <w:rsid w:val="00920B08"/>
    <w:rsid w:val="00920E6A"/>
    <w:rsid w:val="00920F11"/>
    <w:rsid w:val="00920F19"/>
    <w:rsid w:val="00920F85"/>
    <w:rsid w:val="00921216"/>
    <w:rsid w:val="0092129D"/>
    <w:rsid w:val="00921444"/>
    <w:rsid w:val="009214C0"/>
    <w:rsid w:val="00921503"/>
    <w:rsid w:val="00921520"/>
    <w:rsid w:val="009216AD"/>
    <w:rsid w:val="009217C9"/>
    <w:rsid w:val="009219DB"/>
    <w:rsid w:val="00921CAE"/>
    <w:rsid w:val="00921D24"/>
    <w:rsid w:val="00921DF9"/>
    <w:rsid w:val="00921ED9"/>
    <w:rsid w:val="009221EC"/>
    <w:rsid w:val="00922282"/>
    <w:rsid w:val="00922292"/>
    <w:rsid w:val="009222D1"/>
    <w:rsid w:val="0092272C"/>
    <w:rsid w:val="00922AAB"/>
    <w:rsid w:val="00922C6E"/>
    <w:rsid w:val="00922DDE"/>
    <w:rsid w:val="00923064"/>
    <w:rsid w:val="00923171"/>
    <w:rsid w:val="0092320A"/>
    <w:rsid w:val="0092328B"/>
    <w:rsid w:val="00923446"/>
    <w:rsid w:val="00923CD0"/>
    <w:rsid w:val="00923D93"/>
    <w:rsid w:val="00923DEF"/>
    <w:rsid w:val="00923EF4"/>
    <w:rsid w:val="00923F8D"/>
    <w:rsid w:val="00923FC3"/>
    <w:rsid w:val="00923FDB"/>
    <w:rsid w:val="00924073"/>
    <w:rsid w:val="00924105"/>
    <w:rsid w:val="0092427C"/>
    <w:rsid w:val="00924396"/>
    <w:rsid w:val="00924406"/>
    <w:rsid w:val="009244BD"/>
    <w:rsid w:val="0092455D"/>
    <w:rsid w:val="009247B6"/>
    <w:rsid w:val="009249E4"/>
    <w:rsid w:val="00924A32"/>
    <w:rsid w:val="00924AB0"/>
    <w:rsid w:val="00924C9A"/>
    <w:rsid w:val="00924D4A"/>
    <w:rsid w:val="00924E0D"/>
    <w:rsid w:val="00925062"/>
    <w:rsid w:val="009253D9"/>
    <w:rsid w:val="00925431"/>
    <w:rsid w:val="00925439"/>
    <w:rsid w:val="009254FA"/>
    <w:rsid w:val="009255A7"/>
    <w:rsid w:val="009255B8"/>
    <w:rsid w:val="0092561B"/>
    <w:rsid w:val="00925779"/>
    <w:rsid w:val="009259FB"/>
    <w:rsid w:val="00925FF3"/>
    <w:rsid w:val="0092608C"/>
    <w:rsid w:val="0092629F"/>
    <w:rsid w:val="009262DE"/>
    <w:rsid w:val="009262FA"/>
    <w:rsid w:val="009263A3"/>
    <w:rsid w:val="00926615"/>
    <w:rsid w:val="00926816"/>
    <w:rsid w:val="009269E9"/>
    <w:rsid w:val="00926A3D"/>
    <w:rsid w:val="00926B32"/>
    <w:rsid w:val="00926BE3"/>
    <w:rsid w:val="00926E1B"/>
    <w:rsid w:val="0092702B"/>
    <w:rsid w:val="00927125"/>
    <w:rsid w:val="009271B9"/>
    <w:rsid w:val="0092731C"/>
    <w:rsid w:val="0092744A"/>
    <w:rsid w:val="009274DA"/>
    <w:rsid w:val="0092764F"/>
    <w:rsid w:val="009278E5"/>
    <w:rsid w:val="0092797A"/>
    <w:rsid w:val="00927F48"/>
    <w:rsid w:val="0093006F"/>
    <w:rsid w:val="009300A3"/>
    <w:rsid w:val="00930322"/>
    <w:rsid w:val="00930337"/>
    <w:rsid w:val="009303C7"/>
    <w:rsid w:val="00930666"/>
    <w:rsid w:val="009306BA"/>
    <w:rsid w:val="009308C2"/>
    <w:rsid w:val="00930AF4"/>
    <w:rsid w:val="00930B76"/>
    <w:rsid w:val="00930B81"/>
    <w:rsid w:val="00930C6B"/>
    <w:rsid w:val="00930DF3"/>
    <w:rsid w:val="00930F19"/>
    <w:rsid w:val="009310D3"/>
    <w:rsid w:val="0093118E"/>
    <w:rsid w:val="00931319"/>
    <w:rsid w:val="00931387"/>
    <w:rsid w:val="009315B0"/>
    <w:rsid w:val="00931A11"/>
    <w:rsid w:val="00931B08"/>
    <w:rsid w:val="00931FD5"/>
    <w:rsid w:val="00932255"/>
    <w:rsid w:val="0093225E"/>
    <w:rsid w:val="0093229B"/>
    <w:rsid w:val="009322B5"/>
    <w:rsid w:val="009323FC"/>
    <w:rsid w:val="009325B3"/>
    <w:rsid w:val="009325C4"/>
    <w:rsid w:val="00932670"/>
    <w:rsid w:val="00932827"/>
    <w:rsid w:val="00932AFF"/>
    <w:rsid w:val="00932DA5"/>
    <w:rsid w:val="00932F78"/>
    <w:rsid w:val="009330B3"/>
    <w:rsid w:val="009330BB"/>
    <w:rsid w:val="00933246"/>
    <w:rsid w:val="00933329"/>
    <w:rsid w:val="00933442"/>
    <w:rsid w:val="009338EA"/>
    <w:rsid w:val="00933E36"/>
    <w:rsid w:val="00933EAE"/>
    <w:rsid w:val="00933EC8"/>
    <w:rsid w:val="00933EF0"/>
    <w:rsid w:val="00933F4A"/>
    <w:rsid w:val="0093402F"/>
    <w:rsid w:val="009340EE"/>
    <w:rsid w:val="009341E8"/>
    <w:rsid w:val="00934409"/>
    <w:rsid w:val="009345E4"/>
    <w:rsid w:val="00934967"/>
    <w:rsid w:val="00934970"/>
    <w:rsid w:val="00934A10"/>
    <w:rsid w:val="00934C20"/>
    <w:rsid w:val="00934C3B"/>
    <w:rsid w:val="00934F9D"/>
    <w:rsid w:val="009350C2"/>
    <w:rsid w:val="0093514B"/>
    <w:rsid w:val="00935467"/>
    <w:rsid w:val="00935472"/>
    <w:rsid w:val="00935636"/>
    <w:rsid w:val="00935666"/>
    <w:rsid w:val="00935782"/>
    <w:rsid w:val="00935843"/>
    <w:rsid w:val="0093593A"/>
    <w:rsid w:val="009359D0"/>
    <w:rsid w:val="00935B60"/>
    <w:rsid w:val="00935BC6"/>
    <w:rsid w:val="00935DD2"/>
    <w:rsid w:val="00935E32"/>
    <w:rsid w:val="0093631C"/>
    <w:rsid w:val="009364D9"/>
    <w:rsid w:val="0093653C"/>
    <w:rsid w:val="009368EB"/>
    <w:rsid w:val="00936E69"/>
    <w:rsid w:val="0093722D"/>
    <w:rsid w:val="00937240"/>
    <w:rsid w:val="0093729C"/>
    <w:rsid w:val="009372F4"/>
    <w:rsid w:val="00937394"/>
    <w:rsid w:val="009373C1"/>
    <w:rsid w:val="009373F4"/>
    <w:rsid w:val="00937612"/>
    <w:rsid w:val="0093763D"/>
    <w:rsid w:val="00937642"/>
    <w:rsid w:val="009376E3"/>
    <w:rsid w:val="009377A7"/>
    <w:rsid w:val="00937912"/>
    <w:rsid w:val="0093797A"/>
    <w:rsid w:val="0093798B"/>
    <w:rsid w:val="00937A0E"/>
    <w:rsid w:val="00937AEA"/>
    <w:rsid w:val="00937B3C"/>
    <w:rsid w:val="00937BF3"/>
    <w:rsid w:val="00937C99"/>
    <w:rsid w:val="00937C9E"/>
    <w:rsid w:val="0094020D"/>
    <w:rsid w:val="009402FB"/>
    <w:rsid w:val="00940520"/>
    <w:rsid w:val="0094060F"/>
    <w:rsid w:val="00940814"/>
    <w:rsid w:val="00940827"/>
    <w:rsid w:val="00940A93"/>
    <w:rsid w:val="00940C53"/>
    <w:rsid w:val="00940D88"/>
    <w:rsid w:val="00940DF8"/>
    <w:rsid w:val="00940EA9"/>
    <w:rsid w:val="009414D0"/>
    <w:rsid w:val="009415CB"/>
    <w:rsid w:val="009417A3"/>
    <w:rsid w:val="009417BB"/>
    <w:rsid w:val="00941848"/>
    <w:rsid w:val="00941932"/>
    <w:rsid w:val="00941C6D"/>
    <w:rsid w:val="00941CAD"/>
    <w:rsid w:val="0094219C"/>
    <w:rsid w:val="00942271"/>
    <w:rsid w:val="00942355"/>
    <w:rsid w:val="009423A4"/>
    <w:rsid w:val="0094244E"/>
    <w:rsid w:val="00942613"/>
    <w:rsid w:val="009428AE"/>
    <w:rsid w:val="009428C0"/>
    <w:rsid w:val="00942911"/>
    <w:rsid w:val="00942924"/>
    <w:rsid w:val="009429FE"/>
    <w:rsid w:val="00942ACF"/>
    <w:rsid w:val="00942CA7"/>
    <w:rsid w:val="00942CBC"/>
    <w:rsid w:val="00942D27"/>
    <w:rsid w:val="00942F04"/>
    <w:rsid w:val="00942F6B"/>
    <w:rsid w:val="0094301D"/>
    <w:rsid w:val="00943246"/>
    <w:rsid w:val="00943272"/>
    <w:rsid w:val="00943294"/>
    <w:rsid w:val="0094329F"/>
    <w:rsid w:val="00943408"/>
    <w:rsid w:val="009436B5"/>
    <w:rsid w:val="00943C95"/>
    <w:rsid w:val="00943FF9"/>
    <w:rsid w:val="00943FFA"/>
    <w:rsid w:val="00944058"/>
    <w:rsid w:val="00944065"/>
    <w:rsid w:val="0094407C"/>
    <w:rsid w:val="00944156"/>
    <w:rsid w:val="00944569"/>
    <w:rsid w:val="009445F9"/>
    <w:rsid w:val="009446D4"/>
    <w:rsid w:val="0094472C"/>
    <w:rsid w:val="00944847"/>
    <w:rsid w:val="00944A9A"/>
    <w:rsid w:val="00944F4E"/>
    <w:rsid w:val="00944FFC"/>
    <w:rsid w:val="00945185"/>
    <w:rsid w:val="00945211"/>
    <w:rsid w:val="0094534D"/>
    <w:rsid w:val="009455C1"/>
    <w:rsid w:val="00945648"/>
    <w:rsid w:val="0094565B"/>
    <w:rsid w:val="00945923"/>
    <w:rsid w:val="00945B79"/>
    <w:rsid w:val="00945B7D"/>
    <w:rsid w:val="00945EDA"/>
    <w:rsid w:val="00945F9A"/>
    <w:rsid w:val="00946021"/>
    <w:rsid w:val="00946099"/>
    <w:rsid w:val="009460A2"/>
    <w:rsid w:val="009460C3"/>
    <w:rsid w:val="009460D7"/>
    <w:rsid w:val="0094622F"/>
    <w:rsid w:val="009463D6"/>
    <w:rsid w:val="009465E5"/>
    <w:rsid w:val="00946606"/>
    <w:rsid w:val="00946826"/>
    <w:rsid w:val="009468F4"/>
    <w:rsid w:val="0094696E"/>
    <w:rsid w:val="00946ACB"/>
    <w:rsid w:val="00946C1B"/>
    <w:rsid w:val="009470BF"/>
    <w:rsid w:val="0094724F"/>
    <w:rsid w:val="009472EF"/>
    <w:rsid w:val="009473A8"/>
    <w:rsid w:val="00947598"/>
    <w:rsid w:val="009475BE"/>
    <w:rsid w:val="009475C3"/>
    <w:rsid w:val="00947654"/>
    <w:rsid w:val="0094775F"/>
    <w:rsid w:val="009478C2"/>
    <w:rsid w:val="009478EC"/>
    <w:rsid w:val="00947919"/>
    <w:rsid w:val="00947A32"/>
    <w:rsid w:val="00947B5D"/>
    <w:rsid w:val="00947BAA"/>
    <w:rsid w:val="00947DA8"/>
    <w:rsid w:val="00947EFA"/>
    <w:rsid w:val="00947F64"/>
    <w:rsid w:val="009505B3"/>
    <w:rsid w:val="0095097A"/>
    <w:rsid w:val="0095098C"/>
    <w:rsid w:val="00950C09"/>
    <w:rsid w:val="00950D46"/>
    <w:rsid w:val="00950DF3"/>
    <w:rsid w:val="00950FD6"/>
    <w:rsid w:val="009511FD"/>
    <w:rsid w:val="0095120A"/>
    <w:rsid w:val="00951259"/>
    <w:rsid w:val="00951324"/>
    <w:rsid w:val="0095154D"/>
    <w:rsid w:val="009515E8"/>
    <w:rsid w:val="00951654"/>
    <w:rsid w:val="00951921"/>
    <w:rsid w:val="00951BAD"/>
    <w:rsid w:val="00951E2A"/>
    <w:rsid w:val="00951E4D"/>
    <w:rsid w:val="00951E9F"/>
    <w:rsid w:val="009521F6"/>
    <w:rsid w:val="009521FF"/>
    <w:rsid w:val="0095245B"/>
    <w:rsid w:val="00952703"/>
    <w:rsid w:val="00952803"/>
    <w:rsid w:val="00952AB3"/>
    <w:rsid w:val="00952C88"/>
    <w:rsid w:val="00952DBB"/>
    <w:rsid w:val="00952EB5"/>
    <w:rsid w:val="00952EE0"/>
    <w:rsid w:val="009534A5"/>
    <w:rsid w:val="00953688"/>
    <w:rsid w:val="009536F7"/>
    <w:rsid w:val="0095374B"/>
    <w:rsid w:val="00953865"/>
    <w:rsid w:val="009539BC"/>
    <w:rsid w:val="009539E7"/>
    <w:rsid w:val="00953A16"/>
    <w:rsid w:val="00953D49"/>
    <w:rsid w:val="00953D8E"/>
    <w:rsid w:val="00953F7C"/>
    <w:rsid w:val="00954070"/>
    <w:rsid w:val="00954334"/>
    <w:rsid w:val="0095434F"/>
    <w:rsid w:val="00954376"/>
    <w:rsid w:val="009546AC"/>
    <w:rsid w:val="009547BE"/>
    <w:rsid w:val="00954A00"/>
    <w:rsid w:val="00954A70"/>
    <w:rsid w:val="00954A7E"/>
    <w:rsid w:val="00954B0D"/>
    <w:rsid w:val="00954FA4"/>
    <w:rsid w:val="00954FAF"/>
    <w:rsid w:val="00955027"/>
    <w:rsid w:val="00955139"/>
    <w:rsid w:val="00955268"/>
    <w:rsid w:val="009552F4"/>
    <w:rsid w:val="009554E7"/>
    <w:rsid w:val="009555FA"/>
    <w:rsid w:val="0095563C"/>
    <w:rsid w:val="00955C01"/>
    <w:rsid w:val="00955E15"/>
    <w:rsid w:val="00955F7A"/>
    <w:rsid w:val="009560B0"/>
    <w:rsid w:val="009560BE"/>
    <w:rsid w:val="009561B5"/>
    <w:rsid w:val="009561D0"/>
    <w:rsid w:val="0095626D"/>
    <w:rsid w:val="0095636D"/>
    <w:rsid w:val="009563EA"/>
    <w:rsid w:val="00956613"/>
    <w:rsid w:val="0095677A"/>
    <w:rsid w:val="0095685D"/>
    <w:rsid w:val="00956A3F"/>
    <w:rsid w:val="00956AC2"/>
    <w:rsid w:val="00956BAB"/>
    <w:rsid w:val="00956EEC"/>
    <w:rsid w:val="00956FE1"/>
    <w:rsid w:val="009570A9"/>
    <w:rsid w:val="00957168"/>
    <w:rsid w:val="009572F4"/>
    <w:rsid w:val="00957511"/>
    <w:rsid w:val="00957592"/>
    <w:rsid w:val="0095776F"/>
    <w:rsid w:val="00957806"/>
    <w:rsid w:val="00957E19"/>
    <w:rsid w:val="00957E41"/>
    <w:rsid w:val="00957FA5"/>
    <w:rsid w:val="009600E1"/>
    <w:rsid w:val="0096039B"/>
    <w:rsid w:val="009603BE"/>
    <w:rsid w:val="00960AD1"/>
    <w:rsid w:val="00960CE9"/>
    <w:rsid w:val="00960D79"/>
    <w:rsid w:val="00960E79"/>
    <w:rsid w:val="00960F25"/>
    <w:rsid w:val="0096100E"/>
    <w:rsid w:val="0096145A"/>
    <w:rsid w:val="0096171E"/>
    <w:rsid w:val="00961C6A"/>
    <w:rsid w:val="00962268"/>
    <w:rsid w:val="00962436"/>
    <w:rsid w:val="009624F6"/>
    <w:rsid w:val="00962546"/>
    <w:rsid w:val="0096264C"/>
    <w:rsid w:val="0096284C"/>
    <w:rsid w:val="00962929"/>
    <w:rsid w:val="00962B0E"/>
    <w:rsid w:val="00962B32"/>
    <w:rsid w:val="00962CAE"/>
    <w:rsid w:val="00962D96"/>
    <w:rsid w:val="00962E18"/>
    <w:rsid w:val="00962E95"/>
    <w:rsid w:val="00962F81"/>
    <w:rsid w:val="009632A3"/>
    <w:rsid w:val="009635C1"/>
    <w:rsid w:val="009635E4"/>
    <w:rsid w:val="00963782"/>
    <w:rsid w:val="00963796"/>
    <w:rsid w:val="009637C1"/>
    <w:rsid w:val="00963833"/>
    <w:rsid w:val="009639D2"/>
    <w:rsid w:val="00963A99"/>
    <w:rsid w:val="00963BB7"/>
    <w:rsid w:val="00963D9E"/>
    <w:rsid w:val="00963E59"/>
    <w:rsid w:val="00963E6E"/>
    <w:rsid w:val="009640E2"/>
    <w:rsid w:val="009641EE"/>
    <w:rsid w:val="009643FB"/>
    <w:rsid w:val="009643FC"/>
    <w:rsid w:val="0096472B"/>
    <w:rsid w:val="00964C91"/>
    <w:rsid w:val="00964CED"/>
    <w:rsid w:val="00964DD9"/>
    <w:rsid w:val="00964FAD"/>
    <w:rsid w:val="00964FF2"/>
    <w:rsid w:val="00965037"/>
    <w:rsid w:val="00965193"/>
    <w:rsid w:val="0096534D"/>
    <w:rsid w:val="009655BB"/>
    <w:rsid w:val="009656A5"/>
    <w:rsid w:val="009656D1"/>
    <w:rsid w:val="00965801"/>
    <w:rsid w:val="00965B83"/>
    <w:rsid w:val="00965EA9"/>
    <w:rsid w:val="00965F15"/>
    <w:rsid w:val="009662B1"/>
    <w:rsid w:val="009662E0"/>
    <w:rsid w:val="0096632A"/>
    <w:rsid w:val="0096660C"/>
    <w:rsid w:val="00966721"/>
    <w:rsid w:val="0096678E"/>
    <w:rsid w:val="0096689C"/>
    <w:rsid w:val="00966994"/>
    <w:rsid w:val="00966A54"/>
    <w:rsid w:val="00966A81"/>
    <w:rsid w:val="00966B1E"/>
    <w:rsid w:val="00966B72"/>
    <w:rsid w:val="00966E7D"/>
    <w:rsid w:val="009671F6"/>
    <w:rsid w:val="0096720F"/>
    <w:rsid w:val="00967586"/>
    <w:rsid w:val="009675C7"/>
    <w:rsid w:val="00967721"/>
    <w:rsid w:val="0096789C"/>
    <w:rsid w:val="00967B17"/>
    <w:rsid w:val="00967D5C"/>
    <w:rsid w:val="00967FE8"/>
    <w:rsid w:val="00970020"/>
    <w:rsid w:val="00970315"/>
    <w:rsid w:val="009703AD"/>
    <w:rsid w:val="009705AB"/>
    <w:rsid w:val="009707B1"/>
    <w:rsid w:val="0097082E"/>
    <w:rsid w:val="0097084D"/>
    <w:rsid w:val="00970A9A"/>
    <w:rsid w:val="00970D51"/>
    <w:rsid w:val="00970F39"/>
    <w:rsid w:val="00970FFD"/>
    <w:rsid w:val="00971346"/>
    <w:rsid w:val="009713E6"/>
    <w:rsid w:val="009716EA"/>
    <w:rsid w:val="00971863"/>
    <w:rsid w:val="009718AE"/>
    <w:rsid w:val="0097193B"/>
    <w:rsid w:val="009719B0"/>
    <w:rsid w:val="009719BB"/>
    <w:rsid w:val="00971C97"/>
    <w:rsid w:val="00972095"/>
    <w:rsid w:val="00972174"/>
    <w:rsid w:val="009721D1"/>
    <w:rsid w:val="00972230"/>
    <w:rsid w:val="00972256"/>
    <w:rsid w:val="009722BE"/>
    <w:rsid w:val="00972353"/>
    <w:rsid w:val="00972460"/>
    <w:rsid w:val="009725A8"/>
    <w:rsid w:val="009727EF"/>
    <w:rsid w:val="00972CF2"/>
    <w:rsid w:val="00972EC3"/>
    <w:rsid w:val="00973043"/>
    <w:rsid w:val="0097305A"/>
    <w:rsid w:val="0097315C"/>
    <w:rsid w:val="00973218"/>
    <w:rsid w:val="009733ED"/>
    <w:rsid w:val="00973467"/>
    <w:rsid w:val="009737B0"/>
    <w:rsid w:val="00973864"/>
    <w:rsid w:val="009739B3"/>
    <w:rsid w:val="00973A47"/>
    <w:rsid w:val="00973C49"/>
    <w:rsid w:val="00973E07"/>
    <w:rsid w:val="00974040"/>
    <w:rsid w:val="009740E7"/>
    <w:rsid w:val="00974180"/>
    <w:rsid w:val="0097429E"/>
    <w:rsid w:val="009743B0"/>
    <w:rsid w:val="009746C9"/>
    <w:rsid w:val="00974718"/>
    <w:rsid w:val="00974751"/>
    <w:rsid w:val="0097497A"/>
    <w:rsid w:val="00974A2E"/>
    <w:rsid w:val="00974B6E"/>
    <w:rsid w:val="00974B99"/>
    <w:rsid w:val="00974D26"/>
    <w:rsid w:val="00974DCB"/>
    <w:rsid w:val="00974E62"/>
    <w:rsid w:val="00974EEB"/>
    <w:rsid w:val="00974F49"/>
    <w:rsid w:val="00975084"/>
    <w:rsid w:val="009750AC"/>
    <w:rsid w:val="009751E6"/>
    <w:rsid w:val="009752C4"/>
    <w:rsid w:val="0097551A"/>
    <w:rsid w:val="009755A6"/>
    <w:rsid w:val="00975775"/>
    <w:rsid w:val="00975914"/>
    <w:rsid w:val="00975A65"/>
    <w:rsid w:val="00975C11"/>
    <w:rsid w:val="00975E5E"/>
    <w:rsid w:val="00976507"/>
    <w:rsid w:val="0097665C"/>
    <w:rsid w:val="0097669E"/>
    <w:rsid w:val="009766C4"/>
    <w:rsid w:val="00976CA2"/>
    <w:rsid w:val="00976D03"/>
    <w:rsid w:val="00976D05"/>
    <w:rsid w:val="00976E9A"/>
    <w:rsid w:val="00976F20"/>
    <w:rsid w:val="00976FAE"/>
    <w:rsid w:val="0097704C"/>
    <w:rsid w:val="0097717B"/>
    <w:rsid w:val="009771D8"/>
    <w:rsid w:val="0097736C"/>
    <w:rsid w:val="00977489"/>
    <w:rsid w:val="009778D5"/>
    <w:rsid w:val="00977AAF"/>
    <w:rsid w:val="00977C52"/>
    <w:rsid w:val="00977CE8"/>
    <w:rsid w:val="00977EFA"/>
    <w:rsid w:val="00977F6A"/>
    <w:rsid w:val="00980068"/>
    <w:rsid w:val="00980132"/>
    <w:rsid w:val="0098027C"/>
    <w:rsid w:val="0098036B"/>
    <w:rsid w:val="0098042B"/>
    <w:rsid w:val="0098050C"/>
    <w:rsid w:val="00980517"/>
    <w:rsid w:val="0098068A"/>
    <w:rsid w:val="00980738"/>
    <w:rsid w:val="00980831"/>
    <w:rsid w:val="0098090A"/>
    <w:rsid w:val="00980AE0"/>
    <w:rsid w:val="00980AE3"/>
    <w:rsid w:val="00980B83"/>
    <w:rsid w:val="00980B85"/>
    <w:rsid w:val="00980BC4"/>
    <w:rsid w:val="00980C02"/>
    <w:rsid w:val="00981148"/>
    <w:rsid w:val="009813AD"/>
    <w:rsid w:val="0098142F"/>
    <w:rsid w:val="00981552"/>
    <w:rsid w:val="009815EB"/>
    <w:rsid w:val="0098180D"/>
    <w:rsid w:val="0098184D"/>
    <w:rsid w:val="0098193E"/>
    <w:rsid w:val="00981992"/>
    <w:rsid w:val="009819CA"/>
    <w:rsid w:val="00981A77"/>
    <w:rsid w:val="00981DF0"/>
    <w:rsid w:val="00981E82"/>
    <w:rsid w:val="00982110"/>
    <w:rsid w:val="0098225F"/>
    <w:rsid w:val="00982315"/>
    <w:rsid w:val="0098233A"/>
    <w:rsid w:val="00982409"/>
    <w:rsid w:val="0098249D"/>
    <w:rsid w:val="009824AB"/>
    <w:rsid w:val="009824D6"/>
    <w:rsid w:val="0098284A"/>
    <w:rsid w:val="00982A4C"/>
    <w:rsid w:val="00982B14"/>
    <w:rsid w:val="00982B32"/>
    <w:rsid w:val="00982C80"/>
    <w:rsid w:val="00982C88"/>
    <w:rsid w:val="00982CFB"/>
    <w:rsid w:val="00982E48"/>
    <w:rsid w:val="009831F7"/>
    <w:rsid w:val="009832D7"/>
    <w:rsid w:val="00983437"/>
    <w:rsid w:val="00983535"/>
    <w:rsid w:val="009837AF"/>
    <w:rsid w:val="009837DC"/>
    <w:rsid w:val="0098391A"/>
    <w:rsid w:val="00983B3B"/>
    <w:rsid w:val="00983C65"/>
    <w:rsid w:val="00983CC3"/>
    <w:rsid w:val="00983CCD"/>
    <w:rsid w:val="00983EB1"/>
    <w:rsid w:val="00983F0E"/>
    <w:rsid w:val="009842A7"/>
    <w:rsid w:val="00984320"/>
    <w:rsid w:val="0098441B"/>
    <w:rsid w:val="0098442A"/>
    <w:rsid w:val="00984695"/>
    <w:rsid w:val="00984715"/>
    <w:rsid w:val="0098475C"/>
    <w:rsid w:val="0098484D"/>
    <w:rsid w:val="00984B51"/>
    <w:rsid w:val="00984FCF"/>
    <w:rsid w:val="0098512F"/>
    <w:rsid w:val="00985157"/>
    <w:rsid w:val="009853C8"/>
    <w:rsid w:val="00985460"/>
    <w:rsid w:val="009854E2"/>
    <w:rsid w:val="00985550"/>
    <w:rsid w:val="00985562"/>
    <w:rsid w:val="009857BF"/>
    <w:rsid w:val="009857D8"/>
    <w:rsid w:val="00985862"/>
    <w:rsid w:val="009858F2"/>
    <w:rsid w:val="00985930"/>
    <w:rsid w:val="0098593C"/>
    <w:rsid w:val="00985A3D"/>
    <w:rsid w:val="00985AF0"/>
    <w:rsid w:val="00985CAB"/>
    <w:rsid w:val="00985DAF"/>
    <w:rsid w:val="00985DF9"/>
    <w:rsid w:val="00986580"/>
    <w:rsid w:val="0098662C"/>
    <w:rsid w:val="00986B4F"/>
    <w:rsid w:val="0098715F"/>
    <w:rsid w:val="00987244"/>
    <w:rsid w:val="0098741A"/>
    <w:rsid w:val="00987582"/>
    <w:rsid w:val="009875E2"/>
    <w:rsid w:val="00987766"/>
    <w:rsid w:val="009877B5"/>
    <w:rsid w:val="00987898"/>
    <w:rsid w:val="00987938"/>
    <w:rsid w:val="009879A0"/>
    <w:rsid w:val="009879BF"/>
    <w:rsid w:val="00987B42"/>
    <w:rsid w:val="00987D9E"/>
    <w:rsid w:val="00987F5A"/>
    <w:rsid w:val="009900E7"/>
    <w:rsid w:val="009901FB"/>
    <w:rsid w:val="009902BB"/>
    <w:rsid w:val="009907CD"/>
    <w:rsid w:val="0099085B"/>
    <w:rsid w:val="0099095C"/>
    <w:rsid w:val="00990A19"/>
    <w:rsid w:val="00990A49"/>
    <w:rsid w:val="00990AB7"/>
    <w:rsid w:val="00990B55"/>
    <w:rsid w:val="00990C99"/>
    <w:rsid w:val="00990CA6"/>
    <w:rsid w:val="00990E9D"/>
    <w:rsid w:val="00990FED"/>
    <w:rsid w:val="00991219"/>
    <w:rsid w:val="009912B3"/>
    <w:rsid w:val="00991304"/>
    <w:rsid w:val="009913B8"/>
    <w:rsid w:val="009914A9"/>
    <w:rsid w:val="0099154E"/>
    <w:rsid w:val="00991694"/>
    <w:rsid w:val="009916F0"/>
    <w:rsid w:val="00991734"/>
    <w:rsid w:val="009917FC"/>
    <w:rsid w:val="00991833"/>
    <w:rsid w:val="00991839"/>
    <w:rsid w:val="00991B3C"/>
    <w:rsid w:val="00991C2F"/>
    <w:rsid w:val="0099224F"/>
    <w:rsid w:val="009927CB"/>
    <w:rsid w:val="0099284D"/>
    <w:rsid w:val="00992851"/>
    <w:rsid w:val="009929B0"/>
    <w:rsid w:val="009929D8"/>
    <w:rsid w:val="00992C09"/>
    <w:rsid w:val="00992D1B"/>
    <w:rsid w:val="00992F11"/>
    <w:rsid w:val="0099303B"/>
    <w:rsid w:val="0099310A"/>
    <w:rsid w:val="00993143"/>
    <w:rsid w:val="00993691"/>
    <w:rsid w:val="009941DE"/>
    <w:rsid w:val="0099431E"/>
    <w:rsid w:val="0099441A"/>
    <w:rsid w:val="0099447E"/>
    <w:rsid w:val="0099448E"/>
    <w:rsid w:val="00994797"/>
    <w:rsid w:val="009949F9"/>
    <w:rsid w:val="00994AA5"/>
    <w:rsid w:val="00994B1A"/>
    <w:rsid w:val="00994B76"/>
    <w:rsid w:val="00994CBD"/>
    <w:rsid w:val="00994D61"/>
    <w:rsid w:val="00994E65"/>
    <w:rsid w:val="00994E77"/>
    <w:rsid w:val="00994E81"/>
    <w:rsid w:val="00994F5C"/>
    <w:rsid w:val="0099527A"/>
    <w:rsid w:val="00995524"/>
    <w:rsid w:val="00995557"/>
    <w:rsid w:val="00995572"/>
    <w:rsid w:val="00995575"/>
    <w:rsid w:val="00995720"/>
    <w:rsid w:val="00995AC3"/>
    <w:rsid w:val="00995B11"/>
    <w:rsid w:val="00995B31"/>
    <w:rsid w:val="00995B37"/>
    <w:rsid w:val="00995D83"/>
    <w:rsid w:val="0099611B"/>
    <w:rsid w:val="009961D5"/>
    <w:rsid w:val="0099663A"/>
    <w:rsid w:val="00996952"/>
    <w:rsid w:val="009969C0"/>
    <w:rsid w:val="00996ABD"/>
    <w:rsid w:val="00996ADC"/>
    <w:rsid w:val="00996D7A"/>
    <w:rsid w:val="00996DA7"/>
    <w:rsid w:val="00996E12"/>
    <w:rsid w:val="00996E26"/>
    <w:rsid w:val="009972A9"/>
    <w:rsid w:val="009973CA"/>
    <w:rsid w:val="009973E9"/>
    <w:rsid w:val="0099740B"/>
    <w:rsid w:val="00997519"/>
    <w:rsid w:val="00997582"/>
    <w:rsid w:val="009975E5"/>
    <w:rsid w:val="0099772B"/>
    <w:rsid w:val="0099790E"/>
    <w:rsid w:val="00997BB3"/>
    <w:rsid w:val="00997CE8"/>
    <w:rsid w:val="00997F36"/>
    <w:rsid w:val="00997FA9"/>
    <w:rsid w:val="009A001D"/>
    <w:rsid w:val="009A046F"/>
    <w:rsid w:val="009A069A"/>
    <w:rsid w:val="009A07D8"/>
    <w:rsid w:val="009A091D"/>
    <w:rsid w:val="009A0C6B"/>
    <w:rsid w:val="009A0E24"/>
    <w:rsid w:val="009A1091"/>
    <w:rsid w:val="009A10DB"/>
    <w:rsid w:val="009A12E9"/>
    <w:rsid w:val="009A137B"/>
    <w:rsid w:val="009A1526"/>
    <w:rsid w:val="009A187E"/>
    <w:rsid w:val="009A19A9"/>
    <w:rsid w:val="009A1BAD"/>
    <w:rsid w:val="009A1CE3"/>
    <w:rsid w:val="009A2034"/>
    <w:rsid w:val="009A232F"/>
    <w:rsid w:val="009A24A8"/>
    <w:rsid w:val="009A24E7"/>
    <w:rsid w:val="009A2597"/>
    <w:rsid w:val="009A27E9"/>
    <w:rsid w:val="009A2840"/>
    <w:rsid w:val="009A2A1D"/>
    <w:rsid w:val="009A2A46"/>
    <w:rsid w:val="009A2E87"/>
    <w:rsid w:val="009A3152"/>
    <w:rsid w:val="009A3268"/>
    <w:rsid w:val="009A35B8"/>
    <w:rsid w:val="009A35DA"/>
    <w:rsid w:val="009A35F4"/>
    <w:rsid w:val="009A36FB"/>
    <w:rsid w:val="009A3774"/>
    <w:rsid w:val="009A37FA"/>
    <w:rsid w:val="009A38E8"/>
    <w:rsid w:val="009A3D16"/>
    <w:rsid w:val="009A3D31"/>
    <w:rsid w:val="009A4002"/>
    <w:rsid w:val="009A403C"/>
    <w:rsid w:val="009A4259"/>
    <w:rsid w:val="009A4266"/>
    <w:rsid w:val="009A428B"/>
    <w:rsid w:val="009A42E7"/>
    <w:rsid w:val="009A4504"/>
    <w:rsid w:val="009A4510"/>
    <w:rsid w:val="009A4524"/>
    <w:rsid w:val="009A485A"/>
    <w:rsid w:val="009A4A4D"/>
    <w:rsid w:val="009A4AE5"/>
    <w:rsid w:val="009A4D30"/>
    <w:rsid w:val="009A50D1"/>
    <w:rsid w:val="009A50E8"/>
    <w:rsid w:val="009A5140"/>
    <w:rsid w:val="009A53FB"/>
    <w:rsid w:val="009A55F4"/>
    <w:rsid w:val="009A5621"/>
    <w:rsid w:val="009A5684"/>
    <w:rsid w:val="009A5D10"/>
    <w:rsid w:val="009A5E40"/>
    <w:rsid w:val="009A5EDC"/>
    <w:rsid w:val="009A5EF9"/>
    <w:rsid w:val="009A5FD9"/>
    <w:rsid w:val="009A605B"/>
    <w:rsid w:val="009A620C"/>
    <w:rsid w:val="009A644D"/>
    <w:rsid w:val="009A65AC"/>
    <w:rsid w:val="009A65C8"/>
    <w:rsid w:val="009A65ED"/>
    <w:rsid w:val="009A6872"/>
    <w:rsid w:val="009A68B1"/>
    <w:rsid w:val="009A697F"/>
    <w:rsid w:val="009A6BDB"/>
    <w:rsid w:val="009A6C36"/>
    <w:rsid w:val="009A6FA4"/>
    <w:rsid w:val="009A71B5"/>
    <w:rsid w:val="009A7412"/>
    <w:rsid w:val="009A75F6"/>
    <w:rsid w:val="009A77E3"/>
    <w:rsid w:val="009A7844"/>
    <w:rsid w:val="009A7845"/>
    <w:rsid w:val="009A786F"/>
    <w:rsid w:val="009A7882"/>
    <w:rsid w:val="009A78D8"/>
    <w:rsid w:val="009A7B89"/>
    <w:rsid w:val="009A7C11"/>
    <w:rsid w:val="009A7E52"/>
    <w:rsid w:val="009B0277"/>
    <w:rsid w:val="009B084D"/>
    <w:rsid w:val="009B091B"/>
    <w:rsid w:val="009B096E"/>
    <w:rsid w:val="009B0ABD"/>
    <w:rsid w:val="009B0D41"/>
    <w:rsid w:val="009B0DD2"/>
    <w:rsid w:val="009B0E10"/>
    <w:rsid w:val="009B0FE2"/>
    <w:rsid w:val="009B104F"/>
    <w:rsid w:val="009B10E6"/>
    <w:rsid w:val="009B12AE"/>
    <w:rsid w:val="009B145D"/>
    <w:rsid w:val="009B1547"/>
    <w:rsid w:val="009B164A"/>
    <w:rsid w:val="009B1802"/>
    <w:rsid w:val="009B1959"/>
    <w:rsid w:val="009B1A6F"/>
    <w:rsid w:val="009B1AF6"/>
    <w:rsid w:val="009B1D30"/>
    <w:rsid w:val="009B1DE5"/>
    <w:rsid w:val="009B228D"/>
    <w:rsid w:val="009B22B1"/>
    <w:rsid w:val="009B2312"/>
    <w:rsid w:val="009B2596"/>
    <w:rsid w:val="009B25D1"/>
    <w:rsid w:val="009B286E"/>
    <w:rsid w:val="009B2899"/>
    <w:rsid w:val="009B29C6"/>
    <w:rsid w:val="009B2B3C"/>
    <w:rsid w:val="009B2C1E"/>
    <w:rsid w:val="009B2DF1"/>
    <w:rsid w:val="009B3010"/>
    <w:rsid w:val="009B3139"/>
    <w:rsid w:val="009B330C"/>
    <w:rsid w:val="009B33C0"/>
    <w:rsid w:val="009B354C"/>
    <w:rsid w:val="009B36F7"/>
    <w:rsid w:val="009B3987"/>
    <w:rsid w:val="009B3B55"/>
    <w:rsid w:val="009B3C04"/>
    <w:rsid w:val="009B3CCF"/>
    <w:rsid w:val="009B3CE7"/>
    <w:rsid w:val="009B4017"/>
    <w:rsid w:val="009B4078"/>
    <w:rsid w:val="009B458E"/>
    <w:rsid w:val="009B4685"/>
    <w:rsid w:val="009B4956"/>
    <w:rsid w:val="009B4B81"/>
    <w:rsid w:val="009B4C7E"/>
    <w:rsid w:val="009B4FD2"/>
    <w:rsid w:val="009B4FFD"/>
    <w:rsid w:val="009B50EB"/>
    <w:rsid w:val="009B535B"/>
    <w:rsid w:val="009B539F"/>
    <w:rsid w:val="009B5461"/>
    <w:rsid w:val="009B5640"/>
    <w:rsid w:val="009B586B"/>
    <w:rsid w:val="009B5B10"/>
    <w:rsid w:val="009B5B4C"/>
    <w:rsid w:val="009B5C66"/>
    <w:rsid w:val="009B5D66"/>
    <w:rsid w:val="009B5DE3"/>
    <w:rsid w:val="009B5E6A"/>
    <w:rsid w:val="009B61A5"/>
    <w:rsid w:val="009B6226"/>
    <w:rsid w:val="009B6245"/>
    <w:rsid w:val="009B62CF"/>
    <w:rsid w:val="009B661F"/>
    <w:rsid w:val="009B679E"/>
    <w:rsid w:val="009B69AF"/>
    <w:rsid w:val="009B6D85"/>
    <w:rsid w:val="009B6DA6"/>
    <w:rsid w:val="009B6E8A"/>
    <w:rsid w:val="009B7067"/>
    <w:rsid w:val="009B7075"/>
    <w:rsid w:val="009B72B3"/>
    <w:rsid w:val="009B72C0"/>
    <w:rsid w:val="009B74F5"/>
    <w:rsid w:val="009B7730"/>
    <w:rsid w:val="009B78B0"/>
    <w:rsid w:val="009B7A62"/>
    <w:rsid w:val="009B7DB8"/>
    <w:rsid w:val="009B7DC5"/>
    <w:rsid w:val="009B7E24"/>
    <w:rsid w:val="009B7EA4"/>
    <w:rsid w:val="009B7F1D"/>
    <w:rsid w:val="009C0164"/>
    <w:rsid w:val="009C0258"/>
    <w:rsid w:val="009C046B"/>
    <w:rsid w:val="009C04CF"/>
    <w:rsid w:val="009C0549"/>
    <w:rsid w:val="009C0714"/>
    <w:rsid w:val="009C0763"/>
    <w:rsid w:val="009C0AC4"/>
    <w:rsid w:val="009C0B75"/>
    <w:rsid w:val="009C0B84"/>
    <w:rsid w:val="009C111C"/>
    <w:rsid w:val="009C1141"/>
    <w:rsid w:val="009C1380"/>
    <w:rsid w:val="009C13E1"/>
    <w:rsid w:val="009C144F"/>
    <w:rsid w:val="009C149C"/>
    <w:rsid w:val="009C14DA"/>
    <w:rsid w:val="009C1584"/>
    <w:rsid w:val="009C15E8"/>
    <w:rsid w:val="009C1789"/>
    <w:rsid w:val="009C1898"/>
    <w:rsid w:val="009C18C0"/>
    <w:rsid w:val="009C1A56"/>
    <w:rsid w:val="009C1A87"/>
    <w:rsid w:val="009C1B48"/>
    <w:rsid w:val="009C1E35"/>
    <w:rsid w:val="009C20E9"/>
    <w:rsid w:val="009C20EC"/>
    <w:rsid w:val="009C2381"/>
    <w:rsid w:val="009C2688"/>
    <w:rsid w:val="009C27C9"/>
    <w:rsid w:val="009C2827"/>
    <w:rsid w:val="009C28E2"/>
    <w:rsid w:val="009C2907"/>
    <w:rsid w:val="009C2973"/>
    <w:rsid w:val="009C2978"/>
    <w:rsid w:val="009C2D51"/>
    <w:rsid w:val="009C2DAA"/>
    <w:rsid w:val="009C2DE0"/>
    <w:rsid w:val="009C2DE3"/>
    <w:rsid w:val="009C2E4F"/>
    <w:rsid w:val="009C2EAC"/>
    <w:rsid w:val="009C314F"/>
    <w:rsid w:val="009C3468"/>
    <w:rsid w:val="009C3631"/>
    <w:rsid w:val="009C3927"/>
    <w:rsid w:val="009C39B4"/>
    <w:rsid w:val="009C3AD9"/>
    <w:rsid w:val="009C3F1C"/>
    <w:rsid w:val="009C43F1"/>
    <w:rsid w:val="009C4581"/>
    <w:rsid w:val="009C4627"/>
    <w:rsid w:val="009C46A2"/>
    <w:rsid w:val="009C477D"/>
    <w:rsid w:val="009C4944"/>
    <w:rsid w:val="009C4ADF"/>
    <w:rsid w:val="009C4D17"/>
    <w:rsid w:val="009C4D85"/>
    <w:rsid w:val="009C51C3"/>
    <w:rsid w:val="009C51F1"/>
    <w:rsid w:val="009C531F"/>
    <w:rsid w:val="009C5330"/>
    <w:rsid w:val="009C53B9"/>
    <w:rsid w:val="009C5631"/>
    <w:rsid w:val="009C57CA"/>
    <w:rsid w:val="009C57E2"/>
    <w:rsid w:val="009C5847"/>
    <w:rsid w:val="009C597E"/>
    <w:rsid w:val="009C5B1B"/>
    <w:rsid w:val="009C5B85"/>
    <w:rsid w:val="009C5CEB"/>
    <w:rsid w:val="009C5D32"/>
    <w:rsid w:val="009C5D80"/>
    <w:rsid w:val="009C614B"/>
    <w:rsid w:val="009C6437"/>
    <w:rsid w:val="009C676B"/>
    <w:rsid w:val="009C68A2"/>
    <w:rsid w:val="009C6969"/>
    <w:rsid w:val="009C6C4B"/>
    <w:rsid w:val="009C6D4D"/>
    <w:rsid w:val="009C6E0C"/>
    <w:rsid w:val="009C6E1F"/>
    <w:rsid w:val="009C6F1F"/>
    <w:rsid w:val="009C70E7"/>
    <w:rsid w:val="009C71D0"/>
    <w:rsid w:val="009C72F7"/>
    <w:rsid w:val="009C7690"/>
    <w:rsid w:val="009C776B"/>
    <w:rsid w:val="009C779A"/>
    <w:rsid w:val="009C794A"/>
    <w:rsid w:val="009C7AC8"/>
    <w:rsid w:val="009C7B7F"/>
    <w:rsid w:val="009D0002"/>
    <w:rsid w:val="009D00E9"/>
    <w:rsid w:val="009D03A8"/>
    <w:rsid w:val="009D04BE"/>
    <w:rsid w:val="009D0837"/>
    <w:rsid w:val="009D089E"/>
    <w:rsid w:val="009D0919"/>
    <w:rsid w:val="009D09C8"/>
    <w:rsid w:val="009D0C27"/>
    <w:rsid w:val="009D119B"/>
    <w:rsid w:val="009D127A"/>
    <w:rsid w:val="009D1459"/>
    <w:rsid w:val="009D1562"/>
    <w:rsid w:val="009D162C"/>
    <w:rsid w:val="009D1714"/>
    <w:rsid w:val="009D1750"/>
    <w:rsid w:val="009D1ADA"/>
    <w:rsid w:val="009D20B2"/>
    <w:rsid w:val="009D213F"/>
    <w:rsid w:val="009D2505"/>
    <w:rsid w:val="009D2557"/>
    <w:rsid w:val="009D2573"/>
    <w:rsid w:val="009D281A"/>
    <w:rsid w:val="009D290A"/>
    <w:rsid w:val="009D2A8F"/>
    <w:rsid w:val="009D2C17"/>
    <w:rsid w:val="009D2C37"/>
    <w:rsid w:val="009D2E9E"/>
    <w:rsid w:val="009D3097"/>
    <w:rsid w:val="009D320C"/>
    <w:rsid w:val="009D342D"/>
    <w:rsid w:val="009D36FE"/>
    <w:rsid w:val="009D3787"/>
    <w:rsid w:val="009D37B5"/>
    <w:rsid w:val="009D390D"/>
    <w:rsid w:val="009D397D"/>
    <w:rsid w:val="009D39CC"/>
    <w:rsid w:val="009D39D0"/>
    <w:rsid w:val="009D3B01"/>
    <w:rsid w:val="009D3C31"/>
    <w:rsid w:val="009D3C77"/>
    <w:rsid w:val="009D3C81"/>
    <w:rsid w:val="009D3FC7"/>
    <w:rsid w:val="009D4527"/>
    <w:rsid w:val="009D45C9"/>
    <w:rsid w:val="009D46A6"/>
    <w:rsid w:val="009D474D"/>
    <w:rsid w:val="009D4E10"/>
    <w:rsid w:val="009D4E20"/>
    <w:rsid w:val="009D4EB6"/>
    <w:rsid w:val="009D50B1"/>
    <w:rsid w:val="009D511F"/>
    <w:rsid w:val="009D5176"/>
    <w:rsid w:val="009D52E0"/>
    <w:rsid w:val="009D5442"/>
    <w:rsid w:val="009D54A8"/>
    <w:rsid w:val="009D5579"/>
    <w:rsid w:val="009D56FB"/>
    <w:rsid w:val="009D59B8"/>
    <w:rsid w:val="009D59DF"/>
    <w:rsid w:val="009D5AF9"/>
    <w:rsid w:val="009D5B61"/>
    <w:rsid w:val="009D5F06"/>
    <w:rsid w:val="009D62E6"/>
    <w:rsid w:val="009D6409"/>
    <w:rsid w:val="009D6631"/>
    <w:rsid w:val="009D67A4"/>
    <w:rsid w:val="009D6808"/>
    <w:rsid w:val="009D6A44"/>
    <w:rsid w:val="009D6A5A"/>
    <w:rsid w:val="009D6B13"/>
    <w:rsid w:val="009D6B47"/>
    <w:rsid w:val="009D6C46"/>
    <w:rsid w:val="009D6E70"/>
    <w:rsid w:val="009D7013"/>
    <w:rsid w:val="009D7087"/>
    <w:rsid w:val="009D716F"/>
    <w:rsid w:val="009D72BB"/>
    <w:rsid w:val="009D72E2"/>
    <w:rsid w:val="009D7463"/>
    <w:rsid w:val="009D7464"/>
    <w:rsid w:val="009D74C7"/>
    <w:rsid w:val="009D753A"/>
    <w:rsid w:val="009D762F"/>
    <w:rsid w:val="009D7664"/>
    <w:rsid w:val="009D78D6"/>
    <w:rsid w:val="009D78E0"/>
    <w:rsid w:val="009D7981"/>
    <w:rsid w:val="009D7DB1"/>
    <w:rsid w:val="009E0320"/>
    <w:rsid w:val="009E0651"/>
    <w:rsid w:val="009E067D"/>
    <w:rsid w:val="009E07B6"/>
    <w:rsid w:val="009E0876"/>
    <w:rsid w:val="009E08A9"/>
    <w:rsid w:val="009E0A3A"/>
    <w:rsid w:val="009E0E42"/>
    <w:rsid w:val="009E0E6D"/>
    <w:rsid w:val="009E1255"/>
    <w:rsid w:val="009E1272"/>
    <w:rsid w:val="009E1457"/>
    <w:rsid w:val="009E1508"/>
    <w:rsid w:val="009E17CC"/>
    <w:rsid w:val="009E17D9"/>
    <w:rsid w:val="009E18E2"/>
    <w:rsid w:val="009E1928"/>
    <w:rsid w:val="009E1935"/>
    <w:rsid w:val="009E1957"/>
    <w:rsid w:val="009E1AC6"/>
    <w:rsid w:val="009E1C08"/>
    <w:rsid w:val="009E1C2D"/>
    <w:rsid w:val="009E1C82"/>
    <w:rsid w:val="009E1CCB"/>
    <w:rsid w:val="009E1DA3"/>
    <w:rsid w:val="009E1F4B"/>
    <w:rsid w:val="009E1FFF"/>
    <w:rsid w:val="009E208A"/>
    <w:rsid w:val="009E20A2"/>
    <w:rsid w:val="009E20D5"/>
    <w:rsid w:val="009E20FD"/>
    <w:rsid w:val="009E211B"/>
    <w:rsid w:val="009E240D"/>
    <w:rsid w:val="009E2B23"/>
    <w:rsid w:val="009E2C83"/>
    <w:rsid w:val="009E2C8F"/>
    <w:rsid w:val="009E2E64"/>
    <w:rsid w:val="009E2F1F"/>
    <w:rsid w:val="009E3088"/>
    <w:rsid w:val="009E3351"/>
    <w:rsid w:val="009E3370"/>
    <w:rsid w:val="009E33BA"/>
    <w:rsid w:val="009E354E"/>
    <w:rsid w:val="009E35A0"/>
    <w:rsid w:val="009E3645"/>
    <w:rsid w:val="009E371D"/>
    <w:rsid w:val="009E381B"/>
    <w:rsid w:val="009E3834"/>
    <w:rsid w:val="009E38E3"/>
    <w:rsid w:val="009E38F8"/>
    <w:rsid w:val="009E3A3B"/>
    <w:rsid w:val="009E3B91"/>
    <w:rsid w:val="009E3C4A"/>
    <w:rsid w:val="009E3D8E"/>
    <w:rsid w:val="009E3F11"/>
    <w:rsid w:val="009E4016"/>
    <w:rsid w:val="009E41B9"/>
    <w:rsid w:val="009E4280"/>
    <w:rsid w:val="009E4297"/>
    <w:rsid w:val="009E43F2"/>
    <w:rsid w:val="009E469E"/>
    <w:rsid w:val="009E4782"/>
    <w:rsid w:val="009E4AB9"/>
    <w:rsid w:val="009E4C47"/>
    <w:rsid w:val="009E4C87"/>
    <w:rsid w:val="009E4CDE"/>
    <w:rsid w:val="009E4D25"/>
    <w:rsid w:val="009E4F14"/>
    <w:rsid w:val="009E4F9A"/>
    <w:rsid w:val="009E4FD1"/>
    <w:rsid w:val="009E505D"/>
    <w:rsid w:val="009E50B9"/>
    <w:rsid w:val="009E5314"/>
    <w:rsid w:val="009E5461"/>
    <w:rsid w:val="009E5502"/>
    <w:rsid w:val="009E57B5"/>
    <w:rsid w:val="009E5856"/>
    <w:rsid w:val="009E593C"/>
    <w:rsid w:val="009E5A75"/>
    <w:rsid w:val="009E5C07"/>
    <w:rsid w:val="009E5C1A"/>
    <w:rsid w:val="009E5D99"/>
    <w:rsid w:val="009E5EDB"/>
    <w:rsid w:val="009E5FB9"/>
    <w:rsid w:val="009E6255"/>
    <w:rsid w:val="009E62B9"/>
    <w:rsid w:val="009E6338"/>
    <w:rsid w:val="009E6576"/>
    <w:rsid w:val="009E6696"/>
    <w:rsid w:val="009E69B8"/>
    <w:rsid w:val="009E6CE9"/>
    <w:rsid w:val="009E6D3D"/>
    <w:rsid w:val="009E6DC3"/>
    <w:rsid w:val="009E6EFE"/>
    <w:rsid w:val="009E6F01"/>
    <w:rsid w:val="009E6FE2"/>
    <w:rsid w:val="009E723F"/>
    <w:rsid w:val="009E72CD"/>
    <w:rsid w:val="009E75E6"/>
    <w:rsid w:val="009E7653"/>
    <w:rsid w:val="009E76CE"/>
    <w:rsid w:val="009E78E3"/>
    <w:rsid w:val="009E7A1B"/>
    <w:rsid w:val="009E7ACB"/>
    <w:rsid w:val="009E7B3A"/>
    <w:rsid w:val="009E7C40"/>
    <w:rsid w:val="009E7D7D"/>
    <w:rsid w:val="009E7DBA"/>
    <w:rsid w:val="009E7FD8"/>
    <w:rsid w:val="009F005D"/>
    <w:rsid w:val="009F0192"/>
    <w:rsid w:val="009F0398"/>
    <w:rsid w:val="009F03AD"/>
    <w:rsid w:val="009F053D"/>
    <w:rsid w:val="009F053F"/>
    <w:rsid w:val="009F0846"/>
    <w:rsid w:val="009F0BB3"/>
    <w:rsid w:val="009F0D4D"/>
    <w:rsid w:val="009F0E51"/>
    <w:rsid w:val="009F1137"/>
    <w:rsid w:val="009F11C2"/>
    <w:rsid w:val="009F1445"/>
    <w:rsid w:val="009F1639"/>
    <w:rsid w:val="009F1684"/>
    <w:rsid w:val="009F1695"/>
    <w:rsid w:val="009F1866"/>
    <w:rsid w:val="009F20E7"/>
    <w:rsid w:val="009F2131"/>
    <w:rsid w:val="009F21DA"/>
    <w:rsid w:val="009F23D6"/>
    <w:rsid w:val="009F2560"/>
    <w:rsid w:val="009F2566"/>
    <w:rsid w:val="009F26CF"/>
    <w:rsid w:val="009F2808"/>
    <w:rsid w:val="009F2811"/>
    <w:rsid w:val="009F287E"/>
    <w:rsid w:val="009F2AA9"/>
    <w:rsid w:val="009F2AB3"/>
    <w:rsid w:val="009F2CB3"/>
    <w:rsid w:val="009F2CEB"/>
    <w:rsid w:val="009F2FCA"/>
    <w:rsid w:val="009F3168"/>
    <w:rsid w:val="009F3183"/>
    <w:rsid w:val="009F31ED"/>
    <w:rsid w:val="009F37CA"/>
    <w:rsid w:val="009F3B17"/>
    <w:rsid w:val="009F3B4D"/>
    <w:rsid w:val="009F3BB9"/>
    <w:rsid w:val="009F3CD8"/>
    <w:rsid w:val="009F3E94"/>
    <w:rsid w:val="009F3F24"/>
    <w:rsid w:val="009F3FE4"/>
    <w:rsid w:val="009F4320"/>
    <w:rsid w:val="009F4505"/>
    <w:rsid w:val="009F4664"/>
    <w:rsid w:val="009F47DC"/>
    <w:rsid w:val="009F4887"/>
    <w:rsid w:val="009F4925"/>
    <w:rsid w:val="009F495A"/>
    <w:rsid w:val="009F4A6C"/>
    <w:rsid w:val="009F4E6C"/>
    <w:rsid w:val="009F4FAF"/>
    <w:rsid w:val="009F5118"/>
    <w:rsid w:val="009F53F7"/>
    <w:rsid w:val="009F553C"/>
    <w:rsid w:val="009F5668"/>
    <w:rsid w:val="009F5670"/>
    <w:rsid w:val="009F59F7"/>
    <w:rsid w:val="009F5ACF"/>
    <w:rsid w:val="009F5BA1"/>
    <w:rsid w:val="009F5E09"/>
    <w:rsid w:val="009F608A"/>
    <w:rsid w:val="009F61EC"/>
    <w:rsid w:val="009F62D1"/>
    <w:rsid w:val="009F62E8"/>
    <w:rsid w:val="009F634B"/>
    <w:rsid w:val="009F660A"/>
    <w:rsid w:val="009F67CD"/>
    <w:rsid w:val="009F6826"/>
    <w:rsid w:val="009F6AD4"/>
    <w:rsid w:val="009F6B14"/>
    <w:rsid w:val="009F6B1B"/>
    <w:rsid w:val="009F6B5E"/>
    <w:rsid w:val="009F6BE2"/>
    <w:rsid w:val="009F6C30"/>
    <w:rsid w:val="009F6D0C"/>
    <w:rsid w:val="009F702D"/>
    <w:rsid w:val="009F70F7"/>
    <w:rsid w:val="009F726F"/>
    <w:rsid w:val="009F7359"/>
    <w:rsid w:val="009F73AC"/>
    <w:rsid w:val="009F73BA"/>
    <w:rsid w:val="009F7752"/>
    <w:rsid w:val="009F7768"/>
    <w:rsid w:val="009F77E7"/>
    <w:rsid w:val="009F7902"/>
    <w:rsid w:val="009F7A16"/>
    <w:rsid w:val="009F7B8E"/>
    <w:rsid w:val="009F7DB2"/>
    <w:rsid w:val="009F7E09"/>
    <w:rsid w:val="009F7E44"/>
    <w:rsid w:val="009F7EBE"/>
    <w:rsid w:val="009F7F9D"/>
    <w:rsid w:val="00A00025"/>
    <w:rsid w:val="00A00042"/>
    <w:rsid w:val="00A00417"/>
    <w:rsid w:val="00A00701"/>
    <w:rsid w:val="00A0070E"/>
    <w:rsid w:val="00A00764"/>
    <w:rsid w:val="00A00766"/>
    <w:rsid w:val="00A0083B"/>
    <w:rsid w:val="00A008E4"/>
    <w:rsid w:val="00A00901"/>
    <w:rsid w:val="00A00A89"/>
    <w:rsid w:val="00A00C0D"/>
    <w:rsid w:val="00A00C61"/>
    <w:rsid w:val="00A00E90"/>
    <w:rsid w:val="00A0105E"/>
    <w:rsid w:val="00A01077"/>
    <w:rsid w:val="00A0129C"/>
    <w:rsid w:val="00A013B8"/>
    <w:rsid w:val="00A015BD"/>
    <w:rsid w:val="00A01602"/>
    <w:rsid w:val="00A016FD"/>
    <w:rsid w:val="00A01865"/>
    <w:rsid w:val="00A01874"/>
    <w:rsid w:val="00A01D68"/>
    <w:rsid w:val="00A01D88"/>
    <w:rsid w:val="00A01ECA"/>
    <w:rsid w:val="00A01F15"/>
    <w:rsid w:val="00A02011"/>
    <w:rsid w:val="00A022A7"/>
    <w:rsid w:val="00A02498"/>
    <w:rsid w:val="00A02542"/>
    <w:rsid w:val="00A025D9"/>
    <w:rsid w:val="00A026C3"/>
    <w:rsid w:val="00A027F7"/>
    <w:rsid w:val="00A02B6A"/>
    <w:rsid w:val="00A02D9B"/>
    <w:rsid w:val="00A02DE2"/>
    <w:rsid w:val="00A02F0C"/>
    <w:rsid w:val="00A0332F"/>
    <w:rsid w:val="00A03424"/>
    <w:rsid w:val="00A03440"/>
    <w:rsid w:val="00A03494"/>
    <w:rsid w:val="00A0358E"/>
    <w:rsid w:val="00A037E4"/>
    <w:rsid w:val="00A03802"/>
    <w:rsid w:val="00A0381F"/>
    <w:rsid w:val="00A038A2"/>
    <w:rsid w:val="00A03A33"/>
    <w:rsid w:val="00A03BA2"/>
    <w:rsid w:val="00A03C3A"/>
    <w:rsid w:val="00A03F2A"/>
    <w:rsid w:val="00A041B1"/>
    <w:rsid w:val="00A0429B"/>
    <w:rsid w:val="00A0456F"/>
    <w:rsid w:val="00A045D2"/>
    <w:rsid w:val="00A048AA"/>
    <w:rsid w:val="00A04925"/>
    <w:rsid w:val="00A0494D"/>
    <w:rsid w:val="00A04A3D"/>
    <w:rsid w:val="00A04A5D"/>
    <w:rsid w:val="00A04C6D"/>
    <w:rsid w:val="00A04E31"/>
    <w:rsid w:val="00A04EAB"/>
    <w:rsid w:val="00A04EE1"/>
    <w:rsid w:val="00A04EE5"/>
    <w:rsid w:val="00A0504E"/>
    <w:rsid w:val="00A053D8"/>
    <w:rsid w:val="00A0596C"/>
    <w:rsid w:val="00A05A78"/>
    <w:rsid w:val="00A05A98"/>
    <w:rsid w:val="00A05B1B"/>
    <w:rsid w:val="00A05C50"/>
    <w:rsid w:val="00A05CDE"/>
    <w:rsid w:val="00A05D64"/>
    <w:rsid w:val="00A05FA2"/>
    <w:rsid w:val="00A0614E"/>
    <w:rsid w:val="00A06195"/>
    <w:rsid w:val="00A0627D"/>
    <w:rsid w:val="00A062C0"/>
    <w:rsid w:val="00A062F8"/>
    <w:rsid w:val="00A0642D"/>
    <w:rsid w:val="00A0651B"/>
    <w:rsid w:val="00A06598"/>
    <w:rsid w:val="00A065BC"/>
    <w:rsid w:val="00A066D9"/>
    <w:rsid w:val="00A067A9"/>
    <w:rsid w:val="00A0692D"/>
    <w:rsid w:val="00A06B91"/>
    <w:rsid w:val="00A06BD8"/>
    <w:rsid w:val="00A06C3C"/>
    <w:rsid w:val="00A06C85"/>
    <w:rsid w:val="00A06D3E"/>
    <w:rsid w:val="00A06D88"/>
    <w:rsid w:val="00A06E62"/>
    <w:rsid w:val="00A06E95"/>
    <w:rsid w:val="00A070AD"/>
    <w:rsid w:val="00A070F4"/>
    <w:rsid w:val="00A072DF"/>
    <w:rsid w:val="00A07370"/>
    <w:rsid w:val="00A07570"/>
    <w:rsid w:val="00A076C5"/>
    <w:rsid w:val="00A0791E"/>
    <w:rsid w:val="00A07967"/>
    <w:rsid w:val="00A07A61"/>
    <w:rsid w:val="00A07D8B"/>
    <w:rsid w:val="00A07D91"/>
    <w:rsid w:val="00A103D7"/>
    <w:rsid w:val="00A10635"/>
    <w:rsid w:val="00A10892"/>
    <w:rsid w:val="00A1090C"/>
    <w:rsid w:val="00A109D9"/>
    <w:rsid w:val="00A10A31"/>
    <w:rsid w:val="00A10A6F"/>
    <w:rsid w:val="00A10BD3"/>
    <w:rsid w:val="00A10C79"/>
    <w:rsid w:val="00A10C7D"/>
    <w:rsid w:val="00A10CD6"/>
    <w:rsid w:val="00A10E6A"/>
    <w:rsid w:val="00A112A7"/>
    <w:rsid w:val="00A114C1"/>
    <w:rsid w:val="00A115C9"/>
    <w:rsid w:val="00A117DD"/>
    <w:rsid w:val="00A11992"/>
    <w:rsid w:val="00A11A9F"/>
    <w:rsid w:val="00A11AD1"/>
    <w:rsid w:val="00A11D28"/>
    <w:rsid w:val="00A11D9D"/>
    <w:rsid w:val="00A11FD2"/>
    <w:rsid w:val="00A12038"/>
    <w:rsid w:val="00A1206A"/>
    <w:rsid w:val="00A123A8"/>
    <w:rsid w:val="00A12463"/>
    <w:rsid w:val="00A12502"/>
    <w:rsid w:val="00A1262A"/>
    <w:rsid w:val="00A1291D"/>
    <w:rsid w:val="00A12B1D"/>
    <w:rsid w:val="00A12B9C"/>
    <w:rsid w:val="00A12D2A"/>
    <w:rsid w:val="00A12DB1"/>
    <w:rsid w:val="00A12E45"/>
    <w:rsid w:val="00A13005"/>
    <w:rsid w:val="00A1308B"/>
    <w:rsid w:val="00A130C5"/>
    <w:rsid w:val="00A13103"/>
    <w:rsid w:val="00A13226"/>
    <w:rsid w:val="00A132DD"/>
    <w:rsid w:val="00A1343A"/>
    <w:rsid w:val="00A13450"/>
    <w:rsid w:val="00A13687"/>
    <w:rsid w:val="00A13738"/>
    <w:rsid w:val="00A1388F"/>
    <w:rsid w:val="00A13A3A"/>
    <w:rsid w:val="00A13A6F"/>
    <w:rsid w:val="00A13B66"/>
    <w:rsid w:val="00A13E15"/>
    <w:rsid w:val="00A14053"/>
    <w:rsid w:val="00A141A3"/>
    <w:rsid w:val="00A1420C"/>
    <w:rsid w:val="00A14407"/>
    <w:rsid w:val="00A14444"/>
    <w:rsid w:val="00A146A1"/>
    <w:rsid w:val="00A148AB"/>
    <w:rsid w:val="00A149D7"/>
    <w:rsid w:val="00A14BC2"/>
    <w:rsid w:val="00A14BEE"/>
    <w:rsid w:val="00A14C31"/>
    <w:rsid w:val="00A14D39"/>
    <w:rsid w:val="00A14D67"/>
    <w:rsid w:val="00A14DC4"/>
    <w:rsid w:val="00A151F2"/>
    <w:rsid w:val="00A152C9"/>
    <w:rsid w:val="00A15445"/>
    <w:rsid w:val="00A15772"/>
    <w:rsid w:val="00A15995"/>
    <w:rsid w:val="00A15A00"/>
    <w:rsid w:val="00A15B81"/>
    <w:rsid w:val="00A15C60"/>
    <w:rsid w:val="00A15CE7"/>
    <w:rsid w:val="00A15D4F"/>
    <w:rsid w:val="00A15DBC"/>
    <w:rsid w:val="00A16144"/>
    <w:rsid w:val="00A161A3"/>
    <w:rsid w:val="00A165A4"/>
    <w:rsid w:val="00A1667F"/>
    <w:rsid w:val="00A16959"/>
    <w:rsid w:val="00A16B29"/>
    <w:rsid w:val="00A16BC2"/>
    <w:rsid w:val="00A16D5B"/>
    <w:rsid w:val="00A16F92"/>
    <w:rsid w:val="00A170E2"/>
    <w:rsid w:val="00A17586"/>
    <w:rsid w:val="00A1782A"/>
    <w:rsid w:val="00A178FE"/>
    <w:rsid w:val="00A17E26"/>
    <w:rsid w:val="00A17E9B"/>
    <w:rsid w:val="00A17EC2"/>
    <w:rsid w:val="00A17FB9"/>
    <w:rsid w:val="00A20223"/>
    <w:rsid w:val="00A20374"/>
    <w:rsid w:val="00A20381"/>
    <w:rsid w:val="00A20435"/>
    <w:rsid w:val="00A2056B"/>
    <w:rsid w:val="00A20587"/>
    <w:rsid w:val="00A20740"/>
    <w:rsid w:val="00A2087C"/>
    <w:rsid w:val="00A2093E"/>
    <w:rsid w:val="00A20A02"/>
    <w:rsid w:val="00A20A22"/>
    <w:rsid w:val="00A20B2B"/>
    <w:rsid w:val="00A20DA9"/>
    <w:rsid w:val="00A20DDD"/>
    <w:rsid w:val="00A21270"/>
    <w:rsid w:val="00A21433"/>
    <w:rsid w:val="00A215A8"/>
    <w:rsid w:val="00A216A2"/>
    <w:rsid w:val="00A21B22"/>
    <w:rsid w:val="00A21D0C"/>
    <w:rsid w:val="00A21E06"/>
    <w:rsid w:val="00A21FBC"/>
    <w:rsid w:val="00A22015"/>
    <w:rsid w:val="00A2211D"/>
    <w:rsid w:val="00A2218A"/>
    <w:rsid w:val="00A22430"/>
    <w:rsid w:val="00A22570"/>
    <w:rsid w:val="00A22680"/>
    <w:rsid w:val="00A226F5"/>
    <w:rsid w:val="00A227D2"/>
    <w:rsid w:val="00A22903"/>
    <w:rsid w:val="00A2295B"/>
    <w:rsid w:val="00A22A57"/>
    <w:rsid w:val="00A22B2B"/>
    <w:rsid w:val="00A22C00"/>
    <w:rsid w:val="00A22D56"/>
    <w:rsid w:val="00A23076"/>
    <w:rsid w:val="00A2330F"/>
    <w:rsid w:val="00A233D8"/>
    <w:rsid w:val="00A23436"/>
    <w:rsid w:val="00A234F0"/>
    <w:rsid w:val="00A23998"/>
    <w:rsid w:val="00A23A73"/>
    <w:rsid w:val="00A23A81"/>
    <w:rsid w:val="00A23D21"/>
    <w:rsid w:val="00A23D28"/>
    <w:rsid w:val="00A23EA3"/>
    <w:rsid w:val="00A2402C"/>
    <w:rsid w:val="00A24778"/>
    <w:rsid w:val="00A24937"/>
    <w:rsid w:val="00A24A02"/>
    <w:rsid w:val="00A24AF6"/>
    <w:rsid w:val="00A24D15"/>
    <w:rsid w:val="00A24D48"/>
    <w:rsid w:val="00A24DDE"/>
    <w:rsid w:val="00A24E3F"/>
    <w:rsid w:val="00A25052"/>
    <w:rsid w:val="00A2511E"/>
    <w:rsid w:val="00A25467"/>
    <w:rsid w:val="00A255CF"/>
    <w:rsid w:val="00A2562E"/>
    <w:rsid w:val="00A256FE"/>
    <w:rsid w:val="00A257C4"/>
    <w:rsid w:val="00A25972"/>
    <w:rsid w:val="00A259EF"/>
    <w:rsid w:val="00A25C8F"/>
    <w:rsid w:val="00A25CA5"/>
    <w:rsid w:val="00A25D32"/>
    <w:rsid w:val="00A25D37"/>
    <w:rsid w:val="00A25D45"/>
    <w:rsid w:val="00A25DCC"/>
    <w:rsid w:val="00A2633C"/>
    <w:rsid w:val="00A264B4"/>
    <w:rsid w:val="00A2668A"/>
    <w:rsid w:val="00A26808"/>
    <w:rsid w:val="00A2687E"/>
    <w:rsid w:val="00A2697C"/>
    <w:rsid w:val="00A26980"/>
    <w:rsid w:val="00A26CB5"/>
    <w:rsid w:val="00A26E98"/>
    <w:rsid w:val="00A26F08"/>
    <w:rsid w:val="00A2709A"/>
    <w:rsid w:val="00A270AB"/>
    <w:rsid w:val="00A27306"/>
    <w:rsid w:val="00A27509"/>
    <w:rsid w:val="00A2752E"/>
    <w:rsid w:val="00A275B0"/>
    <w:rsid w:val="00A2776E"/>
    <w:rsid w:val="00A278A0"/>
    <w:rsid w:val="00A278A8"/>
    <w:rsid w:val="00A278CD"/>
    <w:rsid w:val="00A278FF"/>
    <w:rsid w:val="00A27B2C"/>
    <w:rsid w:val="00A27B35"/>
    <w:rsid w:val="00A27EAB"/>
    <w:rsid w:val="00A27EBE"/>
    <w:rsid w:val="00A27ED6"/>
    <w:rsid w:val="00A27FC7"/>
    <w:rsid w:val="00A27FDB"/>
    <w:rsid w:val="00A30210"/>
    <w:rsid w:val="00A30587"/>
    <w:rsid w:val="00A3062C"/>
    <w:rsid w:val="00A30A44"/>
    <w:rsid w:val="00A30B67"/>
    <w:rsid w:val="00A30B85"/>
    <w:rsid w:val="00A30B8D"/>
    <w:rsid w:val="00A30C63"/>
    <w:rsid w:val="00A30DF9"/>
    <w:rsid w:val="00A3114E"/>
    <w:rsid w:val="00A312F3"/>
    <w:rsid w:val="00A3145C"/>
    <w:rsid w:val="00A31731"/>
    <w:rsid w:val="00A3176C"/>
    <w:rsid w:val="00A317DB"/>
    <w:rsid w:val="00A31901"/>
    <w:rsid w:val="00A31A05"/>
    <w:rsid w:val="00A31E2F"/>
    <w:rsid w:val="00A31F66"/>
    <w:rsid w:val="00A3219F"/>
    <w:rsid w:val="00A321DE"/>
    <w:rsid w:val="00A3233D"/>
    <w:rsid w:val="00A324C5"/>
    <w:rsid w:val="00A32A95"/>
    <w:rsid w:val="00A32AD4"/>
    <w:rsid w:val="00A32AFF"/>
    <w:rsid w:val="00A32C38"/>
    <w:rsid w:val="00A32CC4"/>
    <w:rsid w:val="00A32FB4"/>
    <w:rsid w:val="00A33030"/>
    <w:rsid w:val="00A330B3"/>
    <w:rsid w:val="00A33103"/>
    <w:rsid w:val="00A331BF"/>
    <w:rsid w:val="00A331FE"/>
    <w:rsid w:val="00A33466"/>
    <w:rsid w:val="00A334E5"/>
    <w:rsid w:val="00A33515"/>
    <w:rsid w:val="00A337BE"/>
    <w:rsid w:val="00A339D7"/>
    <w:rsid w:val="00A33AA8"/>
    <w:rsid w:val="00A33BE6"/>
    <w:rsid w:val="00A33F80"/>
    <w:rsid w:val="00A340FC"/>
    <w:rsid w:val="00A344F3"/>
    <w:rsid w:val="00A34544"/>
    <w:rsid w:val="00A3462B"/>
    <w:rsid w:val="00A3474E"/>
    <w:rsid w:val="00A34956"/>
    <w:rsid w:val="00A34C1F"/>
    <w:rsid w:val="00A34CC1"/>
    <w:rsid w:val="00A34D0C"/>
    <w:rsid w:val="00A34D1A"/>
    <w:rsid w:val="00A34D20"/>
    <w:rsid w:val="00A34F27"/>
    <w:rsid w:val="00A34F29"/>
    <w:rsid w:val="00A3509F"/>
    <w:rsid w:val="00A35303"/>
    <w:rsid w:val="00A3541A"/>
    <w:rsid w:val="00A3597F"/>
    <w:rsid w:val="00A359E3"/>
    <w:rsid w:val="00A35C13"/>
    <w:rsid w:val="00A35CE3"/>
    <w:rsid w:val="00A36252"/>
    <w:rsid w:val="00A3625E"/>
    <w:rsid w:val="00A36288"/>
    <w:rsid w:val="00A36580"/>
    <w:rsid w:val="00A366AC"/>
    <w:rsid w:val="00A366EE"/>
    <w:rsid w:val="00A3685E"/>
    <w:rsid w:val="00A369F6"/>
    <w:rsid w:val="00A36A58"/>
    <w:rsid w:val="00A36C0D"/>
    <w:rsid w:val="00A36EAE"/>
    <w:rsid w:val="00A36F17"/>
    <w:rsid w:val="00A370A3"/>
    <w:rsid w:val="00A3749D"/>
    <w:rsid w:val="00A374AC"/>
    <w:rsid w:val="00A37646"/>
    <w:rsid w:val="00A37683"/>
    <w:rsid w:val="00A37AE1"/>
    <w:rsid w:val="00A37DC3"/>
    <w:rsid w:val="00A37EB1"/>
    <w:rsid w:val="00A37EF7"/>
    <w:rsid w:val="00A40055"/>
    <w:rsid w:val="00A40101"/>
    <w:rsid w:val="00A401C5"/>
    <w:rsid w:val="00A40377"/>
    <w:rsid w:val="00A4063A"/>
    <w:rsid w:val="00A40700"/>
    <w:rsid w:val="00A408BB"/>
    <w:rsid w:val="00A40C6A"/>
    <w:rsid w:val="00A40F0F"/>
    <w:rsid w:val="00A40F81"/>
    <w:rsid w:val="00A4101A"/>
    <w:rsid w:val="00A411DC"/>
    <w:rsid w:val="00A4150E"/>
    <w:rsid w:val="00A417A4"/>
    <w:rsid w:val="00A417B9"/>
    <w:rsid w:val="00A4184E"/>
    <w:rsid w:val="00A41963"/>
    <w:rsid w:val="00A41A51"/>
    <w:rsid w:val="00A41B45"/>
    <w:rsid w:val="00A41BB7"/>
    <w:rsid w:val="00A41D4E"/>
    <w:rsid w:val="00A41DF1"/>
    <w:rsid w:val="00A41F93"/>
    <w:rsid w:val="00A420C7"/>
    <w:rsid w:val="00A42279"/>
    <w:rsid w:val="00A4242D"/>
    <w:rsid w:val="00A424CC"/>
    <w:rsid w:val="00A42684"/>
    <w:rsid w:val="00A42A1A"/>
    <w:rsid w:val="00A42DD7"/>
    <w:rsid w:val="00A42E19"/>
    <w:rsid w:val="00A43018"/>
    <w:rsid w:val="00A43026"/>
    <w:rsid w:val="00A430C4"/>
    <w:rsid w:val="00A4327F"/>
    <w:rsid w:val="00A4328F"/>
    <w:rsid w:val="00A43325"/>
    <w:rsid w:val="00A43384"/>
    <w:rsid w:val="00A4338E"/>
    <w:rsid w:val="00A43463"/>
    <w:rsid w:val="00A43472"/>
    <w:rsid w:val="00A43A1A"/>
    <w:rsid w:val="00A43B1B"/>
    <w:rsid w:val="00A43D29"/>
    <w:rsid w:val="00A43D72"/>
    <w:rsid w:val="00A43E15"/>
    <w:rsid w:val="00A43FD6"/>
    <w:rsid w:val="00A442CC"/>
    <w:rsid w:val="00A442D2"/>
    <w:rsid w:val="00A44327"/>
    <w:rsid w:val="00A443BA"/>
    <w:rsid w:val="00A44509"/>
    <w:rsid w:val="00A44520"/>
    <w:rsid w:val="00A446A4"/>
    <w:rsid w:val="00A448FE"/>
    <w:rsid w:val="00A44A15"/>
    <w:rsid w:val="00A44BE3"/>
    <w:rsid w:val="00A44E43"/>
    <w:rsid w:val="00A44F26"/>
    <w:rsid w:val="00A44FD0"/>
    <w:rsid w:val="00A450DB"/>
    <w:rsid w:val="00A4519D"/>
    <w:rsid w:val="00A45608"/>
    <w:rsid w:val="00A458EA"/>
    <w:rsid w:val="00A45951"/>
    <w:rsid w:val="00A459DF"/>
    <w:rsid w:val="00A45A9E"/>
    <w:rsid w:val="00A45E73"/>
    <w:rsid w:val="00A45E9F"/>
    <w:rsid w:val="00A461BB"/>
    <w:rsid w:val="00A4646A"/>
    <w:rsid w:val="00A465F5"/>
    <w:rsid w:val="00A46889"/>
    <w:rsid w:val="00A46BC2"/>
    <w:rsid w:val="00A46BE9"/>
    <w:rsid w:val="00A46D17"/>
    <w:rsid w:val="00A46E7B"/>
    <w:rsid w:val="00A46F49"/>
    <w:rsid w:val="00A46F63"/>
    <w:rsid w:val="00A46F99"/>
    <w:rsid w:val="00A472E7"/>
    <w:rsid w:val="00A47446"/>
    <w:rsid w:val="00A474B4"/>
    <w:rsid w:val="00A47503"/>
    <w:rsid w:val="00A47588"/>
    <w:rsid w:val="00A47595"/>
    <w:rsid w:val="00A475E3"/>
    <w:rsid w:val="00A477AF"/>
    <w:rsid w:val="00A478E1"/>
    <w:rsid w:val="00A47943"/>
    <w:rsid w:val="00A479C6"/>
    <w:rsid w:val="00A47B51"/>
    <w:rsid w:val="00A47E4B"/>
    <w:rsid w:val="00A47EA8"/>
    <w:rsid w:val="00A47EBE"/>
    <w:rsid w:val="00A47F8D"/>
    <w:rsid w:val="00A503FB"/>
    <w:rsid w:val="00A504F8"/>
    <w:rsid w:val="00A504FA"/>
    <w:rsid w:val="00A50661"/>
    <w:rsid w:val="00A5094A"/>
    <w:rsid w:val="00A50C51"/>
    <w:rsid w:val="00A50DE3"/>
    <w:rsid w:val="00A50DE5"/>
    <w:rsid w:val="00A50F5C"/>
    <w:rsid w:val="00A5101E"/>
    <w:rsid w:val="00A510B5"/>
    <w:rsid w:val="00A512A7"/>
    <w:rsid w:val="00A519D8"/>
    <w:rsid w:val="00A51B33"/>
    <w:rsid w:val="00A51C58"/>
    <w:rsid w:val="00A51CBA"/>
    <w:rsid w:val="00A51DC1"/>
    <w:rsid w:val="00A51E50"/>
    <w:rsid w:val="00A51E65"/>
    <w:rsid w:val="00A51F5E"/>
    <w:rsid w:val="00A51FAA"/>
    <w:rsid w:val="00A52662"/>
    <w:rsid w:val="00A52692"/>
    <w:rsid w:val="00A5287F"/>
    <w:rsid w:val="00A5288B"/>
    <w:rsid w:val="00A5291A"/>
    <w:rsid w:val="00A529D1"/>
    <w:rsid w:val="00A52C5E"/>
    <w:rsid w:val="00A52C9D"/>
    <w:rsid w:val="00A52CE6"/>
    <w:rsid w:val="00A5306E"/>
    <w:rsid w:val="00A5321E"/>
    <w:rsid w:val="00A53411"/>
    <w:rsid w:val="00A5347E"/>
    <w:rsid w:val="00A53501"/>
    <w:rsid w:val="00A535E8"/>
    <w:rsid w:val="00A5361B"/>
    <w:rsid w:val="00A5377E"/>
    <w:rsid w:val="00A53953"/>
    <w:rsid w:val="00A539AD"/>
    <w:rsid w:val="00A53A92"/>
    <w:rsid w:val="00A53C23"/>
    <w:rsid w:val="00A53CE8"/>
    <w:rsid w:val="00A53D5A"/>
    <w:rsid w:val="00A54110"/>
    <w:rsid w:val="00A54119"/>
    <w:rsid w:val="00A54120"/>
    <w:rsid w:val="00A54141"/>
    <w:rsid w:val="00A54504"/>
    <w:rsid w:val="00A545D4"/>
    <w:rsid w:val="00A54634"/>
    <w:rsid w:val="00A546F3"/>
    <w:rsid w:val="00A5477B"/>
    <w:rsid w:val="00A54896"/>
    <w:rsid w:val="00A54B23"/>
    <w:rsid w:val="00A54D97"/>
    <w:rsid w:val="00A5558A"/>
    <w:rsid w:val="00A55601"/>
    <w:rsid w:val="00A55A33"/>
    <w:rsid w:val="00A55BD1"/>
    <w:rsid w:val="00A55DFB"/>
    <w:rsid w:val="00A55E31"/>
    <w:rsid w:val="00A55EE3"/>
    <w:rsid w:val="00A562BC"/>
    <w:rsid w:val="00A563E9"/>
    <w:rsid w:val="00A566A7"/>
    <w:rsid w:val="00A567E7"/>
    <w:rsid w:val="00A56811"/>
    <w:rsid w:val="00A56998"/>
    <w:rsid w:val="00A569A4"/>
    <w:rsid w:val="00A56A13"/>
    <w:rsid w:val="00A56B4F"/>
    <w:rsid w:val="00A56BF0"/>
    <w:rsid w:val="00A56D9E"/>
    <w:rsid w:val="00A56E5C"/>
    <w:rsid w:val="00A56F46"/>
    <w:rsid w:val="00A56F5C"/>
    <w:rsid w:val="00A5709A"/>
    <w:rsid w:val="00A574D6"/>
    <w:rsid w:val="00A574DD"/>
    <w:rsid w:val="00A575AC"/>
    <w:rsid w:val="00A575B1"/>
    <w:rsid w:val="00A578B7"/>
    <w:rsid w:val="00A579E5"/>
    <w:rsid w:val="00A57A9F"/>
    <w:rsid w:val="00A57D69"/>
    <w:rsid w:val="00A57D7A"/>
    <w:rsid w:val="00A57DC9"/>
    <w:rsid w:val="00A60394"/>
    <w:rsid w:val="00A6056E"/>
    <w:rsid w:val="00A605FA"/>
    <w:rsid w:val="00A60636"/>
    <w:rsid w:val="00A6077C"/>
    <w:rsid w:val="00A60786"/>
    <w:rsid w:val="00A608E6"/>
    <w:rsid w:val="00A60B3F"/>
    <w:rsid w:val="00A60B6C"/>
    <w:rsid w:val="00A60DE9"/>
    <w:rsid w:val="00A60E00"/>
    <w:rsid w:val="00A6129C"/>
    <w:rsid w:val="00A61365"/>
    <w:rsid w:val="00A613B3"/>
    <w:rsid w:val="00A614C9"/>
    <w:rsid w:val="00A615E1"/>
    <w:rsid w:val="00A61851"/>
    <w:rsid w:val="00A61944"/>
    <w:rsid w:val="00A61CAC"/>
    <w:rsid w:val="00A61CBE"/>
    <w:rsid w:val="00A61F9E"/>
    <w:rsid w:val="00A62206"/>
    <w:rsid w:val="00A62298"/>
    <w:rsid w:val="00A62314"/>
    <w:rsid w:val="00A62491"/>
    <w:rsid w:val="00A62912"/>
    <w:rsid w:val="00A62989"/>
    <w:rsid w:val="00A62A99"/>
    <w:rsid w:val="00A62AA4"/>
    <w:rsid w:val="00A62E3B"/>
    <w:rsid w:val="00A62F32"/>
    <w:rsid w:val="00A62F51"/>
    <w:rsid w:val="00A62FB9"/>
    <w:rsid w:val="00A63054"/>
    <w:rsid w:val="00A63057"/>
    <w:rsid w:val="00A6323B"/>
    <w:rsid w:val="00A63628"/>
    <w:rsid w:val="00A63655"/>
    <w:rsid w:val="00A6385F"/>
    <w:rsid w:val="00A63A97"/>
    <w:rsid w:val="00A63B1A"/>
    <w:rsid w:val="00A63D18"/>
    <w:rsid w:val="00A63D87"/>
    <w:rsid w:val="00A63E49"/>
    <w:rsid w:val="00A63E7D"/>
    <w:rsid w:val="00A63EB8"/>
    <w:rsid w:val="00A63FB8"/>
    <w:rsid w:val="00A6414A"/>
    <w:rsid w:val="00A64442"/>
    <w:rsid w:val="00A644F0"/>
    <w:rsid w:val="00A64562"/>
    <w:rsid w:val="00A64782"/>
    <w:rsid w:val="00A64B18"/>
    <w:rsid w:val="00A6506D"/>
    <w:rsid w:val="00A656E7"/>
    <w:rsid w:val="00A65887"/>
    <w:rsid w:val="00A65959"/>
    <w:rsid w:val="00A65BB7"/>
    <w:rsid w:val="00A65C44"/>
    <w:rsid w:val="00A65C9B"/>
    <w:rsid w:val="00A65D20"/>
    <w:rsid w:val="00A65DA9"/>
    <w:rsid w:val="00A65E91"/>
    <w:rsid w:val="00A660D6"/>
    <w:rsid w:val="00A664AD"/>
    <w:rsid w:val="00A666C8"/>
    <w:rsid w:val="00A66882"/>
    <w:rsid w:val="00A66977"/>
    <w:rsid w:val="00A66F43"/>
    <w:rsid w:val="00A66F90"/>
    <w:rsid w:val="00A66F95"/>
    <w:rsid w:val="00A67079"/>
    <w:rsid w:val="00A67212"/>
    <w:rsid w:val="00A67398"/>
    <w:rsid w:val="00A67575"/>
    <w:rsid w:val="00A6759C"/>
    <w:rsid w:val="00A675AD"/>
    <w:rsid w:val="00A675CB"/>
    <w:rsid w:val="00A678AD"/>
    <w:rsid w:val="00A678E0"/>
    <w:rsid w:val="00A67AA6"/>
    <w:rsid w:val="00A67AB4"/>
    <w:rsid w:val="00A67B61"/>
    <w:rsid w:val="00A67DE1"/>
    <w:rsid w:val="00A67E24"/>
    <w:rsid w:val="00A70122"/>
    <w:rsid w:val="00A70136"/>
    <w:rsid w:val="00A70404"/>
    <w:rsid w:val="00A7049A"/>
    <w:rsid w:val="00A704C5"/>
    <w:rsid w:val="00A704D1"/>
    <w:rsid w:val="00A70604"/>
    <w:rsid w:val="00A70800"/>
    <w:rsid w:val="00A708C9"/>
    <w:rsid w:val="00A709D4"/>
    <w:rsid w:val="00A70B74"/>
    <w:rsid w:val="00A70C2E"/>
    <w:rsid w:val="00A70C5F"/>
    <w:rsid w:val="00A70E8B"/>
    <w:rsid w:val="00A70FA0"/>
    <w:rsid w:val="00A71043"/>
    <w:rsid w:val="00A71169"/>
    <w:rsid w:val="00A711D0"/>
    <w:rsid w:val="00A71585"/>
    <w:rsid w:val="00A71629"/>
    <w:rsid w:val="00A71667"/>
    <w:rsid w:val="00A717EF"/>
    <w:rsid w:val="00A7183C"/>
    <w:rsid w:val="00A718B1"/>
    <w:rsid w:val="00A71A54"/>
    <w:rsid w:val="00A71D17"/>
    <w:rsid w:val="00A71E2D"/>
    <w:rsid w:val="00A71F56"/>
    <w:rsid w:val="00A7216D"/>
    <w:rsid w:val="00A724AC"/>
    <w:rsid w:val="00A72604"/>
    <w:rsid w:val="00A729A2"/>
    <w:rsid w:val="00A72FAA"/>
    <w:rsid w:val="00A7300E"/>
    <w:rsid w:val="00A73145"/>
    <w:rsid w:val="00A731FA"/>
    <w:rsid w:val="00A73241"/>
    <w:rsid w:val="00A7340A"/>
    <w:rsid w:val="00A7354C"/>
    <w:rsid w:val="00A73565"/>
    <w:rsid w:val="00A73583"/>
    <w:rsid w:val="00A73585"/>
    <w:rsid w:val="00A735FB"/>
    <w:rsid w:val="00A736EB"/>
    <w:rsid w:val="00A73B14"/>
    <w:rsid w:val="00A73B65"/>
    <w:rsid w:val="00A74026"/>
    <w:rsid w:val="00A7416E"/>
    <w:rsid w:val="00A741D5"/>
    <w:rsid w:val="00A742A5"/>
    <w:rsid w:val="00A7458E"/>
    <w:rsid w:val="00A74773"/>
    <w:rsid w:val="00A74827"/>
    <w:rsid w:val="00A7485A"/>
    <w:rsid w:val="00A74921"/>
    <w:rsid w:val="00A74B10"/>
    <w:rsid w:val="00A74B9A"/>
    <w:rsid w:val="00A74CB1"/>
    <w:rsid w:val="00A74DE5"/>
    <w:rsid w:val="00A74E8B"/>
    <w:rsid w:val="00A74EBB"/>
    <w:rsid w:val="00A7503C"/>
    <w:rsid w:val="00A75424"/>
    <w:rsid w:val="00A7566F"/>
    <w:rsid w:val="00A75825"/>
    <w:rsid w:val="00A75AA4"/>
    <w:rsid w:val="00A75B31"/>
    <w:rsid w:val="00A75C23"/>
    <w:rsid w:val="00A75D2E"/>
    <w:rsid w:val="00A75FE4"/>
    <w:rsid w:val="00A76085"/>
    <w:rsid w:val="00A762B5"/>
    <w:rsid w:val="00A7643E"/>
    <w:rsid w:val="00A76732"/>
    <w:rsid w:val="00A76863"/>
    <w:rsid w:val="00A76ADD"/>
    <w:rsid w:val="00A76E9B"/>
    <w:rsid w:val="00A76EC3"/>
    <w:rsid w:val="00A7704F"/>
    <w:rsid w:val="00A7720E"/>
    <w:rsid w:val="00A77534"/>
    <w:rsid w:val="00A77709"/>
    <w:rsid w:val="00A77756"/>
    <w:rsid w:val="00A77793"/>
    <w:rsid w:val="00A777FB"/>
    <w:rsid w:val="00A778B1"/>
    <w:rsid w:val="00A77DFE"/>
    <w:rsid w:val="00A800E2"/>
    <w:rsid w:val="00A8013A"/>
    <w:rsid w:val="00A8034E"/>
    <w:rsid w:val="00A8060C"/>
    <w:rsid w:val="00A80643"/>
    <w:rsid w:val="00A80644"/>
    <w:rsid w:val="00A8071E"/>
    <w:rsid w:val="00A80866"/>
    <w:rsid w:val="00A80E9B"/>
    <w:rsid w:val="00A80EFA"/>
    <w:rsid w:val="00A80F8D"/>
    <w:rsid w:val="00A812BA"/>
    <w:rsid w:val="00A814A5"/>
    <w:rsid w:val="00A8175E"/>
    <w:rsid w:val="00A81A09"/>
    <w:rsid w:val="00A81A36"/>
    <w:rsid w:val="00A81BEB"/>
    <w:rsid w:val="00A81CA9"/>
    <w:rsid w:val="00A81E48"/>
    <w:rsid w:val="00A81F33"/>
    <w:rsid w:val="00A81FCC"/>
    <w:rsid w:val="00A821E8"/>
    <w:rsid w:val="00A82262"/>
    <w:rsid w:val="00A8229B"/>
    <w:rsid w:val="00A8251D"/>
    <w:rsid w:val="00A82540"/>
    <w:rsid w:val="00A82548"/>
    <w:rsid w:val="00A82594"/>
    <w:rsid w:val="00A825A9"/>
    <w:rsid w:val="00A82669"/>
    <w:rsid w:val="00A8273A"/>
    <w:rsid w:val="00A82A89"/>
    <w:rsid w:val="00A82ACB"/>
    <w:rsid w:val="00A82BB7"/>
    <w:rsid w:val="00A82C11"/>
    <w:rsid w:val="00A82CC0"/>
    <w:rsid w:val="00A82CF2"/>
    <w:rsid w:val="00A82DBD"/>
    <w:rsid w:val="00A82E7D"/>
    <w:rsid w:val="00A82F38"/>
    <w:rsid w:val="00A82FFF"/>
    <w:rsid w:val="00A830DF"/>
    <w:rsid w:val="00A83275"/>
    <w:rsid w:val="00A83694"/>
    <w:rsid w:val="00A8370B"/>
    <w:rsid w:val="00A839FC"/>
    <w:rsid w:val="00A83D29"/>
    <w:rsid w:val="00A83D5D"/>
    <w:rsid w:val="00A843D3"/>
    <w:rsid w:val="00A843F9"/>
    <w:rsid w:val="00A84602"/>
    <w:rsid w:val="00A846F0"/>
    <w:rsid w:val="00A84825"/>
    <w:rsid w:val="00A84AD5"/>
    <w:rsid w:val="00A84B91"/>
    <w:rsid w:val="00A84C53"/>
    <w:rsid w:val="00A84C83"/>
    <w:rsid w:val="00A84C94"/>
    <w:rsid w:val="00A84CDD"/>
    <w:rsid w:val="00A84CF9"/>
    <w:rsid w:val="00A84E70"/>
    <w:rsid w:val="00A852D9"/>
    <w:rsid w:val="00A85586"/>
    <w:rsid w:val="00A85B73"/>
    <w:rsid w:val="00A86064"/>
    <w:rsid w:val="00A86284"/>
    <w:rsid w:val="00A8635C"/>
    <w:rsid w:val="00A864E1"/>
    <w:rsid w:val="00A86629"/>
    <w:rsid w:val="00A86664"/>
    <w:rsid w:val="00A868C7"/>
    <w:rsid w:val="00A8690D"/>
    <w:rsid w:val="00A86BF5"/>
    <w:rsid w:val="00A86C16"/>
    <w:rsid w:val="00A86CC1"/>
    <w:rsid w:val="00A86D14"/>
    <w:rsid w:val="00A86E6A"/>
    <w:rsid w:val="00A86F0C"/>
    <w:rsid w:val="00A8702A"/>
    <w:rsid w:val="00A87197"/>
    <w:rsid w:val="00A8735D"/>
    <w:rsid w:val="00A87543"/>
    <w:rsid w:val="00A876CC"/>
    <w:rsid w:val="00A87710"/>
    <w:rsid w:val="00A87728"/>
    <w:rsid w:val="00A879A5"/>
    <w:rsid w:val="00A87ACE"/>
    <w:rsid w:val="00A87B76"/>
    <w:rsid w:val="00A87C5A"/>
    <w:rsid w:val="00A87CF6"/>
    <w:rsid w:val="00A87D28"/>
    <w:rsid w:val="00A900F6"/>
    <w:rsid w:val="00A9015B"/>
    <w:rsid w:val="00A901FC"/>
    <w:rsid w:val="00A90394"/>
    <w:rsid w:val="00A90408"/>
    <w:rsid w:val="00A9043B"/>
    <w:rsid w:val="00A904EF"/>
    <w:rsid w:val="00A90526"/>
    <w:rsid w:val="00A9054F"/>
    <w:rsid w:val="00A90EF6"/>
    <w:rsid w:val="00A91291"/>
    <w:rsid w:val="00A91501"/>
    <w:rsid w:val="00A917D5"/>
    <w:rsid w:val="00A91823"/>
    <w:rsid w:val="00A919E3"/>
    <w:rsid w:val="00A91A28"/>
    <w:rsid w:val="00A91D7D"/>
    <w:rsid w:val="00A91DE4"/>
    <w:rsid w:val="00A92553"/>
    <w:rsid w:val="00A928DE"/>
    <w:rsid w:val="00A92AEF"/>
    <w:rsid w:val="00A92D6E"/>
    <w:rsid w:val="00A92E0A"/>
    <w:rsid w:val="00A92F2E"/>
    <w:rsid w:val="00A9316F"/>
    <w:rsid w:val="00A93226"/>
    <w:rsid w:val="00A9323D"/>
    <w:rsid w:val="00A9333D"/>
    <w:rsid w:val="00A93555"/>
    <w:rsid w:val="00A936F7"/>
    <w:rsid w:val="00A937BF"/>
    <w:rsid w:val="00A937FD"/>
    <w:rsid w:val="00A9381C"/>
    <w:rsid w:val="00A9388C"/>
    <w:rsid w:val="00A939CC"/>
    <w:rsid w:val="00A93E37"/>
    <w:rsid w:val="00A93E9B"/>
    <w:rsid w:val="00A93F22"/>
    <w:rsid w:val="00A93F60"/>
    <w:rsid w:val="00A94559"/>
    <w:rsid w:val="00A9458B"/>
    <w:rsid w:val="00A945E1"/>
    <w:rsid w:val="00A94676"/>
    <w:rsid w:val="00A946B4"/>
    <w:rsid w:val="00A946C3"/>
    <w:rsid w:val="00A94724"/>
    <w:rsid w:val="00A9473F"/>
    <w:rsid w:val="00A9478F"/>
    <w:rsid w:val="00A94AE7"/>
    <w:rsid w:val="00A94C89"/>
    <w:rsid w:val="00A950EA"/>
    <w:rsid w:val="00A950FA"/>
    <w:rsid w:val="00A95113"/>
    <w:rsid w:val="00A952CC"/>
    <w:rsid w:val="00A9531B"/>
    <w:rsid w:val="00A95369"/>
    <w:rsid w:val="00A95693"/>
    <w:rsid w:val="00A959AF"/>
    <w:rsid w:val="00A95A5A"/>
    <w:rsid w:val="00A95BC8"/>
    <w:rsid w:val="00A95D6C"/>
    <w:rsid w:val="00A95DD9"/>
    <w:rsid w:val="00A95E3D"/>
    <w:rsid w:val="00A95EDE"/>
    <w:rsid w:val="00A95F4B"/>
    <w:rsid w:val="00A9600E"/>
    <w:rsid w:val="00A96300"/>
    <w:rsid w:val="00A9654D"/>
    <w:rsid w:val="00A9675A"/>
    <w:rsid w:val="00A9677B"/>
    <w:rsid w:val="00A967CC"/>
    <w:rsid w:val="00A96982"/>
    <w:rsid w:val="00A96A03"/>
    <w:rsid w:val="00A96B8B"/>
    <w:rsid w:val="00A96DF9"/>
    <w:rsid w:val="00A96E88"/>
    <w:rsid w:val="00A96F99"/>
    <w:rsid w:val="00A96FAE"/>
    <w:rsid w:val="00A97050"/>
    <w:rsid w:val="00A970ED"/>
    <w:rsid w:val="00A971AC"/>
    <w:rsid w:val="00A975EC"/>
    <w:rsid w:val="00A976E4"/>
    <w:rsid w:val="00A9795A"/>
    <w:rsid w:val="00A97AE5"/>
    <w:rsid w:val="00A97E6D"/>
    <w:rsid w:val="00A97F06"/>
    <w:rsid w:val="00AA0170"/>
    <w:rsid w:val="00AA026F"/>
    <w:rsid w:val="00AA04CD"/>
    <w:rsid w:val="00AA04EC"/>
    <w:rsid w:val="00AA05C7"/>
    <w:rsid w:val="00AA06A9"/>
    <w:rsid w:val="00AA08D7"/>
    <w:rsid w:val="00AA0928"/>
    <w:rsid w:val="00AA0B30"/>
    <w:rsid w:val="00AA0EF2"/>
    <w:rsid w:val="00AA106D"/>
    <w:rsid w:val="00AA110E"/>
    <w:rsid w:val="00AA11EE"/>
    <w:rsid w:val="00AA16FC"/>
    <w:rsid w:val="00AA176A"/>
    <w:rsid w:val="00AA1D51"/>
    <w:rsid w:val="00AA1DC7"/>
    <w:rsid w:val="00AA1E66"/>
    <w:rsid w:val="00AA1EC1"/>
    <w:rsid w:val="00AA2697"/>
    <w:rsid w:val="00AA27B4"/>
    <w:rsid w:val="00AA2830"/>
    <w:rsid w:val="00AA2EDD"/>
    <w:rsid w:val="00AA2EF7"/>
    <w:rsid w:val="00AA2F89"/>
    <w:rsid w:val="00AA38B1"/>
    <w:rsid w:val="00AA39C0"/>
    <w:rsid w:val="00AA3A2D"/>
    <w:rsid w:val="00AA3AA7"/>
    <w:rsid w:val="00AA3EFA"/>
    <w:rsid w:val="00AA429B"/>
    <w:rsid w:val="00AA4449"/>
    <w:rsid w:val="00AA44B9"/>
    <w:rsid w:val="00AA459B"/>
    <w:rsid w:val="00AA495C"/>
    <w:rsid w:val="00AA4B02"/>
    <w:rsid w:val="00AA4D20"/>
    <w:rsid w:val="00AA4DEC"/>
    <w:rsid w:val="00AA51FB"/>
    <w:rsid w:val="00AA5266"/>
    <w:rsid w:val="00AA5331"/>
    <w:rsid w:val="00AA53E2"/>
    <w:rsid w:val="00AA548C"/>
    <w:rsid w:val="00AA549B"/>
    <w:rsid w:val="00AA54A8"/>
    <w:rsid w:val="00AA5520"/>
    <w:rsid w:val="00AA562E"/>
    <w:rsid w:val="00AA5719"/>
    <w:rsid w:val="00AA57A2"/>
    <w:rsid w:val="00AA5A2A"/>
    <w:rsid w:val="00AA5BA7"/>
    <w:rsid w:val="00AA5FDA"/>
    <w:rsid w:val="00AA5FDB"/>
    <w:rsid w:val="00AA60AF"/>
    <w:rsid w:val="00AA6123"/>
    <w:rsid w:val="00AA615C"/>
    <w:rsid w:val="00AA66A5"/>
    <w:rsid w:val="00AA67B6"/>
    <w:rsid w:val="00AA68C9"/>
    <w:rsid w:val="00AA6C8E"/>
    <w:rsid w:val="00AA6E71"/>
    <w:rsid w:val="00AA730D"/>
    <w:rsid w:val="00AA74A9"/>
    <w:rsid w:val="00AA7644"/>
    <w:rsid w:val="00AA76FD"/>
    <w:rsid w:val="00AA78D3"/>
    <w:rsid w:val="00AA7965"/>
    <w:rsid w:val="00AA7A7B"/>
    <w:rsid w:val="00AA7AE7"/>
    <w:rsid w:val="00AA7D8D"/>
    <w:rsid w:val="00AA7DDF"/>
    <w:rsid w:val="00AB00EA"/>
    <w:rsid w:val="00AB0444"/>
    <w:rsid w:val="00AB0596"/>
    <w:rsid w:val="00AB05E9"/>
    <w:rsid w:val="00AB0943"/>
    <w:rsid w:val="00AB09CF"/>
    <w:rsid w:val="00AB09F9"/>
    <w:rsid w:val="00AB0BD6"/>
    <w:rsid w:val="00AB0BFD"/>
    <w:rsid w:val="00AB0F76"/>
    <w:rsid w:val="00AB0FE1"/>
    <w:rsid w:val="00AB11C2"/>
    <w:rsid w:val="00AB151E"/>
    <w:rsid w:val="00AB1526"/>
    <w:rsid w:val="00AB16DD"/>
    <w:rsid w:val="00AB170B"/>
    <w:rsid w:val="00AB19DC"/>
    <w:rsid w:val="00AB19FD"/>
    <w:rsid w:val="00AB1B8F"/>
    <w:rsid w:val="00AB1BC5"/>
    <w:rsid w:val="00AB1CD8"/>
    <w:rsid w:val="00AB1E2D"/>
    <w:rsid w:val="00AB2022"/>
    <w:rsid w:val="00AB2233"/>
    <w:rsid w:val="00AB2721"/>
    <w:rsid w:val="00AB2895"/>
    <w:rsid w:val="00AB289D"/>
    <w:rsid w:val="00AB2AA6"/>
    <w:rsid w:val="00AB2AD3"/>
    <w:rsid w:val="00AB2B08"/>
    <w:rsid w:val="00AB2CE0"/>
    <w:rsid w:val="00AB2D0D"/>
    <w:rsid w:val="00AB2ECA"/>
    <w:rsid w:val="00AB2FDD"/>
    <w:rsid w:val="00AB3018"/>
    <w:rsid w:val="00AB319A"/>
    <w:rsid w:val="00AB3225"/>
    <w:rsid w:val="00AB3365"/>
    <w:rsid w:val="00AB341A"/>
    <w:rsid w:val="00AB3656"/>
    <w:rsid w:val="00AB37E4"/>
    <w:rsid w:val="00AB3836"/>
    <w:rsid w:val="00AB3AB4"/>
    <w:rsid w:val="00AB3DFA"/>
    <w:rsid w:val="00AB3F36"/>
    <w:rsid w:val="00AB4001"/>
    <w:rsid w:val="00AB40C0"/>
    <w:rsid w:val="00AB4134"/>
    <w:rsid w:val="00AB433B"/>
    <w:rsid w:val="00AB4374"/>
    <w:rsid w:val="00AB4397"/>
    <w:rsid w:val="00AB446A"/>
    <w:rsid w:val="00AB451C"/>
    <w:rsid w:val="00AB4770"/>
    <w:rsid w:val="00AB4BC6"/>
    <w:rsid w:val="00AB4C9D"/>
    <w:rsid w:val="00AB4CB0"/>
    <w:rsid w:val="00AB4D9F"/>
    <w:rsid w:val="00AB4DE0"/>
    <w:rsid w:val="00AB4F23"/>
    <w:rsid w:val="00AB4F36"/>
    <w:rsid w:val="00AB4F80"/>
    <w:rsid w:val="00AB50F9"/>
    <w:rsid w:val="00AB51A6"/>
    <w:rsid w:val="00AB549A"/>
    <w:rsid w:val="00AB55E7"/>
    <w:rsid w:val="00AB56B5"/>
    <w:rsid w:val="00AB5780"/>
    <w:rsid w:val="00AB57C8"/>
    <w:rsid w:val="00AB58C5"/>
    <w:rsid w:val="00AB5ABB"/>
    <w:rsid w:val="00AB5B8B"/>
    <w:rsid w:val="00AB5DBE"/>
    <w:rsid w:val="00AB5DD5"/>
    <w:rsid w:val="00AB5E87"/>
    <w:rsid w:val="00AB5E98"/>
    <w:rsid w:val="00AB5F29"/>
    <w:rsid w:val="00AB626F"/>
    <w:rsid w:val="00AB62CB"/>
    <w:rsid w:val="00AB65F2"/>
    <w:rsid w:val="00AB6601"/>
    <w:rsid w:val="00AB66A9"/>
    <w:rsid w:val="00AB6AAC"/>
    <w:rsid w:val="00AB6D2D"/>
    <w:rsid w:val="00AB6E13"/>
    <w:rsid w:val="00AB6F92"/>
    <w:rsid w:val="00AB7162"/>
    <w:rsid w:val="00AB73DD"/>
    <w:rsid w:val="00AB7494"/>
    <w:rsid w:val="00AB794D"/>
    <w:rsid w:val="00AB7C28"/>
    <w:rsid w:val="00AB7C36"/>
    <w:rsid w:val="00AB7E09"/>
    <w:rsid w:val="00AB7E43"/>
    <w:rsid w:val="00AB7F75"/>
    <w:rsid w:val="00AC02F8"/>
    <w:rsid w:val="00AC0597"/>
    <w:rsid w:val="00AC0761"/>
    <w:rsid w:val="00AC08F3"/>
    <w:rsid w:val="00AC0A05"/>
    <w:rsid w:val="00AC0A36"/>
    <w:rsid w:val="00AC0B7C"/>
    <w:rsid w:val="00AC0C8A"/>
    <w:rsid w:val="00AC0D31"/>
    <w:rsid w:val="00AC0FE0"/>
    <w:rsid w:val="00AC10CE"/>
    <w:rsid w:val="00AC121B"/>
    <w:rsid w:val="00AC12DF"/>
    <w:rsid w:val="00AC12E1"/>
    <w:rsid w:val="00AC161D"/>
    <w:rsid w:val="00AC1770"/>
    <w:rsid w:val="00AC1A93"/>
    <w:rsid w:val="00AC1DE4"/>
    <w:rsid w:val="00AC1E66"/>
    <w:rsid w:val="00AC1E79"/>
    <w:rsid w:val="00AC2056"/>
    <w:rsid w:val="00AC2502"/>
    <w:rsid w:val="00AC256A"/>
    <w:rsid w:val="00AC2652"/>
    <w:rsid w:val="00AC26F1"/>
    <w:rsid w:val="00AC2768"/>
    <w:rsid w:val="00AC27C8"/>
    <w:rsid w:val="00AC2865"/>
    <w:rsid w:val="00AC2B25"/>
    <w:rsid w:val="00AC2B9E"/>
    <w:rsid w:val="00AC2D88"/>
    <w:rsid w:val="00AC2F79"/>
    <w:rsid w:val="00AC302D"/>
    <w:rsid w:val="00AC3047"/>
    <w:rsid w:val="00AC3203"/>
    <w:rsid w:val="00AC323A"/>
    <w:rsid w:val="00AC3410"/>
    <w:rsid w:val="00AC34A2"/>
    <w:rsid w:val="00AC3508"/>
    <w:rsid w:val="00AC3688"/>
    <w:rsid w:val="00AC3876"/>
    <w:rsid w:val="00AC3936"/>
    <w:rsid w:val="00AC3982"/>
    <w:rsid w:val="00AC3A1C"/>
    <w:rsid w:val="00AC3AC3"/>
    <w:rsid w:val="00AC3C7F"/>
    <w:rsid w:val="00AC3D84"/>
    <w:rsid w:val="00AC3DDB"/>
    <w:rsid w:val="00AC3F4D"/>
    <w:rsid w:val="00AC4178"/>
    <w:rsid w:val="00AC41B7"/>
    <w:rsid w:val="00AC42E7"/>
    <w:rsid w:val="00AC43A8"/>
    <w:rsid w:val="00AC4405"/>
    <w:rsid w:val="00AC44B9"/>
    <w:rsid w:val="00AC469D"/>
    <w:rsid w:val="00AC4780"/>
    <w:rsid w:val="00AC4B8B"/>
    <w:rsid w:val="00AC4CD8"/>
    <w:rsid w:val="00AC5193"/>
    <w:rsid w:val="00AC5261"/>
    <w:rsid w:val="00AC54FE"/>
    <w:rsid w:val="00AC54FF"/>
    <w:rsid w:val="00AC56D5"/>
    <w:rsid w:val="00AC5C12"/>
    <w:rsid w:val="00AC5C4F"/>
    <w:rsid w:val="00AC5D12"/>
    <w:rsid w:val="00AC60AD"/>
    <w:rsid w:val="00AC6289"/>
    <w:rsid w:val="00AC62FF"/>
    <w:rsid w:val="00AC63CF"/>
    <w:rsid w:val="00AC6407"/>
    <w:rsid w:val="00AC6467"/>
    <w:rsid w:val="00AC64D7"/>
    <w:rsid w:val="00AC6541"/>
    <w:rsid w:val="00AC670A"/>
    <w:rsid w:val="00AC6811"/>
    <w:rsid w:val="00AC695B"/>
    <w:rsid w:val="00AC69F8"/>
    <w:rsid w:val="00AC6D61"/>
    <w:rsid w:val="00AC6F16"/>
    <w:rsid w:val="00AC6F9B"/>
    <w:rsid w:val="00AC7215"/>
    <w:rsid w:val="00AC72E1"/>
    <w:rsid w:val="00AC742C"/>
    <w:rsid w:val="00AC7460"/>
    <w:rsid w:val="00AC7910"/>
    <w:rsid w:val="00AC7956"/>
    <w:rsid w:val="00AC797A"/>
    <w:rsid w:val="00AC7ACC"/>
    <w:rsid w:val="00AC7C4E"/>
    <w:rsid w:val="00AC7EB4"/>
    <w:rsid w:val="00AC7F09"/>
    <w:rsid w:val="00AC7F36"/>
    <w:rsid w:val="00AD006E"/>
    <w:rsid w:val="00AD00BE"/>
    <w:rsid w:val="00AD01A2"/>
    <w:rsid w:val="00AD01A5"/>
    <w:rsid w:val="00AD0364"/>
    <w:rsid w:val="00AD03CB"/>
    <w:rsid w:val="00AD0999"/>
    <w:rsid w:val="00AD0C11"/>
    <w:rsid w:val="00AD0C98"/>
    <w:rsid w:val="00AD0F4F"/>
    <w:rsid w:val="00AD1593"/>
    <w:rsid w:val="00AD15B3"/>
    <w:rsid w:val="00AD1644"/>
    <w:rsid w:val="00AD1976"/>
    <w:rsid w:val="00AD1B83"/>
    <w:rsid w:val="00AD1E2B"/>
    <w:rsid w:val="00AD1E8A"/>
    <w:rsid w:val="00AD1F94"/>
    <w:rsid w:val="00AD212F"/>
    <w:rsid w:val="00AD2223"/>
    <w:rsid w:val="00AD248D"/>
    <w:rsid w:val="00AD25AB"/>
    <w:rsid w:val="00AD2768"/>
    <w:rsid w:val="00AD2975"/>
    <w:rsid w:val="00AD2BBE"/>
    <w:rsid w:val="00AD2D8D"/>
    <w:rsid w:val="00AD2E61"/>
    <w:rsid w:val="00AD2E80"/>
    <w:rsid w:val="00AD2EBC"/>
    <w:rsid w:val="00AD2FCB"/>
    <w:rsid w:val="00AD30B1"/>
    <w:rsid w:val="00AD31A7"/>
    <w:rsid w:val="00AD330C"/>
    <w:rsid w:val="00AD36B4"/>
    <w:rsid w:val="00AD36D5"/>
    <w:rsid w:val="00AD370F"/>
    <w:rsid w:val="00AD3AFF"/>
    <w:rsid w:val="00AD3E71"/>
    <w:rsid w:val="00AD3ED9"/>
    <w:rsid w:val="00AD40FA"/>
    <w:rsid w:val="00AD43CE"/>
    <w:rsid w:val="00AD4464"/>
    <w:rsid w:val="00AD44DA"/>
    <w:rsid w:val="00AD4843"/>
    <w:rsid w:val="00AD4BBD"/>
    <w:rsid w:val="00AD5114"/>
    <w:rsid w:val="00AD537C"/>
    <w:rsid w:val="00AD53BB"/>
    <w:rsid w:val="00AD55A0"/>
    <w:rsid w:val="00AD5716"/>
    <w:rsid w:val="00AD5765"/>
    <w:rsid w:val="00AD5B9B"/>
    <w:rsid w:val="00AD60CC"/>
    <w:rsid w:val="00AD6193"/>
    <w:rsid w:val="00AD61D3"/>
    <w:rsid w:val="00AD644C"/>
    <w:rsid w:val="00AD657C"/>
    <w:rsid w:val="00AD67F1"/>
    <w:rsid w:val="00AD6802"/>
    <w:rsid w:val="00AD68E8"/>
    <w:rsid w:val="00AD6980"/>
    <w:rsid w:val="00AD6A7C"/>
    <w:rsid w:val="00AD6AEE"/>
    <w:rsid w:val="00AD6CBA"/>
    <w:rsid w:val="00AD6F56"/>
    <w:rsid w:val="00AD7129"/>
    <w:rsid w:val="00AD7249"/>
    <w:rsid w:val="00AD72D5"/>
    <w:rsid w:val="00AD7340"/>
    <w:rsid w:val="00AD749F"/>
    <w:rsid w:val="00AD77C8"/>
    <w:rsid w:val="00AD781F"/>
    <w:rsid w:val="00AD7A8C"/>
    <w:rsid w:val="00AD7EEB"/>
    <w:rsid w:val="00AE01C5"/>
    <w:rsid w:val="00AE035A"/>
    <w:rsid w:val="00AE0472"/>
    <w:rsid w:val="00AE07E4"/>
    <w:rsid w:val="00AE0B09"/>
    <w:rsid w:val="00AE0BF0"/>
    <w:rsid w:val="00AE0CDD"/>
    <w:rsid w:val="00AE0E29"/>
    <w:rsid w:val="00AE111B"/>
    <w:rsid w:val="00AE1196"/>
    <w:rsid w:val="00AE1254"/>
    <w:rsid w:val="00AE1559"/>
    <w:rsid w:val="00AE1747"/>
    <w:rsid w:val="00AE1767"/>
    <w:rsid w:val="00AE185B"/>
    <w:rsid w:val="00AE186F"/>
    <w:rsid w:val="00AE1940"/>
    <w:rsid w:val="00AE1BB8"/>
    <w:rsid w:val="00AE1C75"/>
    <w:rsid w:val="00AE1D47"/>
    <w:rsid w:val="00AE1F9B"/>
    <w:rsid w:val="00AE1FCD"/>
    <w:rsid w:val="00AE214D"/>
    <w:rsid w:val="00AE221E"/>
    <w:rsid w:val="00AE223D"/>
    <w:rsid w:val="00AE2452"/>
    <w:rsid w:val="00AE24C5"/>
    <w:rsid w:val="00AE24DC"/>
    <w:rsid w:val="00AE25A5"/>
    <w:rsid w:val="00AE275E"/>
    <w:rsid w:val="00AE29F8"/>
    <w:rsid w:val="00AE2A56"/>
    <w:rsid w:val="00AE2B4B"/>
    <w:rsid w:val="00AE3174"/>
    <w:rsid w:val="00AE3350"/>
    <w:rsid w:val="00AE3427"/>
    <w:rsid w:val="00AE35FA"/>
    <w:rsid w:val="00AE36A1"/>
    <w:rsid w:val="00AE37DF"/>
    <w:rsid w:val="00AE38AA"/>
    <w:rsid w:val="00AE3B2D"/>
    <w:rsid w:val="00AE3BE8"/>
    <w:rsid w:val="00AE3F80"/>
    <w:rsid w:val="00AE3FD8"/>
    <w:rsid w:val="00AE4384"/>
    <w:rsid w:val="00AE44D1"/>
    <w:rsid w:val="00AE45B3"/>
    <w:rsid w:val="00AE4676"/>
    <w:rsid w:val="00AE46EF"/>
    <w:rsid w:val="00AE473A"/>
    <w:rsid w:val="00AE47BC"/>
    <w:rsid w:val="00AE47FD"/>
    <w:rsid w:val="00AE49CD"/>
    <w:rsid w:val="00AE4A62"/>
    <w:rsid w:val="00AE4A6E"/>
    <w:rsid w:val="00AE4BA7"/>
    <w:rsid w:val="00AE4D47"/>
    <w:rsid w:val="00AE4EF8"/>
    <w:rsid w:val="00AE5094"/>
    <w:rsid w:val="00AE51F0"/>
    <w:rsid w:val="00AE539C"/>
    <w:rsid w:val="00AE5538"/>
    <w:rsid w:val="00AE567D"/>
    <w:rsid w:val="00AE5727"/>
    <w:rsid w:val="00AE5889"/>
    <w:rsid w:val="00AE59BD"/>
    <w:rsid w:val="00AE5AEF"/>
    <w:rsid w:val="00AE5B66"/>
    <w:rsid w:val="00AE5C85"/>
    <w:rsid w:val="00AE5E78"/>
    <w:rsid w:val="00AE5FF4"/>
    <w:rsid w:val="00AE6174"/>
    <w:rsid w:val="00AE618F"/>
    <w:rsid w:val="00AE622E"/>
    <w:rsid w:val="00AE62FB"/>
    <w:rsid w:val="00AE6300"/>
    <w:rsid w:val="00AE6412"/>
    <w:rsid w:val="00AE64D4"/>
    <w:rsid w:val="00AE654E"/>
    <w:rsid w:val="00AE6708"/>
    <w:rsid w:val="00AE6868"/>
    <w:rsid w:val="00AE68AC"/>
    <w:rsid w:val="00AE6A0F"/>
    <w:rsid w:val="00AE6ABD"/>
    <w:rsid w:val="00AE6AC7"/>
    <w:rsid w:val="00AE6C73"/>
    <w:rsid w:val="00AE6D70"/>
    <w:rsid w:val="00AE6DF1"/>
    <w:rsid w:val="00AE6E3B"/>
    <w:rsid w:val="00AE6E85"/>
    <w:rsid w:val="00AE6FB0"/>
    <w:rsid w:val="00AE70C3"/>
    <w:rsid w:val="00AE7111"/>
    <w:rsid w:val="00AE71CD"/>
    <w:rsid w:val="00AE72F8"/>
    <w:rsid w:val="00AE741B"/>
    <w:rsid w:val="00AE74FF"/>
    <w:rsid w:val="00AE7567"/>
    <w:rsid w:val="00AE757E"/>
    <w:rsid w:val="00AE76C4"/>
    <w:rsid w:val="00AE76D4"/>
    <w:rsid w:val="00AE771F"/>
    <w:rsid w:val="00AE7902"/>
    <w:rsid w:val="00AE7920"/>
    <w:rsid w:val="00AE7AB8"/>
    <w:rsid w:val="00AE7B5C"/>
    <w:rsid w:val="00AE7F12"/>
    <w:rsid w:val="00AE7FCE"/>
    <w:rsid w:val="00AF0000"/>
    <w:rsid w:val="00AF00F9"/>
    <w:rsid w:val="00AF01B7"/>
    <w:rsid w:val="00AF0617"/>
    <w:rsid w:val="00AF072B"/>
    <w:rsid w:val="00AF08F6"/>
    <w:rsid w:val="00AF093B"/>
    <w:rsid w:val="00AF0BEF"/>
    <w:rsid w:val="00AF0CA9"/>
    <w:rsid w:val="00AF0F8D"/>
    <w:rsid w:val="00AF120B"/>
    <w:rsid w:val="00AF1251"/>
    <w:rsid w:val="00AF14E7"/>
    <w:rsid w:val="00AF151F"/>
    <w:rsid w:val="00AF176B"/>
    <w:rsid w:val="00AF1ABC"/>
    <w:rsid w:val="00AF1E13"/>
    <w:rsid w:val="00AF1F14"/>
    <w:rsid w:val="00AF1FF4"/>
    <w:rsid w:val="00AF201A"/>
    <w:rsid w:val="00AF2021"/>
    <w:rsid w:val="00AF20C0"/>
    <w:rsid w:val="00AF211B"/>
    <w:rsid w:val="00AF2194"/>
    <w:rsid w:val="00AF21B2"/>
    <w:rsid w:val="00AF21F1"/>
    <w:rsid w:val="00AF26A8"/>
    <w:rsid w:val="00AF27F7"/>
    <w:rsid w:val="00AF2B82"/>
    <w:rsid w:val="00AF2BAD"/>
    <w:rsid w:val="00AF2BB1"/>
    <w:rsid w:val="00AF2BE1"/>
    <w:rsid w:val="00AF2E5A"/>
    <w:rsid w:val="00AF302B"/>
    <w:rsid w:val="00AF3055"/>
    <w:rsid w:val="00AF32D3"/>
    <w:rsid w:val="00AF33FE"/>
    <w:rsid w:val="00AF346D"/>
    <w:rsid w:val="00AF35AF"/>
    <w:rsid w:val="00AF38C5"/>
    <w:rsid w:val="00AF3CB4"/>
    <w:rsid w:val="00AF3DC8"/>
    <w:rsid w:val="00AF3E34"/>
    <w:rsid w:val="00AF40A2"/>
    <w:rsid w:val="00AF43EA"/>
    <w:rsid w:val="00AF449D"/>
    <w:rsid w:val="00AF47D4"/>
    <w:rsid w:val="00AF484D"/>
    <w:rsid w:val="00AF4936"/>
    <w:rsid w:val="00AF4A23"/>
    <w:rsid w:val="00AF4A93"/>
    <w:rsid w:val="00AF4BC5"/>
    <w:rsid w:val="00AF4C92"/>
    <w:rsid w:val="00AF4EC9"/>
    <w:rsid w:val="00AF506D"/>
    <w:rsid w:val="00AF52E5"/>
    <w:rsid w:val="00AF53F8"/>
    <w:rsid w:val="00AF5512"/>
    <w:rsid w:val="00AF5BCF"/>
    <w:rsid w:val="00AF5E1A"/>
    <w:rsid w:val="00AF5EAA"/>
    <w:rsid w:val="00AF5EAE"/>
    <w:rsid w:val="00AF6135"/>
    <w:rsid w:val="00AF616E"/>
    <w:rsid w:val="00AF625B"/>
    <w:rsid w:val="00AF649C"/>
    <w:rsid w:val="00AF6513"/>
    <w:rsid w:val="00AF6566"/>
    <w:rsid w:val="00AF65D7"/>
    <w:rsid w:val="00AF660F"/>
    <w:rsid w:val="00AF66C8"/>
    <w:rsid w:val="00AF6940"/>
    <w:rsid w:val="00AF6ACE"/>
    <w:rsid w:val="00AF6C7F"/>
    <w:rsid w:val="00AF6EC8"/>
    <w:rsid w:val="00AF6F94"/>
    <w:rsid w:val="00AF717F"/>
    <w:rsid w:val="00AF7187"/>
    <w:rsid w:val="00AF722C"/>
    <w:rsid w:val="00AF758C"/>
    <w:rsid w:val="00AF771B"/>
    <w:rsid w:val="00AF7758"/>
    <w:rsid w:val="00AF784B"/>
    <w:rsid w:val="00AF78DB"/>
    <w:rsid w:val="00AF7C61"/>
    <w:rsid w:val="00AF7E9C"/>
    <w:rsid w:val="00AF7F3B"/>
    <w:rsid w:val="00B00048"/>
    <w:rsid w:val="00B00324"/>
    <w:rsid w:val="00B003B5"/>
    <w:rsid w:val="00B004B2"/>
    <w:rsid w:val="00B00820"/>
    <w:rsid w:val="00B00986"/>
    <w:rsid w:val="00B00A41"/>
    <w:rsid w:val="00B00E8B"/>
    <w:rsid w:val="00B00F88"/>
    <w:rsid w:val="00B0107C"/>
    <w:rsid w:val="00B0108F"/>
    <w:rsid w:val="00B010A4"/>
    <w:rsid w:val="00B010EE"/>
    <w:rsid w:val="00B01188"/>
    <w:rsid w:val="00B016AD"/>
    <w:rsid w:val="00B017F0"/>
    <w:rsid w:val="00B01971"/>
    <w:rsid w:val="00B01DE5"/>
    <w:rsid w:val="00B01F94"/>
    <w:rsid w:val="00B0211F"/>
    <w:rsid w:val="00B02204"/>
    <w:rsid w:val="00B022C1"/>
    <w:rsid w:val="00B02603"/>
    <w:rsid w:val="00B02650"/>
    <w:rsid w:val="00B0267A"/>
    <w:rsid w:val="00B029C8"/>
    <w:rsid w:val="00B02ABB"/>
    <w:rsid w:val="00B02D26"/>
    <w:rsid w:val="00B02DF5"/>
    <w:rsid w:val="00B02EE6"/>
    <w:rsid w:val="00B03004"/>
    <w:rsid w:val="00B03317"/>
    <w:rsid w:val="00B03799"/>
    <w:rsid w:val="00B03829"/>
    <w:rsid w:val="00B03A6D"/>
    <w:rsid w:val="00B03B87"/>
    <w:rsid w:val="00B03B9E"/>
    <w:rsid w:val="00B03D2A"/>
    <w:rsid w:val="00B03D6A"/>
    <w:rsid w:val="00B040D7"/>
    <w:rsid w:val="00B04153"/>
    <w:rsid w:val="00B0421C"/>
    <w:rsid w:val="00B0427E"/>
    <w:rsid w:val="00B048ED"/>
    <w:rsid w:val="00B049D7"/>
    <w:rsid w:val="00B05248"/>
    <w:rsid w:val="00B052C7"/>
    <w:rsid w:val="00B05439"/>
    <w:rsid w:val="00B0548D"/>
    <w:rsid w:val="00B055C0"/>
    <w:rsid w:val="00B055D0"/>
    <w:rsid w:val="00B05634"/>
    <w:rsid w:val="00B05673"/>
    <w:rsid w:val="00B05820"/>
    <w:rsid w:val="00B058A6"/>
    <w:rsid w:val="00B05A88"/>
    <w:rsid w:val="00B05B26"/>
    <w:rsid w:val="00B05B70"/>
    <w:rsid w:val="00B05E30"/>
    <w:rsid w:val="00B05E3D"/>
    <w:rsid w:val="00B060B5"/>
    <w:rsid w:val="00B06387"/>
    <w:rsid w:val="00B066B5"/>
    <w:rsid w:val="00B068A2"/>
    <w:rsid w:val="00B069D0"/>
    <w:rsid w:val="00B06DC9"/>
    <w:rsid w:val="00B070A3"/>
    <w:rsid w:val="00B07326"/>
    <w:rsid w:val="00B07652"/>
    <w:rsid w:val="00B0769D"/>
    <w:rsid w:val="00B0775C"/>
    <w:rsid w:val="00B0778E"/>
    <w:rsid w:val="00B07B2D"/>
    <w:rsid w:val="00B07D1D"/>
    <w:rsid w:val="00B07D4D"/>
    <w:rsid w:val="00B07E77"/>
    <w:rsid w:val="00B07F2A"/>
    <w:rsid w:val="00B07FB3"/>
    <w:rsid w:val="00B100E3"/>
    <w:rsid w:val="00B1021C"/>
    <w:rsid w:val="00B10436"/>
    <w:rsid w:val="00B104D3"/>
    <w:rsid w:val="00B105FD"/>
    <w:rsid w:val="00B10646"/>
    <w:rsid w:val="00B106B5"/>
    <w:rsid w:val="00B10807"/>
    <w:rsid w:val="00B1093B"/>
    <w:rsid w:val="00B10960"/>
    <w:rsid w:val="00B109C9"/>
    <w:rsid w:val="00B10C09"/>
    <w:rsid w:val="00B10CE6"/>
    <w:rsid w:val="00B10EC0"/>
    <w:rsid w:val="00B10FEB"/>
    <w:rsid w:val="00B11025"/>
    <w:rsid w:val="00B11035"/>
    <w:rsid w:val="00B110D1"/>
    <w:rsid w:val="00B113BF"/>
    <w:rsid w:val="00B1153F"/>
    <w:rsid w:val="00B11843"/>
    <w:rsid w:val="00B11869"/>
    <w:rsid w:val="00B11887"/>
    <w:rsid w:val="00B11A48"/>
    <w:rsid w:val="00B11A8C"/>
    <w:rsid w:val="00B11C43"/>
    <w:rsid w:val="00B11DF4"/>
    <w:rsid w:val="00B11EBE"/>
    <w:rsid w:val="00B11F98"/>
    <w:rsid w:val="00B1200A"/>
    <w:rsid w:val="00B122F8"/>
    <w:rsid w:val="00B1230E"/>
    <w:rsid w:val="00B12559"/>
    <w:rsid w:val="00B12668"/>
    <w:rsid w:val="00B12886"/>
    <w:rsid w:val="00B129D0"/>
    <w:rsid w:val="00B129E4"/>
    <w:rsid w:val="00B12C08"/>
    <w:rsid w:val="00B12D13"/>
    <w:rsid w:val="00B12D4A"/>
    <w:rsid w:val="00B12D6B"/>
    <w:rsid w:val="00B12EE3"/>
    <w:rsid w:val="00B12F30"/>
    <w:rsid w:val="00B12FEF"/>
    <w:rsid w:val="00B13038"/>
    <w:rsid w:val="00B1313F"/>
    <w:rsid w:val="00B13376"/>
    <w:rsid w:val="00B134FE"/>
    <w:rsid w:val="00B13696"/>
    <w:rsid w:val="00B1374B"/>
    <w:rsid w:val="00B1397D"/>
    <w:rsid w:val="00B13A57"/>
    <w:rsid w:val="00B13A97"/>
    <w:rsid w:val="00B13AAA"/>
    <w:rsid w:val="00B13BDA"/>
    <w:rsid w:val="00B13C01"/>
    <w:rsid w:val="00B13C10"/>
    <w:rsid w:val="00B13D10"/>
    <w:rsid w:val="00B13E1F"/>
    <w:rsid w:val="00B1402A"/>
    <w:rsid w:val="00B1403A"/>
    <w:rsid w:val="00B144FD"/>
    <w:rsid w:val="00B145AA"/>
    <w:rsid w:val="00B1474A"/>
    <w:rsid w:val="00B14792"/>
    <w:rsid w:val="00B147AE"/>
    <w:rsid w:val="00B14863"/>
    <w:rsid w:val="00B14AE4"/>
    <w:rsid w:val="00B14C97"/>
    <w:rsid w:val="00B15023"/>
    <w:rsid w:val="00B152C2"/>
    <w:rsid w:val="00B154E9"/>
    <w:rsid w:val="00B155C5"/>
    <w:rsid w:val="00B157C0"/>
    <w:rsid w:val="00B157F6"/>
    <w:rsid w:val="00B15890"/>
    <w:rsid w:val="00B15D23"/>
    <w:rsid w:val="00B15D95"/>
    <w:rsid w:val="00B15EF0"/>
    <w:rsid w:val="00B16042"/>
    <w:rsid w:val="00B16102"/>
    <w:rsid w:val="00B161D6"/>
    <w:rsid w:val="00B16355"/>
    <w:rsid w:val="00B163A9"/>
    <w:rsid w:val="00B1641F"/>
    <w:rsid w:val="00B16739"/>
    <w:rsid w:val="00B16798"/>
    <w:rsid w:val="00B167F2"/>
    <w:rsid w:val="00B1685B"/>
    <w:rsid w:val="00B16C35"/>
    <w:rsid w:val="00B16C5B"/>
    <w:rsid w:val="00B16D25"/>
    <w:rsid w:val="00B16D51"/>
    <w:rsid w:val="00B16F74"/>
    <w:rsid w:val="00B170EF"/>
    <w:rsid w:val="00B17129"/>
    <w:rsid w:val="00B171BA"/>
    <w:rsid w:val="00B17304"/>
    <w:rsid w:val="00B17804"/>
    <w:rsid w:val="00B17984"/>
    <w:rsid w:val="00B179BA"/>
    <w:rsid w:val="00B17C9E"/>
    <w:rsid w:val="00B17D0C"/>
    <w:rsid w:val="00B17DD4"/>
    <w:rsid w:val="00B17EFB"/>
    <w:rsid w:val="00B20471"/>
    <w:rsid w:val="00B20936"/>
    <w:rsid w:val="00B2098F"/>
    <w:rsid w:val="00B20F1B"/>
    <w:rsid w:val="00B21222"/>
    <w:rsid w:val="00B212C9"/>
    <w:rsid w:val="00B212E3"/>
    <w:rsid w:val="00B214C0"/>
    <w:rsid w:val="00B2152C"/>
    <w:rsid w:val="00B216D9"/>
    <w:rsid w:val="00B2184B"/>
    <w:rsid w:val="00B21991"/>
    <w:rsid w:val="00B21AFD"/>
    <w:rsid w:val="00B21D6F"/>
    <w:rsid w:val="00B21D93"/>
    <w:rsid w:val="00B21F71"/>
    <w:rsid w:val="00B22154"/>
    <w:rsid w:val="00B2228F"/>
    <w:rsid w:val="00B222F2"/>
    <w:rsid w:val="00B2246A"/>
    <w:rsid w:val="00B2250C"/>
    <w:rsid w:val="00B22778"/>
    <w:rsid w:val="00B22BC7"/>
    <w:rsid w:val="00B22BDF"/>
    <w:rsid w:val="00B22C19"/>
    <w:rsid w:val="00B22CEB"/>
    <w:rsid w:val="00B22DAB"/>
    <w:rsid w:val="00B231C5"/>
    <w:rsid w:val="00B233C2"/>
    <w:rsid w:val="00B235BA"/>
    <w:rsid w:val="00B235F3"/>
    <w:rsid w:val="00B2365B"/>
    <w:rsid w:val="00B23674"/>
    <w:rsid w:val="00B2371C"/>
    <w:rsid w:val="00B2374F"/>
    <w:rsid w:val="00B23761"/>
    <w:rsid w:val="00B2377E"/>
    <w:rsid w:val="00B23815"/>
    <w:rsid w:val="00B23A4B"/>
    <w:rsid w:val="00B23ACF"/>
    <w:rsid w:val="00B23C0F"/>
    <w:rsid w:val="00B24066"/>
    <w:rsid w:val="00B242C0"/>
    <w:rsid w:val="00B24315"/>
    <w:rsid w:val="00B24492"/>
    <w:rsid w:val="00B245BD"/>
    <w:rsid w:val="00B24881"/>
    <w:rsid w:val="00B24A29"/>
    <w:rsid w:val="00B24B18"/>
    <w:rsid w:val="00B24B62"/>
    <w:rsid w:val="00B24C08"/>
    <w:rsid w:val="00B24CFB"/>
    <w:rsid w:val="00B24D3A"/>
    <w:rsid w:val="00B24F33"/>
    <w:rsid w:val="00B24FAC"/>
    <w:rsid w:val="00B2516C"/>
    <w:rsid w:val="00B2536C"/>
    <w:rsid w:val="00B25544"/>
    <w:rsid w:val="00B257F7"/>
    <w:rsid w:val="00B25809"/>
    <w:rsid w:val="00B2580F"/>
    <w:rsid w:val="00B2597C"/>
    <w:rsid w:val="00B25B20"/>
    <w:rsid w:val="00B25D0E"/>
    <w:rsid w:val="00B25D59"/>
    <w:rsid w:val="00B25DBC"/>
    <w:rsid w:val="00B2603A"/>
    <w:rsid w:val="00B26066"/>
    <w:rsid w:val="00B26269"/>
    <w:rsid w:val="00B26321"/>
    <w:rsid w:val="00B26A79"/>
    <w:rsid w:val="00B26A85"/>
    <w:rsid w:val="00B26F27"/>
    <w:rsid w:val="00B26F62"/>
    <w:rsid w:val="00B270B7"/>
    <w:rsid w:val="00B27160"/>
    <w:rsid w:val="00B272F9"/>
    <w:rsid w:val="00B27365"/>
    <w:rsid w:val="00B27456"/>
    <w:rsid w:val="00B276DF"/>
    <w:rsid w:val="00B27881"/>
    <w:rsid w:val="00B27A0B"/>
    <w:rsid w:val="00B27B89"/>
    <w:rsid w:val="00B27C26"/>
    <w:rsid w:val="00B27EEC"/>
    <w:rsid w:val="00B27F84"/>
    <w:rsid w:val="00B27F98"/>
    <w:rsid w:val="00B27FE2"/>
    <w:rsid w:val="00B30058"/>
    <w:rsid w:val="00B3030C"/>
    <w:rsid w:val="00B30427"/>
    <w:rsid w:val="00B30754"/>
    <w:rsid w:val="00B3090A"/>
    <w:rsid w:val="00B3093E"/>
    <w:rsid w:val="00B3096D"/>
    <w:rsid w:val="00B30AB1"/>
    <w:rsid w:val="00B30C5F"/>
    <w:rsid w:val="00B30C89"/>
    <w:rsid w:val="00B30E1D"/>
    <w:rsid w:val="00B30EF3"/>
    <w:rsid w:val="00B30F5F"/>
    <w:rsid w:val="00B31142"/>
    <w:rsid w:val="00B31306"/>
    <w:rsid w:val="00B31328"/>
    <w:rsid w:val="00B3152A"/>
    <w:rsid w:val="00B31797"/>
    <w:rsid w:val="00B318D9"/>
    <w:rsid w:val="00B3193C"/>
    <w:rsid w:val="00B31CF5"/>
    <w:rsid w:val="00B31DC8"/>
    <w:rsid w:val="00B31EC6"/>
    <w:rsid w:val="00B31F18"/>
    <w:rsid w:val="00B3217D"/>
    <w:rsid w:val="00B321B7"/>
    <w:rsid w:val="00B3236C"/>
    <w:rsid w:val="00B32374"/>
    <w:rsid w:val="00B32428"/>
    <w:rsid w:val="00B3258E"/>
    <w:rsid w:val="00B32669"/>
    <w:rsid w:val="00B32798"/>
    <w:rsid w:val="00B32938"/>
    <w:rsid w:val="00B329A2"/>
    <w:rsid w:val="00B32A6F"/>
    <w:rsid w:val="00B32D51"/>
    <w:rsid w:val="00B32E9D"/>
    <w:rsid w:val="00B32F76"/>
    <w:rsid w:val="00B330F5"/>
    <w:rsid w:val="00B3318B"/>
    <w:rsid w:val="00B3318E"/>
    <w:rsid w:val="00B3319F"/>
    <w:rsid w:val="00B3324E"/>
    <w:rsid w:val="00B332A0"/>
    <w:rsid w:val="00B33504"/>
    <w:rsid w:val="00B3351C"/>
    <w:rsid w:val="00B3352A"/>
    <w:rsid w:val="00B3354B"/>
    <w:rsid w:val="00B337DA"/>
    <w:rsid w:val="00B33878"/>
    <w:rsid w:val="00B3391B"/>
    <w:rsid w:val="00B33BA1"/>
    <w:rsid w:val="00B33C6E"/>
    <w:rsid w:val="00B33D14"/>
    <w:rsid w:val="00B33D87"/>
    <w:rsid w:val="00B33DA8"/>
    <w:rsid w:val="00B3451A"/>
    <w:rsid w:val="00B345EB"/>
    <w:rsid w:val="00B34914"/>
    <w:rsid w:val="00B34AE7"/>
    <w:rsid w:val="00B34C36"/>
    <w:rsid w:val="00B34CF4"/>
    <w:rsid w:val="00B34EB7"/>
    <w:rsid w:val="00B34EC0"/>
    <w:rsid w:val="00B34EC9"/>
    <w:rsid w:val="00B34ED4"/>
    <w:rsid w:val="00B34FDC"/>
    <w:rsid w:val="00B350B9"/>
    <w:rsid w:val="00B3514E"/>
    <w:rsid w:val="00B352B3"/>
    <w:rsid w:val="00B3540B"/>
    <w:rsid w:val="00B3555A"/>
    <w:rsid w:val="00B35877"/>
    <w:rsid w:val="00B35A0D"/>
    <w:rsid w:val="00B35BCA"/>
    <w:rsid w:val="00B35D29"/>
    <w:rsid w:val="00B35DBA"/>
    <w:rsid w:val="00B36220"/>
    <w:rsid w:val="00B36458"/>
    <w:rsid w:val="00B364EA"/>
    <w:rsid w:val="00B36689"/>
    <w:rsid w:val="00B366CF"/>
    <w:rsid w:val="00B36A5A"/>
    <w:rsid w:val="00B36C30"/>
    <w:rsid w:val="00B36E13"/>
    <w:rsid w:val="00B36ED5"/>
    <w:rsid w:val="00B36FAB"/>
    <w:rsid w:val="00B36FB1"/>
    <w:rsid w:val="00B372BA"/>
    <w:rsid w:val="00B374F5"/>
    <w:rsid w:val="00B37553"/>
    <w:rsid w:val="00B375AA"/>
    <w:rsid w:val="00B375FB"/>
    <w:rsid w:val="00B3782B"/>
    <w:rsid w:val="00B37AD1"/>
    <w:rsid w:val="00B37B07"/>
    <w:rsid w:val="00B37B99"/>
    <w:rsid w:val="00B37BB5"/>
    <w:rsid w:val="00B37C14"/>
    <w:rsid w:val="00B37CD9"/>
    <w:rsid w:val="00B37E84"/>
    <w:rsid w:val="00B37FC4"/>
    <w:rsid w:val="00B403FE"/>
    <w:rsid w:val="00B40483"/>
    <w:rsid w:val="00B404A1"/>
    <w:rsid w:val="00B407EB"/>
    <w:rsid w:val="00B40A57"/>
    <w:rsid w:val="00B40AA6"/>
    <w:rsid w:val="00B40B02"/>
    <w:rsid w:val="00B40D24"/>
    <w:rsid w:val="00B40D48"/>
    <w:rsid w:val="00B40E4F"/>
    <w:rsid w:val="00B40E6B"/>
    <w:rsid w:val="00B4118D"/>
    <w:rsid w:val="00B41540"/>
    <w:rsid w:val="00B41713"/>
    <w:rsid w:val="00B41761"/>
    <w:rsid w:val="00B4191F"/>
    <w:rsid w:val="00B41947"/>
    <w:rsid w:val="00B41A0B"/>
    <w:rsid w:val="00B41BE3"/>
    <w:rsid w:val="00B41CEF"/>
    <w:rsid w:val="00B41D87"/>
    <w:rsid w:val="00B41E6A"/>
    <w:rsid w:val="00B4210B"/>
    <w:rsid w:val="00B421F7"/>
    <w:rsid w:val="00B4235C"/>
    <w:rsid w:val="00B423C2"/>
    <w:rsid w:val="00B42473"/>
    <w:rsid w:val="00B426F3"/>
    <w:rsid w:val="00B428F2"/>
    <w:rsid w:val="00B429C9"/>
    <w:rsid w:val="00B429CE"/>
    <w:rsid w:val="00B42ACA"/>
    <w:rsid w:val="00B42C0D"/>
    <w:rsid w:val="00B42CAA"/>
    <w:rsid w:val="00B42D35"/>
    <w:rsid w:val="00B42E5C"/>
    <w:rsid w:val="00B43098"/>
    <w:rsid w:val="00B431E5"/>
    <w:rsid w:val="00B43231"/>
    <w:rsid w:val="00B43241"/>
    <w:rsid w:val="00B43771"/>
    <w:rsid w:val="00B43863"/>
    <w:rsid w:val="00B439D4"/>
    <w:rsid w:val="00B43CD4"/>
    <w:rsid w:val="00B43CF1"/>
    <w:rsid w:val="00B43CFD"/>
    <w:rsid w:val="00B43E93"/>
    <w:rsid w:val="00B43F99"/>
    <w:rsid w:val="00B440B7"/>
    <w:rsid w:val="00B4415C"/>
    <w:rsid w:val="00B44174"/>
    <w:rsid w:val="00B441C5"/>
    <w:rsid w:val="00B4423F"/>
    <w:rsid w:val="00B442ED"/>
    <w:rsid w:val="00B444A6"/>
    <w:rsid w:val="00B445BE"/>
    <w:rsid w:val="00B446BF"/>
    <w:rsid w:val="00B4473A"/>
    <w:rsid w:val="00B447BF"/>
    <w:rsid w:val="00B448DD"/>
    <w:rsid w:val="00B44A37"/>
    <w:rsid w:val="00B44A71"/>
    <w:rsid w:val="00B44B2A"/>
    <w:rsid w:val="00B44E9B"/>
    <w:rsid w:val="00B4587D"/>
    <w:rsid w:val="00B458F7"/>
    <w:rsid w:val="00B459B5"/>
    <w:rsid w:val="00B459E6"/>
    <w:rsid w:val="00B45A0B"/>
    <w:rsid w:val="00B45A15"/>
    <w:rsid w:val="00B45A43"/>
    <w:rsid w:val="00B45C60"/>
    <w:rsid w:val="00B45C94"/>
    <w:rsid w:val="00B45DE2"/>
    <w:rsid w:val="00B462CA"/>
    <w:rsid w:val="00B46664"/>
    <w:rsid w:val="00B46721"/>
    <w:rsid w:val="00B46744"/>
    <w:rsid w:val="00B4698B"/>
    <w:rsid w:val="00B469C9"/>
    <w:rsid w:val="00B46A6A"/>
    <w:rsid w:val="00B46A87"/>
    <w:rsid w:val="00B46BCD"/>
    <w:rsid w:val="00B46C04"/>
    <w:rsid w:val="00B46E7F"/>
    <w:rsid w:val="00B46EA8"/>
    <w:rsid w:val="00B46FF9"/>
    <w:rsid w:val="00B47056"/>
    <w:rsid w:val="00B4706B"/>
    <w:rsid w:val="00B47109"/>
    <w:rsid w:val="00B471D8"/>
    <w:rsid w:val="00B472F1"/>
    <w:rsid w:val="00B4736E"/>
    <w:rsid w:val="00B4739F"/>
    <w:rsid w:val="00B4749A"/>
    <w:rsid w:val="00B475BE"/>
    <w:rsid w:val="00B477AC"/>
    <w:rsid w:val="00B47909"/>
    <w:rsid w:val="00B47930"/>
    <w:rsid w:val="00B479C2"/>
    <w:rsid w:val="00B47B1E"/>
    <w:rsid w:val="00B47F7A"/>
    <w:rsid w:val="00B501D0"/>
    <w:rsid w:val="00B503D2"/>
    <w:rsid w:val="00B5052B"/>
    <w:rsid w:val="00B507FE"/>
    <w:rsid w:val="00B508FF"/>
    <w:rsid w:val="00B50C19"/>
    <w:rsid w:val="00B50F64"/>
    <w:rsid w:val="00B51063"/>
    <w:rsid w:val="00B5116C"/>
    <w:rsid w:val="00B512C6"/>
    <w:rsid w:val="00B51425"/>
    <w:rsid w:val="00B5149A"/>
    <w:rsid w:val="00B514FB"/>
    <w:rsid w:val="00B517C6"/>
    <w:rsid w:val="00B517CE"/>
    <w:rsid w:val="00B518DC"/>
    <w:rsid w:val="00B51A7F"/>
    <w:rsid w:val="00B51ABD"/>
    <w:rsid w:val="00B51D5F"/>
    <w:rsid w:val="00B51FA9"/>
    <w:rsid w:val="00B520C4"/>
    <w:rsid w:val="00B52257"/>
    <w:rsid w:val="00B523CF"/>
    <w:rsid w:val="00B524A9"/>
    <w:rsid w:val="00B52756"/>
    <w:rsid w:val="00B528A1"/>
    <w:rsid w:val="00B52955"/>
    <w:rsid w:val="00B529F7"/>
    <w:rsid w:val="00B52A13"/>
    <w:rsid w:val="00B52AFA"/>
    <w:rsid w:val="00B52C1B"/>
    <w:rsid w:val="00B52D88"/>
    <w:rsid w:val="00B52F15"/>
    <w:rsid w:val="00B5328B"/>
    <w:rsid w:val="00B533B4"/>
    <w:rsid w:val="00B5347D"/>
    <w:rsid w:val="00B536F9"/>
    <w:rsid w:val="00B53A1E"/>
    <w:rsid w:val="00B53B32"/>
    <w:rsid w:val="00B53B9C"/>
    <w:rsid w:val="00B53C1D"/>
    <w:rsid w:val="00B53C2F"/>
    <w:rsid w:val="00B53C3D"/>
    <w:rsid w:val="00B5406D"/>
    <w:rsid w:val="00B54442"/>
    <w:rsid w:val="00B5461E"/>
    <w:rsid w:val="00B549A7"/>
    <w:rsid w:val="00B54C24"/>
    <w:rsid w:val="00B54C39"/>
    <w:rsid w:val="00B54EC0"/>
    <w:rsid w:val="00B55095"/>
    <w:rsid w:val="00B5519D"/>
    <w:rsid w:val="00B55276"/>
    <w:rsid w:val="00B5530D"/>
    <w:rsid w:val="00B553AB"/>
    <w:rsid w:val="00B5553F"/>
    <w:rsid w:val="00B557B9"/>
    <w:rsid w:val="00B55805"/>
    <w:rsid w:val="00B55854"/>
    <w:rsid w:val="00B5591C"/>
    <w:rsid w:val="00B5597A"/>
    <w:rsid w:val="00B55AF5"/>
    <w:rsid w:val="00B55CFD"/>
    <w:rsid w:val="00B55EC8"/>
    <w:rsid w:val="00B561B8"/>
    <w:rsid w:val="00B561BF"/>
    <w:rsid w:val="00B563E7"/>
    <w:rsid w:val="00B5644E"/>
    <w:rsid w:val="00B56470"/>
    <w:rsid w:val="00B564BD"/>
    <w:rsid w:val="00B56504"/>
    <w:rsid w:val="00B5660D"/>
    <w:rsid w:val="00B56683"/>
    <w:rsid w:val="00B568A0"/>
    <w:rsid w:val="00B56998"/>
    <w:rsid w:val="00B569D3"/>
    <w:rsid w:val="00B56FA6"/>
    <w:rsid w:val="00B570A7"/>
    <w:rsid w:val="00B57117"/>
    <w:rsid w:val="00B5736E"/>
    <w:rsid w:val="00B57B75"/>
    <w:rsid w:val="00B57BF2"/>
    <w:rsid w:val="00B57C82"/>
    <w:rsid w:val="00B57D00"/>
    <w:rsid w:val="00B57D52"/>
    <w:rsid w:val="00B57EFD"/>
    <w:rsid w:val="00B60117"/>
    <w:rsid w:val="00B601FF"/>
    <w:rsid w:val="00B60305"/>
    <w:rsid w:val="00B60694"/>
    <w:rsid w:val="00B606BA"/>
    <w:rsid w:val="00B60706"/>
    <w:rsid w:val="00B608FB"/>
    <w:rsid w:val="00B60CDA"/>
    <w:rsid w:val="00B61070"/>
    <w:rsid w:val="00B61186"/>
    <w:rsid w:val="00B6154B"/>
    <w:rsid w:val="00B61606"/>
    <w:rsid w:val="00B616EC"/>
    <w:rsid w:val="00B61849"/>
    <w:rsid w:val="00B61C4C"/>
    <w:rsid w:val="00B61E9C"/>
    <w:rsid w:val="00B621EB"/>
    <w:rsid w:val="00B62248"/>
    <w:rsid w:val="00B6271F"/>
    <w:rsid w:val="00B62773"/>
    <w:rsid w:val="00B629AC"/>
    <w:rsid w:val="00B629D4"/>
    <w:rsid w:val="00B62B45"/>
    <w:rsid w:val="00B62C19"/>
    <w:rsid w:val="00B62CA5"/>
    <w:rsid w:val="00B62D31"/>
    <w:rsid w:val="00B6306A"/>
    <w:rsid w:val="00B6327D"/>
    <w:rsid w:val="00B63327"/>
    <w:rsid w:val="00B634FC"/>
    <w:rsid w:val="00B63503"/>
    <w:rsid w:val="00B6367F"/>
    <w:rsid w:val="00B637C1"/>
    <w:rsid w:val="00B6389A"/>
    <w:rsid w:val="00B638AE"/>
    <w:rsid w:val="00B63E0F"/>
    <w:rsid w:val="00B63ED3"/>
    <w:rsid w:val="00B64007"/>
    <w:rsid w:val="00B6402D"/>
    <w:rsid w:val="00B6435B"/>
    <w:rsid w:val="00B64419"/>
    <w:rsid w:val="00B647D1"/>
    <w:rsid w:val="00B64865"/>
    <w:rsid w:val="00B649F0"/>
    <w:rsid w:val="00B649FC"/>
    <w:rsid w:val="00B64A34"/>
    <w:rsid w:val="00B64DFE"/>
    <w:rsid w:val="00B64E0B"/>
    <w:rsid w:val="00B64E84"/>
    <w:rsid w:val="00B64EFE"/>
    <w:rsid w:val="00B6533B"/>
    <w:rsid w:val="00B6591D"/>
    <w:rsid w:val="00B65A02"/>
    <w:rsid w:val="00B65AEA"/>
    <w:rsid w:val="00B65B3D"/>
    <w:rsid w:val="00B65CC9"/>
    <w:rsid w:val="00B66005"/>
    <w:rsid w:val="00B661E7"/>
    <w:rsid w:val="00B663E7"/>
    <w:rsid w:val="00B66637"/>
    <w:rsid w:val="00B6669C"/>
    <w:rsid w:val="00B66823"/>
    <w:rsid w:val="00B669D4"/>
    <w:rsid w:val="00B66B9F"/>
    <w:rsid w:val="00B66CEF"/>
    <w:rsid w:val="00B66DE5"/>
    <w:rsid w:val="00B66E07"/>
    <w:rsid w:val="00B66F5A"/>
    <w:rsid w:val="00B66F70"/>
    <w:rsid w:val="00B6729A"/>
    <w:rsid w:val="00B67425"/>
    <w:rsid w:val="00B6788C"/>
    <w:rsid w:val="00B6794D"/>
    <w:rsid w:val="00B6797A"/>
    <w:rsid w:val="00B67ABF"/>
    <w:rsid w:val="00B67BAF"/>
    <w:rsid w:val="00B67E47"/>
    <w:rsid w:val="00B67EB9"/>
    <w:rsid w:val="00B67FFB"/>
    <w:rsid w:val="00B70002"/>
    <w:rsid w:val="00B7013E"/>
    <w:rsid w:val="00B701A4"/>
    <w:rsid w:val="00B70234"/>
    <w:rsid w:val="00B7040C"/>
    <w:rsid w:val="00B704D9"/>
    <w:rsid w:val="00B704EC"/>
    <w:rsid w:val="00B70634"/>
    <w:rsid w:val="00B706E1"/>
    <w:rsid w:val="00B7078C"/>
    <w:rsid w:val="00B7089D"/>
    <w:rsid w:val="00B70A76"/>
    <w:rsid w:val="00B70AF2"/>
    <w:rsid w:val="00B70B00"/>
    <w:rsid w:val="00B70B5E"/>
    <w:rsid w:val="00B70BAA"/>
    <w:rsid w:val="00B70DD0"/>
    <w:rsid w:val="00B70E0F"/>
    <w:rsid w:val="00B70FC1"/>
    <w:rsid w:val="00B7113E"/>
    <w:rsid w:val="00B71192"/>
    <w:rsid w:val="00B71226"/>
    <w:rsid w:val="00B7148B"/>
    <w:rsid w:val="00B7149E"/>
    <w:rsid w:val="00B714DA"/>
    <w:rsid w:val="00B717BA"/>
    <w:rsid w:val="00B71A5C"/>
    <w:rsid w:val="00B71BF3"/>
    <w:rsid w:val="00B71C23"/>
    <w:rsid w:val="00B71E89"/>
    <w:rsid w:val="00B71EEF"/>
    <w:rsid w:val="00B71EF4"/>
    <w:rsid w:val="00B72198"/>
    <w:rsid w:val="00B721D4"/>
    <w:rsid w:val="00B72224"/>
    <w:rsid w:val="00B72303"/>
    <w:rsid w:val="00B7255B"/>
    <w:rsid w:val="00B7276F"/>
    <w:rsid w:val="00B72999"/>
    <w:rsid w:val="00B72A09"/>
    <w:rsid w:val="00B72AFC"/>
    <w:rsid w:val="00B72B2C"/>
    <w:rsid w:val="00B72B78"/>
    <w:rsid w:val="00B72F2A"/>
    <w:rsid w:val="00B73066"/>
    <w:rsid w:val="00B7346C"/>
    <w:rsid w:val="00B73788"/>
    <w:rsid w:val="00B738AC"/>
    <w:rsid w:val="00B73960"/>
    <w:rsid w:val="00B73A23"/>
    <w:rsid w:val="00B74180"/>
    <w:rsid w:val="00B7427F"/>
    <w:rsid w:val="00B74386"/>
    <w:rsid w:val="00B743FE"/>
    <w:rsid w:val="00B748FE"/>
    <w:rsid w:val="00B7490A"/>
    <w:rsid w:val="00B74A9F"/>
    <w:rsid w:val="00B74B1D"/>
    <w:rsid w:val="00B74BFF"/>
    <w:rsid w:val="00B74CCC"/>
    <w:rsid w:val="00B75051"/>
    <w:rsid w:val="00B750CE"/>
    <w:rsid w:val="00B751B8"/>
    <w:rsid w:val="00B752B8"/>
    <w:rsid w:val="00B7550B"/>
    <w:rsid w:val="00B7556F"/>
    <w:rsid w:val="00B75590"/>
    <w:rsid w:val="00B756D1"/>
    <w:rsid w:val="00B75919"/>
    <w:rsid w:val="00B75AA2"/>
    <w:rsid w:val="00B75AC2"/>
    <w:rsid w:val="00B75D02"/>
    <w:rsid w:val="00B75D7A"/>
    <w:rsid w:val="00B75DF0"/>
    <w:rsid w:val="00B7605E"/>
    <w:rsid w:val="00B764E4"/>
    <w:rsid w:val="00B7655F"/>
    <w:rsid w:val="00B7684C"/>
    <w:rsid w:val="00B7685C"/>
    <w:rsid w:val="00B76895"/>
    <w:rsid w:val="00B7698A"/>
    <w:rsid w:val="00B76B7C"/>
    <w:rsid w:val="00B76EC5"/>
    <w:rsid w:val="00B77031"/>
    <w:rsid w:val="00B77397"/>
    <w:rsid w:val="00B7743A"/>
    <w:rsid w:val="00B774AD"/>
    <w:rsid w:val="00B7766D"/>
    <w:rsid w:val="00B776AF"/>
    <w:rsid w:val="00B776DD"/>
    <w:rsid w:val="00B776FC"/>
    <w:rsid w:val="00B77718"/>
    <w:rsid w:val="00B777D5"/>
    <w:rsid w:val="00B778A5"/>
    <w:rsid w:val="00B77B22"/>
    <w:rsid w:val="00B77BEE"/>
    <w:rsid w:val="00B77C2C"/>
    <w:rsid w:val="00B77C80"/>
    <w:rsid w:val="00B77DDF"/>
    <w:rsid w:val="00B77E2B"/>
    <w:rsid w:val="00B77E39"/>
    <w:rsid w:val="00B80085"/>
    <w:rsid w:val="00B80219"/>
    <w:rsid w:val="00B80229"/>
    <w:rsid w:val="00B8033E"/>
    <w:rsid w:val="00B80348"/>
    <w:rsid w:val="00B80611"/>
    <w:rsid w:val="00B80628"/>
    <w:rsid w:val="00B8083A"/>
    <w:rsid w:val="00B808AB"/>
    <w:rsid w:val="00B80908"/>
    <w:rsid w:val="00B80D62"/>
    <w:rsid w:val="00B80DDF"/>
    <w:rsid w:val="00B80DF5"/>
    <w:rsid w:val="00B810CA"/>
    <w:rsid w:val="00B81300"/>
    <w:rsid w:val="00B8138A"/>
    <w:rsid w:val="00B813C9"/>
    <w:rsid w:val="00B8159B"/>
    <w:rsid w:val="00B815B6"/>
    <w:rsid w:val="00B819A5"/>
    <w:rsid w:val="00B81D1A"/>
    <w:rsid w:val="00B81F8E"/>
    <w:rsid w:val="00B82119"/>
    <w:rsid w:val="00B824C1"/>
    <w:rsid w:val="00B826F9"/>
    <w:rsid w:val="00B82817"/>
    <w:rsid w:val="00B82A18"/>
    <w:rsid w:val="00B82A25"/>
    <w:rsid w:val="00B82B1D"/>
    <w:rsid w:val="00B831D2"/>
    <w:rsid w:val="00B834A6"/>
    <w:rsid w:val="00B836A5"/>
    <w:rsid w:val="00B83832"/>
    <w:rsid w:val="00B83850"/>
    <w:rsid w:val="00B83943"/>
    <w:rsid w:val="00B8397E"/>
    <w:rsid w:val="00B83A26"/>
    <w:rsid w:val="00B83BC3"/>
    <w:rsid w:val="00B83CDB"/>
    <w:rsid w:val="00B83E10"/>
    <w:rsid w:val="00B83EFF"/>
    <w:rsid w:val="00B83F62"/>
    <w:rsid w:val="00B83F95"/>
    <w:rsid w:val="00B83FDF"/>
    <w:rsid w:val="00B840BC"/>
    <w:rsid w:val="00B841EA"/>
    <w:rsid w:val="00B84238"/>
    <w:rsid w:val="00B8425F"/>
    <w:rsid w:val="00B8439D"/>
    <w:rsid w:val="00B8446C"/>
    <w:rsid w:val="00B8450B"/>
    <w:rsid w:val="00B84767"/>
    <w:rsid w:val="00B84995"/>
    <w:rsid w:val="00B849F7"/>
    <w:rsid w:val="00B84C7A"/>
    <w:rsid w:val="00B84D62"/>
    <w:rsid w:val="00B84ED3"/>
    <w:rsid w:val="00B850C5"/>
    <w:rsid w:val="00B85111"/>
    <w:rsid w:val="00B853CB"/>
    <w:rsid w:val="00B85492"/>
    <w:rsid w:val="00B8559C"/>
    <w:rsid w:val="00B85A5F"/>
    <w:rsid w:val="00B85ABE"/>
    <w:rsid w:val="00B85BD1"/>
    <w:rsid w:val="00B85CC1"/>
    <w:rsid w:val="00B85D4A"/>
    <w:rsid w:val="00B85E32"/>
    <w:rsid w:val="00B8605C"/>
    <w:rsid w:val="00B86231"/>
    <w:rsid w:val="00B862D4"/>
    <w:rsid w:val="00B86311"/>
    <w:rsid w:val="00B867BB"/>
    <w:rsid w:val="00B86803"/>
    <w:rsid w:val="00B86A17"/>
    <w:rsid w:val="00B86BB8"/>
    <w:rsid w:val="00B86CFF"/>
    <w:rsid w:val="00B86DFE"/>
    <w:rsid w:val="00B86EC9"/>
    <w:rsid w:val="00B86F05"/>
    <w:rsid w:val="00B87012"/>
    <w:rsid w:val="00B87031"/>
    <w:rsid w:val="00B8713E"/>
    <w:rsid w:val="00B87245"/>
    <w:rsid w:val="00B87301"/>
    <w:rsid w:val="00B87533"/>
    <w:rsid w:val="00B87698"/>
    <w:rsid w:val="00B87842"/>
    <w:rsid w:val="00B878DC"/>
    <w:rsid w:val="00B8799F"/>
    <w:rsid w:val="00B87AC5"/>
    <w:rsid w:val="00B87C30"/>
    <w:rsid w:val="00B87D2E"/>
    <w:rsid w:val="00B87E38"/>
    <w:rsid w:val="00B9002C"/>
    <w:rsid w:val="00B90399"/>
    <w:rsid w:val="00B904A4"/>
    <w:rsid w:val="00B9062F"/>
    <w:rsid w:val="00B907ED"/>
    <w:rsid w:val="00B90878"/>
    <w:rsid w:val="00B90B4E"/>
    <w:rsid w:val="00B90BCF"/>
    <w:rsid w:val="00B90DDE"/>
    <w:rsid w:val="00B90DF4"/>
    <w:rsid w:val="00B90EB5"/>
    <w:rsid w:val="00B90EB6"/>
    <w:rsid w:val="00B90F8D"/>
    <w:rsid w:val="00B910BB"/>
    <w:rsid w:val="00B911B2"/>
    <w:rsid w:val="00B91243"/>
    <w:rsid w:val="00B913D9"/>
    <w:rsid w:val="00B91563"/>
    <w:rsid w:val="00B916CC"/>
    <w:rsid w:val="00B9175C"/>
    <w:rsid w:val="00B917EE"/>
    <w:rsid w:val="00B91892"/>
    <w:rsid w:val="00B919F2"/>
    <w:rsid w:val="00B91BCD"/>
    <w:rsid w:val="00B91DBE"/>
    <w:rsid w:val="00B92126"/>
    <w:rsid w:val="00B9224C"/>
    <w:rsid w:val="00B9230D"/>
    <w:rsid w:val="00B928D5"/>
    <w:rsid w:val="00B931D8"/>
    <w:rsid w:val="00B93349"/>
    <w:rsid w:val="00B933A6"/>
    <w:rsid w:val="00B93541"/>
    <w:rsid w:val="00B93546"/>
    <w:rsid w:val="00B9355D"/>
    <w:rsid w:val="00B93596"/>
    <w:rsid w:val="00B93692"/>
    <w:rsid w:val="00B93748"/>
    <w:rsid w:val="00B93856"/>
    <w:rsid w:val="00B9388E"/>
    <w:rsid w:val="00B93A1D"/>
    <w:rsid w:val="00B93ACB"/>
    <w:rsid w:val="00B93B82"/>
    <w:rsid w:val="00B93E84"/>
    <w:rsid w:val="00B940BC"/>
    <w:rsid w:val="00B941A1"/>
    <w:rsid w:val="00B94478"/>
    <w:rsid w:val="00B945EF"/>
    <w:rsid w:val="00B94604"/>
    <w:rsid w:val="00B9479E"/>
    <w:rsid w:val="00B947C5"/>
    <w:rsid w:val="00B94ACE"/>
    <w:rsid w:val="00B94C15"/>
    <w:rsid w:val="00B94C6C"/>
    <w:rsid w:val="00B95047"/>
    <w:rsid w:val="00B95197"/>
    <w:rsid w:val="00B9526A"/>
    <w:rsid w:val="00B953A2"/>
    <w:rsid w:val="00B9543E"/>
    <w:rsid w:val="00B95444"/>
    <w:rsid w:val="00B9580F"/>
    <w:rsid w:val="00B95885"/>
    <w:rsid w:val="00B9594E"/>
    <w:rsid w:val="00B95A7D"/>
    <w:rsid w:val="00B95BBD"/>
    <w:rsid w:val="00B960E7"/>
    <w:rsid w:val="00B9619D"/>
    <w:rsid w:val="00B96365"/>
    <w:rsid w:val="00B9636C"/>
    <w:rsid w:val="00B963CC"/>
    <w:rsid w:val="00B963E7"/>
    <w:rsid w:val="00B9641B"/>
    <w:rsid w:val="00B9644D"/>
    <w:rsid w:val="00B9647C"/>
    <w:rsid w:val="00B964A4"/>
    <w:rsid w:val="00B9651F"/>
    <w:rsid w:val="00B96690"/>
    <w:rsid w:val="00B96916"/>
    <w:rsid w:val="00B96A4A"/>
    <w:rsid w:val="00B96A9A"/>
    <w:rsid w:val="00B96B2B"/>
    <w:rsid w:val="00B96D6B"/>
    <w:rsid w:val="00B96F04"/>
    <w:rsid w:val="00B96F79"/>
    <w:rsid w:val="00B9706C"/>
    <w:rsid w:val="00B97095"/>
    <w:rsid w:val="00B970AF"/>
    <w:rsid w:val="00B970DA"/>
    <w:rsid w:val="00B973E9"/>
    <w:rsid w:val="00B975A5"/>
    <w:rsid w:val="00B97B3B"/>
    <w:rsid w:val="00B97EB0"/>
    <w:rsid w:val="00B97FA3"/>
    <w:rsid w:val="00B97FCA"/>
    <w:rsid w:val="00B97FE7"/>
    <w:rsid w:val="00BA00E3"/>
    <w:rsid w:val="00BA0212"/>
    <w:rsid w:val="00BA0251"/>
    <w:rsid w:val="00BA052E"/>
    <w:rsid w:val="00BA0551"/>
    <w:rsid w:val="00BA068E"/>
    <w:rsid w:val="00BA07AF"/>
    <w:rsid w:val="00BA08AC"/>
    <w:rsid w:val="00BA08D2"/>
    <w:rsid w:val="00BA0BDB"/>
    <w:rsid w:val="00BA0D1E"/>
    <w:rsid w:val="00BA0E6C"/>
    <w:rsid w:val="00BA0EBD"/>
    <w:rsid w:val="00BA104C"/>
    <w:rsid w:val="00BA10F4"/>
    <w:rsid w:val="00BA11FC"/>
    <w:rsid w:val="00BA1409"/>
    <w:rsid w:val="00BA1498"/>
    <w:rsid w:val="00BA14A3"/>
    <w:rsid w:val="00BA157D"/>
    <w:rsid w:val="00BA1642"/>
    <w:rsid w:val="00BA16BB"/>
    <w:rsid w:val="00BA16FA"/>
    <w:rsid w:val="00BA1A29"/>
    <w:rsid w:val="00BA1B70"/>
    <w:rsid w:val="00BA1B9D"/>
    <w:rsid w:val="00BA1BFE"/>
    <w:rsid w:val="00BA1C8E"/>
    <w:rsid w:val="00BA20F8"/>
    <w:rsid w:val="00BA210A"/>
    <w:rsid w:val="00BA2270"/>
    <w:rsid w:val="00BA23A0"/>
    <w:rsid w:val="00BA2480"/>
    <w:rsid w:val="00BA260C"/>
    <w:rsid w:val="00BA270B"/>
    <w:rsid w:val="00BA2754"/>
    <w:rsid w:val="00BA276C"/>
    <w:rsid w:val="00BA27E7"/>
    <w:rsid w:val="00BA2BCF"/>
    <w:rsid w:val="00BA2E11"/>
    <w:rsid w:val="00BA2E63"/>
    <w:rsid w:val="00BA2F5D"/>
    <w:rsid w:val="00BA2F8C"/>
    <w:rsid w:val="00BA2FD4"/>
    <w:rsid w:val="00BA3009"/>
    <w:rsid w:val="00BA3016"/>
    <w:rsid w:val="00BA355E"/>
    <w:rsid w:val="00BA35FE"/>
    <w:rsid w:val="00BA36B2"/>
    <w:rsid w:val="00BA36DD"/>
    <w:rsid w:val="00BA3B2D"/>
    <w:rsid w:val="00BA3E0E"/>
    <w:rsid w:val="00BA403B"/>
    <w:rsid w:val="00BA40BB"/>
    <w:rsid w:val="00BA4118"/>
    <w:rsid w:val="00BA458E"/>
    <w:rsid w:val="00BA4687"/>
    <w:rsid w:val="00BA4A7A"/>
    <w:rsid w:val="00BA4B0C"/>
    <w:rsid w:val="00BA4B88"/>
    <w:rsid w:val="00BA4B9E"/>
    <w:rsid w:val="00BA4BA9"/>
    <w:rsid w:val="00BA50AF"/>
    <w:rsid w:val="00BA50D7"/>
    <w:rsid w:val="00BA5180"/>
    <w:rsid w:val="00BA53A5"/>
    <w:rsid w:val="00BA54CE"/>
    <w:rsid w:val="00BA5616"/>
    <w:rsid w:val="00BA574D"/>
    <w:rsid w:val="00BA5A35"/>
    <w:rsid w:val="00BA5AD3"/>
    <w:rsid w:val="00BA5B3A"/>
    <w:rsid w:val="00BA5C23"/>
    <w:rsid w:val="00BA5EA6"/>
    <w:rsid w:val="00BA5FCB"/>
    <w:rsid w:val="00BA6211"/>
    <w:rsid w:val="00BA630B"/>
    <w:rsid w:val="00BA66A8"/>
    <w:rsid w:val="00BA67D4"/>
    <w:rsid w:val="00BA6937"/>
    <w:rsid w:val="00BA697E"/>
    <w:rsid w:val="00BA6BB0"/>
    <w:rsid w:val="00BA6CA6"/>
    <w:rsid w:val="00BA6CEC"/>
    <w:rsid w:val="00BA6D41"/>
    <w:rsid w:val="00BA6DF6"/>
    <w:rsid w:val="00BA719D"/>
    <w:rsid w:val="00BA74DC"/>
    <w:rsid w:val="00BA74E8"/>
    <w:rsid w:val="00BA7546"/>
    <w:rsid w:val="00BA7547"/>
    <w:rsid w:val="00BA754F"/>
    <w:rsid w:val="00BA7627"/>
    <w:rsid w:val="00BA7882"/>
    <w:rsid w:val="00BA7910"/>
    <w:rsid w:val="00BA7E41"/>
    <w:rsid w:val="00BA7E83"/>
    <w:rsid w:val="00BB0005"/>
    <w:rsid w:val="00BB014D"/>
    <w:rsid w:val="00BB037A"/>
    <w:rsid w:val="00BB04E4"/>
    <w:rsid w:val="00BB0552"/>
    <w:rsid w:val="00BB05CA"/>
    <w:rsid w:val="00BB0740"/>
    <w:rsid w:val="00BB092D"/>
    <w:rsid w:val="00BB096C"/>
    <w:rsid w:val="00BB09CB"/>
    <w:rsid w:val="00BB09EA"/>
    <w:rsid w:val="00BB0B80"/>
    <w:rsid w:val="00BB0DBC"/>
    <w:rsid w:val="00BB0DFE"/>
    <w:rsid w:val="00BB0F7D"/>
    <w:rsid w:val="00BB117D"/>
    <w:rsid w:val="00BB15C3"/>
    <w:rsid w:val="00BB1773"/>
    <w:rsid w:val="00BB1AA6"/>
    <w:rsid w:val="00BB1B81"/>
    <w:rsid w:val="00BB1DD6"/>
    <w:rsid w:val="00BB1E78"/>
    <w:rsid w:val="00BB1EB2"/>
    <w:rsid w:val="00BB1FF6"/>
    <w:rsid w:val="00BB2136"/>
    <w:rsid w:val="00BB246D"/>
    <w:rsid w:val="00BB25DE"/>
    <w:rsid w:val="00BB2672"/>
    <w:rsid w:val="00BB2787"/>
    <w:rsid w:val="00BB279B"/>
    <w:rsid w:val="00BB2832"/>
    <w:rsid w:val="00BB2992"/>
    <w:rsid w:val="00BB2B2D"/>
    <w:rsid w:val="00BB2C9F"/>
    <w:rsid w:val="00BB2EBD"/>
    <w:rsid w:val="00BB2EF6"/>
    <w:rsid w:val="00BB2FA1"/>
    <w:rsid w:val="00BB30EA"/>
    <w:rsid w:val="00BB311A"/>
    <w:rsid w:val="00BB3337"/>
    <w:rsid w:val="00BB33F6"/>
    <w:rsid w:val="00BB34AD"/>
    <w:rsid w:val="00BB3902"/>
    <w:rsid w:val="00BB3959"/>
    <w:rsid w:val="00BB3979"/>
    <w:rsid w:val="00BB39AB"/>
    <w:rsid w:val="00BB3A39"/>
    <w:rsid w:val="00BB3ACB"/>
    <w:rsid w:val="00BB3BE8"/>
    <w:rsid w:val="00BB3C79"/>
    <w:rsid w:val="00BB3C81"/>
    <w:rsid w:val="00BB3CBE"/>
    <w:rsid w:val="00BB3DF4"/>
    <w:rsid w:val="00BB3E37"/>
    <w:rsid w:val="00BB3EF0"/>
    <w:rsid w:val="00BB3FE1"/>
    <w:rsid w:val="00BB4033"/>
    <w:rsid w:val="00BB4041"/>
    <w:rsid w:val="00BB40EC"/>
    <w:rsid w:val="00BB41E6"/>
    <w:rsid w:val="00BB43D3"/>
    <w:rsid w:val="00BB4440"/>
    <w:rsid w:val="00BB4781"/>
    <w:rsid w:val="00BB4860"/>
    <w:rsid w:val="00BB4939"/>
    <w:rsid w:val="00BB4A9B"/>
    <w:rsid w:val="00BB4BC2"/>
    <w:rsid w:val="00BB4E0F"/>
    <w:rsid w:val="00BB4E63"/>
    <w:rsid w:val="00BB5059"/>
    <w:rsid w:val="00BB51B6"/>
    <w:rsid w:val="00BB5556"/>
    <w:rsid w:val="00BB55F4"/>
    <w:rsid w:val="00BB563B"/>
    <w:rsid w:val="00BB5685"/>
    <w:rsid w:val="00BB58FA"/>
    <w:rsid w:val="00BB5904"/>
    <w:rsid w:val="00BB5914"/>
    <w:rsid w:val="00BB5B7F"/>
    <w:rsid w:val="00BB5D35"/>
    <w:rsid w:val="00BB5D55"/>
    <w:rsid w:val="00BB5D56"/>
    <w:rsid w:val="00BB5E65"/>
    <w:rsid w:val="00BB5E87"/>
    <w:rsid w:val="00BB5FD9"/>
    <w:rsid w:val="00BB6175"/>
    <w:rsid w:val="00BB6588"/>
    <w:rsid w:val="00BB658C"/>
    <w:rsid w:val="00BB663B"/>
    <w:rsid w:val="00BB6793"/>
    <w:rsid w:val="00BB6800"/>
    <w:rsid w:val="00BB685D"/>
    <w:rsid w:val="00BB698B"/>
    <w:rsid w:val="00BB69AD"/>
    <w:rsid w:val="00BB6EFE"/>
    <w:rsid w:val="00BB6F74"/>
    <w:rsid w:val="00BB6FCE"/>
    <w:rsid w:val="00BB70E8"/>
    <w:rsid w:val="00BB70EB"/>
    <w:rsid w:val="00BB7200"/>
    <w:rsid w:val="00BB7257"/>
    <w:rsid w:val="00BB72F8"/>
    <w:rsid w:val="00BB74F2"/>
    <w:rsid w:val="00BB75A8"/>
    <w:rsid w:val="00BB78BF"/>
    <w:rsid w:val="00BB78DB"/>
    <w:rsid w:val="00BB79BB"/>
    <w:rsid w:val="00BB7B57"/>
    <w:rsid w:val="00BB7C29"/>
    <w:rsid w:val="00BB7CBE"/>
    <w:rsid w:val="00BC0040"/>
    <w:rsid w:val="00BC02E6"/>
    <w:rsid w:val="00BC054E"/>
    <w:rsid w:val="00BC05E3"/>
    <w:rsid w:val="00BC0891"/>
    <w:rsid w:val="00BC0910"/>
    <w:rsid w:val="00BC09CA"/>
    <w:rsid w:val="00BC0C42"/>
    <w:rsid w:val="00BC0CE9"/>
    <w:rsid w:val="00BC0D36"/>
    <w:rsid w:val="00BC0DA3"/>
    <w:rsid w:val="00BC0EE3"/>
    <w:rsid w:val="00BC0F23"/>
    <w:rsid w:val="00BC105E"/>
    <w:rsid w:val="00BC10E4"/>
    <w:rsid w:val="00BC10F5"/>
    <w:rsid w:val="00BC1246"/>
    <w:rsid w:val="00BC1253"/>
    <w:rsid w:val="00BC1342"/>
    <w:rsid w:val="00BC13C1"/>
    <w:rsid w:val="00BC1453"/>
    <w:rsid w:val="00BC151B"/>
    <w:rsid w:val="00BC1530"/>
    <w:rsid w:val="00BC1682"/>
    <w:rsid w:val="00BC1742"/>
    <w:rsid w:val="00BC1837"/>
    <w:rsid w:val="00BC1A0E"/>
    <w:rsid w:val="00BC1AA5"/>
    <w:rsid w:val="00BC1B9F"/>
    <w:rsid w:val="00BC1C17"/>
    <w:rsid w:val="00BC1C56"/>
    <w:rsid w:val="00BC1DC9"/>
    <w:rsid w:val="00BC1FB7"/>
    <w:rsid w:val="00BC21EF"/>
    <w:rsid w:val="00BC2396"/>
    <w:rsid w:val="00BC26A4"/>
    <w:rsid w:val="00BC26DD"/>
    <w:rsid w:val="00BC27DA"/>
    <w:rsid w:val="00BC2A9B"/>
    <w:rsid w:val="00BC2B41"/>
    <w:rsid w:val="00BC2BED"/>
    <w:rsid w:val="00BC2DC4"/>
    <w:rsid w:val="00BC2E03"/>
    <w:rsid w:val="00BC2E05"/>
    <w:rsid w:val="00BC2F00"/>
    <w:rsid w:val="00BC2F5E"/>
    <w:rsid w:val="00BC2F6E"/>
    <w:rsid w:val="00BC3063"/>
    <w:rsid w:val="00BC31EB"/>
    <w:rsid w:val="00BC3278"/>
    <w:rsid w:val="00BC340C"/>
    <w:rsid w:val="00BC36BE"/>
    <w:rsid w:val="00BC3BF8"/>
    <w:rsid w:val="00BC3C09"/>
    <w:rsid w:val="00BC3D9C"/>
    <w:rsid w:val="00BC3E92"/>
    <w:rsid w:val="00BC3EF7"/>
    <w:rsid w:val="00BC3FFD"/>
    <w:rsid w:val="00BC416F"/>
    <w:rsid w:val="00BC42A7"/>
    <w:rsid w:val="00BC4307"/>
    <w:rsid w:val="00BC432F"/>
    <w:rsid w:val="00BC441D"/>
    <w:rsid w:val="00BC485A"/>
    <w:rsid w:val="00BC492A"/>
    <w:rsid w:val="00BC4A4C"/>
    <w:rsid w:val="00BC4A78"/>
    <w:rsid w:val="00BC4A7A"/>
    <w:rsid w:val="00BC4AB9"/>
    <w:rsid w:val="00BC4D0B"/>
    <w:rsid w:val="00BC4DD9"/>
    <w:rsid w:val="00BC4DF8"/>
    <w:rsid w:val="00BC4E9A"/>
    <w:rsid w:val="00BC4F09"/>
    <w:rsid w:val="00BC5019"/>
    <w:rsid w:val="00BC5262"/>
    <w:rsid w:val="00BC535B"/>
    <w:rsid w:val="00BC5374"/>
    <w:rsid w:val="00BC5432"/>
    <w:rsid w:val="00BC5546"/>
    <w:rsid w:val="00BC5692"/>
    <w:rsid w:val="00BC5713"/>
    <w:rsid w:val="00BC5821"/>
    <w:rsid w:val="00BC58A6"/>
    <w:rsid w:val="00BC5949"/>
    <w:rsid w:val="00BC599A"/>
    <w:rsid w:val="00BC5A16"/>
    <w:rsid w:val="00BC5A49"/>
    <w:rsid w:val="00BC6434"/>
    <w:rsid w:val="00BC6447"/>
    <w:rsid w:val="00BC67B0"/>
    <w:rsid w:val="00BC6879"/>
    <w:rsid w:val="00BC68DA"/>
    <w:rsid w:val="00BC6BCE"/>
    <w:rsid w:val="00BC6DBA"/>
    <w:rsid w:val="00BC6F3F"/>
    <w:rsid w:val="00BC7037"/>
    <w:rsid w:val="00BC707D"/>
    <w:rsid w:val="00BC7157"/>
    <w:rsid w:val="00BC7281"/>
    <w:rsid w:val="00BC7379"/>
    <w:rsid w:val="00BC7394"/>
    <w:rsid w:val="00BC7561"/>
    <w:rsid w:val="00BC762C"/>
    <w:rsid w:val="00BC7746"/>
    <w:rsid w:val="00BC77F7"/>
    <w:rsid w:val="00BC7990"/>
    <w:rsid w:val="00BC79C7"/>
    <w:rsid w:val="00BC7F29"/>
    <w:rsid w:val="00BC7F72"/>
    <w:rsid w:val="00BD0297"/>
    <w:rsid w:val="00BD030C"/>
    <w:rsid w:val="00BD05C2"/>
    <w:rsid w:val="00BD0A14"/>
    <w:rsid w:val="00BD0D1B"/>
    <w:rsid w:val="00BD0E2E"/>
    <w:rsid w:val="00BD0E44"/>
    <w:rsid w:val="00BD0E45"/>
    <w:rsid w:val="00BD1050"/>
    <w:rsid w:val="00BD109B"/>
    <w:rsid w:val="00BD1393"/>
    <w:rsid w:val="00BD14A5"/>
    <w:rsid w:val="00BD14E5"/>
    <w:rsid w:val="00BD159F"/>
    <w:rsid w:val="00BD15AE"/>
    <w:rsid w:val="00BD1621"/>
    <w:rsid w:val="00BD1630"/>
    <w:rsid w:val="00BD189B"/>
    <w:rsid w:val="00BD18F7"/>
    <w:rsid w:val="00BD1902"/>
    <w:rsid w:val="00BD192E"/>
    <w:rsid w:val="00BD1955"/>
    <w:rsid w:val="00BD1CD9"/>
    <w:rsid w:val="00BD1D00"/>
    <w:rsid w:val="00BD1D3B"/>
    <w:rsid w:val="00BD1F08"/>
    <w:rsid w:val="00BD1FF3"/>
    <w:rsid w:val="00BD20BA"/>
    <w:rsid w:val="00BD20F5"/>
    <w:rsid w:val="00BD21B8"/>
    <w:rsid w:val="00BD228F"/>
    <w:rsid w:val="00BD22F2"/>
    <w:rsid w:val="00BD2323"/>
    <w:rsid w:val="00BD2560"/>
    <w:rsid w:val="00BD26A8"/>
    <w:rsid w:val="00BD26FB"/>
    <w:rsid w:val="00BD280B"/>
    <w:rsid w:val="00BD29BA"/>
    <w:rsid w:val="00BD29D1"/>
    <w:rsid w:val="00BD2A1E"/>
    <w:rsid w:val="00BD2A88"/>
    <w:rsid w:val="00BD2AEF"/>
    <w:rsid w:val="00BD2B26"/>
    <w:rsid w:val="00BD2BDF"/>
    <w:rsid w:val="00BD2C72"/>
    <w:rsid w:val="00BD313C"/>
    <w:rsid w:val="00BD322B"/>
    <w:rsid w:val="00BD3253"/>
    <w:rsid w:val="00BD3636"/>
    <w:rsid w:val="00BD3649"/>
    <w:rsid w:val="00BD3756"/>
    <w:rsid w:val="00BD3801"/>
    <w:rsid w:val="00BD387F"/>
    <w:rsid w:val="00BD392E"/>
    <w:rsid w:val="00BD3984"/>
    <w:rsid w:val="00BD3AFC"/>
    <w:rsid w:val="00BD3B74"/>
    <w:rsid w:val="00BD3B75"/>
    <w:rsid w:val="00BD3CB6"/>
    <w:rsid w:val="00BD3DE6"/>
    <w:rsid w:val="00BD3E34"/>
    <w:rsid w:val="00BD3F64"/>
    <w:rsid w:val="00BD41D6"/>
    <w:rsid w:val="00BD41DC"/>
    <w:rsid w:val="00BD42C1"/>
    <w:rsid w:val="00BD4351"/>
    <w:rsid w:val="00BD4435"/>
    <w:rsid w:val="00BD4595"/>
    <w:rsid w:val="00BD46DB"/>
    <w:rsid w:val="00BD4883"/>
    <w:rsid w:val="00BD4B36"/>
    <w:rsid w:val="00BD4B5F"/>
    <w:rsid w:val="00BD4BBD"/>
    <w:rsid w:val="00BD4BC6"/>
    <w:rsid w:val="00BD4E2C"/>
    <w:rsid w:val="00BD4ECD"/>
    <w:rsid w:val="00BD5000"/>
    <w:rsid w:val="00BD514B"/>
    <w:rsid w:val="00BD5214"/>
    <w:rsid w:val="00BD5356"/>
    <w:rsid w:val="00BD5469"/>
    <w:rsid w:val="00BD5496"/>
    <w:rsid w:val="00BD55DC"/>
    <w:rsid w:val="00BD5768"/>
    <w:rsid w:val="00BD590D"/>
    <w:rsid w:val="00BD59E7"/>
    <w:rsid w:val="00BD59FF"/>
    <w:rsid w:val="00BD5B09"/>
    <w:rsid w:val="00BD5B4D"/>
    <w:rsid w:val="00BD5D45"/>
    <w:rsid w:val="00BD5DF2"/>
    <w:rsid w:val="00BD5E3A"/>
    <w:rsid w:val="00BD5ED8"/>
    <w:rsid w:val="00BD5F33"/>
    <w:rsid w:val="00BD5F6C"/>
    <w:rsid w:val="00BD619B"/>
    <w:rsid w:val="00BD6272"/>
    <w:rsid w:val="00BD63C8"/>
    <w:rsid w:val="00BD63E4"/>
    <w:rsid w:val="00BD66C7"/>
    <w:rsid w:val="00BD674F"/>
    <w:rsid w:val="00BD679A"/>
    <w:rsid w:val="00BD6814"/>
    <w:rsid w:val="00BD6830"/>
    <w:rsid w:val="00BD6AD3"/>
    <w:rsid w:val="00BD6C34"/>
    <w:rsid w:val="00BD6C68"/>
    <w:rsid w:val="00BD6F83"/>
    <w:rsid w:val="00BD6FA7"/>
    <w:rsid w:val="00BD710D"/>
    <w:rsid w:val="00BD7166"/>
    <w:rsid w:val="00BD73D0"/>
    <w:rsid w:val="00BD7611"/>
    <w:rsid w:val="00BD7734"/>
    <w:rsid w:val="00BD774E"/>
    <w:rsid w:val="00BD775E"/>
    <w:rsid w:val="00BD7819"/>
    <w:rsid w:val="00BD78F9"/>
    <w:rsid w:val="00BD7A41"/>
    <w:rsid w:val="00BD7AD9"/>
    <w:rsid w:val="00BD7AF1"/>
    <w:rsid w:val="00BD7E2C"/>
    <w:rsid w:val="00BD7EB9"/>
    <w:rsid w:val="00BE00A0"/>
    <w:rsid w:val="00BE00B7"/>
    <w:rsid w:val="00BE01DF"/>
    <w:rsid w:val="00BE09D6"/>
    <w:rsid w:val="00BE0B68"/>
    <w:rsid w:val="00BE0E89"/>
    <w:rsid w:val="00BE0EDF"/>
    <w:rsid w:val="00BE1018"/>
    <w:rsid w:val="00BE107D"/>
    <w:rsid w:val="00BE109F"/>
    <w:rsid w:val="00BE1416"/>
    <w:rsid w:val="00BE1466"/>
    <w:rsid w:val="00BE1609"/>
    <w:rsid w:val="00BE1632"/>
    <w:rsid w:val="00BE1729"/>
    <w:rsid w:val="00BE17BE"/>
    <w:rsid w:val="00BE190D"/>
    <w:rsid w:val="00BE190F"/>
    <w:rsid w:val="00BE195F"/>
    <w:rsid w:val="00BE1972"/>
    <w:rsid w:val="00BE19C9"/>
    <w:rsid w:val="00BE19CA"/>
    <w:rsid w:val="00BE19FD"/>
    <w:rsid w:val="00BE19FF"/>
    <w:rsid w:val="00BE1AEC"/>
    <w:rsid w:val="00BE1CB8"/>
    <w:rsid w:val="00BE1FAE"/>
    <w:rsid w:val="00BE2036"/>
    <w:rsid w:val="00BE213A"/>
    <w:rsid w:val="00BE2281"/>
    <w:rsid w:val="00BE25E0"/>
    <w:rsid w:val="00BE282D"/>
    <w:rsid w:val="00BE294D"/>
    <w:rsid w:val="00BE2980"/>
    <w:rsid w:val="00BE2A00"/>
    <w:rsid w:val="00BE2B34"/>
    <w:rsid w:val="00BE2D80"/>
    <w:rsid w:val="00BE3071"/>
    <w:rsid w:val="00BE30F7"/>
    <w:rsid w:val="00BE3359"/>
    <w:rsid w:val="00BE36F0"/>
    <w:rsid w:val="00BE3770"/>
    <w:rsid w:val="00BE382F"/>
    <w:rsid w:val="00BE3872"/>
    <w:rsid w:val="00BE38F2"/>
    <w:rsid w:val="00BE3B73"/>
    <w:rsid w:val="00BE3C44"/>
    <w:rsid w:val="00BE3DA1"/>
    <w:rsid w:val="00BE42AB"/>
    <w:rsid w:val="00BE4349"/>
    <w:rsid w:val="00BE4566"/>
    <w:rsid w:val="00BE4750"/>
    <w:rsid w:val="00BE49AE"/>
    <w:rsid w:val="00BE4A1A"/>
    <w:rsid w:val="00BE4A26"/>
    <w:rsid w:val="00BE4C46"/>
    <w:rsid w:val="00BE4DA0"/>
    <w:rsid w:val="00BE4EC6"/>
    <w:rsid w:val="00BE4F4D"/>
    <w:rsid w:val="00BE52EE"/>
    <w:rsid w:val="00BE5570"/>
    <w:rsid w:val="00BE563C"/>
    <w:rsid w:val="00BE563D"/>
    <w:rsid w:val="00BE564D"/>
    <w:rsid w:val="00BE5A9D"/>
    <w:rsid w:val="00BE5AC7"/>
    <w:rsid w:val="00BE5BF2"/>
    <w:rsid w:val="00BE5C51"/>
    <w:rsid w:val="00BE5E19"/>
    <w:rsid w:val="00BE5E4D"/>
    <w:rsid w:val="00BE5FCE"/>
    <w:rsid w:val="00BE607C"/>
    <w:rsid w:val="00BE60A6"/>
    <w:rsid w:val="00BE60BD"/>
    <w:rsid w:val="00BE61DC"/>
    <w:rsid w:val="00BE628B"/>
    <w:rsid w:val="00BE628F"/>
    <w:rsid w:val="00BE6363"/>
    <w:rsid w:val="00BE63DF"/>
    <w:rsid w:val="00BE6565"/>
    <w:rsid w:val="00BE66D6"/>
    <w:rsid w:val="00BE688A"/>
    <w:rsid w:val="00BE6893"/>
    <w:rsid w:val="00BE68EB"/>
    <w:rsid w:val="00BE6953"/>
    <w:rsid w:val="00BE69F4"/>
    <w:rsid w:val="00BE6C17"/>
    <w:rsid w:val="00BE6C5A"/>
    <w:rsid w:val="00BE6CCD"/>
    <w:rsid w:val="00BE6E71"/>
    <w:rsid w:val="00BE7199"/>
    <w:rsid w:val="00BE71F4"/>
    <w:rsid w:val="00BE7203"/>
    <w:rsid w:val="00BE73D9"/>
    <w:rsid w:val="00BE771A"/>
    <w:rsid w:val="00BE773B"/>
    <w:rsid w:val="00BE7888"/>
    <w:rsid w:val="00BE7979"/>
    <w:rsid w:val="00BE7A93"/>
    <w:rsid w:val="00BF0211"/>
    <w:rsid w:val="00BF031C"/>
    <w:rsid w:val="00BF0824"/>
    <w:rsid w:val="00BF0904"/>
    <w:rsid w:val="00BF09AD"/>
    <w:rsid w:val="00BF0C05"/>
    <w:rsid w:val="00BF0EC3"/>
    <w:rsid w:val="00BF1049"/>
    <w:rsid w:val="00BF10A5"/>
    <w:rsid w:val="00BF10D6"/>
    <w:rsid w:val="00BF1116"/>
    <w:rsid w:val="00BF1129"/>
    <w:rsid w:val="00BF1229"/>
    <w:rsid w:val="00BF12FA"/>
    <w:rsid w:val="00BF14B2"/>
    <w:rsid w:val="00BF17F2"/>
    <w:rsid w:val="00BF1879"/>
    <w:rsid w:val="00BF1902"/>
    <w:rsid w:val="00BF1CC2"/>
    <w:rsid w:val="00BF1ED2"/>
    <w:rsid w:val="00BF1F49"/>
    <w:rsid w:val="00BF204B"/>
    <w:rsid w:val="00BF20A5"/>
    <w:rsid w:val="00BF21CE"/>
    <w:rsid w:val="00BF2685"/>
    <w:rsid w:val="00BF26A4"/>
    <w:rsid w:val="00BF2B2B"/>
    <w:rsid w:val="00BF2B8E"/>
    <w:rsid w:val="00BF2C04"/>
    <w:rsid w:val="00BF2E40"/>
    <w:rsid w:val="00BF3086"/>
    <w:rsid w:val="00BF30A8"/>
    <w:rsid w:val="00BF31D0"/>
    <w:rsid w:val="00BF3370"/>
    <w:rsid w:val="00BF37DD"/>
    <w:rsid w:val="00BF392C"/>
    <w:rsid w:val="00BF39AA"/>
    <w:rsid w:val="00BF3AEB"/>
    <w:rsid w:val="00BF3FEA"/>
    <w:rsid w:val="00BF40DA"/>
    <w:rsid w:val="00BF435F"/>
    <w:rsid w:val="00BF4392"/>
    <w:rsid w:val="00BF439C"/>
    <w:rsid w:val="00BF4517"/>
    <w:rsid w:val="00BF4800"/>
    <w:rsid w:val="00BF4884"/>
    <w:rsid w:val="00BF49D9"/>
    <w:rsid w:val="00BF4A98"/>
    <w:rsid w:val="00BF4BB2"/>
    <w:rsid w:val="00BF4CCD"/>
    <w:rsid w:val="00BF4D0A"/>
    <w:rsid w:val="00BF5098"/>
    <w:rsid w:val="00BF527B"/>
    <w:rsid w:val="00BF5464"/>
    <w:rsid w:val="00BF5606"/>
    <w:rsid w:val="00BF57DD"/>
    <w:rsid w:val="00BF57E4"/>
    <w:rsid w:val="00BF57F1"/>
    <w:rsid w:val="00BF5936"/>
    <w:rsid w:val="00BF5B5A"/>
    <w:rsid w:val="00BF5C4B"/>
    <w:rsid w:val="00BF5D06"/>
    <w:rsid w:val="00BF5D4D"/>
    <w:rsid w:val="00BF608F"/>
    <w:rsid w:val="00BF614B"/>
    <w:rsid w:val="00BF61DD"/>
    <w:rsid w:val="00BF62E2"/>
    <w:rsid w:val="00BF6479"/>
    <w:rsid w:val="00BF6763"/>
    <w:rsid w:val="00BF6A63"/>
    <w:rsid w:val="00BF6A7A"/>
    <w:rsid w:val="00BF6CA4"/>
    <w:rsid w:val="00BF7528"/>
    <w:rsid w:val="00BF758F"/>
    <w:rsid w:val="00BF7607"/>
    <w:rsid w:val="00BF76B6"/>
    <w:rsid w:val="00BF7761"/>
    <w:rsid w:val="00BF7967"/>
    <w:rsid w:val="00BF7A06"/>
    <w:rsid w:val="00BF7A7D"/>
    <w:rsid w:val="00BF7B7D"/>
    <w:rsid w:val="00BF7CCD"/>
    <w:rsid w:val="00C00084"/>
    <w:rsid w:val="00C00636"/>
    <w:rsid w:val="00C007E8"/>
    <w:rsid w:val="00C00EF5"/>
    <w:rsid w:val="00C00F6F"/>
    <w:rsid w:val="00C011C7"/>
    <w:rsid w:val="00C0167C"/>
    <w:rsid w:val="00C01806"/>
    <w:rsid w:val="00C0181D"/>
    <w:rsid w:val="00C01841"/>
    <w:rsid w:val="00C01A3D"/>
    <w:rsid w:val="00C01B83"/>
    <w:rsid w:val="00C01EC7"/>
    <w:rsid w:val="00C020B5"/>
    <w:rsid w:val="00C021FA"/>
    <w:rsid w:val="00C025B5"/>
    <w:rsid w:val="00C029DD"/>
    <w:rsid w:val="00C02E67"/>
    <w:rsid w:val="00C033AE"/>
    <w:rsid w:val="00C03724"/>
    <w:rsid w:val="00C03872"/>
    <w:rsid w:val="00C03A22"/>
    <w:rsid w:val="00C03B88"/>
    <w:rsid w:val="00C03D58"/>
    <w:rsid w:val="00C03D7D"/>
    <w:rsid w:val="00C03DC9"/>
    <w:rsid w:val="00C03EF4"/>
    <w:rsid w:val="00C03F4F"/>
    <w:rsid w:val="00C04373"/>
    <w:rsid w:val="00C04605"/>
    <w:rsid w:val="00C047F3"/>
    <w:rsid w:val="00C049C5"/>
    <w:rsid w:val="00C04B5B"/>
    <w:rsid w:val="00C04DD0"/>
    <w:rsid w:val="00C04DF8"/>
    <w:rsid w:val="00C04EF9"/>
    <w:rsid w:val="00C0507E"/>
    <w:rsid w:val="00C0523A"/>
    <w:rsid w:val="00C052BD"/>
    <w:rsid w:val="00C0537F"/>
    <w:rsid w:val="00C055BE"/>
    <w:rsid w:val="00C05673"/>
    <w:rsid w:val="00C059BC"/>
    <w:rsid w:val="00C05B30"/>
    <w:rsid w:val="00C05BEA"/>
    <w:rsid w:val="00C05F7F"/>
    <w:rsid w:val="00C0606E"/>
    <w:rsid w:val="00C06094"/>
    <w:rsid w:val="00C0617E"/>
    <w:rsid w:val="00C06302"/>
    <w:rsid w:val="00C0691F"/>
    <w:rsid w:val="00C06A73"/>
    <w:rsid w:val="00C06B40"/>
    <w:rsid w:val="00C06B4B"/>
    <w:rsid w:val="00C06BF2"/>
    <w:rsid w:val="00C06DAB"/>
    <w:rsid w:val="00C06DB0"/>
    <w:rsid w:val="00C0700A"/>
    <w:rsid w:val="00C07011"/>
    <w:rsid w:val="00C070B3"/>
    <w:rsid w:val="00C07240"/>
    <w:rsid w:val="00C07492"/>
    <w:rsid w:val="00C0758D"/>
    <w:rsid w:val="00C075C8"/>
    <w:rsid w:val="00C07696"/>
    <w:rsid w:val="00C077C3"/>
    <w:rsid w:val="00C07957"/>
    <w:rsid w:val="00C07A1B"/>
    <w:rsid w:val="00C07B1A"/>
    <w:rsid w:val="00C07B64"/>
    <w:rsid w:val="00C07C36"/>
    <w:rsid w:val="00C07CC0"/>
    <w:rsid w:val="00C07D3D"/>
    <w:rsid w:val="00C07E49"/>
    <w:rsid w:val="00C07FE3"/>
    <w:rsid w:val="00C101EF"/>
    <w:rsid w:val="00C102CD"/>
    <w:rsid w:val="00C10483"/>
    <w:rsid w:val="00C105C1"/>
    <w:rsid w:val="00C105C7"/>
    <w:rsid w:val="00C106D3"/>
    <w:rsid w:val="00C107F7"/>
    <w:rsid w:val="00C1087D"/>
    <w:rsid w:val="00C10936"/>
    <w:rsid w:val="00C109A5"/>
    <w:rsid w:val="00C10AB4"/>
    <w:rsid w:val="00C10ADF"/>
    <w:rsid w:val="00C10B65"/>
    <w:rsid w:val="00C10B85"/>
    <w:rsid w:val="00C10BCF"/>
    <w:rsid w:val="00C10C0C"/>
    <w:rsid w:val="00C10D0E"/>
    <w:rsid w:val="00C10E22"/>
    <w:rsid w:val="00C10E35"/>
    <w:rsid w:val="00C110CB"/>
    <w:rsid w:val="00C110F0"/>
    <w:rsid w:val="00C111BB"/>
    <w:rsid w:val="00C113CF"/>
    <w:rsid w:val="00C1157E"/>
    <w:rsid w:val="00C115F5"/>
    <w:rsid w:val="00C11739"/>
    <w:rsid w:val="00C117AE"/>
    <w:rsid w:val="00C117C2"/>
    <w:rsid w:val="00C118D8"/>
    <w:rsid w:val="00C11BFA"/>
    <w:rsid w:val="00C11D7E"/>
    <w:rsid w:val="00C11EB9"/>
    <w:rsid w:val="00C12129"/>
    <w:rsid w:val="00C1216C"/>
    <w:rsid w:val="00C122F5"/>
    <w:rsid w:val="00C12401"/>
    <w:rsid w:val="00C1261A"/>
    <w:rsid w:val="00C129E0"/>
    <w:rsid w:val="00C12BA3"/>
    <w:rsid w:val="00C12BBF"/>
    <w:rsid w:val="00C12E6F"/>
    <w:rsid w:val="00C13110"/>
    <w:rsid w:val="00C134DC"/>
    <w:rsid w:val="00C1352A"/>
    <w:rsid w:val="00C1384B"/>
    <w:rsid w:val="00C138CF"/>
    <w:rsid w:val="00C13B28"/>
    <w:rsid w:val="00C13C5E"/>
    <w:rsid w:val="00C13C86"/>
    <w:rsid w:val="00C13DEB"/>
    <w:rsid w:val="00C13E1E"/>
    <w:rsid w:val="00C140D7"/>
    <w:rsid w:val="00C1412B"/>
    <w:rsid w:val="00C142FE"/>
    <w:rsid w:val="00C14384"/>
    <w:rsid w:val="00C146FA"/>
    <w:rsid w:val="00C1482B"/>
    <w:rsid w:val="00C14843"/>
    <w:rsid w:val="00C14914"/>
    <w:rsid w:val="00C149B0"/>
    <w:rsid w:val="00C14A28"/>
    <w:rsid w:val="00C14B5B"/>
    <w:rsid w:val="00C14BDF"/>
    <w:rsid w:val="00C14C0F"/>
    <w:rsid w:val="00C14C10"/>
    <w:rsid w:val="00C14E51"/>
    <w:rsid w:val="00C14F46"/>
    <w:rsid w:val="00C153F1"/>
    <w:rsid w:val="00C1545D"/>
    <w:rsid w:val="00C15556"/>
    <w:rsid w:val="00C155FE"/>
    <w:rsid w:val="00C15C31"/>
    <w:rsid w:val="00C15C86"/>
    <w:rsid w:val="00C15CDE"/>
    <w:rsid w:val="00C15E51"/>
    <w:rsid w:val="00C15EDE"/>
    <w:rsid w:val="00C16016"/>
    <w:rsid w:val="00C1610C"/>
    <w:rsid w:val="00C162DF"/>
    <w:rsid w:val="00C1644D"/>
    <w:rsid w:val="00C1647C"/>
    <w:rsid w:val="00C16566"/>
    <w:rsid w:val="00C165A3"/>
    <w:rsid w:val="00C1672F"/>
    <w:rsid w:val="00C16739"/>
    <w:rsid w:val="00C167B6"/>
    <w:rsid w:val="00C169B8"/>
    <w:rsid w:val="00C16AB2"/>
    <w:rsid w:val="00C16B2B"/>
    <w:rsid w:val="00C16B52"/>
    <w:rsid w:val="00C16BA1"/>
    <w:rsid w:val="00C16CB5"/>
    <w:rsid w:val="00C16F56"/>
    <w:rsid w:val="00C17007"/>
    <w:rsid w:val="00C174C4"/>
    <w:rsid w:val="00C1758A"/>
    <w:rsid w:val="00C176AB"/>
    <w:rsid w:val="00C17733"/>
    <w:rsid w:val="00C17920"/>
    <w:rsid w:val="00C17927"/>
    <w:rsid w:val="00C17AF0"/>
    <w:rsid w:val="00C17B02"/>
    <w:rsid w:val="00C17C7D"/>
    <w:rsid w:val="00C17C98"/>
    <w:rsid w:val="00C17CC7"/>
    <w:rsid w:val="00C17CCD"/>
    <w:rsid w:val="00C17CE0"/>
    <w:rsid w:val="00C20150"/>
    <w:rsid w:val="00C201EA"/>
    <w:rsid w:val="00C203A6"/>
    <w:rsid w:val="00C20410"/>
    <w:rsid w:val="00C2041D"/>
    <w:rsid w:val="00C204A6"/>
    <w:rsid w:val="00C20717"/>
    <w:rsid w:val="00C20844"/>
    <w:rsid w:val="00C2097B"/>
    <w:rsid w:val="00C20A49"/>
    <w:rsid w:val="00C20B5D"/>
    <w:rsid w:val="00C20C1C"/>
    <w:rsid w:val="00C20C76"/>
    <w:rsid w:val="00C20EA9"/>
    <w:rsid w:val="00C20FF1"/>
    <w:rsid w:val="00C21454"/>
    <w:rsid w:val="00C215E2"/>
    <w:rsid w:val="00C2169C"/>
    <w:rsid w:val="00C216E9"/>
    <w:rsid w:val="00C217C5"/>
    <w:rsid w:val="00C21825"/>
    <w:rsid w:val="00C21B12"/>
    <w:rsid w:val="00C21BA5"/>
    <w:rsid w:val="00C220F3"/>
    <w:rsid w:val="00C221AE"/>
    <w:rsid w:val="00C22312"/>
    <w:rsid w:val="00C223BB"/>
    <w:rsid w:val="00C224F9"/>
    <w:rsid w:val="00C22695"/>
    <w:rsid w:val="00C2285B"/>
    <w:rsid w:val="00C228E5"/>
    <w:rsid w:val="00C22ADA"/>
    <w:rsid w:val="00C22CCE"/>
    <w:rsid w:val="00C22F3F"/>
    <w:rsid w:val="00C22FF5"/>
    <w:rsid w:val="00C230E2"/>
    <w:rsid w:val="00C2323D"/>
    <w:rsid w:val="00C23307"/>
    <w:rsid w:val="00C235B1"/>
    <w:rsid w:val="00C235F5"/>
    <w:rsid w:val="00C236FF"/>
    <w:rsid w:val="00C237AE"/>
    <w:rsid w:val="00C239A5"/>
    <w:rsid w:val="00C23B1B"/>
    <w:rsid w:val="00C23B2C"/>
    <w:rsid w:val="00C23B78"/>
    <w:rsid w:val="00C23C44"/>
    <w:rsid w:val="00C23E7A"/>
    <w:rsid w:val="00C23FCF"/>
    <w:rsid w:val="00C24135"/>
    <w:rsid w:val="00C2428A"/>
    <w:rsid w:val="00C2434E"/>
    <w:rsid w:val="00C2447B"/>
    <w:rsid w:val="00C245A2"/>
    <w:rsid w:val="00C248D6"/>
    <w:rsid w:val="00C24E3E"/>
    <w:rsid w:val="00C24E60"/>
    <w:rsid w:val="00C25032"/>
    <w:rsid w:val="00C253E3"/>
    <w:rsid w:val="00C2540D"/>
    <w:rsid w:val="00C255DA"/>
    <w:rsid w:val="00C25809"/>
    <w:rsid w:val="00C2588F"/>
    <w:rsid w:val="00C25A3B"/>
    <w:rsid w:val="00C25A8F"/>
    <w:rsid w:val="00C25ADD"/>
    <w:rsid w:val="00C25D14"/>
    <w:rsid w:val="00C25D87"/>
    <w:rsid w:val="00C25E71"/>
    <w:rsid w:val="00C260B0"/>
    <w:rsid w:val="00C2637C"/>
    <w:rsid w:val="00C26619"/>
    <w:rsid w:val="00C2662C"/>
    <w:rsid w:val="00C26793"/>
    <w:rsid w:val="00C2679E"/>
    <w:rsid w:val="00C268A1"/>
    <w:rsid w:val="00C269AB"/>
    <w:rsid w:val="00C26AF6"/>
    <w:rsid w:val="00C26EFD"/>
    <w:rsid w:val="00C26FC0"/>
    <w:rsid w:val="00C26FD6"/>
    <w:rsid w:val="00C272DE"/>
    <w:rsid w:val="00C27366"/>
    <w:rsid w:val="00C27452"/>
    <w:rsid w:val="00C275CF"/>
    <w:rsid w:val="00C2766A"/>
    <w:rsid w:val="00C277C7"/>
    <w:rsid w:val="00C27B02"/>
    <w:rsid w:val="00C27F43"/>
    <w:rsid w:val="00C27FBC"/>
    <w:rsid w:val="00C3002E"/>
    <w:rsid w:val="00C30065"/>
    <w:rsid w:val="00C300AB"/>
    <w:rsid w:val="00C303A4"/>
    <w:rsid w:val="00C3069E"/>
    <w:rsid w:val="00C30DB6"/>
    <w:rsid w:val="00C30ED2"/>
    <w:rsid w:val="00C30F82"/>
    <w:rsid w:val="00C3108D"/>
    <w:rsid w:val="00C310E5"/>
    <w:rsid w:val="00C31135"/>
    <w:rsid w:val="00C3117B"/>
    <w:rsid w:val="00C312B4"/>
    <w:rsid w:val="00C31632"/>
    <w:rsid w:val="00C3185F"/>
    <w:rsid w:val="00C31B69"/>
    <w:rsid w:val="00C31E62"/>
    <w:rsid w:val="00C31E8B"/>
    <w:rsid w:val="00C31F01"/>
    <w:rsid w:val="00C31F57"/>
    <w:rsid w:val="00C31FBC"/>
    <w:rsid w:val="00C321B6"/>
    <w:rsid w:val="00C321DE"/>
    <w:rsid w:val="00C324A3"/>
    <w:rsid w:val="00C326BE"/>
    <w:rsid w:val="00C32744"/>
    <w:rsid w:val="00C32782"/>
    <w:rsid w:val="00C3284E"/>
    <w:rsid w:val="00C32ABF"/>
    <w:rsid w:val="00C32B46"/>
    <w:rsid w:val="00C32F17"/>
    <w:rsid w:val="00C32F47"/>
    <w:rsid w:val="00C3348D"/>
    <w:rsid w:val="00C33597"/>
    <w:rsid w:val="00C335FD"/>
    <w:rsid w:val="00C3364E"/>
    <w:rsid w:val="00C33B31"/>
    <w:rsid w:val="00C33D8D"/>
    <w:rsid w:val="00C34007"/>
    <w:rsid w:val="00C3414E"/>
    <w:rsid w:val="00C342A3"/>
    <w:rsid w:val="00C34531"/>
    <w:rsid w:val="00C347BD"/>
    <w:rsid w:val="00C347D0"/>
    <w:rsid w:val="00C348EB"/>
    <w:rsid w:val="00C34B37"/>
    <w:rsid w:val="00C34C46"/>
    <w:rsid w:val="00C34F0C"/>
    <w:rsid w:val="00C3524C"/>
    <w:rsid w:val="00C35298"/>
    <w:rsid w:val="00C352DB"/>
    <w:rsid w:val="00C3558F"/>
    <w:rsid w:val="00C355B4"/>
    <w:rsid w:val="00C355E6"/>
    <w:rsid w:val="00C356E4"/>
    <w:rsid w:val="00C35741"/>
    <w:rsid w:val="00C3596D"/>
    <w:rsid w:val="00C35C15"/>
    <w:rsid w:val="00C35CD1"/>
    <w:rsid w:val="00C36078"/>
    <w:rsid w:val="00C3618B"/>
    <w:rsid w:val="00C3632F"/>
    <w:rsid w:val="00C36523"/>
    <w:rsid w:val="00C36529"/>
    <w:rsid w:val="00C36735"/>
    <w:rsid w:val="00C3682B"/>
    <w:rsid w:val="00C368D5"/>
    <w:rsid w:val="00C369F9"/>
    <w:rsid w:val="00C36AC9"/>
    <w:rsid w:val="00C36D4E"/>
    <w:rsid w:val="00C36E88"/>
    <w:rsid w:val="00C36F4E"/>
    <w:rsid w:val="00C37125"/>
    <w:rsid w:val="00C3720B"/>
    <w:rsid w:val="00C37241"/>
    <w:rsid w:val="00C3737A"/>
    <w:rsid w:val="00C37472"/>
    <w:rsid w:val="00C374D6"/>
    <w:rsid w:val="00C3752F"/>
    <w:rsid w:val="00C3763A"/>
    <w:rsid w:val="00C3766E"/>
    <w:rsid w:val="00C3771E"/>
    <w:rsid w:val="00C37742"/>
    <w:rsid w:val="00C377EE"/>
    <w:rsid w:val="00C37881"/>
    <w:rsid w:val="00C37944"/>
    <w:rsid w:val="00C37A1E"/>
    <w:rsid w:val="00C37B32"/>
    <w:rsid w:val="00C37BAE"/>
    <w:rsid w:val="00C37D1A"/>
    <w:rsid w:val="00C37D23"/>
    <w:rsid w:val="00C37F68"/>
    <w:rsid w:val="00C4013E"/>
    <w:rsid w:val="00C401EB"/>
    <w:rsid w:val="00C403AA"/>
    <w:rsid w:val="00C4056C"/>
    <w:rsid w:val="00C40665"/>
    <w:rsid w:val="00C408BA"/>
    <w:rsid w:val="00C4091A"/>
    <w:rsid w:val="00C40953"/>
    <w:rsid w:val="00C40A00"/>
    <w:rsid w:val="00C40B27"/>
    <w:rsid w:val="00C40CAD"/>
    <w:rsid w:val="00C40CFC"/>
    <w:rsid w:val="00C40D86"/>
    <w:rsid w:val="00C4132C"/>
    <w:rsid w:val="00C41340"/>
    <w:rsid w:val="00C4138B"/>
    <w:rsid w:val="00C4153C"/>
    <w:rsid w:val="00C415F7"/>
    <w:rsid w:val="00C416D5"/>
    <w:rsid w:val="00C418DC"/>
    <w:rsid w:val="00C418F1"/>
    <w:rsid w:val="00C41C62"/>
    <w:rsid w:val="00C41C92"/>
    <w:rsid w:val="00C41EB7"/>
    <w:rsid w:val="00C41EDB"/>
    <w:rsid w:val="00C423D8"/>
    <w:rsid w:val="00C4268F"/>
    <w:rsid w:val="00C42828"/>
    <w:rsid w:val="00C42978"/>
    <w:rsid w:val="00C42B1D"/>
    <w:rsid w:val="00C42BBE"/>
    <w:rsid w:val="00C43187"/>
    <w:rsid w:val="00C43270"/>
    <w:rsid w:val="00C43554"/>
    <w:rsid w:val="00C43691"/>
    <w:rsid w:val="00C43A0B"/>
    <w:rsid w:val="00C43B94"/>
    <w:rsid w:val="00C43BDA"/>
    <w:rsid w:val="00C43C1D"/>
    <w:rsid w:val="00C43D4D"/>
    <w:rsid w:val="00C43E1F"/>
    <w:rsid w:val="00C43FEF"/>
    <w:rsid w:val="00C44345"/>
    <w:rsid w:val="00C4439E"/>
    <w:rsid w:val="00C446FF"/>
    <w:rsid w:val="00C44723"/>
    <w:rsid w:val="00C44737"/>
    <w:rsid w:val="00C4475E"/>
    <w:rsid w:val="00C44901"/>
    <w:rsid w:val="00C44A28"/>
    <w:rsid w:val="00C44AAC"/>
    <w:rsid w:val="00C44AB8"/>
    <w:rsid w:val="00C44BDB"/>
    <w:rsid w:val="00C44D5D"/>
    <w:rsid w:val="00C44DF0"/>
    <w:rsid w:val="00C45061"/>
    <w:rsid w:val="00C450AF"/>
    <w:rsid w:val="00C452B6"/>
    <w:rsid w:val="00C45365"/>
    <w:rsid w:val="00C455D2"/>
    <w:rsid w:val="00C45615"/>
    <w:rsid w:val="00C45648"/>
    <w:rsid w:val="00C45A83"/>
    <w:rsid w:val="00C45B05"/>
    <w:rsid w:val="00C45E10"/>
    <w:rsid w:val="00C46080"/>
    <w:rsid w:val="00C460B4"/>
    <w:rsid w:val="00C461BD"/>
    <w:rsid w:val="00C461D3"/>
    <w:rsid w:val="00C461F9"/>
    <w:rsid w:val="00C46275"/>
    <w:rsid w:val="00C46299"/>
    <w:rsid w:val="00C46301"/>
    <w:rsid w:val="00C46363"/>
    <w:rsid w:val="00C465B6"/>
    <w:rsid w:val="00C46665"/>
    <w:rsid w:val="00C4675B"/>
    <w:rsid w:val="00C467DE"/>
    <w:rsid w:val="00C46A26"/>
    <w:rsid w:val="00C46BB4"/>
    <w:rsid w:val="00C470E9"/>
    <w:rsid w:val="00C4710A"/>
    <w:rsid w:val="00C47257"/>
    <w:rsid w:val="00C4728A"/>
    <w:rsid w:val="00C472E6"/>
    <w:rsid w:val="00C4735E"/>
    <w:rsid w:val="00C479A8"/>
    <w:rsid w:val="00C47A13"/>
    <w:rsid w:val="00C47A17"/>
    <w:rsid w:val="00C47B8C"/>
    <w:rsid w:val="00C47C10"/>
    <w:rsid w:val="00C47CE8"/>
    <w:rsid w:val="00C47F9D"/>
    <w:rsid w:val="00C50060"/>
    <w:rsid w:val="00C50091"/>
    <w:rsid w:val="00C501BF"/>
    <w:rsid w:val="00C50252"/>
    <w:rsid w:val="00C5051E"/>
    <w:rsid w:val="00C5070E"/>
    <w:rsid w:val="00C5084C"/>
    <w:rsid w:val="00C508F4"/>
    <w:rsid w:val="00C50A78"/>
    <w:rsid w:val="00C50B13"/>
    <w:rsid w:val="00C50E9D"/>
    <w:rsid w:val="00C513FD"/>
    <w:rsid w:val="00C515F0"/>
    <w:rsid w:val="00C518FC"/>
    <w:rsid w:val="00C51F76"/>
    <w:rsid w:val="00C520E0"/>
    <w:rsid w:val="00C522CC"/>
    <w:rsid w:val="00C522ED"/>
    <w:rsid w:val="00C524CA"/>
    <w:rsid w:val="00C526FD"/>
    <w:rsid w:val="00C5280F"/>
    <w:rsid w:val="00C528C1"/>
    <w:rsid w:val="00C52B46"/>
    <w:rsid w:val="00C52CE7"/>
    <w:rsid w:val="00C52D91"/>
    <w:rsid w:val="00C52F12"/>
    <w:rsid w:val="00C5330B"/>
    <w:rsid w:val="00C5346B"/>
    <w:rsid w:val="00C535D0"/>
    <w:rsid w:val="00C5376F"/>
    <w:rsid w:val="00C5387B"/>
    <w:rsid w:val="00C53ADA"/>
    <w:rsid w:val="00C53AE7"/>
    <w:rsid w:val="00C53AF3"/>
    <w:rsid w:val="00C53C01"/>
    <w:rsid w:val="00C53C16"/>
    <w:rsid w:val="00C53ECE"/>
    <w:rsid w:val="00C53EFB"/>
    <w:rsid w:val="00C54012"/>
    <w:rsid w:val="00C54053"/>
    <w:rsid w:val="00C540A5"/>
    <w:rsid w:val="00C541F5"/>
    <w:rsid w:val="00C5422B"/>
    <w:rsid w:val="00C5455C"/>
    <w:rsid w:val="00C5461D"/>
    <w:rsid w:val="00C54633"/>
    <w:rsid w:val="00C546CB"/>
    <w:rsid w:val="00C5472C"/>
    <w:rsid w:val="00C54741"/>
    <w:rsid w:val="00C547CF"/>
    <w:rsid w:val="00C54939"/>
    <w:rsid w:val="00C5495A"/>
    <w:rsid w:val="00C54A3E"/>
    <w:rsid w:val="00C54B51"/>
    <w:rsid w:val="00C54E0E"/>
    <w:rsid w:val="00C5507B"/>
    <w:rsid w:val="00C551E7"/>
    <w:rsid w:val="00C55237"/>
    <w:rsid w:val="00C55254"/>
    <w:rsid w:val="00C55719"/>
    <w:rsid w:val="00C55721"/>
    <w:rsid w:val="00C5583E"/>
    <w:rsid w:val="00C55851"/>
    <w:rsid w:val="00C55A14"/>
    <w:rsid w:val="00C55A87"/>
    <w:rsid w:val="00C55CD0"/>
    <w:rsid w:val="00C55D2F"/>
    <w:rsid w:val="00C55DA6"/>
    <w:rsid w:val="00C55E97"/>
    <w:rsid w:val="00C55F04"/>
    <w:rsid w:val="00C55F4E"/>
    <w:rsid w:val="00C5605F"/>
    <w:rsid w:val="00C56221"/>
    <w:rsid w:val="00C563F5"/>
    <w:rsid w:val="00C565D5"/>
    <w:rsid w:val="00C56771"/>
    <w:rsid w:val="00C567A4"/>
    <w:rsid w:val="00C5698B"/>
    <w:rsid w:val="00C56BB9"/>
    <w:rsid w:val="00C56C94"/>
    <w:rsid w:val="00C56D65"/>
    <w:rsid w:val="00C56D9A"/>
    <w:rsid w:val="00C56E6F"/>
    <w:rsid w:val="00C573DB"/>
    <w:rsid w:val="00C5755E"/>
    <w:rsid w:val="00C57568"/>
    <w:rsid w:val="00C57663"/>
    <w:rsid w:val="00C5775F"/>
    <w:rsid w:val="00C5784C"/>
    <w:rsid w:val="00C57905"/>
    <w:rsid w:val="00C5791A"/>
    <w:rsid w:val="00C57AA1"/>
    <w:rsid w:val="00C57B10"/>
    <w:rsid w:val="00C57B94"/>
    <w:rsid w:val="00C57CBA"/>
    <w:rsid w:val="00C57F2D"/>
    <w:rsid w:val="00C57F5F"/>
    <w:rsid w:val="00C600F5"/>
    <w:rsid w:val="00C601C1"/>
    <w:rsid w:val="00C603CB"/>
    <w:rsid w:val="00C60491"/>
    <w:rsid w:val="00C6055A"/>
    <w:rsid w:val="00C6056B"/>
    <w:rsid w:val="00C60665"/>
    <w:rsid w:val="00C607B3"/>
    <w:rsid w:val="00C60988"/>
    <w:rsid w:val="00C60D01"/>
    <w:rsid w:val="00C60D2D"/>
    <w:rsid w:val="00C60D6D"/>
    <w:rsid w:val="00C61286"/>
    <w:rsid w:val="00C6141B"/>
    <w:rsid w:val="00C614FC"/>
    <w:rsid w:val="00C61521"/>
    <w:rsid w:val="00C61724"/>
    <w:rsid w:val="00C617AF"/>
    <w:rsid w:val="00C618F7"/>
    <w:rsid w:val="00C61EC8"/>
    <w:rsid w:val="00C61ED4"/>
    <w:rsid w:val="00C61F4B"/>
    <w:rsid w:val="00C6200E"/>
    <w:rsid w:val="00C62324"/>
    <w:rsid w:val="00C624B1"/>
    <w:rsid w:val="00C62672"/>
    <w:rsid w:val="00C626EE"/>
    <w:rsid w:val="00C6289E"/>
    <w:rsid w:val="00C629A8"/>
    <w:rsid w:val="00C62A1A"/>
    <w:rsid w:val="00C62B1B"/>
    <w:rsid w:val="00C62B6B"/>
    <w:rsid w:val="00C62BC7"/>
    <w:rsid w:val="00C62CAC"/>
    <w:rsid w:val="00C62D73"/>
    <w:rsid w:val="00C6342B"/>
    <w:rsid w:val="00C63471"/>
    <w:rsid w:val="00C634FD"/>
    <w:rsid w:val="00C63747"/>
    <w:rsid w:val="00C63752"/>
    <w:rsid w:val="00C638E9"/>
    <w:rsid w:val="00C63A29"/>
    <w:rsid w:val="00C63CAE"/>
    <w:rsid w:val="00C63FB9"/>
    <w:rsid w:val="00C6401E"/>
    <w:rsid w:val="00C64367"/>
    <w:rsid w:val="00C64585"/>
    <w:rsid w:val="00C649DF"/>
    <w:rsid w:val="00C64AB2"/>
    <w:rsid w:val="00C64BDE"/>
    <w:rsid w:val="00C64E8B"/>
    <w:rsid w:val="00C64F08"/>
    <w:rsid w:val="00C65013"/>
    <w:rsid w:val="00C65351"/>
    <w:rsid w:val="00C653BC"/>
    <w:rsid w:val="00C653E1"/>
    <w:rsid w:val="00C6540F"/>
    <w:rsid w:val="00C65577"/>
    <w:rsid w:val="00C6558C"/>
    <w:rsid w:val="00C65709"/>
    <w:rsid w:val="00C6579B"/>
    <w:rsid w:val="00C657B0"/>
    <w:rsid w:val="00C65822"/>
    <w:rsid w:val="00C6592A"/>
    <w:rsid w:val="00C65973"/>
    <w:rsid w:val="00C65AE2"/>
    <w:rsid w:val="00C65E20"/>
    <w:rsid w:val="00C660E4"/>
    <w:rsid w:val="00C66161"/>
    <w:rsid w:val="00C664B1"/>
    <w:rsid w:val="00C66522"/>
    <w:rsid w:val="00C665A3"/>
    <w:rsid w:val="00C66616"/>
    <w:rsid w:val="00C6698D"/>
    <w:rsid w:val="00C669F4"/>
    <w:rsid w:val="00C66B8D"/>
    <w:rsid w:val="00C66BA5"/>
    <w:rsid w:val="00C66C8E"/>
    <w:rsid w:val="00C66C95"/>
    <w:rsid w:val="00C66EC2"/>
    <w:rsid w:val="00C66ECE"/>
    <w:rsid w:val="00C66FF4"/>
    <w:rsid w:val="00C67079"/>
    <w:rsid w:val="00C670A1"/>
    <w:rsid w:val="00C670D2"/>
    <w:rsid w:val="00C6714B"/>
    <w:rsid w:val="00C6718A"/>
    <w:rsid w:val="00C67215"/>
    <w:rsid w:val="00C6728C"/>
    <w:rsid w:val="00C672C2"/>
    <w:rsid w:val="00C67396"/>
    <w:rsid w:val="00C676F0"/>
    <w:rsid w:val="00C67787"/>
    <w:rsid w:val="00C67A31"/>
    <w:rsid w:val="00C67A3A"/>
    <w:rsid w:val="00C67CA8"/>
    <w:rsid w:val="00C67D6F"/>
    <w:rsid w:val="00C67FA1"/>
    <w:rsid w:val="00C701F5"/>
    <w:rsid w:val="00C705F9"/>
    <w:rsid w:val="00C706ED"/>
    <w:rsid w:val="00C70914"/>
    <w:rsid w:val="00C7091D"/>
    <w:rsid w:val="00C70940"/>
    <w:rsid w:val="00C7095B"/>
    <w:rsid w:val="00C70A0D"/>
    <w:rsid w:val="00C70A88"/>
    <w:rsid w:val="00C70B61"/>
    <w:rsid w:val="00C70D6B"/>
    <w:rsid w:val="00C70DCD"/>
    <w:rsid w:val="00C70E05"/>
    <w:rsid w:val="00C70F09"/>
    <w:rsid w:val="00C71056"/>
    <w:rsid w:val="00C7127C"/>
    <w:rsid w:val="00C7129C"/>
    <w:rsid w:val="00C71437"/>
    <w:rsid w:val="00C714CC"/>
    <w:rsid w:val="00C71682"/>
    <w:rsid w:val="00C71743"/>
    <w:rsid w:val="00C7192F"/>
    <w:rsid w:val="00C71BD5"/>
    <w:rsid w:val="00C71C04"/>
    <w:rsid w:val="00C71D7A"/>
    <w:rsid w:val="00C71D98"/>
    <w:rsid w:val="00C71E24"/>
    <w:rsid w:val="00C72083"/>
    <w:rsid w:val="00C720F6"/>
    <w:rsid w:val="00C722DA"/>
    <w:rsid w:val="00C72A87"/>
    <w:rsid w:val="00C72AA3"/>
    <w:rsid w:val="00C72DD5"/>
    <w:rsid w:val="00C72E41"/>
    <w:rsid w:val="00C72E97"/>
    <w:rsid w:val="00C7311D"/>
    <w:rsid w:val="00C73127"/>
    <w:rsid w:val="00C73205"/>
    <w:rsid w:val="00C7320B"/>
    <w:rsid w:val="00C7356A"/>
    <w:rsid w:val="00C73ADA"/>
    <w:rsid w:val="00C73B5C"/>
    <w:rsid w:val="00C73BE1"/>
    <w:rsid w:val="00C73E62"/>
    <w:rsid w:val="00C73EE7"/>
    <w:rsid w:val="00C74213"/>
    <w:rsid w:val="00C74377"/>
    <w:rsid w:val="00C7437B"/>
    <w:rsid w:val="00C74434"/>
    <w:rsid w:val="00C745CD"/>
    <w:rsid w:val="00C7465D"/>
    <w:rsid w:val="00C74A7F"/>
    <w:rsid w:val="00C74CFE"/>
    <w:rsid w:val="00C74F78"/>
    <w:rsid w:val="00C7546C"/>
    <w:rsid w:val="00C754DD"/>
    <w:rsid w:val="00C75614"/>
    <w:rsid w:val="00C7573E"/>
    <w:rsid w:val="00C757C2"/>
    <w:rsid w:val="00C758E2"/>
    <w:rsid w:val="00C75AD8"/>
    <w:rsid w:val="00C75BB8"/>
    <w:rsid w:val="00C75C37"/>
    <w:rsid w:val="00C75DCB"/>
    <w:rsid w:val="00C75F0E"/>
    <w:rsid w:val="00C75FC8"/>
    <w:rsid w:val="00C76071"/>
    <w:rsid w:val="00C760E9"/>
    <w:rsid w:val="00C76188"/>
    <w:rsid w:val="00C761D8"/>
    <w:rsid w:val="00C76319"/>
    <w:rsid w:val="00C76609"/>
    <w:rsid w:val="00C766E6"/>
    <w:rsid w:val="00C76754"/>
    <w:rsid w:val="00C768E8"/>
    <w:rsid w:val="00C7690D"/>
    <w:rsid w:val="00C76BE2"/>
    <w:rsid w:val="00C76CEF"/>
    <w:rsid w:val="00C76FC9"/>
    <w:rsid w:val="00C77048"/>
    <w:rsid w:val="00C77096"/>
    <w:rsid w:val="00C77463"/>
    <w:rsid w:val="00C7756C"/>
    <w:rsid w:val="00C7756F"/>
    <w:rsid w:val="00C775B1"/>
    <w:rsid w:val="00C7764F"/>
    <w:rsid w:val="00C776E9"/>
    <w:rsid w:val="00C77736"/>
    <w:rsid w:val="00C77B31"/>
    <w:rsid w:val="00C77B81"/>
    <w:rsid w:val="00C77C3D"/>
    <w:rsid w:val="00C77CDB"/>
    <w:rsid w:val="00C77EFC"/>
    <w:rsid w:val="00C77F64"/>
    <w:rsid w:val="00C8017F"/>
    <w:rsid w:val="00C80837"/>
    <w:rsid w:val="00C809D2"/>
    <w:rsid w:val="00C80A0D"/>
    <w:rsid w:val="00C80A16"/>
    <w:rsid w:val="00C80CF9"/>
    <w:rsid w:val="00C80D9B"/>
    <w:rsid w:val="00C81003"/>
    <w:rsid w:val="00C81668"/>
    <w:rsid w:val="00C81847"/>
    <w:rsid w:val="00C81B1D"/>
    <w:rsid w:val="00C81C6D"/>
    <w:rsid w:val="00C81E28"/>
    <w:rsid w:val="00C81EA0"/>
    <w:rsid w:val="00C81FC2"/>
    <w:rsid w:val="00C8209B"/>
    <w:rsid w:val="00C820A2"/>
    <w:rsid w:val="00C8219E"/>
    <w:rsid w:val="00C8230C"/>
    <w:rsid w:val="00C823FF"/>
    <w:rsid w:val="00C82460"/>
    <w:rsid w:val="00C824C8"/>
    <w:rsid w:val="00C82BFC"/>
    <w:rsid w:val="00C82C6E"/>
    <w:rsid w:val="00C82F9F"/>
    <w:rsid w:val="00C8349D"/>
    <w:rsid w:val="00C834FE"/>
    <w:rsid w:val="00C8350A"/>
    <w:rsid w:val="00C8351C"/>
    <w:rsid w:val="00C8382E"/>
    <w:rsid w:val="00C83B19"/>
    <w:rsid w:val="00C83BB2"/>
    <w:rsid w:val="00C83D33"/>
    <w:rsid w:val="00C83E79"/>
    <w:rsid w:val="00C840BB"/>
    <w:rsid w:val="00C840C9"/>
    <w:rsid w:val="00C84574"/>
    <w:rsid w:val="00C848B9"/>
    <w:rsid w:val="00C84918"/>
    <w:rsid w:val="00C84C7B"/>
    <w:rsid w:val="00C84CC9"/>
    <w:rsid w:val="00C84FC0"/>
    <w:rsid w:val="00C85005"/>
    <w:rsid w:val="00C85153"/>
    <w:rsid w:val="00C851F0"/>
    <w:rsid w:val="00C85245"/>
    <w:rsid w:val="00C85277"/>
    <w:rsid w:val="00C8530A"/>
    <w:rsid w:val="00C85330"/>
    <w:rsid w:val="00C85416"/>
    <w:rsid w:val="00C85976"/>
    <w:rsid w:val="00C85AC1"/>
    <w:rsid w:val="00C85DCA"/>
    <w:rsid w:val="00C85E79"/>
    <w:rsid w:val="00C85FCE"/>
    <w:rsid w:val="00C86092"/>
    <w:rsid w:val="00C86456"/>
    <w:rsid w:val="00C86484"/>
    <w:rsid w:val="00C864F7"/>
    <w:rsid w:val="00C86779"/>
    <w:rsid w:val="00C8693E"/>
    <w:rsid w:val="00C869FD"/>
    <w:rsid w:val="00C86A8D"/>
    <w:rsid w:val="00C86BF4"/>
    <w:rsid w:val="00C86F66"/>
    <w:rsid w:val="00C8733A"/>
    <w:rsid w:val="00C873DA"/>
    <w:rsid w:val="00C874C7"/>
    <w:rsid w:val="00C876AC"/>
    <w:rsid w:val="00C8770E"/>
    <w:rsid w:val="00C8793E"/>
    <w:rsid w:val="00C87DA7"/>
    <w:rsid w:val="00C87E22"/>
    <w:rsid w:val="00C87F25"/>
    <w:rsid w:val="00C87FE3"/>
    <w:rsid w:val="00C9013C"/>
    <w:rsid w:val="00C90176"/>
    <w:rsid w:val="00C902A1"/>
    <w:rsid w:val="00C902E0"/>
    <w:rsid w:val="00C9043B"/>
    <w:rsid w:val="00C90458"/>
    <w:rsid w:val="00C9068F"/>
    <w:rsid w:val="00C906E4"/>
    <w:rsid w:val="00C9071C"/>
    <w:rsid w:val="00C909A5"/>
    <w:rsid w:val="00C909E8"/>
    <w:rsid w:val="00C90A80"/>
    <w:rsid w:val="00C90A9B"/>
    <w:rsid w:val="00C90B38"/>
    <w:rsid w:val="00C90B65"/>
    <w:rsid w:val="00C90C25"/>
    <w:rsid w:val="00C90D2E"/>
    <w:rsid w:val="00C90D4E"/>
    <w:rsid w:val="00C91030"/>
    <w:rsid w:val="00C91447"/>
    <w:rsid w:val="00C9163C"/>
    <w:rsid w:val="00C918F9"/>
    <w:rsid w:val="00C91B31"/>
    <w:rsid w:val="00C91D65"/>
    <w:rsid w:val="00C91F72"/>
    <w:rsid w:val="00C921AD"/>
    <w:rsid w:val="00C9247C"/>
    <w:rsid w:val="00C92583"/>
    <w:rsid w:val="00C925F5"/>
    <w:rsid w:val="00C9260E"/>
    <w:rsid w:val="00C92720"/>
    <w:rsid w:val="00C92D94"/>
    <w:rsid w:val="00C92DCA"/>
    <w:rsid w:val="00C92E59"/>
    <w:rsid w:val="00C92EC9"/>
    <w:rsid w:val="00C933AE"/>
    <w:rsid w:val="00C93415"/>
    <w:rsid w:val="00C93795"/>
    <w:rsid w:val="00C938A3"/>
    <w:rsid w:val="00C93A46"/>
    <w:rsid w:val="00C93D30"/>
    <w:rsid w:val="00C93E82"/>
    <w:rsid w:val="00C93FE8"/>
    <w:rsid w:val="00C940D6"/>
    <w:rsid w:val="00C940E5"/>
    <w:rsid w:val="00C9454F"/>
    <w:rsid w:val="00C94888"/>
    <w:rsid w:val="00C9497C"/>
    <w:rsid w:val="00C94A16"/>
    <w:rsid w:val="00C94A40"/>
    <w:rsid w:val="00C94C6F"/>
    <w:rsid w:val="00C94C7F"/>
    <w:rsid w:val="00C94EEA"/>
    <w:rsid w:val="00C953BC"/>
    <w:rsid w:val="00C95732"/>
    <w:rsid w:val="00C95901"/>
    <w:rsid w:val="00C9597A"/>
    <w:rsid w:val="00C95AA4"/>
    <w:rsid w:val="00C95B37"/>
    <w:rsid w:val="00C95CFF"/>
    <w:rsid w:val="00C95EE8"/>
    <w:rsid w:val="00C95FA1"/>
    <w:rsid w:val="00C960A2"/>
    <w:rsid w:val="00C96166"/>
    <w:rsid w:val="00C96277"/>
    <w:rsid w:val="00C962F6"/>
    <w:rsid w:val="00C9674C"/>
    <w:rsid w:val="00C967FA"/>
    <w:rsid w:val="00C969A9"/>
    <w:rsid w:val="00C96AFA"/>
    <w:rsid w:val="00C96CD4"/>
    <w:rsid w:val="00C96DF8"/>
    <w:rsid w:val="00C96E4D"/>
    <w:rsid w:val="00C96EB7"/>
    <w:rsid w:val="00C96EF3"/>
    <w:rsid w:val="00C970FB"/>
    <w:rsid w:val="00C974DE"/>
    <w:rsid w:val="00C97AE8"/>
    <w:rsid w:val="00C97B29"/>
    <w:rsid w:val="00C97C25"/>
    <w:rsid w:val="00C97D06"/>
    <w:rsid w:val="00C97F31"/>
    <w:rsid w:val="00CA001C"/>
    <w:rsid w:val="00CA012A"/>
    <w:rsid w:val="00CA01E1"/>
    <w:rsid w:val="00CA01F5"/>
    <w:rsid w:val="00CA04C1"/>
    <w:rsid w:val="00CA06C8"/>
    <w:rsid w:val="00CA0828"/>
    <w:rsid w:val="00CA0A48"/>
    <w:rsid w:val="00CA0BD6"/>
    <w:rsid w:val="00CA0BE1"/>
    <w:rsid w:val="00CA0CC2"/>
    <w:rsid w:val="00CA0D2B"/>
    <w:rsid w:val="00CA0DAB"/>
    <w:rsid w:val="00CA0E6A"/>
    <w:rsid w:val="00CA0F7F"/>
    <w:rsid w:val="00CA100E"/>
    <w:rsid w:val="00CA102C"/>
    <w:rsid w:val="00CA1343"/>
    <w:rsid w:val="00CA1620"/>
    <w:rsid w:val="00CA166C"/>
    <w:rsid w:val="00CA16CF"/>
    <w:rsid w:val="00CA1A57"/>
    <w:rsid w:val="00CA1B43"/>
    <w:rsid w:val="00CA1C23"/>
    <w:rsid w:val="00CA1CEE"/>
    <w:rsid w:val="00CA1D92"/>
    <w:rsid w:val="00CA20CE"/>
    <w:rsid w:val="00CA2254"/>
    <w:rsid w:val="00CA228A"/>
    <w:rsid w:val="00CA2415"/>
    <w:rsid w:val="00CA2451"/>
    <w:rsid w:val="00CA2591"/>
    <w:rsid w:val="00CA2617"/>
    <w:rsid w:val="00CA2623"/>
    <w:rsid w:val="00CA2744"/>
    <w:rsid w:val="00CA2751"/>
    <w:rsid w:val="00CA28C0"/>
    <w:rsid w:val="00CA2A19"/>
    <w:rsid w:val="00CA2A6C"/>
    <w:rsid w:val="00CA2AC6"/>
    <w:rsid w:val="00CA2CA3"/>
    <w:rsid w:val="00CA2CB6"/>
    <w:rsid w:val="00CA2F2C"/>
    <w:rsid w:val="00CA30FC"/>
    <w:rsid w:val="00CA314A"/>
    <w:rsid w:val="00CA31C7"/>
    <w:rsid w:val="00CA31D4"/>
    <w:rsid w:val="00CA33AD"/>
    <w:rsid w:val="00CA3619"/>
    <w:rsid w:val="00CA36AF"/>
    <w:rsid w:val="00CA3A56"/>
    <w:rsid w:val="00CA3C31"/>
    <w:rsid w:val="00CA3D15"/>
    <w:rsid w:val="00CA3DF1"/>
    <w:rsid w:val="00CA3F57"/>
    <w:rsid w:val="00CA3F97"/>
    <w:rsid w:val="00CA4120"/>
    <w:rsid w:val="00CA4197"/>
    <w:rsid w:val="00CA42A2"/>
    <w:rsid w:val="00CA42BA"/>
    <w:rsid w:val="00CA4336"/>
    <w:rsid w:val="00CA461A"/>
    <w:rsid w:val="00CA4847"/>
    <w:rsid w:val="00CA4878"/>
    <w:rsid w:val="00CA49DA"/>
    <w:rsid w:val="00CA4AEA"/>
    <w:rsid w:val="00CA4D02"/>
    <w:rsid w:val="00CA4EF0"/>
    <w:rsid w:val="00CA4F3B"/>
    <w:rsid w:val="00CA50E2"/>
    <w:rsid w:val="00CA5142"/>
    <w:rsid w:val="00CA5247"/>
    <w:rsid w:val="00CA55C0"/>
    <w:rsid w:val="00CA56DF"/>
    <w:rsid w:val="00CA57CB"/>
    <w:rsid w:val="00CA5880"/>
    <w:rsid w:val="00CA59BD"/>
    <w:rsid w:val="00CA5B6F"/>
    <w:rsid w:val="00CA5BDB"/>
    <w:rsid w:val="00CA5CD4"/>
    <w:rsid w:val="00CA5D51"/>
    <w:rsid w:val="00CA5D82"/>
    <w:rsid w:val="00CA624B"/>
    <w:rsid w:val="00CA62D0"/>
    <w:rsid w:val="00CA6301"/>
    <w:rsid w:val="00CA63F1"/>
    <w:rsid w:val="00CA6589"/>
    <w:rsid w:val="00CA664C"/>
    <w:rsid w:val="00CA6709"/>
    <w:rsid w:val="00CA67FC"/>
    <w:rsid w:val="00CA6C5F"/>
    <w:rsid w:val="00CA6F8A"/>
    <w:rsid w:val="00CA7003"/>
    <w:rsid w:val="00CA70DC"/>
    <w:rsid w:val="00CA71C5"/>
    <w:rsid w:val="00CA7297"/>
    <w:rsid w:val="00CA7420"/>
    <w:rsid w:val="00CA772E"/>
    <w:rsid w:val="00CA7913"/>
    <w:rsid w:val="00CA796C"/>
    <w:rsid w:val="00CA7982"/>
    <w:rsid w:val="00CA798E"/>
    <w:rsid w:val="00CA7AE0"/>
    <w:rsid w:val="00CB011E"/>
    <w:rsid w:val="00CB014F"/>
    <w:rsid w:val="00CB0450"/>
    <w:rsid w:val="00CB0452"/>
    <w:rsid w:val="00CB04B5"/>
    <w:rsid w:val="00CB09C7"/>
    <w:rsid w:val="00CB0B20"/>
    <w:rsid w:val="00CB0BAB"/>
    <w:rsid w:val="00CB0E3A"/>
    <w:rsid w:val="00CB0E69"/>
    <w:rsid w:val="00CB0ED9"/>
    <w:rsid w:val="00CB0F41"/>
    <w:rsid w:val="00CB0F5D"/>
    <w:rsid w:val="00CB0F7A"/>
    <w:rsid w:val="00CB0FD3"/>
    <w:rsid w:val="00CB1154"/>
    <w:rsid w:val="00CB1333"/>
    <w:rsid w:val="00CB13F4"/>
    <w:rsid w:val="00CB145C"/>
    <w:rsid w:val="00CB14E0"/>
    <w:rsid w:val="00CB153C"/>
    <w:rsid w:val="00CB17A3"/>
    <w:rsid w:val="00CB184B"/>
    <w:rsid w:val="00CB193E"/>
    <w:rsid w:val="00CB1981"/>
    <w:rsid w:val="00CB1A91"/>
    <w:rsid w:val="00CB1B2F"/>
    <w:rsid w:val="00CB1BC7"/>
    <w:rsid w:val="00CB1FD8"/>
    <w:rsid w:val="00CB20A9"/>
    <w:rsid w:val="00CB20E8"/>
    <w:rsid w:val="00CB2125"/>
    <w:rsid w:val="00CB216A"/>
    <w:rsid w:val="00CB2185"/>
    <w:rsid w:val="00CB2228"/>
    <w:rsid w:val="00CB23C1"/>
    <w:rsid w:val="00CB23E6"/>
    <w:rsid w:val="00CB27C8"/>
    <w:rsid w:val="00CB29C9"/>
    <w:rsid w:val="00CB2FC1"/>
    <w:rsid w:val="00CB2FCB"/>
    <w:rsid w:val="00CB3153"/>
    <w:rsid w:val="00CB3464"/>
    <w:rsid w:val="00CB35C6"/>
    <w:rsid w:val="00CB36A8"/>
    <w:rsid w:val="00CB377F"/>
    <w:rsid w:val="00CB378E"/>
    <w:rsid w:val="00CB3804"/>
    <w:rsid w:val="00CB38FF"/>
    <w:rsid w:val="00CB390D"/>
    <w:rsid w:val="00CB39A0"/>
    <w:rsid w:val="00CB39DC"/>
    <w:rsid w:val="00CB3BF8"/>
    <w:rsid w:val="00CB3CA7"/>
    <w:rsid w:val="00CB3CF5"/>
    <w:rsid w:val="00CB3E1B"/>
    <w:rsid w:val="00CB3E38"/>
    <w:rsid w:val="00CB3EB1"/>
    <w:rsid w:val="00CB4073"/>
    <w:rsid w:val="00CB4178"/>
    <w:rsid w:val="00CB4196"/>
    <w:rsid w:val="00CB4240"/>
    <w:rsid w:val="00CB42E6"/>
    <w:rsid w:val="00CB434C"/>
    <w:rsid w:val="00CB4942"/>
    <w:rsid w:val="00CB49BB"/>
    <w:rsid w:val="00CB4A0F"/>
    <w:rsid w:val="00CB4B35"/>
    <w:rsid w:val="00CB4BDB"/>
    <w:rsid w:val="00CB4F5E"/>
    <w:rsid w:val="00CB508C"/>
    <w:rsid w:val="00CB5294"/>
    <w:rsid w:val="00CB538C"/>
    <w:rsid w:val="00CB5437"/>
    <w:rsid w:val="00CB5479"/>
    <w:rsid w:val="00CB54D8"/>
    <w:rsid w:val="00CB5503"/>
    <w:rsid w:val="00CB5747"/>
    <w:rsid w:val="00CB575A"/>
    <w:rsid w:val="00CB576B"/>
    <w:rsid w:val="00CB5A7C"/>
    <w:rsid w:val="00CB5AB8"/>
    <w:rsid w:val="00CB5ABD"/>
    <w:rsid w:val="00CB5CA8"/>
    <w:rsid w:val="00CB5CDF"/>
    <w:rsid w:val="00CB5D01"/>
    <w:rsid w:val="00CB5E62"/>
    <w:rsid w:val="00CB5FEC"/>
    <w:rsid w:val="00CB602C"/>
    <w:rsid w:val="00CB640F"/>
    <w:rsid w:val="00CB6548"/>
    <w:rsid w:val="00CB66A5"/>
    <w:rsid w:val="00CB6A67"/>
    <w:rsid w:val="00CB6A7C"/>
    <w:rsid w:val="00CB6B9A"/>
    <w:rsid w:val="00CB6BD8"/>
    <w:rsid w:val="00CB6D87"/>
    <w:rsid w:val="00CB6ECC"/>
    <w:rsid w:val="00CB71D2"/>
    <w:rsid w:val="00CB7297"/>
    <w:rsid w:val="00CB7655"/>
    <w:rsid w:val="00CB76E7"/>
    <w:rsid w:val="00CB7707"/>
    <w:rsid w:val="00CB777B"/>
    <w:rsid w:val="00CB7850"/>
    <w:rsid w:val="00CB7933"/>
    <w:rsid w:val="00CB7A25"/>
    <w:rsid w:val="00CB7A35"/>
    <w:rsid w:val="00CB7CF0"/>
    <w:rsid w:val="00CB7E5C"/>
    <w:rsid w:val="00CB7F7A"/>
    <w:rsid w:val="00CB7FBE"/>
    <w:rsid w:val="00CC0005"/>
    <w:rsid w:val="00CC009B"/>
    <w:rsid w:val="00CC0289"/>
    <w:rsid w:val="00CC028F"/>
    <w:rsid w:val="00CC040A"/>
    <w:rsid w:val="00CC0521"/>
    <w:rsid w:val="00CC0524"/>
    <w:rsid w:val="00CC053D"/>
    <w:rsid w:val="00CC05F2"/>
    <w:rsid w:val="00CC0665"/>
    <w:rsid w:val="00CC07DA"/>
    <w:rsid w:val="00CC0A2D"/>
    <w:rsid w:val="00CC10FA"/>
    <w:rsid w:val="00CC114C"/>
    <w:rsid w:val="00CC172F"/>
    <w:rsid w:val="00CC177E"/>
    <w:rsid w:val="00CC1816"/>
    <w:rsid w:val="00CC1860"/>
    <w:rsid w:val="00CC1BB1"/>
    <w:rsid w:val="00CC1BD5"/>
    <w:rsid w:val="00CC1BFA"/>
    <w:rsid w:val="00CC21F7"/>
    <w:rsid w:val="00CC21FC"/>
    <w:rsid w:val="00CC238E"/>
    <w:rsid w:val="00CC257D"/>
    <w:rsid w:val="00CC29DC"/>
    <w:rsid w:val="00CC2D22"/>
    <w:rsid w:val="00CC2E02"/>
    <w:rsid w:val="00CC2E72"/>
    <w:rsid w:val="00CC2FCB"/>
    <w:rsid w:val="00CC30CD"/>
    <w:rsid w:val="00CC32DA"/>
    <w:rsid w:val="00CC34CD"/>
    <w:rsid w:val="00CC36B2"/>
    <w:rsid w:val="00CC3754"/>
    <w:rsid w:val="00CC3CA2"/>
    <w:rsid w:val="00CC3DDE"/>
    <w:rsid w:val="00CC3E30"/>
    <w:rsid w:val="00CC3F6E"/>
    <w:rsid w:val="00CC40C7"/>
    <w:rsid w:val="00CC429A"/>
    <w:rsid w:val="00CC430A"/>
    <w:rsid w:val="00CC460A"/>
    <w:rsid w:val="00CC4647"/>
    <w:rsid w:val="00CC46E8"/>
    <w:rsid w:val="00CC48A5"/>
    <w:rsid w:val="00CC48B1"/>
    <w:rsid w:val="00CC4953"/>
    <w:rsid w:val="00CC4986"/>
    <w:rsid w:val="00CC49D0"/>
    <w:rsid w:val="00CC4A7F"/>
    <w:rsid w:val="00CC4AC0"/>
    <w:rsid w:val="00CC4BBE"/>
    <w:rsid w:val="00CC4CA2"/>
    <w:rsid w:val="00CC4CBD"/>
    <w:rsid w:val="00CC4CEC"/>
    <w:rsid w:val="00CC4F48"/>
    <w:rsid w:val="00CC5171"/>
    <w:rsid w:val="00CC52F6"/>
    <w:rsid w:val="00CC56B8"/>
    <w:rsid w:val="00CC5D22"/>
    <w:rsid w:val="00CC5E12"/>
    <w:rsid w:val="00CC6283"/>
    <w:rsid w:val="00CC6469"/>
    <w:rsid w:val="00CC6474"/>
    <w:rsid w:val="00CC6866"/>
    <w:rsid w:val="00CC68DF"/>
    <w:rsid w:val="00CC6964"/>
    <w:rsid w:val="00CC697E"/>
    <w:rsid w:val="00CC6C9D"/>
    <w:rsid w:val="00CC6DE3"/>
    <w:rsid w:val="00CC6F70"/>
    <w:rsid w:val="00CC6FB6"/>
    <w:rsid w:val="00CC70D4"/>
    <w:rsid w:val="00CC7217"/>
    <w:rsid w:val="00CC7286"/>
    <w:rsid w:val="00CC73D3"/>
    <w:rsid w:val="00CC787E"/>
    <w:rsid w:val="00CC79DB"/>
    <w:rsid w:val="00CC7ACA"/>
    <w:rsid w:val="00CC7BA8"/>
    <w:rsid w:val="00CC7C01"/>
    <w:rsid w:val="00CC7C61"/>
    <w:rsid w:val="00CC7D5A"/>
    <w:rsid w:val="00CD002B"/>
    <w:rsid w:val="00CD02CF"/>
    <w:rsid w:val="00CD065F"/>
    <w:rsid w:val="00CD0975"/>
    <w:rsid w:val="00CD0B08"/>
    <w:rsid w:val="00CD0BD2"/>
    <w:rsid w:val="00CD0BFF"/>
    <w:rsid w:val="00CD0CF5"/>
    <w:rsid w:val="00CD0D02"/>
    <w:rsid w:val="00CD0EFA"/>
    <w:rsid w:val="00CD0F15"/>
    <w:rsid w:val="00CD0FC5"/>
    <w:rsid w:val="00CD11B0"/>
    <w:rsid w:val="00CD1237"/>
    <w:rsid w:val="00CD1286"/>
    <w:rsid w:val="00CD13CD"/>
    <w:rsid w:val="00CD1609"/>
    <w:rsid w:val="00CD1900"/>
    <w:rsid w:val="00CD1BC4"/>
    <w:rsid w:val="00CD1BD0"/>
    <w:rsid w:val="00CD1CDC"/>
    <w:rsid w:val="00CD1EAF"/>
    <w:rsid w:val="00CD20B4"/>
    <w:rsid w:val="00CD2292"/>
    <w:rsid w:val="00CD23F7"/>
    <w:rsid w:val="00CD25A3"/>
    <w:rsid w:val="00CD282C"/>
    <w:rsid w:val="00CD2D51"/>
    <w:rsid w:val="00CD2E6E"/>
    <w:rsid w:val="00CD2F17"/>
    <w:rsid w:val="00CD30C3"/>
    <w:rsid w:val="00CD3602"/>
    <w:rsid w:val="00CD375B"/>
    <w:rsid w:val="00CD386E"/>
    <w:rsid w:val="00CD392F"/>
    <w:rsid w:val="00CD3B83"/>
    <w:rsid w:val="00CD4021"/>
    <w:rsid w:val="00CD406A"/>
    <w:rsid w:val="00CD432E"/>
    <w:rsid w:val="00CD45F0"/>
    <w:rsid w:val="00CD45FA"/>
    <w:rsid w:val="00CD47A5"/>
    <w:rsid w:val="00CD47BE"/>
    <w:rsid w:val="00CD4A04"/>
    <w:rsid w:val="00CD4ABC"/>
    <w:rsid w:val="00CD4AEA"/>
    <w:rsid w:val="00CD4E8E"/>
    <w:rsid w:val="00CD4EC2"/>
    <w:rsid w:val="00CD4EFB"/>
    <w:rsid w:val="00CD4F4B"/>
    <w:rsid w:val="00CD514D"/>
    <w:rsid w:val="00CD5510"/>
    <w:rsid w:val="00CD5771"/>
    <w:rsid w:val="00CD5C82"/>
    <w:rsid w:val="00CD5D96"/>
    <w:rsid w:val="00CD5E26"/>
    <w:rsid w:val="00CD609F"/>
    <w:rsid w:val="00CD614A"/>
    <w:rsid w:val="00CD621B"/>
    <w:rsid w:val="00CD622F"/>
    <w:rsid w:val="00CD64C4"/>
    <w:rsid w:val="00CD6878"/>
    <w:rsid w:val="00CD68EF"/>
    <w:rsid w:val="00CD6A9B"/>
    <w:rsid w:val="00CD6D10"/>
    <w:rsid w:val="00CD6DF4"/>
    <w:rsid w:val="00CD6E49"/>
    <w:rsid w:val="00CD6EF8"/>
    <w:rsid w:val="00CD70E6"/>
    <w:rsid w:val="00CD7286"/>
    <w:rsid w:val="00CD73FC"/>
    <w:rsid w:val="00CD764D"/>
    <w:rsid w:val="00CD7725"/>
    <w:rsid w:val="00CD78F5"/>
    <w:rsid w:val="00CD79B2"/>
    <w:rsid w:val="00CD7A16"/>
    <w:rsid w:val="00CD7BA6"/>
    <w:rsid w:val="00CD7BB1"/>
    <w:rsid w:val="00CD7C22"/>
    <w:rsid w:val="00CD7CEF"/>
    <w:rsid w:val="00CD7D17"/>
    <w:rsid w:val="00CD7D88"/>
    <w:rsid w:val="00CD7F76"/>
    <w:rsid w:val="00CE0261"/>
    <w:rsid w:val="00CE036D"/>
    <w:rsid w:val="00CE047A"/>
    <w:rsid w:val="00CE0540"/>
    <w:rsid w:val="00CE0593"/>
    <w:rsid w:val="00CE0C50"/>
    <w:rsid w:val="00CE1204"/>
    <w:rsid w:val="00CE14FD"/>
    <w:rsid w:val="00CE1509"/>
    <w:rsid w:val="00CE15E2"/>
    <w:rsid w:val="00CE165A"/>
    <w:rsid w:val="00CE1795"/>
    <w:rsid w:val="00CE17A0"/>
    <w:rsid w:val="00CE18A9"/>
    <w:rsid w:val="00CE19B0"/>
    <w:rsid w:val="00CE1BF7"/>
    <w:rsid w:val="00CE1C1B"/>
    <w:rsid w:val="00CE1C4C"/>
    <w:rsid w:val="00CE1D61"/>
    <w:rsid w:val="00CE21CD"/>
    <w:rsid w:val="00CE21EF"/>
    <w:rsid w:val="00CE229A"/>
    <w:rsid w:val="00CE234C"/>
    <w:rsid w:val="00CE257D"/>
    <w:rsid w:val="00CE258D"/>
    <w:rsid w:val="00CE263E"/>
    <w:rsid w:val="00CE2716"/>
    <w:rsid w:val="00CE28EC"/>
    <w:rsid w:val="00CE2AC9"/>
    <w:rsid w:val="00CE2C14"/>
    <w:rsid w:val="00CE2C71"/>
    <w:rsid w:val="00CE2DB0"/>
    <w:rsid w:val="00CE2ED0"/>
    <w:rsid w:val="00CE3293"/>
    <w:rsid w:val="00CE32A4"/>
    <w:rsid w:val="00CE32B8"/>
    <w:rsid w:val="00CE330F"/>
    <w:rsid w:val="00CE33F8"/>
    <w:rsid w:val="00CE36F1"/>
    <w:rsid w:val="00CE37A2"/>
    <w:rsid w:val="00CE382D"/>
    <w:rsid w:val="00CE388B"/>
    <w:rsid w:val="00CE38FA"/>
    <w:rsid w:val="00CE39F0"/>
    <w:rsid w:val="00CE3A6C"/>
    <w:rsid w:val="00CE3D4C"/>
    <w:rsid w:val="00CE3E55"/>
    <w:rsid w:val="00CE3FFC"/>
    <w:rsid w:val="00CE4012"/>
    <w:rsid w:val="00CE40E4"/>
    <w:rsid w:val="00CE4110"/>
    <w:rsid w:val="00CE41A4"/>
    <w:rsid w:val="00CE484E"/>
    <w:rsid w:val="00CE4A2D"/>
    <w:rsid w:val="00CE4AA7"/>
    <w:rsid w:val="00CE4B5F"/>
    <w:rsid w:val="00CE4BB3"/>
    <w:rsid w:val="00CE4BEB"/>
    <w:rsid w:val="00CE51D3"/>
    <w:rsid w:val="00CE522D"/>
    <w:rsid w:val="00CE5323"/>
    <w:rsid w:val="00CE5792"/>
    <w:rsid w:val="00CE57F1"/>
    <w:rsid w:val="00CE592A"/>
    <w:rsid w:val="00CE59FE"/>
    <w:rsid w:val="00CE5B87"/>
    <w:rsid w:val="00CE5C40"/>
    <w:rsid w:val="00CE5C5F"/>
    <w:rsid w:val="00CE5FA7"/>
    <w:rsid w:val="00CE5FD6"/>
    <w:rsid w:val="00CE60E9"/>
    <w:rsid w:val="00CE6337"/>
    <w:rsid w:val="00CE637D"/>
    <w:rsid w:val="00CE6442"/>
    <w:rsid w:val="00CE670D"/>
    <w:rsid w:val="00CE67FF"/>
    <w:rsid w:val="00CE696E"/>
    <w:rsid w:val="00CE6A6E"/>
    <w:rsid w:val="00CE6C9C"/>
    <w:rsid w:val="00CE7061"/>
    <w:rsid w:val="00CE70C6"/>
    <w:rsid w:val="00CE7129"/>
    <w:rsid w:val="00CE7172"/>
    <w:rsid w:val="00CE7193"/>
    <w:rsid w:val="00CE71C7"/>
    <w:rsid w:val="00CE7229"/>
    <w:rsid w:val="00CE73BB"/>
    <w:rsid w:val="00CE7426"/>
    <w:rsid w:val="00CE755B"/>
    <w:rsid w:val="00CE78A9"/>
    <w:rsid w:val="00CE7964"/>
    <w:rsid w:val="00CE79C1"/>
    <w:rsid w:val="00CE7B3D"/>
    <w:rsid w:val="00CE7E08"/>
    <w:rsid w:val="00CE7F7C"/>
    <w:rsid w:val="00CF0056"/>
    <w:rsid w:val="00CF0442"/>
    <w:rsid w:val="00CF044F"/>
    <w:rsid w:val="00CF0470"/>
    <w:rsid w:val="00CF0483"/>
    <w:rsid w:val="00CF04C8"/>
    <w:rsid w:val="00CF058D"/>
    <w:rsid w:val="00CF08DE"/>
    <w:rsid w:val="00CF090F"/>
    <w:rsid w:val="00CF09B2"/>
    <w:rsid w:val="00CF0A63"/>
    <w:rsid w:val="00CF0CA5"/>
    <w:rsid w:val="00CF0D08"/>
    <w:rsid w:val="00CF0E53"/>
    <w:rsid w:val="00CF108A"/>
    <w:rsid w:val="00CF123E"/>
    <w:rsid w:val="00CF1289"/>
    <w:rsid w:val="00CF15F0"/>
    <w:rsid w:val="00CF1702"/>
    <w:rsid w:val="00CF1743"/>
    <w:rsid w:val="00CF193D"/>
    <w:rsid w:val="00CF1B87"/>
    <w:rsid w:val="00CF1DD8"/>
    <w:rsid w:val="00CF1E1C"/>
    <w:rsid w:val="00CF2104"/>
    <w:rsid w:val="00CF22A6"/>
    <w:rsid w:val="00CF23ED"/>
    <w:rsid w:val="00CF252F"/>
    <w:rsid w:val="00CF2632"/>
    <w:rsid w:val="00CF27E3"/>
    <w:rsid w:val="00CF29BC"/>
    <w:rsid w:val="00CF2A2D"/>
    <w:rsid w:val="00CF2AAF"/>
    <w:rsid w:val="00CF2BF2"/>
    <w:rsid w:val="00CF2E36"/>
    <w:rsid w:val="00CF2E5F"/>
    <w:rsid w:val="00CF30AE"/>
    <w:rsid w:val="00CF3249"/>
    <w:rsid w:val="00CF3288"/>
    <w:rsid w:val="00CF3392"/>
    <w:rsid w:val="00CF33F7"/>
    <w:rsid w:val="00CF379F"/>
    <w:rsid w:val="00CF3928"/>
    <w:rsid w:val="00CF3986"/>
    <w:rsid w:val="00CF3BEB"/>
    <w:rsid w:val="00CF3E13"/>
    <w:rsid w:val="00CF42F7"/>
    <w:rsid w:val="00CF432B"/>
    <w:rsid w:val="00CF45CF"/>
    <w:rsid w:val="00CF45EF"/>
    <w:rsid w:val="00CF467E"/>
    <w:rsid w:val="00CF47B3"/>
    <w:rsid w:val="00CF485F"/>
    <w:rsid w:val="00CF49DC"/>
    <w:rsid w:val="00CF4BB4"/>
    <w:rsid w:val="00CF4C72"/>
    <w:rsid w:val="00CF4EA8"/>
    <w:rsid w:val="00CF4F48"/>
    <w:rsid w:val="00CF4FB4"/>
    <w:rsid w:val="00CF5116"/>
    <w:rsid w:val="00CF539F"/>
    <w:rsid w:val="00CF569C"/>
    <w:rsid w:val="00CF572F"/>
    <w:rsid w:val="00CF5817"/>
    <w:rsid w:val="00CF588F"/>
    <w:rsid w:val="00CF5D9A"/>
    <w:rsid w:val="00CF6065"/>
    <w:rsid w:val="00CF64E6"/>
    <w:rsid w:val="00CF6909"/>
    <w:rsid w:val="00CF6974"/>
    <w:rsid w:val="00CF6ABF"/>
    <w:rsid w:val="00CF7032"/>
    <w:rsid w:val="00CF703B"/>
    <w:rsid w:val="00CF7072"/>
    <w:rsid w:val="00CF729E"/>
    <w:rsid w:val="00CF75D1"/>
    <w:rsid w:val="00CF7788"/>
    <w:rsid w:val="00CF7A36"/>
    <w:rsid w:val="00CF7B67"/>
    <w:rsid w:val="00CF7B9A"/>
    <w:rsid w:val="00CF7CC9"/>
    <w:rsid w:val="00CF7DD3"/>
    <w:rsid w:val="00CF7DEC"/>
    <w:rsid w:val="00CF7DFA"/>
    <w:rsid w:val="00CF7E51"/>
    <w:rsid w:val="00D001B8"/>
    <w:rsid w:val="00D00270"/>
    <w:rsid w:val="00D00527"/>
    <w:rsid w:val="00D0077C"/>
    <w:rsid w:val="00D007AC"/>
    <w:rsid w:val="00D00988"/>
    <w:rsid w:val="00D00A17"/>
    <w:rsid w:val="00D00A48"/>
    <w:rsid w:val="00D00B43"/>
    <w:rsid w:val="00D00DD5"/>
    <w:rsid w:val="00D00E8D"/>
    <w:rsid w:val="00D010A8"/>
    <w:rsid w:val="00D0149E"/>
    <w:rsid w:val="00D01501"/>
    <w:rsid w:val="00D0151A"/>
    <w:rsid w:val="00D01753"/>
    <w:rsid w:val="00D01AC0"/>
    <w:rsid w:val="00D01B97"/>
    <w:rsid w:val="00D01E42"/>
    <w:rsid w:val="00D02057"/>
    <w:rsid w:val="00D020E3"/>
    <w:rsid w:val="00D02117"/>
    <w:rsid w:val="00D021D9"/>
    <w:rsid w:val="00D0234F"/>
    <w:rsid w:val="00D0245F"/>
    <w:rsid w:val="00D02533"/>
    <w:rsid w:val="00D0255C"/>
    <w:rsid w:val="00D025A9"/>
    <w:rsid w:val="00D02621"/>
    <w:rsid w:val="00D02808"/>
    <w:rsid w:val="00D02D36"/>
    <w:rsid w:val="00D02D44"/>
    <w:rsid w:val="00D02FA0"/>
    <w:rsid w:val="00D0300E"/>
    <w:rsid w:val="00D0320B"/>
    <w:rsid w:val="00D0328E"/>
    <w:rsid w:val="00D0344E"/>
    <w:rsid w:val="00D03C54"/>
    <w:rsid w:val="00D03E8D"/>
    <w:rsid w:val="00D03EF2"/>
    <w:rsid w:val="00D03F83"/>
    <w:rsid w:val="00D0412D"/>
    <w:rsid w:val="00D041C1"/>
    <w:rsid w:val="00D0463E"/>
    <w:rsid w:val="00D046B6"/>
    <w:rsid w:val="00D046EE"/>
    <w:rsid w:val="00D04804"/>
    <w:rsid w:val="00D04A41"/>
    <w:rsid w:val="00D04A67"/>
    <w:rsid w:val="00D04BBC"/>
    <w:rsid w:val="00D04CF7"/>
    <w:rsid w:val="00D0533F"/>
    <w:rsid w:val="00D05374"/>
    <w:rsid w:val="00D059C4"/>
    <w:rsid w:val="00D05A12"/>
    <w:rsid w:val="00D05A38"/>
    <w:rsid w:val="00D05ABF"/>
    <w:rsid w:val="00D05BF9"/>
    <w:rsid w:val="00D05E0F"/>
    <w:rsid w:val="00D05E6E"/>
    <w:rsid w:val="00D06421"/>
    <w:rsid w:val="00D06464"/>
    <w:rsid w:val="00D065B8"/>
    <w:rsid w:val="00D06624"/>
    <w:rsid w:val="00D066CB"/>
    <w:rsid w:val="00D066E1"/>
    <w:rsid w:val="00D068AB"/>
    <w:rsid w:val="00D068E4"/>
    <w:rsid w:val="00D06A11"/>
    <w:rsid w:val="00D06A92"/>
    <w:rsid w:val="00D06BF8"/>
    <w:rsid w:val="00D06CD6"/>
    <w:rsid w:val="00D06D43"/>
    <w:rsid w:val="00D06E9A"/>
    <w:rsid w:val="00D07022"/>
    <w:rsid w:val="00D07296"/>
    <w:rsid w:val="00D0733F"/>
    <w:rsid w:val="00D0738B"/>
    <w:rsid w:val="00D073A1"/>
    <w:rsid w:val="00D078B6"/>
    <w:rsid w:val="00D07A63"/>
    <w:rsid w:val="00D07B32"/>
    <w:rsid w:val="00D07D49"/>
    <w:rsid w:val="00D07E7B"/>
    <w:rsid w:val="00D07EEB"/>
    <w:rsid w:val="00D10247"/>
    <w:rsid w:val="00D102FF"/>
    <w:rsid w:val="00D103AE"/>
    <w:rsid w:val="00D103CD"/>
    <w:rsid w:val="00D10694"/>
    <w:rsid w:val="00D1069F"/>
    <w:rsid w:val="00D107B1"/>
    <w:rsid w:val="00D1086B"/>
    <w:rsid w:val="00D10968"/>
    <w:rsid w:val="00D10975"/>
    <w:rsid w:val="00D109D1"/>
    <w:rsid w:val="00D10D4D"/>
    <w:rsid w:val="00D114A4"/>
    <w:rsid w:val="00D115D0"/>
    <w:rsid w:val="00D11718"/>
    <w:rsid w:val="00D11923"/>
    <w:rsid w:val="00D119D2"/>
    <w:rsid w:val="00D11B9C"/>
    <w:rsid w:val="00D11C62"/>
    <w:rsid w:val="00D11C90"/>
    <w:rsid w:val="00D120E3"/>
    <w:rsid w:val="00D124D7"/>
    <w:rsid w:val="00D1255E"/>
    <w:rsid w:val="00D125AB"/>
    <w:rsid w:val="00D1269D"/>
    <w:rsid w:val="00D128DD"/>
    <w:rsid w:val="00D12A0A"/>
    <w:rsid w:val="00D12DC5"/>
    <w:rsid w:val="00D12F2F"/>
    <w:rsid w:val="00D12F3D"/>
    <w:rsid w:val="00D12F8D"/>
    <w:rsid w:val="00D12FE4"/>
    <w:rsid w:val="00D13026"/>
    <w:rsid w:val="00D133C8"/>
    <w:rsid w:val="00D13736"/>
    <w:rsid w:val="00D1376B"/>
    <w:rsid w:val="00D13886"/>
    <w:rsid w:val="00D13903"/>
    <w:rsid w:val="00D13969"/>
    <w:rsid w:val="00D13BBD"/>
    <w:rsid w:val="00D140BC"/>
    <w:rsid w:val="00D14224"/>
    <w:rsid w:val="00D14285"/>
    <w:rsid w:val="00D142CF"/>
    <w:rsid w:val="00D143EB"/>
    <w:rsid w:val="00D147C5"/>
    <w:rsid w:val="00D14971"/>
    <w:rsid w:val="00D149D9"/>
    <w:rsid w:val="00D14B0B"/>
    <w:rsid w:val="00D14BAD"/>
    <w:rsid w:val="00D14BB0"/>
    <w:rsid w:val="00D14DC4"/>
    <w:rsid w:val="00D14F2E"/>
    <w:rsid w:val="00D14F6A"/>
    <w:rsid w:val="00D15043"/>
    <w:rsid w:val="00D15263"/>
    <w:rsid w:val="00D15406"/>
    <w:rsid w:val="00D15455"/>
    <w:rsid w:val="00D15518"/>
    <w:rsid w:val="00D1562A"/>
    <w:rsid w:val="00D1574B"/>
    <w:rsid w:val="00D15963"/>
    <w:rsid w:val="00D15C1E"/>
    <w:rsid w:val="00D15E0E"/>
    <w:rsid w:val="00D15FB0"/>
    <w:rsid w:val="00D1607A"/>
    <w:rsid w:val="00D160BC"/>
    <w:rsid w:val="00D16118"/>
    <w:rsid w:val="00D1615F"/>
    <w:rsid w:val="00D16235"/>
    <w:rsid w:val="00D164D9"/>
    <w:rsid w:val="00D168A4"/>
    <w:rsid w:val="00D169B7"/>
    <w:rsid w:val="00D16A21"/>
    <w:rsid w:val="00D16BB7"/>
    <w:rsid w:val="00D16D89"/>
    <w:rsid w:val="00D16E3B"/>
    <w:rsid w:val="00D16EB0"/>
    <w:rsid w:val="00D16F9A"/>
    <w:rsid w:val="00D1710C"/>
    <w:rsid w:val="00D171BD"/>
    <w:rsid w:val="00D174D3"/>
    <w:rsid w:val="00D1776D"/>
    <w:rsid w:val="00D17890"/>
    <w:rsid w:val="00D17900"/>
    <w:rsid w:val="00D17A4D"/>
    <w:rsid w:val="00D17BD4"/>
    <w:rsid w:val="00D17E54"/>
    <w:rsid w:val="00D200F8"/>
    <w:rsid w:val="00D20327"/>
    <w:rsid w:val="00D203C5"/>
    <w:rsid w:val="00D20417"/>
    <w:rsid w:val="00D2057A"/>
    <w:rsid w:val="00D205A8"/>
    <w:rsid w:val="00D205ED"/>
    <w:rsid w:val="00D20782"/>
    <w:rsid w:val="00D20798"/>
    <w:rsid w:val="00D208E6"/>
    <w:rsid w:val="00D209D5"/>
    <w:rsid w:val="00D209EE"/>
    <w:rsid w:val="00D209F7"/>
    <w:rsid w:val="00D209FE"/>
    <w:rsid w:val="00D20A09"/>
    <w:rsid w:val="00D20B79"/>
    <w:rsid w:val="00D20DA9"/>
    <w:rsid w:val="00D20EE0"/>
    <w:rsid w:val="00D20F61"/>
    <w:rsid w:val="00D2150F"/>
    <w:rsid w:val="00D21520"/>
    <w:rsid w:val="00D2168B"/>
    <w:rsid w:val="00D21731"/>
    <w:rsid w:val="00D21935"/>
    <w:rsid w:val="00D219F7"/>
    <w:rsid w:val="00D21A80"/>
    <w:rsid w:val="00D21A8B"/>
    <w:rsid w:val="00D21E23"/>
    <w:rsid w:val="00D21F36"/>
    <w:rsid w:val="00D2240D"/>
    <w:rsid w:val="00D225B2"/>
    <w:rsid w:val="00D2260B"/>
    <w:rsid w:val="00D22640"/>
    <w:rsid w:val="00D2296F"/>
    <w:rsid w:val="00D22A15"/>
    <w:rsid w:val="00D22A79"/>
    <w:rsid w:val="00D22B1D"/>
    <w:rsid w:val="00D22DE2"/>
    <w:rsid w:val="00D22FFB"/>
    <w:rsid w:val="00D2342E"/>
    <w:rsid w:val="00D234F2"/>
    <w:rsid w:val="00D23649"/>
    <w:rsid w:val="00D236E1"/>
    <w:rsid w:val="00D236EB"/>
    <w:rsid w:val="00D23782"/>
    <w:rsid w:val="00D238D2"/>
    <w:rsid w:val="00D238FA"/>
    <w:rsid w:val="00D23931"/>
    <w:rsid w:val="00D23AE0"/>
    <w:rsid w:val="00D23C50"/>
    <w:rsid w:val="00D23F59"/>
    <w:rsid w:val="00D24001"/>
    <w:rsid w:val="00D24016"/>
    <w:rsid w:val="00D24378"/>
    <w:rsid w:val="00D245B0"/>
    <w:rsid w:val="00D24612"/>
    <w:rsid w:val="00D2466F"/>
    <w:rsid w:val="00D246E7"/>
    <w:rsid w:val="00D246FE"/>
    <w:rsid w:val="00D247CB"/>
    <w:rsid w:val="00D248C8"/>
    <w:rsid w:val="00D24B80"/>
    <w:rsid w:val="00D24BE3"/>
    <w:rsid w:val="00D24C16"/>
    <w:rsid w:val="00D24C91"/>
    <w:rsid w:val="00D24D1D"/>
    <w:rsid w:val="00D24ED4"/>
    <w:rsid w:val="00D24EFB"/>
    <w:rsid w:val="00D251BA"/>
    <w:rsid w:val="00D256DD"/>
    <w:rsid w:val="00D25B2A"/>
    <w:rsid w:val="00D25B37"/>
    <w:rsid w:val="00D25DA2"/>
    <w:rsid w:val="00D262DD"/>
    <w:rsid w:val="00D263AF"/>
    <w:rsid w:val="00D263F1"/>
    <w:rsid w:val="00D26466"/>
    <w:rsid w:val="00D26536"/>
    <w:rsid w:val="00D26664"/>
    <w:rsid w:val="00D2678A"/>
    <w:rsid w:val="00D2683C"/>
    <w:rsid w:val="00D26856"/>
    <w:rsid w:val="00D268CB"/>
    <w:rsid w:val="00D26E82"/>
    <w:rsid w:val="00D270C8"/>
    <w:rsid w:val="00D270DC"/>
    <w:rsid w:val="00D2710F"/>
    <w:rsid w:val="00D276B2"/>
    <w:rsid w:val="00D276C3"/>
    <w:rsid w:val="00D27734"/>
    <w:rsid w:val="00D279BC"/>
    <w:rsid w:val="00D27A40"/>
    <w:rsid w:val="00D27A55"/>
    <w:rsid w:val="00D27B0A"/>
    <w:rsid w:val="00D27DC2"/>
    <w:rsid w:val="00D27E47"/>
    <w:rsid w:val="00D27F48"/>
    <w:rsid w:val="00D27F68"/>
    <w:rsid w:val="00D3002C"/>
    <w:rsid w:val="00D301A2"/>
    <w:rsid w:val="00D303F0"/>
    <w:rsid w:val="00D304F1"/>
    <w:rsid w:val="00D305C4"/>
    <w:rsid w:val="00D305D3"/>
    <w:rsid w:val="00D305F6"/>
    <w:rsid w:val="00D306A0"/>
    <w:rsid w:val="00D3071E"/>
    <w:rsid w:val="00D30734"/>
    <w:rsid w:val="00D3083F"/>
    <w:rsid w:val="00D30EDA"/>
    <w:rsid w:val="00D31098"/>
    <w:rsid w:val="00D312BB"/>
    <w:rsid w:val="00D312D2"/>
    <w:rsid w:val="00D31457"/>
    <w:rsid w:val="00D314E8"/>
    <w:rsid w:val="00D31653"/>
    <w:rsid w:val="00D31913"/>
    <w:rsid w:val="00D31A15"/>
    <w:rsid w:val="00D31A26"/>
    <w:rsid w:val="00D31A7D"/>
    <w:rsid w:val="00D31BA8"/>
    <w:rsid w:val="00D31D1B"/>
    <w:rsid w:val="00D31FB0"/>
    <w:rsid w:val="00D3217F"/>
    <w:rsid w:val="00D321B3"/>
    <w:rsid w:val="00D32344"/>
    <w:rsid w:val="00D3236C"/>
    <w:rsid w:val="00D32482"/>
    <w:rsid w:val="00D324DF"/>
    <w:rsid w:val="00D32586"/>
    <w:rsid w:val="00D32690"/>
    <w:rsid w:val="00D3288C"/>
    <w:rsid w:val="00D32AE8"/>
    <w:rsid w:val="00D32B5A"/>
    <w:rsid w:val="00D32C73"/>
    <w:rsid w:val="00D32D5C"/>
    <w:rsid w:val="00D32D88"/>
    <w:rsid w:val="00D32D93"/>
    <w:rsid w:val="00D3300A"/>
    <w:rsid w:val="00D33057"/>
    <w:rsid w:val="00D33064"/>
    <w:rsid w:val="00D332E8"/>
    <w:rsid w:val="00D3330D"/>
    <w:rsid w:val="00D33313"/>
    <w:rsid w:val="00D333D8"/>
    <w:rsid w:val="00D3343B"/>
    <w:rsid w:val="00D33500"/>
    <w:rsid w:val="00D3375C"/>
    <w:rsid w:val="00D337E8"/>
    <w:rsid w:val="00D33C16"/>
    <w:rsid w:val="00D33CDA"/>
    <w:rsid w:val="00D33E3C"/>
    <w:rsid w:val="00D33F6E"/>
    <w:rsid w:val="00D34002"/>
    <w:rsid w:val="00D3403D"/>
    <w:rsid w:val="00D3409F"/>
    <w:rsid w:val="00D3422C"/>
    <w:rsid w:val="00D34264"/>
    <w:rsid w:val="00D3441E"/>
    <w:rsid w:val="00D34960"/>
    <w:rsid w:val="00D34DD8"/>
    <w:rsid w:val="00D34E21"/>
    <w:rsid w:val="00D34F57"/>
    <w:rsid w:val="00D35256"/>
    <w:rsid w:val="00D35326"/>
    <w:rsid w:val="00D354FE"/>
    <w:rsid w:val="00D35509"/>
    <w:rsid w:val="00D3554A"/>
    <w:rsid w:val="00D35683"/>
    <w:rsid w:val="00D359EA"/>
    <w:rsid w:val="00D35BF8"/>
    <w:rsid w:val="00D36094"/>
    <w:rsid w:val="00D36124"/>
    <w:rsid w:val="00D3644B"/>
    <w:rsid w:val="00D3658F"/>
    <w:rsid w:val="00D36845"/>
    <w:rsid w:val="00D36962"/>
    <w:rsid w:val="00D36C93"/>
    <w:rsid w:val="00D36DB4"/>
    <w:rsid w:val="00D37023"/>
    <w:rsid w:val="00D37074"/>
    <w:rsid w:val="00D37119"/>
    <w:rsid w:val="00D37162"/>
    <w:rsid w:val="00D3737D"/>
    <w:rsid w:val="00D37791"/>
    <w:rsid w:val="00D3782A"/>
    <w:rsid w:val="00D37999"/>
    <w:rsid w:val="00D379CB"/>
    <w:rsid w:val="00D37BC4"/>
    <w:rsid w:val="00D37CB1"/>
    <w:rsid w:val="00D37E06"/>
    <w:rsid w:val="00D37FEE"/>
    <w:rsid w:val="00D4020D"/>
    <w:rsid w:val="00D40331"/>
    <w:rsid w:val="00D4041F"/>
    <w:rsid w:val="00D40432"/>
    <w:rsid w:val="00D404A0"/>
    <w:rsid w:val="00D405E9"/>
    <w:rsid w:val="00D4085F"/>
    <w:rsid w:val="00D40905"/>
    <w:rsid w:val="00D409ED"/>
    <w:rsid w:val="00D40BA3"/>
    <w:rsid w:val="00D40E5E"/>
    <w:rsid w:val="00D40EF8"/>
    <w:rsid w:val="00D40F4A"/>
    <w:rsid w:val="00D410E5"/>
    <w:rsid w:val="00D4121F"/>
    <w:rsid w:val="00D412A5"/>
    <w:rsid w:val="00D4139E"/>
    <w:rsid w:val="00D415F8"/>
    <w:rsid w:val="00D41649"/>
    <w:rsid w:val="00D41739"/>
    <w:rsid w:val="00D4184F"/>
    <w:rsid w:val="00D41A44"/>
    <w:rsid w:val="00D41A9D"/>
    <w:rsid w:val="00D41AD0"/>
    <w:rsid w:val="00D41D24"/>
    <w:rsid w:val="00D41D7A"/>
    <w:rsid w:val="00D41DC6"/>
    <w:rsid w:val="00D41FA2"/>
    <w:rsid w:val="00D41FFB"/>
    <w:rsid w:val="00D4201D"/>
    <w:rsid w:val="00D421C6"/>
    <w:rsid w:val="00D42223"/>
    <w:rsid w:val="00D422F9"/>
    <w:rsid w:val="00D42543"/>
    <w:rsid w:val="00D4258B"/>
    <w:rsid w:val="00D42AFA"/>
    <w:rsid w:val="00D42C7B"/>
    <w:rsid w:val="00D42E5F"/>
    <w:rsid w:val="00D43069"/>
    <w:rsid w:val="00D431F3"/>
    <w:rsid w:val="00D43409"/>
    <w:rsid w:val="00D43463"/>
    <w:rsid w:val="00D435C8"/>
    <w:rsid w:val="00D4367B"/>
    <w:rsid w:val="00D437FB"/>
    <w:rsid w:val="00D43968"/>
    <w:rsid w:val="00D439E5"/>
    <w:rsid w:val="00D43ACB"/>
    <w:rsid w:val="00D43B76"/>
    <w:rsid w:val="00D43D92"/>
    <w:rsid w:val="00D43EF2"/>
    <w:rsid w:val="00D43F96"/>
    <w:rsid w:val="00D44005"/>
    <w:rsid w:val="00D44045"/>
    <w:rsid w:val="00D440EB"/>
    <w:rsid w:val="00D441AB"/>
    <w:rsid w:val="00D44483"/>
    <w:rsid w:val="00D4452A"/>
    <w:rsid w:val="00D44565"/>
    <w:rsid w:val="00D4470B"/>
    <w:rsid w:val="00D44748"/>
    <w:rsid w:val="00D4478D"/>
    <w:rsid w:val="00D44D28"/>
    <w:rsid w:val="00D44D87"/>
    <w:rsid w:val="00D44DCB"/>
    <w:rsid w:val="00D44E20"/>
    <w:rsid w:val="00D45034"/>
    <w:rsid w:val="00D450EA"/>
    <w:rsid w:val="00D45252"/>
    <w:rsid w:val="00D4541E"/>
    <w:rsid w:val="00D45483"/>
    <w:rsid w:val="00D455BC"/>
    <w:rsid w:val="00D456FA"/>
    <w:rsid w:val="00D45789"/>
    <w:rsid w:val="00D45897"/>
    <w:rsid w:val="00D4596C"/>
    <w:rsid w:val="00D459F5"/>
    <w:rsid w:val="00D45A42"/>
    <w:rsid w:val="00D45B81"/>
    <w:rsid w:val="00D45CE7"/>
    <w:rsid w:val="00D45D6C"/>
    <w:rsid w:val="00D45DDB"/>
    <w:rsid w:val="00D45E1B"/>
    <w:rsid w:val="00D46033"/>
    <w:rsid w:val="00D461EE"/>
    <w:rsid w:val="00D464E3"/>
    <w:rsid w:val="00D466E4"/>
    <w:rsid w:val="00D4678B"/>
    <w:rsid w:val="00D4679E"/>
    <w:rsid w:val="00D467C5"/>
    <w:rsid w:val="00D46B4E"/>
    <w:rsid w:val="00D46FB9"/>
    <w:rsid w:val="00D4701E"/>
    <w:rsid w:val="00D4704B"/>
    <w:rsid w:val="00D47068"/>
    <w:rsid w:val="00D47121"/>
    <w:rsid w:val="00D4743A"/>
    <w:rsid w:val="00D478C9"/>
    <w:rsid w:val="00D479D0"/>
    <w:rsid w:val="00D47AE1"/>
    <w:rsid w:val="00D47C88"/>
    <w:rsid w:val="00D47D89"/>
    <w:rsid w:val="00D50147"/>
    <w:rsid w:val="00D50214"/>
    <w:rsid w:val="00D502A7"/>
    <w:rsid w:val="00D50558"/>
    <w:rsid w:val="00D506EC"/>
    <w:rsid w:val="00D507DB"/>
    <w:rsid w:val="00D50911"/>
    <w:rsid w:val="00D50987"/>
    <w:rsid w:val="00D50A5B"/>
    <w:rsid w:val="00D50E06"/>
    <w:rsid w:val="00D50EF1"/>
    <w:rsid w:val="00D50F61"/>
    <w:rsid w:val="00D50FE0"/>
    <w:rsid w:val="00D5102B"/>
    <w:rsid w:val="00D5143E"/>
    <w:rsid w:val="00D51635"/>
    <w:rsid w:val="00D516D0"/>
    <w:rsid w:val="00D516FB"/>
    <w:rsid w:val="00D518BF"/>
    <w:rsid w:val="00D51960"/>
    <w:rsid w:val="00D519FE"/>
    <w:rsid w:val="00D51A16"/>
    <w:rsid w:val="00D51A31"/>
    <w:rsid w:val="00D51A88"/>
    <w:rsid w:val="00D51DEF"/>
    <w:rsid w:val="00D51FB2"/>
    <w:rsid w:val="00D521F4"/>
    <w:rsid w:val="00D52370"/>
    <w:rsid w:val="00D524B6"/>
    <w:rsid w:val="00D52A02"/>
    <w:rsid w:val="00D52B3A"/>
    <w:rsid w:val="00D52CBF"/>
    <w:rsid w:val="00D52DE6"/>
    <w:rsid w:val="00D530E1"/>
    <w:rsid w:val="00D53192"/>
    <w:rsid w:val="00D53397"/>
    <w:rsid w:val="00D534CF"/>
    <w:rsid w:val="00D53806"/>
    <w:rsid w:val="00D53980"/>
    <w:rsid w:val="00D53B0C"/>
    <w:rsid w:val="00D53E3F"/>
    <w:rsid w:val="00D53EFA"/>
    <w:rsid w:val="00D540F2"/>
    <w:rsid w:val="00D5416B"/>
    <w:rsid w:val="00D5425E"/>
    <w:rsid w:val="00D542FF"/>
    <w:rsid w:val="00D5435C"/>
    <w:rsid w:val="00D5442A"/>
    <w:rsid w:val="00D54441"/>
    <w:rsid w:val="00D54816"/>
    <w:rsid w:val="00D54B18"/>
    <w:rsid w:val="00D54B8E"/>
    <w:rsid w:val="00D54F23"/>
    <w:rsid w:val="00D551C6"/>
    <w:rsid w:val="00D55336"/>
    <w:rsid w:val="00D55358"/>
    <w:rsid w:val="00D5542F"/>
    <w:rsid w:val="00D55471"/>
    <w:rsid w:val="00D555DE"/>
    <w:rsid w:val="00D556AF"/>
    <w:rsid w:val="00D5576B"/>
    <w:rsid w:val="00D55A1F"/>
    <w:rsid w:val="00D55A8E"/>
    <w:rsid w:val="00D55B5A"/>
    <w:rsid w:val="00D55D49"/>
    <w:rsid w:val="00D55D82"/>
    <w:rsid w:val="00D55FBC"/>
    <w:rsid w:val="00D5621F"/>
    <w:rsid w:val="00D56303"/>
    <w:rsid w:val="00D5636C"/>
    <w:rsid w:val="00D563F9"/>
    <w:rsid w:val="00D5642F"/>
    <w:rsid w:val="00D56713"/>
    <w:rsid w:val="00D567D9"/>
    <w:rsid w:val="00D56BE2"/>
    <w:rsid w:val="00D56BEC"/>
    <w:rsid w:val="00D56FD0"/>
    <w:rsid w:val="00D570E8"/>
    <w:rsid w:val="00D57127"/>
    <w:rsid w:val="00D571D2"/>
    <w:rsid w:val="00D575C7"/>
    <w:rsid w:val="00D575DC"/>
    <w:rsid w:val="00D57612"/>
    <w:rsid w:val="00D5785F"/>
    <w:rsid w:val="00D57A96"/>
    <w:rsid w:val="00D57B31"/>
    <w:rsid w:val="00D57B64"/>
    <w:rsid w:val="00D57B78"/>
    <w:rsid w:val="00D57D02"/>
    <w:rsid w:val="00D601EF"/>
    <w:rsid w:val="00D601F7"/>
    <w:rsid w:val="00D602D6"/>
    <w:rsid w:val="00D6033A"/>
    <w:rsid w:val="00D60360"/>
    <w:rsid w:val="00D60446"/>
    <w:rsid w:val="00D60549"/>
    <w:rsid w:val="00D60690"/>
    <w:rsid w:val="00D606C7"/>
    <w:rsid w:val="00D609E1"/>
    <w:rsid w:val="00D60F7D"/>
    <w:rsid w:val="00D61024"/>
    <w:rsid w:val="00D6103E"/>
    <w:rsid w:val="00D6118A"/>
    <w:rsid w:val="00D611BE"/>
    <w:rsid w:val="00D61872"/>
    <w:rsid w:val="00D619C9"/>
    <w:rsid w:val="00D61B4B"/>
    <w:rsid w:val="00D61D16"/>
    <w:rsid w:val="00D6206B"/>
    <w:rsid w:val="00D62297"/>
    <w:rsid w:val="00D623E5"/>
    <w:rsid w:val="00D62647"/>
    <w:rsid w:val="00D6274D"/>
    <w:rsid w:val="00D6278E"/>
    <w:rsid w:val="00D628BE"/>
    <w:rsid w:val="00D628CD"/>
    <w:rsid w:val="00D628EB"/>
    <w:rsid w:val="00D6296B"/>
    <w:rsid w:val="00D62997"/>
    <w:rsid w:val="00D62ACA"/>
    <w:rsid w:val="00D62B24"/>
    <w:rsid w:val="00D62C7C"/>
    <w:rsid w:val="00D62E90"/>
    <w:rsid w:val="00D63097"/>
    <w:rsid w:val="00D63165"/>
    <w:rsid w:val="00D6333E"/>
    <w:rsid w:val="00D63628"/>
    <w:rsid w:val="00D63635"/>
    <w:rsid w:val="00D6366D"/>
    <w:rsid w:val="00D63AC5"/>
    <w:rsid w:val="00D63B1A"/>
    <w:rsid w:val="00D63B21"/>
    <w:rsid w:val="00D63C25"/>
    <w:rsid w:val="00D63D10"/>
    <w:rsid w:val="00D63D1D"/>
    <w:rsid w:val="00D63ED2"/>
    <w:rsid w:val="00D63ED3"/>
    <w:rsid w:val="00D640DB"/>
    <w:rsid w:val="00D64159"/>
    <w:rsid w:val="00D641C9"/>
    <w:rsid w:val="00D641D8"/>
    <w:rsid w:val="00D6429C"/>
    <w:rsid w:val="00D64332"/>
    <w:rsid w:val="00D6442B"/>
    <w:rsid w:val="00D6451D"/>
    <w:rsid w:val="00D646E7"/>
    <w:rsid w:val="00D647D7"/>
    <w:rsid w:val="00D64AA0"/>
    <w:rsid w:val="00D64C9B"/>
    <w:rsid w:val="00D64D20"/>
    <w:rsid w:val="00D64DD5"/>
    <w:rsid w:val="00D6501B"/>
    <w:rsid w:val="00D6514B"/>
    <w:rsid w:val="00D65151"/>
    <w:rsid w:val="00D65177"/>
    <w:rsid w:val="00D651AB"/>
    <w:rsid w:val="00D651ED"/>
    <w:rsid w:val="00D65324"/>
    <w:rsid w:val="00D6546B"/>
    <w:rsid w:val="00D65D02"/>
    <w:rsid w:val="00D65D62"/>
    <w:rsid w:val="00D65F0E"/>
    <w:rsid w:val="00D65F97"/>
    <w:rsid w:val="00D66274"/>
    <w:rsid w:val="00D664E8"/>
    <w:rsid w:val="00D6661B"/>
    <w:rsid w:val="00D66661"/>
    <w:rsid w:val="00D6686B"/>
    <w:rsid w:val="00D66DBD"/>
    <w:rsid w:val="00D66DE7"/>
    <w:rsid w:val="00D671B0"/>
    <w:rsid w:val="00D67237"/>
    <w:rsid w:val="00D6723C"/>
    <w:rsid w:val="00D674DC"/>
    <w:rsid w:val="00D674EF"/>
    <w:rsid w:val="00D67637"/>
    <w:rsid w:val="00D67658"/>
    <w:rsid w:val="00D67660"/>
    <w:rsid w:val="00D67920"/>
    <w:rsid w:val="00D67B94"/>
    <w:rsid w:val="00D67BAE"/>
    <w:rsid w:val="00D67E3B"/>
    <w:rsid w:val="00D67F58"/>
    <w:rsid w:val="00D70436"/>
    <w:rsid w:val="00D70712"/>
    <w:rsid w:val="00D7073F"/>
    <w:rsid w:val="00D707BC"/>
    <w:rsid w:val="00D70953"/>
    <w:rsid w:val="00D70D80"/>
    <w:rsid w:val="00D70F4A"/>
    <w:rsid w:val="00D70FDE"/>
    <w:rsid w:val="00D71061"/>
    <w:rsid w:val="00D7117E"/>
    <w:rsid w:val="00D711BA"/>
    <w:rsid w:val="00D71373"/>
    <w:rsid w:val="00D71424"/>
    <w:rsid w:val="00D71447"/>
    <w:rsid w:val="00D715B7"/>
    <w:rsid w:val="00D715D4"/>
    <w:rsid w:val="00D717F5"/>
    <w:rsid w:val="00D7199D"/>
    <w:rsid w:val="00D71B2E"/>
    <w:rsid w:val="00D71D2B"/>
    <w:rsid w:val="00D71ECA"/>
    <w:rsid w:val="00D71F5F"/>
    <w:rsid w:val="00D7203B"/>
    <w:rsid w:val="00D72148"/>
    <w:rsid w:val="00D72181"/>
    <w:rsid w:val="00D72286"/>
    <w:rsid w:val="00D723B6"/>
    <w:rsid w:val="00D723BA"/>
    <w:rsid w:val="00D724E1"/>
    <w:rsid w:val="00D724FE"/>
    <w:rsid w:val="00D7256E"/>
    <w:rsid w:val="00D72582"/>
    <w:rsid w:val="00D725A3"/>
    <w:rsid w:val="00D72629"/>
    <w:rsid w:val="00D72665"/>
    <w:rsid w:val="00D72B10"/>
    <w:rsid w:val="00D72B33"/>
    <w:rsid w:val="00D72C81"/>
    <w:rsid w:val="00D72CF7"/>
    <w:rsid w:val="00D72D1F"/>
    <w:rsid w:val="00D72D60"/>
    <w:rsid w:val="00D72E3A"/>
    <w:rsid w:val="00D731F9"/>
    <w:rsid w:val="00D73311"/>
    <w:rsid w:val="00D73681"/>
    <w:rsid w:val="00D736E3"/>
    <w:rsid w:val="00D73903"/>
    <w:rsid w:val="00D739E5"/>
    <w:rsid w:val="00D73D36"/>
    <w:rsid w:val="00D74264"/>
    <w:rsid w:val="00D74809"/>
    <w:rsid w:val="00D74984"/>
    <w:rsid w:val="00D750D6"/>
    <w:rsid w:val="00D7510C"/>
    <w:rsid w:val="00D751D1"/>
    <w:rsid w:val="00D75471"/>
    <w:rsid w:val="00D754B7"/>
    <w:rsid w:val="00D754E7"/>
    <w:rsid w:val="00D7574C"/>
    <w:rsid w:val="00D75924"/>
    <w:rsid w:val="00D759E7"/>
    <w:rsid w:val="00D75E68"/>
    <w:rsid w:val="00D75F19"/>
    <w:rsid w:val="00D75F75"/>
    <w:rsid w:val="00D76568"/>
    <w:rsid w:val="00D76670"/>
    <w:rsid w:val="00D7691C"/>
    <w:rsid w:val="00D76E63"/>
    <w:rsid w:val="00D76ECC"/>
    <w:rsid w:val="00D76EE0"/>
    <w:rsid w:val="00D775CE"/>
    <w:rsid w:val="00D77773"/>
    <w:rsid w:val="00D77A2F"/>
    <w:rsid w:val="00D77A9F"/>
    <w:rsid w:val="00D77B82"/>
    <w:rsid w:val="00D800AA"/>
    <w:rsid w:val="00D800C0"/>
    <w:rsid w:val="00D800CC"/>
    <w:rsid w:val="00D80204"/>
    <w:rsid w:val="00D80482"/>
    <w:rsid w:val="00D8076C"/>
    <w:rsid w:val="00D80A59"/>
    <w:rsid w:val="00D80B9E"/>
    <w:rsid w:val="00D80BD8"/>
    <w:rsid w:val="00D80DF4"/>
    <w:rsid w:val="00D80F80"/>
    <w:rsid w:val="00D8131E"/>
    <w:rsid w:val="00D8145C"/>
    <w:rsid w:val="00D814DF"/>
    <w:rsid w:val="00D815C1"/>
    <w:rsid w:val="00D8174E"/>
    <w:rsid w:val="00D8179C"/>
    <w:rsid w:val="00D81A2F"/>
    <w:rsid w:val="00D82305"/>
    <w:rsid w:val="00D82A52"/>
    <w:rsid w:val="00D82E5A"/>
    <w:rsid w:val="00D82E60"/>
    <w:rsid w:val="00D8312C"/>
    <w:rsid w:val="00D83280"/>
    <w:rsid w:val="00D83295"/>
    <w:rsid w:val="00D83337"/>
    <w:rsid w:val="00D833F8"/>
    <w:rsid w:val="00D83498"/>
    <w:rsid w:val="00D8352D"/>
    <w:rsid w:val="00D835CE"/>
    <w:rsid w:val="00D836C2"/>
    <w:rsid w:val="00D8384C"/>
    <w:rsid w:val="00D83A7D"/>
    <w:rsid w:val="00D83CD4"/>
    <w:rsid w:val="00D83CFE"/>
    <w:rsid w:val="00D83D89"/>
    <w:rsid w:val="00D83E03"/>
    <w:rsid w:val="00D83EDE"/>
    <w:rsid w:val="00D83EFB"/>
    <w:rsid w:val="00D842A0"/>
    <w:rsid w:val="00D842D6"/>
    <w:rsid w:val="00D843B4"/>
    <w:rsid w:val="00D843B5"/>
    <w:rsid w:val="00D8451E"/>
    <w:rsid w:val="00D845B9"/>
    <w:rsid w:val="00D8479C"/>
    <w:rsid w:val="00D847A7"/>
    <w:rsid w:val="00D849B4"/>
    <w:rsid w:val="00D84AA1"/>
    <w:rsid w:val="00D84E34"/>
    <w:rsid w:val="00D84FA9"/>
    <w:rsid w:val="00D85008"/>
    <w:rsid w:val="00D850C5"/>
    <w:rsid w:val="00D85130"/>
    <w:rsid w:val="00D8513A"/>
    <w:rsid w:val="00D85406"/>
    <w:rsid w:val="00D8551D"/>
    <w:rsid w:val="00D855AA"/>
    <w:rsid w:val="00D85644"/>
    <w:rsid w:val="00D856A6"/>
    <w:rsid w:val="00D857CD"/>
    <w:rsid w:val="00D858B7"/>
    <w:rsid w:val="00D85A66"/>
    <w:rsid w:val="00D85C4A"/>
    <w:rsid w:val="00D85C85"/>
    <w:rsid w:val="00D85C90"/>
    <w:rsid w:val="00D85CE6"/>
    <w:rsid w:val="00D860C7"/>
    <w:rsid w:val="00D86355"/>
    <w:rsid w:val="00D8655E"/>
    <w:rsid w:val="00D86667"/>
    <w:rsid w:val="00D86861"/>
    <w:rsid w:val="00D86882"/>
    <w:rsid w:val="00D86938"/>
    <w:rsid w:val="00D86994"/>
    <w:rsid w:val="00D86C0C"/>
    <w:rsid w:val="00D86C6C"/>
    <w:rsid w:val="00D86D1C"/>
    <w:rsid w:val="00D86E45"/>
    <w:rsid w:val="00D86EFC"/>
    <w:rsid w:val="00D86F62"/>
    <w:rsid w:val="00D86FBC"/>
    <w:rsid w:val="00D8712D"/>
    <w:rsid w:val="00D87233"/>
    <w:rsid w:val="00D872E3"/>
    <w:rsid w:val="00D874C4"/>
    <w:rsid w:val="00D876D1"/>
    <w:rsid w:val="00D877EA"/>
    <w:rsid w:val="00D879B4"/>
    <w:rsid w:val="00D87B7D"/>
    <w:rsid w:val="00D87CA7"/>
    <w:rsid w:val="00D87D40"/>
    <w:rsid w:val="00D87D76"/>
    <w:rsid w:val="00D87E4C"/>
    <w:rsid w:val="00D900B6"/>
    <w:rsid w:val="00D90322"/>
    <w:rsid w:val="00D9035C"/>
    <w:rsid w:val="00D903DC"/>
    <w:rsid w:val="00D90530"/>
    <w:rsid w:val="00D90605"/>
    <w:rsid w:val="00D9061E"/>
    <w:rsid w:val="00D907FA"/>
    <w:rsid w:val="00D9099E"/>
    <w:rsid w:val="00D90A7B"/>
    <w:rsid w:val="00D90ABD"/>
    <w:rsid w:val="00D90B46"/>
    <w:rsid w:val="00D90E4E"/>
    <w:rsid w:val="00D90F98"/>
    <w:rsid w:val="00D91264"/>
    <w:rsid w:val="00D913CB"/>
    <w:rsid w:val="00D914FF"/>
    <w:rsid w:val="00D91569"/>
    <w:rsid w:val="00D916CE"/>
    <w:rsid w:val="00D916E7"/>
    <w:rsid w:val="00D9178E"/>
    <w:rsid w:val="00D91AA2"/>
    <w:rsid w:val="00D91E02"/>
    <w:rsid w:val="00D91EBF"/>
    <w:rsid w:val="00D9241F"/>
    <w:rsid w:val="00D92604"/>
    <w:rsid w:val="00D9275C"/>
    <w:rsid w:val="00D929BA"/>
    <w:rsid w:val="00D92A38"/>
    <w:rsid w:val="00D92B83"/>
    <w:rsid w:val="00D92BAF"/>
    <w:rsid w:val="00D92CF4"/>
    <w:rsid w:val="00D92D03"/>
    <w:rsid w:val="00D92DF0"/>
    <w:rsid w:val="00D92FB1"/>
    <w:rsid w:val="00D931B1"/>
    <w:rsid w:val="00D931C7"/>
    <w:rsid w:val="00D9328A"/>
    <w:rsid w:val="00D93416"/>
    <w:rsid w:val="00D9345F"/>
    <w:rsid w:val="00D9347B"/>
    <w:rsid w:val="00D93713"/>
    <w:rsid w:val="00D9385D"/>
    <w:rsid w:val="00D93897"/>
    <w:rsid w:val="00D938BF"/>
    <w:rsid w:val="00D9398F"/>
    <w:rsid w:val="00D93B06"/>
    <w:rsid w:val="00D93C01"/>
    <w:rsid w:val="00D93ED7"/>
    <w:rsid w:val="00D93FBE"/>
    <w:rsid w:val="00D94102"/>
    <w:rsid w:val="00D94140"/>
    <w:rsid w:val="00D9486A"/>
    <w:rsid w:val="00D94D89"/>
    <w:rsid w:val="00D94E37"/>
    <w:rsid w:val="00D94EBA"/>
    <w:rsid w:val="00D94F7E"/>
    <w:rsid w:val="00D94FE6"/>
    <w:rsid w:val="00D950F0"/>
    <w:rsid w:val="00D9537B"/>
    <w:rsid w:val="00D953A5"/>
    <w:rsid w:val="00D9553D"/>
    <w:rsid w:val="00D9557B"/>
    <w:rsid w:val="00D9560A"/>
    <w:rsid w:val="00D95797"/>
    <w:rsid w:val="00D95806"/>
    <w:rsid w:val="00D959E8"/>
    <w:rsid w:val="00D95A40"/>
    <w:rsid w:val="00D95AD9"/>
    <w:rsid w:val="00D95BE8"/>
    <w:rsid w:val="00D95F01"/>
    <w:rsid w:val="00D95FC6"/>
    <w:rsid w:val="00D95FCC"/>
    <w:rsid w:val="00D960AD"/>
    <w:rsid w:val="00D9633D"/>
    <w:rsid w:val="00D9635B"/>
    <w:rsid w:val="00D96388"/>
    <w:rsid w:val="00D963FF"/>
    <w:rsid w:val="00D96608"/>
    <w:rsid w:val="00D9684A"/>
    <w:rsid w:val="00D96CE6"/>
    <w:rsid w:val="00D96D66"/>
    <w:rsid w:val="00D97079"/>
    <w:rsid w:val="00D97282"/>
    <w:rsid w:val="00D972F9"/>
    <w:rsid w:val="00D97327"/>
    <w:rsid w:val="00D9732C"/>
    <w:rsid w:val="00D974EE"/>
    <w:rsid w:val="00D9753B"/>
    <w:rsid w:val="00D97637"/>
    <w:rsid w:val="00D97678"/>
    <w:rsid w:val="00D9774F"/>
    <w:rsid w:val="00D97823"/>
    <w:rsid w:val="00D978BF"/>
    <w:rsid w:val="00D97911"/>
    <w:rsid w:val="00D9796F"/>
    <w:rsid w:val="00D979B6"/>
    <w:rsid w:val="00D97A93"/>
    <w:rsid w:val="00D97B5D"/>
    <w:rsid w:val="00DA0005"/>
    <w:rsid w:val="00DA0046"/>
    <w:rsid w:val="00DA00C4"/>
    <w:rsid w:val="00DA018C"/>
    <w:rsid w:val="00DA03B5"/>
    <w:rsid w:val="00DA0528"/>
    <w:rsid w:val="00DA0A8C"/>
    <w:rsid w:val="00DA0ED3"/>
    <w:rsid w:val="00DA100C"/>
    <w:rsid w:val="00DA1059"/>
    <w:rsid w:val="00DA13B8"/>
    <w:rsid w:val="00DA176B"/>
    <w:rsid w:val="00DA1822"/>
    <w:rsid w:val="00DA19F1"/>
    <w:rsid w:val="00DA1B73"/>
    <w:rsid w:val="00DA1C3B"/>
    <w:rsid w:val="00DA1D52"/>
    <w:rsid w:val="00DA1E06"/>
    <w:rsid w:val="00DA1E63"/>
    <w:rsid w:val="00DA2167"/>
    <w:rsid w:val="00DA2366"/>
    <w:rsid w:val="00DA249B"/>
    <w:rsid w:val="00DA24D4"/>
    <w:rsid w:val="00DA2508"/>
    <w:rsid w:val="00DA2669"/>
    <w:rsid w:val="00DA26BF"/>
    <w:rsid w:val="00DA2709"/>
    <w:rsid w:val="00DA27D1"/>
    <w:rsid w:val="00DA295A"/>
    <w:rsid w:val="00DA29B4"/>
    <w:rsid w:val="00DA2E4A"/>
    <w:rsid w:val="00DA2E6F"/>
    <w:rsid w:val="00DA2EB5"/>
    <w:rsid w:val="00DA2F01"/>
    <w:rsid w:val="00DA30F3"/>
    <w:rsid w:val="00DA320B"/>
    <w:rsid w:val="00DA3298"/>
    <w:rsid w:val="00DA34D6"/>
    <w:rsid w:val="00DA35B4"/>
    <w:rsid w:val="00DA3823"/>
    <w:rsid w:val="00DA3B9D"/>
    <w:rsid w:val="00DA3D05"/>
    <w:rsid w:val="00DA3D63"/>
    <w:rsid w:val="00DA3DC8"/>
    <w:rsid w:val="00DA3E10"/>
    <w:rsid w:val="00DA3E24"/>
    <w:rsid w:val="00DA3FD8"/>
    <w:rsid w:val="00DA4235"/>
    <w:rsid w:val="00DA42BB"/>
    <w:rsid w:val="00DA42BD"/>
    <w:rsid w:val="00DA4A2C"/>
    <w:rsid w:val="00DA4A95"/>
    <w:rsid w:val="00DA4DBE"/>
    <w:rsid w:val="00DA4DF5"/>
    <w:rsid w:val="00DA4F61"/>
    <w:rsid w:val="00DA4FFE"/>
    <w:rsid w:val="00DA5070"/>
    <w:rsid w:val="00DA50DA"/>
    <w:rsid w:val="00DA5350"/>
    <w:rsid w:val="00DA54C5"/>
    <w:rsid w:val="00DA582D"/>
    <w:rsid w:val="00DA5A27"/>
    <w:rsid w:val="00DA5AA8"/>
    <w:rsid w:val="00DA5C75"/>
    <w:rsid w:val="00DA5D64"/>
    <w:rsid w:val="00DA5EAC"/>
    <w:rsid w:val="00DA6187"/>
    <w:rsid w:val="00DA632B"/>
    <w:rsid w:val="00DA6533"/>
    <w:rsid w:val="00DA697A"/>
    <w:rsid w:val="00DA699E"/>
    <w:rsid w:val="00DA6B51"/>
    <w:rsid w:val="00DA6BCF"/>
    <w:rsid w:val="00DA6D51"/>
    <w:rsid w:val="00DA6D5B"/>
    <w:rsid w:val="00DA6EAD"/>
    <w:rsid w:val="00DA6EF4"/>
    <w:rsid w:val="00DA6FB1"/>
    <w:rsid w:val="00DA70C1"/>
    <w:rsid w:val="00DA70F7"/>
    <w:rsid w:val="00DA7274"/>
    <w:rsid w:val="00DA773B"/>
    <w:rsid w:val="00DA773C"/>
    <w:rsid w:val="00DA7907"/>
    <w:rsid w:val="00DA79F5"/>
    <w:rsid w:val="00DA7A00"/>
    <w:rsid w:val="00DA7F28"/>
    <w:rsid w:val="00DA7FA5"/>
    <w:rsid w:val="00DB0500"/>
    <w:rsid w:val="00DB06E5"/>
    <w:rsid w:val="00DB07EC"/>
    <w:rsid w:val="00DB095B"/>
    <w:rsid w:val="00DB0A78"/>
    <w:rsid w:val="00DB0BA8"/>
    <w:rsid w:val="00DB0D93"/>
    <w:rsid w:val="00DB102E"/>
    <w:rsid w:val="00DB108A"/>
    <w:rsid w:val="00DB10D5"/>
    <w:rsid w:val="00DB1262"/>
    <w:rsid w:val="00DB1285"/>
    <w:rsid w:val="00DB154A"/>
    <w:rsid w:val="00DB169A"/>
    <w:rsid w:val="00DB1716"/>
    <w:rsid w:val="00DB185C"/>
    <w:rsid w:val="00DB18C6"/>
    <w:rsid w:val="00DB19AB"/>
    <w:rsid w:val="00DB1A77"/>
    <w:rsid w:val="00DB1C77"/>
    <w:rsid w:val="00DB1DB7"/>
    <w:rsid w:val="00DB1F5F"/>
    <w:rsid w:val="00DB2020"/>
    <w:rsid w:val="00DB236D"/>
    <w:rsid w:val="00DB2381"/>
    <w:rsid w:val="00DB263E"/>
    <w:rsid w:val="00DB2686"/>
    <w:rsid w:val="00DB2753"/>
    <w:rsid w:val="00DB2861"/>
    <w:rsid w:val="00DB28BB"/>
    <w:rsid w:val="00DB2CE9"/>
    <w:rsid w:val="00DB2D6B"/>
    <w:rsid w:val="00DB30B7"/>
    <w:rsid w:val="00DB3221"/>
    <w:rsid w:val="00DB34A7"/>
    <w:rsid w:val="00DB3902"/>
    <w:rsid w:val="00DB3A5B"/>
    <w:rsid w:val="00DB3C90"/>
    <w:rsid w:val="00DB3E1D"/>
    <w:rsid w:val="00DB3FAB"/>
    <w:rsid w:val="00DB4059"/>
    <w:rsid w:val="00DB438F"/>
    <w:rsid w:val="00DB43F3"/>
    <w:rsid w:val="00DB445B"/>
    <w:rsid w:val="00DB4A0D"/>
    <w:rsid w:val="00DB4A58"/>
    <w:rsid w:val="00DB4BBE"/>
    <w:rsid w:val="00DB4D63"/>
    <w:rsid w:val="00DB4F33"/>
    <w:rsid w:val="00DB4FF4"/>
    <w:rsid w:val="00DB5175"/>
    <w:rsid w:val="00DB54D0"/>
    <w:rsid w:val="00DB5660"/>
    <w:rsid w:val="00DB57C4"/>
    <w:rsid w:val="00DB5B41"/>
    <w:rsid w:val="00DB5C67"/>
    <w:rsid w:val="00DB5D6D"/>
    <w:rsid w:val="00DB5DFD"/>
    <w:rsid w:val="00DB5EC5"/>
    <w:rsid w:val="00DB635C"/>
    <w:rsid w:val="00DB645E"/>
    <w:rsid w:val="00DB650A"/>
    <w:rsid w:val="00DB6530"/>
    <w:rsid w:val="00DB6C46"/>
    <w:rsid w:val="00DB6CAD"/>
    <w:rsid w:val="00DB6D20"/>
    <w:rsid w:val="00DB6E61"/>
    <w:rsid w:val="00DB6F1F"/>
    <w:rsid w:val="00DB7085"/>
    <w:rsid w:val="00DB72F9"/>
    <w:rsid w:val="00DB73A9"/>
    <w:rsid w:val="00DB745F"/>
    <w:rsid w:val="00DB750A"/>
    <w:rsid w:val="00DB79BB"/>
    <w:rsid w:val="00DB7A77"/>
    <w:rsid w:val="00DB7B6D"/>
    <w:rsid w:val="00DB7C0C"/>
    <w:rsid w:val="00DB7E14"/>
    <w:rsid w:val="00DC0093"/>
    <w:rsid w:val="00DC026C"/>
    <w:rsid w:val="00DC02DB"/>
    <w:rsid w:val="00DC0438"/>
    <w:rsid w:val="00DC0A2C"/>
    <w:rsid w:val="00DC0B90"/>
    <w:rsid w:val="00DC0B93"/>
    <w:rsid w:val="00DC0E4B"/>
    <w:rsid w:val="00DC110B"/>
    <w:rsid w:val="00DC111A"/>
    <w:rsid w:val="00DC1290"/>
    <w:rsid w:val="00DC140A"/>
    <w:rsid w:val="00DC143D"/>
    <w:rsid w:val="00DC145A"/>
    <w:rsid w:val="00DC18B2"/>
    <w:rsid w:val="00DC18DA"/>
    <w:rsid w:val="00DC1962"/>
    <w:rsid w:val="00DC197D"/>
    <w:rsid w:val="00DC1B3E"/>
    <w:rsid w:val="00DC1BD7"/>
    <w:rsid w:val="00DC1CF8"/>
    <w:rsid w:val="00DC1CFA"/>
    <w:rsid w:val="00DC2752"/>
    <w:rsid w:val="00DC2A33"/>
    <w:rsid w:val="00DC2BD0"/>
    <w:rsid w:val="00DC2CCB"/>
    <w:rsid w:val="00DC2DF3"/>
    <w:rsid w:val="00DC2E37"/>
    <w:rsid w:val="00DC3105"/>
    <w:rsid w:val="00DC32DC"/>
    <w:rsid w:val="00DC38CC"/>
    <w:rsid w:val="00DC3A60"/>
    <w:rsid w:val="00DC3CF8"/>
    <w:rsid w:val="00DC3D0B"/>
    <w:rsid w:val="00DC401F"/>
    <w:rsid w:val="00DC4133"/>
    <w:rsid w:val="00DC41F6"/>
    <w:rsid w:val="00DC422F"/>
    <w:rsid w:val="00DC4418"/>
    <w:rsid w:val="00DC4439"/>
    <w:rsid w:val="00DC4610"/>
    <w:rsid w:val="00DC4639"/>
    <w:rsid w:val="00DC48D7"/>
    <w:rsid w:val="00DC49AB"/>
    <w:rsid w:val="00DC4C29"/>
    <w:rsid w:val="00DC4DA6"/>
    <w:rsid w:val="00DC4EA8"/>
    <w:rsid w:val="00DC4FF6"/>
    <w:rsid w:val="00DC50EA"/>
    <w:rsid w:val="00DC5283"/>
    <w:rsid w:val="00DC53F9"/>
    <w:rsid w:val="00DC5498"/>
    <w:rsid w:val="00DC54FB"/>
    <w:rsid w:val="00DC5879"/>
    <w:rsid w:val="00DC593A"/>
    <w:rsid w:val="00DC5A7A"/>
    <w:rsid w:val="00DC5B66"/>
    <w:rsid w:val="00DC5CC2"/>
    <w:rsid w:val="00DC5D58"/>
    <w:rsid w:val="00DC5D6F"/>
    <w:rsid w:val="00DC5E2C"/>
    <w:rsid w:val="00DC5F32"/>
    <w:rsid w:val="00DC609C"/>
    <w:rsid w:val="00DC63A0"/>
    <w:rsid w:val="00DC63AC"/>
    <w:rsid w:val="00DC64FD"/>
    <w:rsid w:val="00DC65D8"/>
    <w:rsid w:val="00DC677F"/>
    <w:rsid w:val="00DC6782"/>
    <w:rsid w:val="00DC67DB"/>
    <w:rsid w:val="00DC689E"/>
    <w:rsid w:val="00DC69A0"/>
    <w:rsid w:val="00DC6B74"/>
    <w:rsid w:val="00DC6CE0"/>
    <w:rsid w:val="00DC6D69"/>
    <w:rsid w:val="00DC6D94"/>
    <w:rsid w:val="00DC6EAA"/>
    <w:rsid w:val="00DC7133"/>
    <w:rsid w:val="00DC71E6"/>
    <w:rsid w:val="00DC71F5"/>
    <w:rsid w:val="00DC7201"/>
    <w:rsid w:val="00DC720C"/>
    <w:rsid w:val="00DC730E"/>
    <w:rsid w:val="00DC749C"/>
    <w:rsid w:val="00DC79FB"/>
    <w:rsid w:val="00DC7A7D"/>
    <w:rsid w:val="00DC7E06"/>
    <w:rsid w:val="00DC7E69"/>
    <w:rsid w:val="00DC7F3B"/>
    <w:rsid w:val="00DC7F51"/>
    <w:rsid w:val="00DD0075"/>
    <w:rsid w:val="00DD0470"/>
    <w:rsid w:val="00DD04C0"/>
    <w:rsid w:val="00DD04F5"/>
    <w:rsid w:val="00DD04FA"/>
    <w:rsid w:val="00DD0510"/>
    <w:rsid w:val="00DD05BE"/>
    <w:rsid w:val="00DD0779"/>
    <w:rsid w:val="00DD07AA"/>
    <w:rsid w:val="00DD085B"/>
    <w:rsid w:val="00DD08EF"/>
    <w:rsid w:val="00DD0A8B"/>
    <w:rsid w:val="00DD0AB8"/>
    <w:rsid w:val="00DD0B55"/>
    <w:rsid w:val="00DD0B6F"/>
    <w:rsid w:val="00DD1154"/>
    <w:rsid w:val="00DD1338"/>
    <w:rsid w:val="00DD1348"/>
    <w:rsid w:val="00DD1373"/>
    <w:rsid w:val="00DD14B6"/>
    <w:rsid w:val="00DD165F"/>
    <w:rsid w:val="00DD1938"/>
    <w:rsid w:val="00DD19A7"/>
    <w:rsid w:val="00DD19AA"/>
    <w:rsid w:val="00DD1B4F"/>
    <w:rsid w:val="00DD1DD2"/>
    <w:rsid w:val="00DD1F10"/>
    <w:rsid w:val="00DD2059"/>
    <w:rsid w:val="00DD22D6"/>
    <w:rsid w:val="00DD255E"/>
    <w:rsid w:val="00DD2747"/>
    <w:rsid w:val="00DD287E"/>
    <w:rsid w:val="00DD2B39"/>
    <w:rsid w:val="00DD2C69"/>
    <w:rsid w:val="00DD2CE5"/>
    <w:rsid w:val="00DD2E49"/>
    <w:rsid w:val="00DD2E84"/>
    <w:rsid w:val="00DD2EB2"/>
    <w:rsid w:val="00DD30BD"/>
    <w:rsid w:val="00DD3231"/>
    <w:rsid w:val="00DD339B"/>
    <w:rsid w:val="00DD360C"/>
    <w:rsid w:val="00DD390C"/>
    <w:rsid w:val="00DD3B76"/>
    <w:rsid w:val="00DD3DB8"/>
    <w:rsid w:val="00DD3E0D"/>
    <w:rsid w:val="00DD3E34"/>
    <w:rsid w:val="00DD3E4D"/>
    <w:rsid w:val="00DD4014"/>
    <w:rsid w:val="00DD4166"/>
    <w:rsid w:val="00DD4570"/>
    <w:rsid w:val="00DD489D"/>
    <w:rsid w:val="00DD48E8"/>
    <w:rsid w:val="00DD49FA"/>
    <w:rsid w:val="00DD4CBD"/>
    <w:rsid w:val="00DD4E1B"/>
    <w:rsid w:val="00DD4E48"/>
    <w:rsid w:val="00DD4EC8"/>
    <w:rsid w:val="00DD4F32"/>
    <w:rsid w:val="00DD50EA"/>
    <w:rsid w:val="00DD5151"/>
    <w:rsid w:val="00DD515C"/>
    <w:rsid w:val="00DD5165"/>
    <w:rsid w:val="00DD5570"/>
    <w:rsid w:val="00DD572A"/>
    <w:rsid w:val="00DD572F"/>
    <w:rsid w:val="00DD5939"/>
    <w:rsid w:val="00DD5C77"/>
    <w:rsid w:val="00DD5E1B"/>
    <w:rsid w:val="00DD6083"/>
    <w:rsid w:val="00DD6088"/>
    <w:rsid w:val="00DD610B"/>
    <w:rsid w:val="00DD618F"/>
    <w:rsid w:val="00DD61A2"/>
    <w:rsid w:val="00DD6371"/>
    <w:rsid w:val="00DD664D"/>
    <w:rsid w:val="00DD681D"/>
    <w:rsid w:val="00DD685E"/>
    <w:rsid w:val="00DD6863"/>
    <w:rsid w:val="00DD6931"/>
    <w:rsid w:val="00DD69BA"/>
    <w:rsid w:val="00DD69F6"/>
    <w:rsid w:val="00DD69FA"/>
    <w:rsid w:val="00DD6A72"/>
    <w:rsid w:val="00DD6ADA"/>
    <w:rsid w:val="00DD6E4F"/>
    <w:rsid w:val="00DD6E93"/>
    <w:rsid w:val="00DD6E98"/>
    <w:rsid w:val="00DD6F15"/>
    <w:rsid w:val="00DD7040"/>
    <w:rsid w:val="00DD711E"/>
    <w:rsid w:val="00DD7357"/>
    <w:rsid w:val="00DD7406"/>
    <w:rsid w:val="00DD7552"/>
    <w:rsid w:val="00DD759F"/>
    <w:rsid w:val="00DD7744"/>
    <w:rsid w:val="00DD79B2"/>
    <w:rsid w:val="00DD79E4"/>
    <w:rsid w:val="00DD7BDF"/>
    <w:rsid w:val="00DD7C81"/>
    <w:rsid w:val="00DD7F32"/>
    <w:rsid w:val="00DE00A1"/>
    <w:rsid w:val="00DE0127"/>
    <w:rsid w:val="00DE0242"/>
    <w:rsid w:val="00DE05BD"/>
    <w:rsid w:val="00DE0805"/>
    <w:rsid w:val="00DE09D1"/>
    <w:rsid w:val="00DE09D7"/>
    <w:rsid w:val="00DE0E6E"/>
    <w:rsid w:val="00DE0FAE"/>
    <w:rsid w:val="00DE105F"/>
    <w:rsid w:val="00DE1158"/>
    <w:rsid w:val="00DE11C5"/>
    <w:rsid w:val="00DE12BF"/>
    <w:rsid w:val="00DE1319"/>
    <w:rsid w:val="00DE15E7"/>
    <w:rsid w:val="00DE1668"/>
    <w:rsid w:val="00DE1826"/>
    <w:rsid w:val="00DE1841"/>
    <w:rsid w:val="00DE1AB7"/>
    <w:rsid w:val="00DE1B4F"/>
    <w:rsid w:val="00DE1BD0"/>
    <w:rsid w:val="00DE1E55"/>
    <w:rsid w:val="00DE21C9"/>
    <w:rsid w:val="00DE2231"/>
    <w:rsid w:val="00DE2266"/>
    <w:rsid w:val="00DE23D8"/>
    <w:rsid w:val="00DE2525"/>
    <w:rsid w:val="00DE27C3"/>
    <w:rsid w:val="00DE27C8"/>
    <w:rsid w:val="00DE2872"/>
    <w:rsid w:val="00DE28F6"/>
    <w:rsid w:val="00DE29F0"/>
    <w:rsid w:val="00DE2A06"/>
    <w:rsid w:val="00DE2C66"/>
    <w:rsid w:val="00DE2DF2"/>
    <w:rsid w:val="00DE2F68"/>
    <w:rsid w:val="00DE313E"/>
    <w:rsid w:val="00DE31A8"/>
    <w:rsid w:val="00DE3206"/>
    <w:rsid w:val="00DE3264"/>
    <w:rsid w:val="00DE345F"/>
    <w:rsid w:val="00DE36C8"/>
    <w:rsid w:val="00DE374F"/>
    <w:rsid w:val="00DE3ABB"/>
    <w:rsid w:val="00DE3BDA"/>
    <w:rsid w:val="00DE3D96"/>
    <w:rsid w:val="00DE3E82"/>
    <w:rsid w:val="00DE3F55"/>
    <w:rsid w:val="00DE41E1"/>
    <w:rsid w:val="00DE422F"/>
    <w:rsid w:val="00DE4521"/>
    <w:rsid w:val="00DE4705"/>
    <w:rsid w:val="00DE474A"/>
    <w:rsid w:val="00DE48C2"/>
    <w:rsid w:val="00DE4CBC"/>
    <w:rsid w:val="00DE4E06"/>
    <w:rsid w:val="00DE501F"/>
    <w:rsid w:val="00DE5032"/>
    <w:rsid w:val="00DE507C"/>
    <w:rsid w:val="00DE51B8"/>
    <w:rsid w:val="00DE51C9"/>
    <w:rsid w:val="00DE54C2"/>
    <w:rsid w:val="00DE5575"/>
    <w:rsid w:val="00DE583E"/>
    <w:rsid w:val="00DE594C"/>
    <w:rsid w:val="00DE5A05"/>
    <w:rsid w:val="00DE5CE6"/>
    <w:rsid w:val="00DE5D21"/>
    <w:rsid w:val="00DE5DCF"/>
    <w:rsid w:val="00DE5F5A"/>
    <w:rsid w:val="00DE602F"/>
    <w:rsid w:val="00DE6070"/>
    <w:rsid w:val="00DE60B0"/>
    <w:rsid w:val="00DE6195"/>
    <w:rsid w:val="00DE6223"/>
    <w:rsid w:val="00DE625C"/>
    <w:rsid w:val="00DE6339"/>
    <w:rsid w:val="00DE68C4"/>
    <w:rsid w:val="00DE69D6"/>
    <w:rsid w:val="00DE6B18"/>
    <w:rsid w:val="00DE6C45"/>
    <w:rsid w:val="00DE6D73"/>
    <w:rsid w:val="00DE6EFB"/>
    <w:rsid w:val="00DE709D"/>
    <w:rsid w:val="00DE72F6"/>
    <w:rsid w:val="00DE7358"/>
    <w:rsid w:val="00DE736B"/>
    <w:rsid w:val="00DE7397"/>
    <w:rsid w:val="00DE7567"/>
    <w:rsid w:val="00DE757F"/>
    <w:rsid w:val="00DE7587"/>
    <w:rsid w:val="00DE7936"/>
    <w:rsid w:val="00DE795B"/>
    <w:rsid w:val="00DE7A0C"/>
    <w:rsid w:val="00DE7D25"/>
    <w:rsid w:val="00DE7D2F"/>
    <w:rsid w:val="00DE7E6A"/>
    <w:rsid w:val="00DE7E91"/>
    <w:rsid w:val="00DE7EDC"/>
    <w:rsid w:val="00DE7F2E"/>
    <w:rsid w:val="00DF0081"/>
    <w:rsid w:val="00DF00E1"/>
    <w:rsid w:val="00DF0879"/>
    <w:rsid w:val="00DF08AD"/>
    <w:rsid w:val="00DF0ACB"/>
    <w:rsid w:val="00DF0D4D"/>
    <w:rsid w:val="00DF0EAD"/>
    <w:rsid w:val="00DF1017"/>
    <w:rsid w:val="00DF1025"/>
    <w:rsid w:val="00DF1293"/>
    <w:rsid w:val="00DF1361"/>
    <w:rsid w:val="00DF15EE"/>
    <w:rsid w:val="00DF170C"/>
    <w:rsid w:val="00DF17BF"/>
    <w:rsid w:val="00DF19A9"/>
    <w:rsid w:val="00DF1D53"/>
    <w:rsid w:val="00DF1E23"/>
    <w:rsid w:val="00DF1F73"/>
    <w:rsid w:val="00DF1FB0"/>
    <w:rsid w:val="00DF1FED"/>
    <w:rsid w:val="00DF20D0"/>
    <w:rsid w:val="00DF2413"/>
    <w:rsid w:val="00DF2633"/>
    <w:rsid w:val="00DF277A"/>
    <w:rsid w:val="00DF284D"/>
    <w:rsid w:val="00DF2913"/>
    <w:rsid w:val="00DF294A"/>
    <w:rsid w:val="00DF2CD3"/>
    <w:rsid w:val="00DF31CC"/>
    <w:rsid w:val="00DF33CB"/>
    <w:rsid w:val="00DF3725"/>
    <w:rsid w:val="00DF377B"/>
    <w:rsid w:val="00DF39CF"/>
    <w:rsid w:val="00DF39F1"/>
    <w:rsid w:val="00DF3BD6"/>
    <w:rsid w:val="00DF3C50"/>
    <w:rsid w:val="00DF3CC8"/>
    <w:rsid w:val="00DF4153"/>
    <w:rsid w:val="00DF41FD"/>
    <w:rsid w:val="00DF4437"/>
    <w:rsid w:val="00DF4454"/>
    <w:rsid w:val="00DF446D"/>
    <w:rsid w:val="00DF4526"/>
    <w:rsid w:val="00DF4674"/>
    <w:rsid w:val="00DF4681"/>
    <w:rsid w:val="00DF46D7"/>
    <w:rsid w:val="00DF4AA2"/>
    <w:rsid w:val="00DF4DDE"/>
    <w:rsid w:val="00DF4DFD"/>
    <w:rsid w:val="00DF523D"/>
    <w:rsid w:val="00DF5350"/>
    <w:rsid w:val="00DF5602"/>
    <w:rsid w:val="00DF56ED"/>
    <w:rsid w:val="00DF578F"/>
    <w:rsid w:val="00DF5CB8"/>
    <w:rsid w:val="00DF5DD6"/>
    <w:rsid w:val="00DF5E59"/>
    <w:rsid w:val="00DF5E7A"/>
    <w:rsid w:val="00DF60CD"/>
    <w:rsid w:val="00DF6203"/>
    <w:rsid w:val="00DF6219"/>
    <w:rsid w:val="00DF6333"/>
    <w:rsid w:val="00DF63A9"/>
    <w:rsid w:val="00DF6417"/>
    <w:rsid w:val="00DF65B2"/>
    <w:rsid w:val="00DF6674"/>
    <w:rsid w:val="00DF6698"/>
    <w:rsid w:val="00DF691F"/>
    <w:rsid w:val="00DF6CD7"/>
    <w:rsid w:val="00DF6EF1"/>
    <w:rsid w:val="00DF6F14"/>
    <w:rsid w:val="00DF702B"/>
    <w:rsid w:val="00DF7101"/>
    <w:rsid w:val="00DF7672"/>
    <w:rsid w:val="00DF78C8"/>
    <w:rsid w:val="00DF7A5C"/>
    <w:rsid w:val="00DF7B40"/>
    <w:rsid w:val="00DF7CFD"/>
    <w:rsid w:val="00DF7DAC"/>
    <w:rsid w:val="00DF7F55"/>
    <w:rsid w:val="00DF7F64"/>
    <w:rsid w:val="00E0007B"/>
    <w:rsid w:val="00E000BA"/>
    <w:rsid w:val="00E0017D"/>
    <w:rsid w:val="00E00190"/>
    <w:rsid w:val="00E00336"/>
    <w:rsid w:val="00E00425"/>
    <w:rsid w:val="00E00674"/>
    <w:rsid w:val="00E00718"/>
    <w:rsid w:val="00E007BD"/>
    <w:rsid w:val="00E00988"/>
    <w:rsid w:val="00E00C0F"/>
    <w:rsid w:val="00E00C71"/>
    <w:rsid w:val="00E00D03"/>
    <w:rsid w:val="00E00D07"/>
    <w:rsid w:val="00E00E25"/>
    <w:rsid w:val="00E00EDC"/>
    <w:rsid w:val="00E01084"/>
    <w:rsid w:val="00E01691"/>
    <w:rsid w:val="00E016EF"/>
    <w:rsid w:val="00E01758"/>
    <w:rsid w:val="00E01857"/>
    <w:rsid w:val="00E01BBA"/>
    <w:rsid w:val="00E01BC7"/>
    <w:rsid w:val="00E01C1F"/>
    <w:rsid w:val="00E01EC6"/>
    <w:rsid w:val="00E01EFF"/>
    <w:rsid w:val="00E0209D"/>
    <w:rsid w:val="00E02102"/>
    <w:rsid w:val="00E021EA"/>
    <w:rsid w:val="00E0220C"/>
    <w:rsid w:val="00E0238F"/>
    <w:rsid w:val="00E02549"/>
    <w:rsid w:val="00E0285B"/>
    <w:rsid w:val="00E02B43"/>
    <w:rsid w:val="00E02B71"/>
    <w:rsid w:val="00E02E8A"/>
    <w:rsid w:val="00E02F8E"/>
    <w:rsid w:val="00E02FBB"/>
    <w:rsid w:val="00E03258"/>
    <w:rsid w:val="00E0342A"/>
    <w:rsid w:val="00E03568"/>
    <w:rsid w:val="00E036AB"/>
    <w:rsid w:val="00E039A3"/>
    <w:rsid w:val="00E03C15"/>
    <w:rsid w:val="00E03E25"/>
    <w:rsid w:val="00E03ED9"/>
    <w:rsid w:val="00E04044"/>
    <w:rsid w:val="00E04157"/>
    <w:rsid w:val="00E04181"/>
    <w:rsid w:val="00E042F8"/>
    <w:rsid w:val="00E04392"/>
    <w:rsid w:val="00E04640"/>
    <w:rsid w:val="00E0470B"/>
    <w:rsid w:val="00E04950"/>
    <w:rsid w:val="00E04DF4"/>
    <w:rsid w:val="00E04FEB"/>
    <w:rsid w:val="00E051A2"/>
    <w:rsid w:val="00E0528D"/>
    <w:rsid w:val="00E052A1"/>
    <w:rsid w:val="00E05490"/>
    <w:rsid w:val="00E0550D"/>
    <w:rsid w:val="00E0569A"/>
    <w:rsid w:val="00E0585E"/>
    <w:rsid w:val="00E05877"/>
    <w:rsid w:val="00E05BBA"/>
    <w:rsid w:val="00E05D19"/>
    <w:rsid w:val="00E05E6C"/>
    <w:rsid w:val="00E05EDE"/>
    <w:rsid w:val="00E060B8"/>
    <w:rsid w:val="00E0642D"/>
    <w:rsid w:val="00E0656C"/>
    <w:rsid w:val="00E0668A"/>
    <w:rsid w:val="00E06773"/>
    <w:rsid w:val="00E067FA"/>
    <w:rsid w:val="00E068A1"/>
    <w:rsid w:val="00E069E6"/>
    <w:rsid w:val="00E06AE4"/>
    <w:rsid w:val="00E06FFF"/>
    <w:rsid w:val="00E071A8"/>
    <w:rsid w:val="00E073D4"/>
    <w:rsid w:val="00E0745B"/>
    <w:rsid w:val="00E0758E"/>
    <w:rsid w:val="00E07833"/>
    <w:rsid w:val="00E079DD"/>
    <w:rsid w:val="00E079F9"/>
    <w:rsid w:val="00E07DEA"/>
    <w:rsid w:val="00E100D4"/>
    <w:rsid w:val="00E101BC"/>
    <w:rsid w:val="00E101E5"/>
    <w:rsid w:val="00E104CE"/>
    <w:rsid w:val="00E10763"/>
    <w:rsid w:val="00E10975"/>
    <w:rsid w:val="00E10BE7"/>
    <w:rsid w:val="00E10E19"/>
    <w:rsid w:val="00E10F23"/>
    <w:rsid w:val="00E1172A"/>
    <w:rsid w:val="00E11733"/>
    <w:rsid w:val="00E11830"/>
    <w:rsid w:val="00E11ABA"/>
    <w:rsid w:val="00E11AD8"/>
    <w:rsid w:val="00E11B90"/>
    <w:rsid w:val="00E11BE6"/>
    <w:rsid w:val="00E11DFD"/>
    <w:rsid w:val="00E12163"/>
    <w:rsid w:val="00E128A6"/>
    <w:rsid w:val="00E12AC1"/>
    <w:rsid w:val="00E12F93"/>
    <w:rsid w:val="00E130A7"/>
    <w:rsid w:val="00E130F5"/>
    <w:rsid w:val="00E1325A"/>
    <w:rsid w:val="00E132EF"/>
    <w:rsid w:val="00E133F2"/>
    <w:rsid w:val="00E13617"/>
    <w:rsid w:val="00E1363F"/>
    <w:rsid w:val="00E13B92"/>
    <w:rsid w:val="00E13C92"/>
    <w:rsid w:val="00E13D6A"/>
    <w:rsid w:val="00E13EDC"/>
    <w:rsid w:val="00E13FB5"/>
    <w:rsid w:val="00E14042"/>
    <w:rsid w:val="00E14149"/>
    <w:rsid w:val="00E14161"/>
    <w:rsid w:val="00E1417D"/>
    <w:rsid w:val="00E1423A"/>
    <w:rsid w:val="00E1429A"/>
    <w:rsid w:val="00E142AE"/>
    <w:rsid w:val="00E14321"/>
    <w:rsid w:val="00E1463A"/>
    <w:rsid w:val="00E14B16"/>
    <w:rsid w:val="00E14B17"/>
    <w:rsid w:val="00E14E38"/>
    <w:rsid w:val="00E151D6"/>
    <w:rsid w:val="00E153AB"/>
    <w:rsid w:val="00E158A6"/>
    <w:rsid w:val="00E159EE"/>
    <w:rsid w:val="00E15C4D"/>
    <w:rsid w:val="00E15D25"/>
    <w:rsid w:val="00E15D94"/>
    <w:rsid w:val="00E16080"/>
    <w:rsid w:val="00E16118"/>
    <w:rsid w:val="00E164AD"/>
    <w:rsid w:val="00E167B7"/>
    <w:rsid w:val="00E1694F"/>
    <w:rsid w:val="00E169E3"/>
    <w:rsid w:val="00E16A91"/>
    <w:rsid w:val="00E16B9F"/>
    <w:rsid w:val="00E16EA5"/>
    <w:rsid w:val="00E16EE8"/>
    <w:rsid w:val="00E16EF3"/>
    <w:rsid w:val="00E16EF9"/>
    <w:rsid w:val="00E16FC1"/>
    <w:rsid w:val="00E17146"/>
    <w:rsid w:val="00E172D6"/>
    <w:rsid w:val="00E17333"/>
    <w:rsid w:val="00E1736C"/>
    <w:rsid w:val="00E17381"/>
    <w:rsid w:val="00E17490"/>
    <w:rsid w:val="00E17689"/>
    <w:rsid w:val="00E176B9"/>
    <w:rsid w:val="00E17761"/>
    <w:rsid w:val="00E17A57"/>
    <w:rsid w:val="00E17A62"/>
    <w:rsid w:val="00E17BA4"/>
    <w:rsid w:val="00E17BDE"/>
    <w:rsid w:val="00E17FC3"/>
    <w:rsid w:val="00E20092"/>
    <w:rsid w:val="00E200FB"/>
    <w:rsid w:val="00E2023A"/>
    <w:rsid w:val="00E20743"/>
    <w:rsid w:val="00E20747"/>
    <w:rsid w:val="00E2091B"/>
    <w:rsid w:val="00E2093B"/>
    <w:rsid w:val="00E20946"/>
    <w:rsid w:val="00E21244"/>
    <w:rsid w:val="00E21A07"/>
    <w:rsid w:val="00E21ACC"/>
    <w:rsid w:val="00E21CFB"/>
    <w:rsid w:val="00E21D68"/>
    <w:rsid w:val="00E21EA8"/>
    <w:rsid w:val="00E22062"/>
    <w:rsid w:val="00E22091"/>
    <w:rsid w:val="00E221B2"/>
    <w:rsid w:val="00E221C4"/>
    <w:rsid w:val="00E22504"/>
    <w:rsid w:val="00E2280E"/>
    <w:rsid w:val="00E2282D"/>
    <w:rsid w:val="00E228D6"/>
    <w:rsid w:val="00E229C9"/>
    <w:rsid w:val="00E22B52"/>
    <w:rsid w:val="00E231A5"/>
    <w:rsid w:val="00E233BE"/>
    <w:rsid w:val="00E2350C"/>
    <w:rsid w:val="00E2388B"/>
    <w:rsid w:val="00E23B66"/>
    <w:rsid w:val="00E23C30"/>
    <w:rsid w:val="00E23CD7"/>
    <w:rsid w:val="00E23D7B"/>
    <w:rsid w:val="00E242CF"/>
    <w:rsid w:val="00E24493"/>
    <w:rsid w:val="00E24568"/>
    <w:rsid w:val="00E245A0"/>
    <w:rsid w:val="00E245B1"/>
    <w:rsid w:val="00E24BD4"/>
    <w:rsid w:val="00E24C45"/>
    <w:rsid w:val="00E24C9C"/>
    <w:rsid w:val="00E24D92"/>
    <w:rsid w:val="00E24D9E"/>
    <w:rsid w:val="00E24EB4"/>
    <w:rsid w:val="00E24EC2"/>
    <w:rsid w:val="00E25122"/>
    <w:rsid w:val="00E251F9"/>
    <w:rsid w:val="00E251FE"/>
    <w:rsid w:val="00E25398"/>
    <w:rsid w:val="00E2554A"/>
    <w:rsid w:val="00E25578"/>
    <w:rsid w:val="00E2557A"/>
    <w:rsid w:val="00E25580"/>
    <w:rsid w:val="00E2559E"/>
    <w:rsid w:val="00E25600"/>
    <w:rsid w:val="00E2588F"/>
    <w:rsid w:val="00E25915"/>
    <w:rsid w:val="00E25A2F"/>
    <w:rsid w:val="00E25C88"/>
    <w:rsid w:val="00E260AF"/>
    <w:rsid w:val="00E261AB"/>
    <w:rsid w:val="00E26466"/>
    <w:rsid w:val="00E265E3"/>
    <w:rsid w:val="00E2672E"/>
    <w:rsid w:val="00E268E0"/>
    <w:rsid w:val="00E26AA5"/>
    <w:rsid w:val="00E26AB5"/>
    <w:rsid w:val="00E26E9A"/>
    <w:rsid w:val="00E26EDC"/>
    <w:rsid w:val="00E270D2"/>
    <w:rsid w:val="00E2714E"/>
    <w:rsid w:val="00E27529"/>
    <w:rsid w:val="00E27640"/>
    <w:rsid w:val="00E27781"/>
    <w:rsid w:val="00E27813"/>
    <w:rsid w:val="00E279A9"/>
    <w:rsid w:val="00E279DE"/>
    <w:rsid w:val="00E27B72"/>
    <w:rsid w:val="00E27BD7"/>
    <w:rsid w:val="00E27C52"/>
    <w:rsid w:val="00E27CC6"/>
    <w:rsid w:val="00E3005E"/>
    <w:rsid w:val="00E300B9"/>
    <w:rsid w:val="00E3027F"/>
    <w:rsid w:val="00E3033C"/>
    <w:rsid w:val="00E303DF"/>
    <w:rsid w:val="00E305B7"/>
    <w:rsid w:val="00E307A3"/>
    <w:rsid w:val="00E30AF4"/>
    <w:rsid w:val="00E30B5A"/>
    <w:rsid w:val="00E30C20"/>
    <w:rsid w:val="00E30CA3"/>
    <w:rsid w:val="00E30CDB"/>
    <w:rsid w:val="00E30CE9"/>
    <w:rsid w:val="00E30D40"/>
    <w:rsid w:val="00E30D96"/>
    <w:rsid w:val="00E30EA0"/>
    <w:rsid w:val="00E30F20"/>
    <w:rsid w:val="00E30F6B"/>
    <w:rsid w:val="00E3108C"/>
    <w:rsid w:val="00E311E2"/>
    <w:rsid w:val="00E3125E"/>
    <w:rsid w:val="00E312B2"/>
    <w:rsid w:val="00E313D1"/>
    <w:rsid w:val="00E31446"/>
    <w:rsid w:val="00E3145A"/>
    <w:rsid w:val="00E3168C"/>
    <w:rsid w:val="00E316E4"/>
    <w:rsid w:val="00E3174D"/>
    <w:rsid w:val="00E3183D"/>
    <w:rsid w:val="00E3198D"/>
    <w:rsid w:val="00E31A54"/>
    <w:rsid w:val="00E31ADE"/>
    <w:rsid w:val="00E31BAD"/>
    <w:rsid w:val="00E31CB8"/>
    <w:rsid w:val="00E31DF5"/>
    <w:rsid w:val="00E3216A"/>
    <w:rsid w:val="00E322B7"/>
    <w:rsid w:val="00E32654"/>
    <w:rsid w:val="00E328E4"/>
    <w:rsid w:val="00E32C01"/>
    <w:rsid w:val="00E32C40"/>
    <w:rsid w:val="00E32DB4"/>
    <w:rsid w:val="00E32E91"/>
    <w:rsid w:val="00E32F2D"/>
    <w:rsid w:val="00E33093"/>
    <w:rsid w:val="00E33337"/>
    <w:rsid w:val="00E33659"/>
    <w:rsid w:val="00E33787"/>
    <w:rsid w:val="00E337BA"/>
    <w:rsid w:val="00E33D0A"/>
    <w:rsid w:val="00E33D0B"/>
    <w:rsid w:val="00E33D65"/>
    <w:rsid w:val="00E33E2A"/>
    <w:rsid w:val="00E33F83"/>
    <w:rsid w:val="00E33FEB"/>
    <w:rsid w:val="00E34012"/>
    <w:rsid w:val="00E34131"/>
    <w:rsid w:val="00E3413B"/>
    <w:rsid w:val="00E342BC"/>
    <w:rsid w:val="00E3434B"/>
    <w:rsid w:val="00E344AD"/>
    <w:rsid w:val="00E345CC"/>
    <w:rsid w:val="00E34703"/>
    <w:rsid w:val="00E34875"/>
    <w:rsid w:val="00E34971"/>
    <w:rsid w:val="00E349E2"/>
    <w:rsid w:val="00E34A2F"/>
    <w:rsid w:val="00E34C96"/>
    <w:rsid w:val="00E34E28"/>
    <w:rsid w:val="00E3508B"/>
    <w:rsid w:val="00E35101"/>
    <w:rsid w:val="00E351B6"/>
    <w:rsid w:val="00E3534D"/>
    <w:rsid w:val="00E353CC"/>
    <w:rsid w:val="00E35457"/>
    <w:rsid w:val="00E35459"/>
    <w:rsid w:val="00E3554D"/>
    <w:rsid w:val="00E35589"/>
    <w:rsid w:val="00E355C6"/>
    <w:rsid w:val="00E35652"/>
    <w:rsid w:val="00E356A4"/>
    <w:rsid w:val="00E35879"/>
    <w:rsid w:val="00E35A0F"/>
    <w:rsid w:val="00E35A22"/>
    <w:rsid w:val="00E35B7E"/>
    <w:rsid w:val="00E35BBA"/>
    <w:rsid w:val="00E35C6E"/>
    <w:rsid w:val="00E35CD3"/>
    <w:rsid w:val="00E3602E"/>
    <w:rsid w:val="00E3621F"/>
    <w:rsid w:val="00E36338"/>
    <w:rsid w:val="00E366E8"/>
    <w:rsid w:val="00E36B2B"/>
    <w:rsid w:val="00E36B8D"/>
    <w:rsid w:val="00E36D15"/>
    <w:rsid w:val="00E37116"/>
    <w:rsid w:val="00E3718F"/>
    <w:rsid w:val="00E37227"/>
    <w:rsid w:val="00E372A9"/>
    <w:rsid w:val="00E37332"/>
    <w:rsid w:val="00E37338"/>
    <w:rsid w:val="00E37496"/>
    <w:rsid w:val="00E374ED"/>
    <w:rsid w:val="00E3755B"/>
    <w:rsid w:val="00E376F9"/>
    <w:rsid w:val="00E37789"/>
    <w:rsid w:val="00E377AD"/>
    <w:rsid w:val="00E37884"/>
    <w:rsid w:val="00E37D01"/>
    <w:rsid w:val="00E37EFC"/>
    <w:rsid w:val="00E37FC1"/>
    <w:rsid w:val="00E403EE"/>
    <w:rsid w:val="00E40432"/>
    <w:rsid w:val="00E40ABB"/>
    <w:rsid w:val="00E40BC4"/>
    <w:rsid w:val="00E40BC6"/>
    <w:rsid w:val="00E40C26"/>
    <w:rsid w:val="00E40D7D"/>
    <w:rsid w:val="00E40E44"/>
    <w:rsid w:val="00E40EE7"/>
    <w:rsid w:val="00E40F05"/>
    <w:rsid w:val="00E40F7C"/>
    <w:rsid w:val="00E40FBE"/>
    <w:rsid w:val="00E41108"/>
    <w:rsid w:val="00E413BA"/>
    <w:rsid w:val="00E41A68"/>
    <w:rsid w:val="00E41BDD"/>
    <w:rsid w:val="00E41DA9"/>
    <w:rsid w:val="00E41DF4"/>
    <w:rsid w:val="00E41DF6"/>
    <w:rsid w:val="00E41EB0"/>
    <w:rsid w:val="00E41F40"/>
    <w:rsid w:val="00E4227C"/>
    <w:rsid w:val="00E42281"/>
    <w:rsid w:val="00E424C8"/>
    <w:rsid w:val="00E42558"/>
    <w:rsid w:val="00E42776"/>
    <w:rsid w:val="00E42788"/>
    <w:rsid w:val="00E42A57"/>
    <w:rsid w:val="00E42A97"/>
    <w:rsid w:val="00E42B5D"/>
    <w:rsid w:val="00E42B71"/>
    <w:rsid w:val="00E42C68"/>
    <w:rsid w:val="00E42CAA"/>
    <w:rsid w:val="00E42E90"/>
    <w:rsid w:val="00E430A1"/>
    <w:rsid w:val="00E431A1"/>
    <w:rsid w:val="00E43225"/>
    <w:rsid w:val="00E43491"/>
    <w:rsid w:val="00E434DA"/>
    <w:rsid w:val="00E43728"/>
    <w:rsid w:val="00E43736"/>
    <w:rsid w:val="00E4388F"/>
    <w:rsid w:val="00E43AA0"/>
    <w:rsid w:val="00E43ACA"/>
    <w:rsid w:val="00E43BA1"/>
    <w:rsid w:val="00E43E25"/>
    <w:rsid w:val="00E43E3B"/>
    <w:rsid w:val="00E43ED5"/>
    <w:rsid w:val="00E43F83"/>
    <w:rsid w:val="00E43F93"/>
    <w:rsid w:val="00E444EF"/>
    <w:rsid w:val="00E4473B"/>
    <w:rsid w:val="00E4480D"/>
    <w:rsid w:val="00E44932"/>
    <w:rsid w:val="00E4496C"/>
    <w:rsid w:val="00E449E2"/>
    <w:rsid w:val="00E44B81"/>
    <w:rsid w:val="00E44CA8"/>
    <w:rsid w:val="00E44CBD"/>
    <w:rsid w:val="00E44D80"/>
    <w:rsid w:val="00E45057"/>
    <w:rsid w:val="00E45096"/>
    <w:rsid w:val="00E451CB"/>
    <w:rsid w:val="00E4532F"/>
    <w:rsid w:val="00E4533F"/>
    <w:rsid w:val="00E45888"/>
    <w:rsid w:val="00E4594F"/>
    <w:rsid w:val="00E459A5"/>
    <w:rsid w:val="00E45A89"/>
    <w:rsid w:val="00E45CDB"/>
    <w:rsid w:val="00E45E47"/>
    <w:rsid w:val="00E45F39"/>
    <w:rsid w:val="00E45F59"/>
    <w:rsid w:val="00E45FDA"/>
    <w:rsid w:val="00E46130"/>
    <w:rsid w:val="00E463CF"/>
    <w:rsid w:val="00E46415"/>
    <w:rsid w:val="00E464DB"/>
    <w:rsid w:val="00E46561"/>
    <w:rsid w:val="00E4656D"/>
    <w:rsid w:val="00E4677A"/>
    <w:rsid w:val="00E467D3"/>
    <w:rsid w:val="00E46A27"/>
    <w:rsid w:val="00E46AD9"/>
    <w:rsid w:val="00E46D0A"/>
    <w:rsid w:val="00E46D46"/>
    <w:rsid w:val="00E46EAF"/>
    <w:rsid w:val="00E46F01"/>
    <w:rsid w:val="00E47018"/>
    <w:rsid w:val="00E470E4"/>
    <w:rsid w:val="00E471BD"/>
    <w:rsid w:val="00E472B9"/>
    <w:rsid w:val="00E473F2"/>
    <w:rsid w:val="00E474F1"/>
    <w:rsid w:val="00E4776F"/>
    <w:rsid w:val="00E477BC"/>
    <w:rsid w:val="00E4786D"/>
    <w:rsid w:val="00E47C92"/>
    <w:rsid w:val="00E47CE8"/>
    <w:rsid w:val="00E47DB4"/>
    <w:rsid w:val="00E47ED5"/>
    <w:rsid w:val="00E50062"/>
    <w:rsid w:val="00E50235"/>
    <w:rsid w:val="00E502AA"/>
    <w:rsid w:val="00E50449"/>
    <w:rsid w:val="00E5047F"/>
    <w:rsid w:val="00E50551"/>
    <w:rsid w:val="00E50560"/>
    <w:rsid w:val="00E508FF"/>
    <w:rsid w:val="00E50C92"/>
    <w:rsid w:val="00E5101A"/>
    <w:rsid w:val="00E510EE"/>
    <w:rsid w:val="00E51354"/>
    <w:rsid w:val="00E51359"/>
    <w:rsid w:val="00E51420"/>
    <w:rsid w:val="00E51601"/>
    <w:rsid w:val="00E518D4"/>
    <w:rsid w:val="00E51979"/>
    <w:rsid w:val="00E51C1F"/>
    <w:rsid w:val="00E51D7F"/>
    <w:rsid w:val="00E51DA7"/>
    <w:rsid w:val="00E52117"/>
    <w:rsid w:val="00E52125"/>
    <w:rsid w:val="00E52285"/>
    <w:rsid w:val="00E527EC"/>
    <w:rsid w:val="00E528B9"/>
    <w:rsid w:val="00E52EB9"/>
    <w:rsid w:val="00E52F52"/>
    <w:rsid w:val="00E53188"/>
    <w:rsid w:val="00E532A2"/>
    <w:rsid w:val="00E53471"/>
    <w:rsid w:val="00E53A55"/>
    <w:rsid w:val="00E53C53"/>
    <w:rsid w:val="00E53D76"/>
    <w:rsid w:val="00E53E90"/>
    <w:rsid w:val="00E53F41"/>
    <w:rsid w:val="00E54028"/>
    <w:rsid w:val="00E54082"/>
    <w:rsid w:val="00E54147"/>
    <w:rsid w:val="00E545E2"/>
    <w:rsid w:val="00E54666"/>
    <w:rsid w:val="00E54725"/>
    <w:rsid w:val="00E5477A"/>
    <w:rsid w:val="00E5479C"/>
    <w:rsid w:val="00E54825"/>
    <w:rsid w:val="00E54831"/>
    <w:rsid w:val="00E54D16"/>
    <w:rsid w:val="00E54E13"/>
    <w:rsid w:val="00E54F78"/>
    <w:rsid w:val="00E5510F"/>
    <w:rsid w:val="00E551B1"/>
    <w:rsid w:val="00E551FA"/>
    <w:rsid w:val="00E55ACF"/>
    <w:rsid w:val="00E55CC1"/>
    <w:rsid w:val="00E55CFA"/>
    <w:rsid w:val="00E55D45"/>
    <w:rsid w:val="00E55DD7"/>
    <w:rsid w:val="00E55E5D"/>
    <w:rsid w:val="00E55FB8"/>
    <w:rsid w:val="00E56066"/>
    <w:rsid w:val="00E560C9"/>
    <w:rsid w:val="00E56156"/>
    <w:rsid w:val="00E56341"/>
    <w:rsid w:val="00E568B9"/>
    <w:rsid w:val="00E568C4"/>
    <w:rsid w:val="00E569CE"/>
    <w:rsid w:val="00E56AAE"/>
    <w:rsid w:val="00E56B45"/>
    <w:rsid w:val="00E56B82"/>
    <w:rsid w:val="00E56C4A"/>
    <w:rsid w:val="00E56CA5"/>
    <w:rsid w:val="00E56CD4"/>
    <w:rsid w:val="00E56E0B"/>
    <w:rsid w:val="00E56E21"/>
    <w:rsid w:val="00E56F23"/>
    <w:rsid w:val="00E56F92"/>
    <w:rsid w:val="00E56FF3"/>
    <w:rsid w:val="00E57182"/>
    <w:rsid w:val="00E572B6"/>
    <w:rsid w:val="00E57352"/>
    <w:rsid w:val="00E5742C"/>
    <w:rsid w:val="00E575F9"/>
    <w:rsid w:val="00E5766E"/>
    <w:rsid w:val="00E57836"/>
    <w:rsid w:val="00E57933"/>
    <w:rsid w:val="00E579CB"/>
    <w:rsid w:val="00E57E98"/>
    <w:rsid w:val="00E57EA9"/>
    <w:rsid w:val="00E600B6"/>
    <w:rsid w:val="00E603CF"/>
    <w:rsid w:val="00E60454"/>
    <w:rsid w:val="00E606A7"/>
    <w:rsid w:val="00E60762"/>
    <w:rsid w:val="00E608C2"/>
    <w:rsid w:val="00E608CA"/>
    <w:rsid w:val="00E60978"/>
    <w:rsid w:val="00E60B1E"/>
    <w:rsid w:val="00E60C4F"/>
    <w:rsid w:val="00E60D1F"/>
    <w:rsid w:val="00E60DC0"/>
    <w:rsid w:val="00E60EEA"/>
    <w:rsid w:val="00E610CE"/>
    <w:rsid w:val="00E6118B"/>
    <w:rsid w:val="00E611F2"/>
    <w:rsid w:val="00E6129E"/>
    <w:rsid w:val="00E61332"/>
    <w:rsid w:val="00E61423"/>
    <w:rsid w:val="00E614A3"/>
    <w:rsid w:val="00E61539"/>
    <w:rsid w:val="00E617A3"/>
    <w:rsid w:val="00E61A72"/>
    <w:rsid w:val="00E61AE8"/>
    <w:rsid w:val="00E61F7D"/>
    <w:rsid w:val="00E623DA"/>
    <w:rsid w:val="00E624F5"/>
    <w:rsid w:val="00E626D7"/>
    <w:rsid w:val="00E62800"/>
    <w:rsid w:val="00E629C4"/>
    <w:rsid w:val="00E632A7"/>
    <w:rsid w:val="00E632B4"/>
    <w:rsid w:val="00E63393"/>
    <w:rsid w:val="00E6360E"/>
    <w:rsid w:val="00E637C4"/>
    <w:rsid w:val="00E6387E"/>
    <w:rsid w:val="00E639E8"/>
    <w:rsid w:val="00E63BC7"/>
    <w:rsid w:val="00E63BC8"/>
    <w:rsid w:val="00E63C6D"/>
    <w:rsid w:val="00E642FB"/>
    <w:rsid w:val="00E643B9"/>
    <w:rsid w:val="00E643BC"/>
    <w:rsid w:val="00E64429"/>
    <w:rsid w:val="00E64732"/>
    <w:rsid w:val="00E64A0F"/>
    <w:rsid w:val="00E64DE6"/>
    <w:rsid w:val="00E64ED3"/>
    <w:rsid w:val="00E65116"/>
    <w:rsid w:val="00E65160"/>
    <w:rsid w:val="00E65177"/>
    <w:rsid w:val="00E6517E"/>
    <w:rsid w:val="00E65411"/>
    <w:rsid w:val="00E65451"/>
    <w:rsid w:val="00E655EE"/>
    <w:rsid w:val="00E656AD"/>
    <w:rsid w:val="00E65726"/>
    <w:rsid w:val="00E65A84"/>
    <w:rsid w:val="00E65D4D"/>
    <w:rsid w:val="00E6619A"/>
    <w:rsid w:val="00E66427"/>
    <w:rsid w:val="00E669DD"/>
    <w:rsid w:val="00E66AEB"/>
    <w:rsid w:val="00E66EA8"/>
    <w:rsid w:val="00E67179"/>
    <w:rsid w:val="00E671DF"/>
    <w:rsid w:val="00E67289"/>
    <w:rsid w:val="00E674B5"/>
    <w:rsid w:val="00E6760F"/>
    <w:rsid w:val="00E67751"/>
    <w:rsid w:val="00E6789C"/>
    <w:rsid w:val="00E678A1"/>
    <w:rsid w:val="00E67AB3"/>
    <w:rsid w:val="00E67B8A"/>
    <w:rsid w:val="00E67C15"/>
    <w:rsid w:val="00E67C81"/>
    <w:rsid w:val="00E67E9F"/>
    <w:rsid w:val="00E7046E"/>
    <w:rsid w:val="00E70675"/>
    <w:rsid w:val="00E7083F"/>
    <w:rsid w:val="00E709D3"/>
    <w:rsid w:val="00E70A80"/>
    <w:rsid w:val="00E70A9E"/>
    <w:rsid w:val="00E70BB7"/>
    <w:rsid w:val="00E70BDA"/>
    <w:rsid w:val="00E70D29"/>
    <w:rsid w:val="00E710FD"/>
    <w:rsid w:val="00E711E6"/>
    <w:rsid w:val="00E7138F"/>
    <w:rsid w:val="00E71BC4"/>
    <w:rsid w:val="00E71CD8"/>
    <w:rsid w:val="00E71D0C"/>
    <w:rsid w:val="00E71ECA"/>
    <w:rsid w:val="00E7213B"/>
    <w:rsid w:val="00E725CA"/>
    <w:rsid w:val="00E725E8"/>
    <w:rsid w:val="00E726BA"/>
    <w:rsid w:val="00E726EE"/>
    <w:rsid w:val="00E726EF"/>
    <w:rsid w:val="00E728BF"/>
    <w:rsid w:val="00E72AA6"/>
    <w:rsid w:val="00E72D29"/>
    <w:rsid w:val="00E72D38"/>
    <w:rsid w:val="00E72D7C"/>
    <w:rsid w:val="00E72DC5"/>
    <w:rsid w:val="00E72F04"/>
    <w:rsid w:val="00E7303F"/>
    <w:rsid w:val="00E7309A"/>
    <w:rsid w:val="00E730B5"/>
    <w:rsid w:val="00E730DB"/>
    <w:rsid w:val="00E73158"/>
    <w:rsid w:val="00E7319A"/>
    <w:rsid w:val="00E733D4"/>
    <w:rsid w:val="00E73512"/>
    <w:rsid w:val="00E7356E"/>
    <w:rsid w:val="00E73637"/>
    <w:rsid w:val="00E7363E"/>
    <w:rsid w:val="00E7371D"/>
    <w:rsid w:val="00E737B3"/>
    <w:rsid w:val="00E738D0"/>
    <w:rsid w:val="00E73901"/>
    <w:rsid w:val="00E73A03"/>
    <w:rsid w:val="00E73DA5"/>
    <w:rsid w:val="00E73F0D"/>
    <w:rsid w:val="00E74070"/>
    <w:rsid w:val="00E741C6"/>
    <w:rsid w:val="00E7443C"/>
    <w:rsid w:val="00E7453D"/>
    <w:rsid w:val="00E746A6"/>
    <w:rsid w:val="00E7470E"/>
    <w:rsid w:val="00E747E4"/>
    <w:rsid w:val="00E747EA"/>
    <w:rsid w:val="00E74DE6"/>
    <w:rsid w:val="00E74E85"/>
    <w:rsid w:val="00E74F3F"/>
    <w:rsid w:val="00E74FAE"/>
    <w:rsid w:val="00E750E5"/>
    <w:rsid w:val="00E7510F"/>
    <w:rsid w:val="00E7527F"/>
    <w:rsid w:val="00E75356"/>
    <w:rsid w:val="00E7542A"/>
    <w:rsid w:val="00E75490"/>
    <w:rsid w:val="00E754A0"/>
    <w:rsid w:val="00E754FE"/>
    <w:rsid w:val="00E75A82"/>
    <w:rsid w:val="00E75C72"/>
    <w:rsid w:val="00E75D74"/>
    <w:rsid w:val="00E75F78"/>
    <w:rsid w:val="00E76130"/>
    <w:rsid w:val="00E76322"/>
    <w:rsid w:val="00E76337"/>
    <w:rsid w:val="00E76760"/>
    <w:rsid w:val="00E76769"/>
    <w:rsid w:val="00E76995"/>
    <w:rsid w:val="00E769E5"/>
    <w:rsid w:val="00E76D71"/>
    <w:rsid w:val="00E76FF3"/>
    <w:rsid w:val="00E7712E"/>
    <w:rsid w:val="00E7715D"/>
    <w:rsid w:val="00E772F0"/>
    <w:rsid w:val="00E777B9"/>
    <w:rsid w:val="00E777C2"/>
    <w:rsid w:val="00E77C21"/>
    <w:rsid w:val="00E77D00"/>
    <w:rsid w:val="00E77DCB"/>
    <w:rsid w:val="00E80491"/>
    <w:rsid w:val="00E80695"/>
    <w:rsid w:val="00E80B93"/>
    <w:rsid w:val="00E80CBA"/>
    <w:rsid w:val="00E80DC0"/>
    <w:rsid w:val="00E810F9"/>
    <w:rsid w:val="00E812D5"/>
    <w:rsid w:val="00E812F0"/>
    <w:rsid w:val="00E8131C"/>
    <w:rsid w:val="00E813A1"/>
    <w:rsid w:val="00E8156C"/>
    <w:rsid w:val="00E817BB"/>
    <w:rsid w:val="00E81912"/>
    <w:rsid w:val="00E81A31"/>
    <w:rsid w:val="00E81A6C"/>
    <w:rsid w:val="00E81E33"/>
    <w:rsid w:val="00E81FB6"/>
    <w:rsid w:val="00E821EF"/>
    <w:rsid w:val="00E82277"/>
    <w:rsid w:val="00E8238E"/>
    <w:rsid w:val="00E82518"/>
    <w:rsid w:val="00E82600"/>
    <w:rsid w:val="00E828B3"/>
    <w:rsid w:val="00E82F57"/>
    <w:rsid w:val="00E8326A"/>
    <w:rsid w:val="00E83272"/>
    <w:rsid w:val="00E83329"/>
    <w:rsid w:val="00E835FE"/>
    <w:rsid w:val="00E83938"/>
    <w:rsid w:val="00E83988"/>
    <w:rsid w:val="00E83A13"/>
    <w:rsid w:val="00E83A1D"/>
    <w:rsid w:val="00E83AD5"/>
    <w:rsid w:val="00E83B7F"/>
    <w:rsid w:val="00E83BE1"/>
    <w:rsid w:val="00E83E56"/>
    <w:rsid w:val="00E83EF1"/>
    <w:rsid w:val="00E8407D"/>
    <w:rsid w:val="00E841BB"/>
    <w:rsid w:val="00E84472"/>
    <w:rsid w:val="00E844F7"/>
    <w:rsid w:val="00E845B6"/>
    <w:rsid w:val="00E846CC"/>
    <w:rsid w:val="00E84A9E"/>
    <w:rsid w:val="00E84B5B"/>
    <w:rsid w:val="00E84BE0"/>
    <w:rsid w:val="00E84D6B"/>
    <w:rsid w:val="00E84D72"/>
    <w:rsid w:val="00E850D4"/>
    <w:rsid w:val="00E85222"/>
    <w:rsid w:val="00E85261"/>
    <w:rsid w:val="00E8526A"/>
    <w:rsid w:val="00E8526C"/>
    <w:rsid w:val="00E85344"/>
    <w:rsid w:val="00E855AE"/>
    <w:rsid w:val="00E856F0"/>
    <w:rsid w:val="00E856FF"/>
    <w:rsid w:val="00E857C6"/>
    <w:rsid w:val="00E85930"/>
    <w:rsid w:val="00E85A0B"/>
    <w:rsid w:val="00E85C7C"/>
    <w:rsid w:val="00E85CB8"/>
    <w:rsid w:val="00E85D55"/>
    <w:rsid w:val="00E86367"/>
    <w:rsid w:val="00E86467"/>
    <w:rsid w:val="00E86854"/>
    <w:rsid w:val="00E869E8"/>
    <w:rsid w:val="00E86B75"/>
    <w:rsid w:val="00E86BA1"/>
    <w:rsid w:val="00E86D03"/>
    <w:rsid w:val="00E86DAF"/>
    <w:rsid w:val="00E86EE5"/>
    <w:rsid w:val="00E87175"/>
    <w:rsid w:val="00E871F3"/>
    <w:rsid w:val="00E8727C"/>
    <w:rsid w:val="00E87311"/>
    <w:rsid w:val="00E87544"/>
    <w:rsid w:val="00E87905"/>
    <w:rsid w:val="00E879B4"/>
    <w:rsid w:val="00E87ABF"/>
    <w:rsid w:val="00E87B16"/>
    <w:rsid w:val="00E87C56"/>
    <w:rsid w:val="00E87E8F"/>
    <w:rsid w:val="00E87ECA"/>
    <w:rsid w:val="00E90130"/>
    <w:rsid w:val="00E90149"/>
    <w:rsid w:val="00E901A3"/>
    <w:rsid w:val="00E901AD"/>
    <w:rsid w:val="00E90237"/>
    <w:rsid w:val="00E90243"/>
    <w:rsid w:val="00E90252"/>
    <w:rsid w:val="00E90256"/>
    <w:rsid w:val="00E90475"/>
    <w:rsid w:val="00E9057F"/>
    <w:rsid w:val="00E905A7"/>
    <w:rsid w:val="00E90815"/>
    <w:rsid w:val="00E90B87"/>
    <w:rsid w:val="00E90F54"/>
    <w:rsid w:val="00E90F56"/>
    <w:rsid w:val="00E91334"/>
    <w:rsid w:val="00E91381"/>
    <w:rsid w:val="00E91647"/>
    <w:rsid w:val="00E916BD"/>
    <w:rsid w:val="00E91ACA"/>
    <w:rsid w:val="00E91B01"/>
    <w:rsid w:val="00E91C64"/>
    <w:rsid w:val="00E91D32"/>
    <w:rsid w:val="00E91E89"/>
    <w:rsid w:val="00E922A6"/>
    <w:rsid w:val="00E923AF"/>
    <w:rsid w:val="00E924B6"/>
    <w:rsid w:val="00E924D3"/>
    <w:rsid w:val="00E927C8"/>
    <w:rsid w:val="00E92B52"/>
    <w:rsid w:val="00E92D83"/>
    <w:rsid w:val="00E92E95"/>
    <w:rsid w:val="00E92E9B"/>
    <w:rsid w:val="00E92EC9"/>
    <w:rsid w:val="00E92ED5"/>
    <w:rsid w:val="00E92F59"/>
    <w:rsid w:val="00E93008"/>
    <w:rsid w:val="00E93129"/>
    <w:rsid w:val="00E93276"/>
    <w:rsid w:val="00E9334C"/>
    <w:rsid w:val="00E935AA"/>
    <w:rsid w:val="00E93786"/>
    <w:rsid w:val="00E93889"/>
    <w:rsid w:val="00E938B1"/>
    <w:rsid w:val="00E93B90"/>
    <w:rsid w:val="00E93BC6"/>
    <w:rsid w:val="00E93D63"/>
    <w:rsid w:val="00E93EE8"/>
    <w:rsid w:val="00E93F01"/>
    <w:rsid w:val="00E94001"/>
    <w:rsid w:val="00E9407C"/>
    <w:rsid w:val="00E9409F"/>
    <w:rsid w:val="00E94129"/>
    <w:rsid w:val="00E94216"/>
    <w:rsid w:val="00E9435D"/>
    <w:rsid w:val="00E9439F"/>
    <w:rsid w:val="00E94432"/>
    <w:rsid w:val="00E94444"/>
    <w:rsid w:val="00E944E2"/>
    <w:rsid w:val="00E945F5"/>
    <w:rsid w:val="00E94844"/>
    <w:rsid w:val="00E9489D"/>
    <w:rsid w:val="00E949FC"/>
    <w:rsid w:val="00E94BAE"/>
    <w:rsid w:val="00E94C9B"/>
    <w:rsid w:val="00E94D3B"/>
    <w:rsid w:val="00E94FE2"/>
    <w:rsid w:val="00E9502D"/>
    <w:rsid w:val="00E950BC"/>
    <w:rsid w:val="00E953D5"/>
    <w:rsid w:val="00E95436"/>
    <w:rsid w:val="00E9567E"/>
    <w:rsid w:val="00E9570E"/>
    <w:rsid w:val="00E9571D"/>
    <w:rsid w:val="00E957EB"/>
    <w:rsid w:val="00E95919"/>
    <w:rsid w:val="00E95B11"/>
    <w:rsid w:val="00E95BE4"/>
    <w:rsid w:val="00E96057"/>
    <w:rsid w:val="00E9610D"/>
    <w:rsid w:val="00E96271"/>
    <w:rsid w:val="00E9650C"/>
    <w:rsid w:val="00E9656C"/>
    <w:rsid w:val="00E965BF"/>
    <w:rsid w:val="00E96813"/>
    <w:rsid w:val="00E96876"/>
    <w:rsid w:val="00E968F2"/>
    <w:rsid w:val="00E9691E"/>
    <w:rsid w:val="00E96D39"/>
    <w:rsid w:val="00E96E13"/>
    <w:rsid w:val="00E9725F"/>
    <w:rsid w:val="00E97325"/>
    <w:rsid w:val="00E9753E"/>
    <w:rsid w:val="00E97684"/>
    <w:rsid w:val="00E97D95"/>
    <w:rsid w:val="00E97DC0"/>
    <w:rsid w:val="00E97F34"/>
    <w:rsid w:val="00E97F81"/>
    <w:rsid w:val="00EA01A5"/>
    <w:rsid w:val="00EA01AB"/>
    <w:rsid w:val="00EA03CF"/>
    <w:rsid w:val="00EA0490"/>
    <w:rsid w:val="00EA078E"/>
    <w:rsid w:val="00EA0984"/>
    <w:rsid w:val="00EA0C93"/>
    <w:rsid w:val="00EA0CC3"/>
    <w:rsid w:val="00EA0CEE"/>
    <w:rsid w:val="00EA0DA4"/>
    <w:rsid w:val="00EA107C"/>
    <w:rsid w:val="00EA13D7"/>
    <w:rsid w:val="00EA1415"/>
    <w:rsid w:val="00EA14B9"/>
    <w:rsid w:val="00EA159B"/>
    <w:rsid w:val="00EA165F"/>
    <w:rsid w:val="00EA193E"/>
    <w:rsid w:val="00EA195F"/>
    <w:rsid w:val="00EA1C43"/>
    <w:rsid w:val="00EA1C47"/>
    <w:rsid w:val="00EA1C91"/>
    <w:rsid w:val="00EA1E6B"/>
    <w:rsid w:val="00EA1EDF"/>
    <w:rsid w:val="00EA2088"/>
    <w:rsid w:val="00EA218A"/>
    <w:rsid w:val="00EA21B3"/>
    <w:rsid w:val="00EA2248"/>
    <w:rsid w:val="00EA22BD"/>
    <w:rsid w:val="00EA22C4"/>
    <w:rsid w:val="00EA2320"/>
    <w:rsid w:val="00EA24C1"/>
    <w:rsid w:val="00EA2539"/>
    <w:rsid w:val="00EA2547"/>
    <w:rsid w:val="00EA258B"/>
    <w:rsid w:val="00EA2987"/>
    <w:rsid w:val="00EA2AD7"/>
    <w:rsid w:val="00EA2B43"/>
    <w:rsid w:val="00EA2DB7"/>
    <w:rsid w:val="00EA2EEC"/>
    <w:rsid w:val="00EA327C"/>
    <w:rsid w:val="00EA35CC"/>
    <w:rsid w:val="00EA371E"/>
    <w:rsid w:val="00EA37E3"/>
    <w:rsid w:val="00EA3822"/>
    <w:rsid w:val="00EA3903"/>
    <w:rsid w:val="00EA3A36"/>
    <w:rsid w:val="00EA3CDA"/>
    <w:rsid w:val="00EA3CE1"/>
    <w:rsid w:val="00EA3DA1"/>
    <w:rsid w:val="00EA3DDE"/>
    <w:rsid w:val="00EA3DFD"/>
    <w:rsid w:val="00EA401C"/>
    <w:rsid w:val="00EA40AE"/>
    <w:rsid w:val="00EA40C2"/>
    <w:rsid w:val="00EA40DB"/>
    <w:rsid w:val="00EA42F6"/>
    <w:rsid w:val="00EA47AA"/>
    <w:rsid w:val="00EA4DC5"/>
    <w:rsid w:val="00EA4E1D"/>
    <w:rsid w:val="00EA4E84"/>
    <w:rsid w:val="00EA4F6A"/>
    <w:rsid w:val="00EA5256"/>
    <w:rsid w:val="00EA5478"/>
    <w:rsid w:val="00EA5583"/>
    <w:rsid w:val="00EA5713"/>
    <w:rsid w:val="00EA585A"/>
    <w:rsid w:val="00EA5AE9"/>
    <w:rsid w:val="00EA5C7A"/>
    <w:rsid w:val="00EA5CD2"/>
    <w:rsid w:val="00EA623D"/>
    <w:rsid w:val="00EA632A"/>
    <w:rsid w:val="00EA6440"/>
    <w:rsid w:val="00EA652E"/>
    <w:rsid w:val="00EA65A1"/>
    <w:rsid w:val="00EA65BC"/>
    <w:rsid w:val="00EA660C"/>
    <w:rsid w:val="00EA67C1"/>
    <w:rsid w:val="00EA6E4E"/>
    <w:rsid w:val="00EA6E6D"/>
    <w:rsid w:val="00EA713A"/>
    <w:rsid w:val="00EA71EA"/>
    <w:rsid w:val="00EA7281"/>
    <w:rsid w:val="00EA737D"/>
    <w:rsid w:val="00EA743A"/>
    <w:rsid w:val="00EA744E"/>
    <w:rsid w:val="00EA751C"/>
    <w:rsid w:val="00EA7641"/>
    <w:rsid w:val="00EA775A"/>
    <w:rsid w:val="00EA77B0"/>
    <w:rsid w:val="00EA788E"/>
    <w:rsid w:val="00EA796A"/>
    <w:rsid w:val="00EA7E94"/>
    <w:rsid w:val="00EA7ECE"/>
    <w:rsid w:val="00EA7EE7"/>
    <w:rsid w:val="00EB024A"/>
    <w:rsid w:val="00EB045C"/>
    <w:rsid w:val="00EB0481"/>
    <w:rsid w:val="00EB0548"/>
    <w:rsid w:val="00EB05E9"/>
    <w:rsid w:val="00EB065C"/>
    <w:rsid w:val="00EB088C"/>
    <w:rsid w:val="00EB0959"/>
    <w:rsid w:val="00EB0980"/>
    <w:rsid w:val="00EB098F"/>
    <w:rsid w:val="00EB0A1E"/>
    <w:rsid w:val="00EB0AD4"/>
    <w:rsid w:val="00EB0BD0"/>
    <w:rsid w:val="00EB0D3A"/>
    <w:rsid w:val="00EB0D53"/>
    <w:rsid w:val="00EB0E89"/>
    <w:rsid w:val="00EB0F39"/>
    <w:rsid w:val="00EB1050"/>
    <w:rsid w:val="00EB11ED"/>
    <w:rsid w:val="00EB122E"/>
    <w:rsid w:val="00EB1320"/>
    <w:rsid w:val="00EB1467"/>
    <w:rsid w:val="00EB1596"/>
    <w:rsid w:val="00EB18A5"/>
    <w:rsid w:val="00EB196F"/>
    <w:rsid w:val="00EB1AB2"/>
    <w:rsid w:val="00EB1B89"/>
    <w:rsid w:val="00EB1C7A"/>
    <w:rsid w:val="00EB1E1D"/>
    <w:rsid w:val="00EB221D"/>
    <w:rsid w:val="00EB22B7"/>
    <w:rsid w:val="00EB2572"/>
    <w:rsid w:val="00EB2A4C"/>
    <w:rsid w:val="00EB2C0D"/>
    <w:rsid w:val="00EB2DF7"/>
    <w:rsid w:val="00EB333D"/>
    <w:rsid w:val="00EB33FF"/>
    <w:rsid w:val="00EB3476"/>
    <w:rsid w:val="00EB3B77"/>
    <w:rsid w:val="00EB3D0C"/>
    <w:rsid w:val="00EB3D2C"/>
    <w:rsid w:val="00EB3E37"/>
    <w:rsid w:val="00EB3EAB"/>
    <w:rsid w:val="00EB3F92"/>
    <w:rsid w:val="00EB3FC7"/>
    <w:rsid w:val="00EB4141"/>
    <w:rsid w:val="00EB4259"/>
    <w:rsid w:val="00EB43EA"/>
    <w:rsid w:val="00EB44A4"/>
    <w:rsid w:val="00EB45D1"/>
    <w:rsid w:val="00EB4633"/>
    <w:rsid w:val="00EB46A9"/>
    <w:rsid w:val="00EB4B69"/>
    <w:rsid w:val="00EB4C50"/>
    <w:rsid w:val="00EB50E7"/>
    <w:rsid w:val="00EB5149"/>
    <w:rsid w:val="00EB514B"/>
    <w:rsid w:val="00EB5584"/>
    <w:rsid w:val="00EB594B"/>
    <w:rsid w:val="00EB5A09"/>
    <w:rsid w:val="00EB5AA7"/>
    <w:rsid w:val="00EB5C4E"/>
    <w:rsid w:val="00EB5CE4"/>
    <w:rsid w:val="00EB5FA5"/>
    <w:rsid w:val="00EB6214"/>
    <w:rsid w:val="00EB6347"/>
    <w:rsid w:val="00EB63CD"/>
    <w:rsid w:val="00EB6447"/>
    <w:rsid w:val="00EB6613"/>
    <w:rsid w:val="00EB6976"/>
    <w:rsid w:val="00EB6A86"/>
    <w:rsid w:val="00EB6AD8"/>
    <w:rsid w:val="00EB6C24"/>
    <w:rsid w:val="00EB6C9D"/>
    <w:rsid w:val="00EB6D93"/>
    <w:rsid w:val="00EB716F"/>
    <w:rsid w:val="00EB7272"/>
    <w:rsid w:val="00EB7338"/>
    <w:rsid w:val="00EB76D4"/>
    <w:rsid w:val="00EB76FB"/>
    <w:rsid w:val="00EB7935"/>
    <w:rsid w:val="00EB7A70"/>
    <w:rsid w:val="00EB7AA5"/>
    <w:rsid w:val="00EB7D2E"/>
    <w:rsid w:val="00EB7EAD"/>
    <w:rsid w:val="00EC0051"/>
    <w:rsid w:val="00EC005A"/>
    <w:rsid w:val="00EC007B"/>
    <w:rsid w:val="00EC00A2"/>
    <w:rsid w:val="00EC015F"/>
    <w:rsid w:val="00EC0575"/>
    <w:rsid w:val="00EC08B8"/>
    <w:rsid w:val="00EC092F"/>
    <w:rsid w:val="00EC0B0B"/>
    <w:rsid w:val="00EC0B59"/>
    <w:rsid w:val="00EC0B72"/>
    <w:rsid w:val="00EC0CE4"/>
    <w:rsid w:val="00EC0E6F"/>
    <w:rsid w:val="00EC1276"/>
    <w:rsid w:val="00EC1779"/>
    <w:rsid w:val="00EC180B"/>
    <w:rsid w:val="00EC1834"/>
    <w:rsid w:val="00EC18A7"/>
    <w:rsid w:val="00EC1B18"/>
    <w:rsid w:val="00EC1CE4"/>
    <w:rsid w:val="00EC1E28"/>
    <w:rsid w:val="00EC1E58"/>
    <w:rsid w:val="00EC1E81"/>
    <w:rsid w:val="00EC1F78"/>
    <w:rsid w:val="00EC20AC"/>
    <w:rsid w:val="00EC2105"/>
    <w:rsid w:val="00EC21D4"/>
    <w:rsid w:val="00EC21FE"/>
    <w:rsid w:val="00EC2220"/>
    <w:rsid w:val="00EC225A"/>
    <w:rsid w:val="00EC24EC"/>
    <w:rsid w:val="00EC25BE"/>
    <w:rsid w:val="00EC26A2"/>
    <w:rsid w:val="00EC274E"/>
    <w:rsid w:val="00EC27C1"/>
    <w:rsid w:val="00EC282A"/>
    <w:rsid w:val="00EC2951"/>
    <w:rsid w:val="00EC2AB1"/>
    <w:rsid w:val="00EC2AFC"/>
    <w:rsid w:val="00EC2D03"/>
    <w:rsid w:val="00EC2FEA"/>
    <w:rsid w:val="00EC30E0"/>
    <w:rsid w:val="00EC316C"/>
    <w:rsid w:val="00EC34EA"/>
    <w:rsid w:val="00EC36C4"/>
    <w:rsid w:val="00EC374E"/>
    <w:rsid w:val="00EC38F8"/>
    <w:rsid w:val="00EC3E66"/>
    <w:rsid w:val="00EC3F72"/>
    <w:rsid w:val="00EC3FAB"/>
    <w:rsid w:val="00EC4055"/>
    <w:rsid w:val="00EC405F"/>
    <w:rsid w:val="00EC42CC"/>
    <w:rsid w:val="00EC4410"/>
    <w:rsid w:val="00EC44BD"/>
    <w:rsid w:val="00EC45D8"/>
    <w:rsid w:val="00EC4679"/>
    <w:rsid w:val="00EC4732"/>
    <w:rsid w:val="00EC4959"/>
    <w:rsid w:val="00EC4AB2"/>
    <w:rsid w:val="00EC4AC7"/>
    <w:rsid w:val="00EC4C2C"/>
    <w:rsid w:val="00EC4C9D"/>
    <w:rsid w:val="00EC4CFC"/>
    <w:rsid w:val="00EC4D33"/>
    <w:rsid w:val="00EC4D78"/>
    <w:rsid w:val="00EC512C"/>
    <w:rsid w:val="00EC5355"/>
    <w:rsid w:val="00EC54D6"/>
    <w:rsid w:val="00EC5594"/>
    <w:rsid w:val="00EC5681"/>
    <w:rsid w:val="00EC56BC"/>
    <w:rsid w:val="00EC5847"/>
    <w:rsid w:val="00EC5960"/>
    <w:rsid w:val="00EC5998"/>
    <w:rsid w:val="00EC5A55"/>
    <w:rsid w:val="00EC5A82"/>
    <w:rsid w:val="00EC5B49"/>
    <w:rsid w:val="00EC5D15"/>
    <w:rsid w:val="00EC5DDE"/>
    <w:rsid w:val="00EC625F"/>
    <w:rsid w:val="00EC62A7"/>
    <w:rsid w:val="00EC62EF"/>
    <w:rsid w:val="00EC62F6"/>
    <w:rsid w:val="00EC6398"/>
    <w:rsid w:val="00EC6728"/>
    <w:rsid w:val="00EC6799"/>
    <w:rsid w:val="00EC67C5"/>
    <w:rsid w:val="00EC6BD2"/>
    <w:rsid w:val="00EC6BF8"/>
    <w:rsid w:val="00EC6C31"/>
    <w:rsid w:val="00EC6D22"/>
    <w:rsid w:val="00EC6D89"/>
    <w:rsid w:val="00EC70B8"/>
    <w:rsid w:val="00EC7164"/>
    <w:rsid w:val="00EC729C"/>
    <w:rsid w:val="00EC729E"/>
    <w:rsid w:val="00EC72AE"/>
    <w:rsid w:val="00EC737D"/>
    <w:rsid w:val="00EC73EA"/>
    <w:rsid w:val="00EC75BA"/>
    <w:rsid w:val="00EC798F"/>
    <w:rsid w:val="00EC7AB8"/>
    <w:rsid w:val="00EC7AC5"/>
    <w:rsid w:val="00EC7B7D"/>
    <w:rsid w:val="00EC7B87"/>
    <w:rsid w:val="00EC7CBB"/>
    <w:rsid w:val="00ED0027"/>
    <w:rsid w:val="00ED00FA"/>
    <w:rsid w:val="00ED0136"/>
    <w:rsid w:val="00ED019B"/>
    <w:rsid w:val="00ED01FD"/>
    <w:rsid w:val="00ED02AC"/>
    <w:rsid w:val="00ED061A"/>
    <w:rsid w:val="00ED0670"/>
    <w:rsid w:val="00ED0734"/>
    <w:rsid w:val="00ED0814"/>
    <w:rsid w:val="00ED08C9"/>
    <w:rsid w:val="00ED0998"/>
    <w:rsid w:val="00ED0A99"/>
    <w:rsid w:val="00ED0C21"/>
    <w:rsid w:val="00ED0D9B"/>
    <w:rsid w:val="00ED109B"/>
    <w:rsid w:val="00ED1106"/>
    <w:rsid w:val="00ED11A1"/>
    <w:rsid w:val="00ED1215"/>
    <w:rsid w:val="00ED13CF"/>
    <w:rsid w:val="00ED1424"/>
    <w:rsid w:val="00ED14FB"/>
    <w:rsid w:val="00ED15AF"/>
    <w:rsid w:val="00ED16FB"/>
    <w:rsid w:val="00ED190C"/>
    <w:rsid w:val="00ED1DB4"/>
    <w:rsid w:val="00ED1FB6"/>
    <w:rsid w:val="00ED206C"/>
    <w:rsid w:val="00ED20EE"/>
    <w:rsid w:val="00ED235B"/>
    <w:rsid w:val="00ED235D"/>
    <w:rsid w:val="00ED2402"/>
    <w:rsid w:val="00ED259A"/>
    <w:rsid w:val="00ED2761"/>
    <w:rsid w:val="00ED277C"/>
    <w:rsid w:val="00ED27A4"/>
    <w:rsid w:val="00ED27AA"/>
    <w:rsid w:val="00ED2AD2"/>
    <w:rsid w:val="00ED2AE2"/>
    <w:rsid w:val="00ED2CC6"/>
    <w:rsid w:val="00ED2EDB"/>
    <w:rsid w:val="00ED3032"/>
    <w:rsid w:val="00ED305D"/>
    <w:rsid w:val="00ED3438"/>
    <w:rsid w:val="00ED34B0"/>
    <w:rsid w:val="00ED3542"/>
    <w:rsid w:val="00ED35BC"/>
    <w:rsid w:val="00ED36CE"/>
    <w:rsid w:val="00ED36E3"/>
    <w:rsid w:val="00ED3706"/>
    <w:rsid w:val="00ED3772"/>
    <w:rsid w:val="00ED380B"/>
    <w:rsid w:val="00ED3818"/>
    <w:rsid w:val="00ED39A4"/>
    <w:rsid w:val="00ED39C8"/>
    <w:rsid w:val="00ED40B2"/>
    <w:rsid w:val="00ED40D3"/>
    <w:rsid w:val="00ED42C1"/>
    <w:rsid w:val="00ED42E4"/>
    <w:rsid w:val="00ED46F4"/>
    <w:rsid w:val="00ED4731"/>
    <w:rsid w:val="00ED4777"/>
    <w:rsid w:val="00ED494C"/>
    <w:rsid w:val="00ED4A3B"/>
    <w:rsid w:val="00ED4A53"/>
    <w:rsid w:val="00ED4D9A"/>
    <w:rsid w:val="00ED4F37"/>
    <w:rsid w:val="00ED51B2"/>
    <w:rsid w:val="00ED522A"/>
    <w:rsid w:val="00ED54D7"/>
    <w:rsid w:val="00ED597F"/>
    <w:rsid w:val="00ED599C"/>
    <w:rsid w:val="00ED5BE1"/>
    <w:rsid w:val="00ED5C76"/>
    <w:rsid w:val="00ED5D16"/>
    <w:rsid w:val="00ED5E65"/>
    <w:rsid w:val="00ED5F6E"/>
    <w:rsid w:val="00ED6255"/>
    <w:rsid w:val="00ED636A"/>
    <w:rsid w:val="00ED63A8"/>
    <w:rsid w:val="00ED64D6"/>
    <w:rsid w:val="00ED674D"/>
    <w:rsid w:val="00ED68A3"/>
    <w:rsid w:val="00ED69B7"/>
    <w:rsid w:val="00ED6AC1"/>
    <w:rsid w:val="00ED6B6C"/>
    <w:rsid w:val="00ED6D4C"/>
    <w:rsid w:val="00ED6F44"/>
    <w:rsid w:val="00ED74CF"/>
    <w:rsid w:val="00ED7502"/>
    <w:rsid w:val="00ED79B8"/>
    <w:rsid w:val="00ED7B5E"/>
    <w:rsid w:val="00ED7D9F"/>
    <w:rsid w:val="00ED7E1E"/>
    <w:rsid w:val="00ED7F12"/>
    <w:rsid w:val="00EE00C1"/>
    <w:rsid w:val="00EE035B"/>
    <w:rsid w:val="00EE041B"/>
    <w:rsid w:val="00EE04E2"/>
    <w:rsid w:val="00EE04E8"/>
    <w:rsid w:val="00EE0645"/>
    <w:rsid w:val="00EE06BD"/>
    <w:rsid w:val="00EE075F"/>
    <w:rsid w:val="00EE0772"/>
    <w:rsid w:val="00EE084C"/>
    <w:rsid w:val="00EE0907"/>
    <w:rsid w:val="00EE0950"/>
    <w:rsid w:val="00EE0995"/>
    <w:rsid w:val="00EE09B9"/>
    <w:rsid w:val="00EE0A78"/>
    <w:rsid w:val="00EE0B79"/>
    <w:rsid w:val="00EE0C29"/>
    <w:rsid w:val="00EE0DEB"/>
    <w:rsid w:val="00EE0EEC"/>
    <w:rsid w:val="00EE1026"/>
    <w:rsid w:val="00EE111E"/>
    <w:rsid w:val="00EE1130"/>
    <w:rsid w:val="00EE123B"/>
    <w:rsid w:val="00EE125B"/>
    <w:rsid w:val="00EE143A"/>
    <w:rsid w:val="00EE187E"/>
    <w:rsid w:val="00EE1889"/>
    <w:rsid w:val="00EE195A"/>
    <w:rsid w:val="00EE1A92"/>
    <w:rsid w:val="00EE1CBB"/>
    <w:rsid w:val="00EE1CD6"/>
    <w:rsid w:val="00EE1EA0"/>
    <w:rsid w:val="00EE1F47"/>
    <w:rsid w:val="00EE20C4"/>
    <w:rsid w:val="00EE21A4"/>
    <w:rsid w:val="00EE21BE"/>
    <w:rsid w:val="00EE22CD"/>
    <w:rsid w:val="00EE22D2"/>
    <w:rsid w:val="00EE2315"/>
    <w:rsid w:val="00EE2570"/>
    <w:rsid w:val="00EE25BF"/>
    <w:rsid w:val="00EE27AB"/>
    <w:rsid w:val="00EE2A29"/>
    <w:rsid w:val="00EE2CC0"/>
    <w:rsid w:val="00EE2D0A"/>
    <w:rsid w:val="00EE2ED0"/>
    <w:rsid w:val="00EE2EE9"/>
    <w:rsid w:val="00EE2FDB"/>
    <w:rsid w:val="00EE30CA"/>
    <w:rsid w:val="00EE3119"/>
    <w:rsid w:val="00EE3140"/>
    <w:rsid w:val="00EE344A"/>
    <w:rsid w:val="00EE344D"/>
    <w:rsid w:val="00EE3559"/>
    <w:rsid w:val="00EE355F"/>
    <w:rsid w:val="00EE3790"/>
    <w:rsid w:val="00EE379E"/>
    <w:rsid w:val="00EE3AF4"/>
    <w:rsid w:val="00EE3B47"/>
    <w:rsid w:val="00EE3C9E"/>
    <w:rsid w:val="00EE3CF6"/>
    <w:rsid w:val="00EE3D1B"/>
    <w:rsid w:val="00EE4794"/>
    <w:rsid w:val="00EE4963"/>
    <w:rsid w:val="00EE49DC"/>
    <w:rsid w:val="00EE4AFB"/>
    <w:rsid w:val="00EE4F0C"/>
    <w:rsid w:val="00EE4FFF"/>
    <w:rsid w:val="00EE5046"/>
    <w:rsid w:val="00EE52EC"/>
    <w:rsid w:val="00EE55AA"/>
    <w:rsid w:val="00EE5683"/>
    <w:rsid w:val="00EE57E1"/>
    <w:rsid w:val="00EE5904"/>
    <w:rsid w:val="00EE5B26"/>
    <w:rsid w:val="00EE5BD2"/>
    <w:rsid w:val="00EE5ED2"/>
    <w:rsid w:val="00EE5EDE"/>
    <w:rsid w:val="00EE5F1F"/>
    <w:rsid w:val="00EE63E7"/>
    <w:rsid w:val="00EE6419"/>
    <w:rsid w:val="00EE64E6"/>
    <w:rsid w:val="00EE66C6"/>
    <w:rsid w:val="00EE681E"/>
    <w:rsid w:val="00EE68F7"/>
    <w:rsid w:val="00EE6915"/>
    <w:rsid w:val="00EE6BD3"/>
    <w:rsid w:val="00EE6DF8"/>
    <w:rsid w:val="00EE6EE0"/>
    <w:rsid w:val="00EE745B"/>
    <w:rsid w:val="00EE78AF"/>
    <w:rsid w:val="00EE7BFA"/>
    <w:rsid w:val="00EE7CBC"/>
    <w:rsid w:val="00EE7E2E"/>
    <w:rsid w:val="00EE7EA3"/>
    <w:rsid w:val="00EE7EF0"/>
    <w:rsid w:val="00EE7FBE"/>
    <w:rsid w:val="00EF0131"/>
    <w:rsid w:val="00EF014F"/>
    <w:rsid w:val="00EF0227"/>
    <w:rsid w:val="00EF03E3"/>
    <w:rsid w:val="00EF05BB"/>
    <w:rsid w:val="00EF07B7"/>
    <w:rsid w:val="00EF07E8"/>
    <w:rsid w:val="00EF08CA"/>
    <w:rsid w:val="00EF0956"/>
    <w:rsid w:val="00EF0A8E"/>
    <w:rsid w:val="00EF0CB2"/>
    <w:rsid w:val="00EF0CEF"/>
    <w:rsid w:val="00EF0D61"/>
    <w:rsid w:val="00EF0DAB"/>
    <w:rsid w:val="00EF0DBE"/>
    <w:rsid w:val="00EF0E2F"/>
    <w:rsid w:val="00EF0F56"/>
    <w:rsid w:val="00EF0FBE"/>
    <w:rsid w:val="00EF10B7"/>
    <w:rsid w:val="00EF1212"/>
    <w:rsid w:val="00EF126A"/>
    <w:rsid w:val="00EF1339"/>
    <w:rsid w:val="00EF13B7"/>
    <w:rsid w:val="00EF13C4"/>
    <w:rsid w:val="00EF15B8"/>
    <w:rsid w:val="00EF1632"/>
    <w:rsid w:val="00EF1740"/>
    <w:rsid w:val="00EF1797"/>
    <w:rsid w:val="00EF179F"/>
    <w:rsid w:val="00EF17B9"/>
    <w:rsid w:val="00EF1981"/>
    <w:rsid w:val="00EF19CB"/>
    <w:rsid w:val="00EF1ABB"/>
    <w:rsid w:val="00EF1CB5"/>
    <w:rsid w:val="00EF1CFE"/>
    <w:rsid w:val="00EF1D82"/>
    <w:rsid w:val="00EF1FD1"/>
    <w:rsid w:val="00EF20A8"/>
    <w:rsid w:val="00EF211C"/>
    <w:rsid w:val="00EF21C5"/>
    <w:rsid w:val="00EF21DC"/>
    <w:rsid w:val="00EF278D"/>
    <w:rsid w:val="00EF27C5"/>
    <w:rsid w:val="00EF27D4"/>
    <w:rsid w:val="00EF2949"/>
    <w:rsid w:val="00EF29D8"/>
    <w:rsid w:val="00EF2A2D"/>
    <w:rsid w:val="00EF2A4C"/>
    <w:rsid w:val="00EF2A67"/>
    <w:rsid w:val="00EF2AD7"/>
    <w:rsid w:val="00EF2B77"/>
    <w:rsid w:val="00EF2C52"/>
    <w:rsid w:val="00EF2D4E"/>
    <w:rsid w:val="00EF2DCF"/>
    <w:rsid w:val="00EF32B3"/>
    <w:rsid w:val="00EF3452"/>
    <w:rsid w:val="00EF35B4"/>
    <w:rsid w:val="00EF35F1"/>
    <w:rsid w:val="00EF37AB"/>
    <w:rsid w:val="00EF37CA"/>
    <w:rsid w:val="00EF380F"/>
    <w:rsid w:val="00EF38FC"/>
    <w:rsid w:val="00EF3A47"/>
    <w:rsid w:val="00EF3A87"/>
    <w:rsid w:val="00EF3B4E"/>
    <w:rsid w:val="00EF3C8B"/>
    <w:rsid w:val="00EF3CE0"/>
    <w:rsid w:val="00EF3DF6"/>
    <w:rsid w:val="00EF3EB3"/>
    <w:rsid w:val="00EF445E"/>
    <w:rsid w:val="00EF44BA"/>
    <w:rsid w:val="00EF44ED"/>
    <w:rsid w:val="00EF4893"/>
    <w:rsid w:val="00EF4B5C"/>
    <w:rsid w:val="00EF4B8A"/>
    <w:rsid w:val="00EF4BD8"/>
    <w:rsid w:val="00EF4C23"/>
    <w:rsid w:val="00EF4DBD"/>
    <w:rsid w:val="00EF4DCB"/>
    <w:rsid w:val="00EF539F"/>
    <w:rsid w:val="00EF53AD"/>
    <w:rsid w:val="00EF5412"/>
    <w:rsid w:val="00EF5B22"/>
    <w:rsid w:val="00EF5BDC"/>
    <w:rsid w:val="00EF5D01"/>
    <w:rsid w:val="00EF5F9C"/>
    <w:rsid w:val="00EF6739"/>
    <w:rsid w:val="00EF6862"/>
    <w:rsid w:val="00EF68E2"/>
    <w:rsid w:val="00EF68EF"/>
    <w:rsid w:val="00EF6A11"/>
    <w:rsid w:val="00EF6B64"/>
    <w:rsid w:val="00EF6BB8"/>
    <w:rsid w:val="00EF6DA6"/>
    <w:rsid w:val="00EF6DFD"/>
    <w:rsid w:val="00EF6E25"/>
    <w:rsid w:val="00EF6E89"/>
    <w:rsid w:val="00EF6F96"/>
    <w:rsid w:val="00EF714D"/>
    <w:rsid w:val="00EF7303"/>
    <w:rsid w:val="00EF744F"/>
    <w:rsid w:val="00EF7462"/>
    <w:rsid w:val="00EF750B"/>
    <w:rsid w:val="00EF75CB"/>
    <w:rsid w:val="00EF7619"/>
    <w:rsid w:val="00EF76D1"/>
    <w:rsid w:val="00EF79DB"/>
    <w:rsid w:val="00EF7A91"/>
    <w:rsid w:val="00EF7CBB"/>
    <w:rsid w:val="00EF7CDD"/>
    <w:rsid w:val="00EF7E04"/>
    <w:rsid w:val="00EF7F6C"/>
    <w:rsid w:val="00F0031A"/>
    <w:rsid w:val="00F0063E"/>
    <w:rsid w:val="00F00805"/>
    <w:rsid w:val="00F0096A"/>
    <w:rsid w:val="00F009F2"/>
    <w:rsid w:val="00F00A53"/>
    <w:rsid w:val="00F00BD5"/>
    <w:rsid w:val="00F00BDF"/>
    <w:rsid w:val="00F01141"/>
    <w:rsid w:val="00F01549"/>
    <w:rsid w:val="00F015A4"/>
    <w:rsid w:val="00F015F1"/>
    <w:rsid w:val="00F0165F"/>
    <w:rsid w:val="00F0167D"/>
    <w:rsid w:val="00F01911"/>
    <w:rsid w:val="00F01BC9"/>
    <w:rsid w:val="00F01C74"/>
    <w:rsid w:val="00F01CD2"/>
    <w:rsid w:val="00F01DFE"/>
    <w:rsid w:val="00F01E1A"/>
    <w:rsid w:val="00F01FA6"/>
    <w:rsid w:val="00F01FA9"/>
    <w:rsid w:val="00F02701"/>
    <w:rsid w:val="00F028AA"/>
    <w:rsid w:val="00F02BE8"/>
    <w:rsid w:val="00F02CD9"/>
    <w:rsid w:val="00F02DDC"/>
    <w:rsid w:val="00F030C0"/>
    <w:rsid w:val="00F0314B"/>
    <w:rsid w:val="00F031EB"/>
    <w:rsid w:val="00F035FF"/>
    <w:rsid w:val="00F03637"/>
    <w:rsid w:val="00F037D1"/>
    <w:rsid w:val="00F03961"/>
    <w:rsid w:val="00F03A73"/>
    <w:rsid w:val="00F03AF6"/>
    <w:rsid w:val="00F03BA1"/>
    <w:rsid w:val="00F03BFC"/>
    <w:rsid w:val="00F03CFE"/>
    <w:rsid w:val="00F03D78"/>
    <w:rsid w:val="00F03E6C"/>
    <w:rsid w:val="00F03F3B"/>
    <w:rsid w:val="00F042CE"/>
    <w:rsid w:val="00F04474"/>
    <w:rsid w:val="00F0475D"/>
    <w:rsid w:val="00F04851"/>
    <w:rsid w:val="00F0490E"/>
    <w:rsid w:val="00F04BF0"/>
    <w:rsid w:val="00F04BF1"/>
    <w:rsid w:val="00F04C81"/>
    <w:rsid w:val="00F04F7E"/>
    <w:rsid w:val="00F051CA"/>
    <w:rsid w:val="00F052BF"/>
    <w:rsid w:val="00F05578"/>
    <w:rsid w:val="00F056B4"/>
    <w:rsid w:val="00F05760"/>
    <w:rsid w:val="00F0583E"/>
    <w:rsid w:val="00F05977"/>
    <w:rsid w:val="00F05A8A"/>
    <w:rsid w:val="00F05A97"/>
    <w:rsid w:val="00F061E4"/>
    <w:rsid w:val="00F063AB"/>
    <w:rsid w:val="00F063DF"/>
    <w:rsid w:val="00F0652E"/>
    <w:rsid w:val="00F06769"/>
    <w:rsid w:val="00F06894"/>
    <w:rsid w:val="00F068A8"/>
    <w:rsid w:val="00F06B09"/>
    <w:rsid w:val="00F070AE"/>
    <w:rsid w:val="00F07473"/>
    <w:rsid w:val="00F0775E"/>
    <w:rsid w:val="00F0791F"/>
    <w:rsid w:val="00F07B7D"/>
    <w:rsid w:val="00F07C00"/>
    <w:rsid w:val="00F07F44"/>
    <w:rsid w:val="00F07FDD"/>
    <w:rsid w:val="00F1004A"/>
    <w:rsid w:val="00F10253"/>
    <w:rsid w:val="00F1028B"/>
    <w:rsid w:val="00F10358"/>
    <w:rsid w:val="00F1047A"/>
    <w:rsid w:val="00F10638"/>
    <w:rsid w:val="00F10670"/>
    <w:rsid w:val="00F10844"/>
    <w:rsid w:val="00F10917"/>
    <w:rsid w:val="00F10A1B"/>
    <w:rsid w:val="00F10B52"/>
    <w:rsid w:val="00F10BA3"/>
    <w:rsid w:val="00F1116C"/>
    <w:rsid w:val="00F11307"/>
    <w:rsid w:val="00F11376"/>
    <w:rsid w:val="00F11420"/>
    <w:rsid w:val="00F11423"/>
    <w:rsid w:val="00F114C1"/>
    <w:rsid w:val="00F115CF"/>
    <w:rsid w:val="00F115F7"/>
    <w:rsid w:val="00F1175C"/>
    <w:rsid w:val="00F11892"/>
    <w:rsid w:val="00F11AB2"/>
    <w:rsid w:val="00F11B58"/>
    <w:rsid w:val="00F11B66"/>
    <w:rsid w:val="00F11C3D"/>
    <w:rsid w:val="00F11C41"/>
    <w:rsid w:val="00F12415"/>
    <w:rsid w:val="00F1247F"/>
    <w:rsid w:val="00F128F0"/>
    <w:rsid w:val="00F12ACD"/>
    <w:rsid w:val="00F12AD6"/>
    <w:rsid w:val="00F12B0F"/>
    <w:rsid w:val="00F12F2A"/>
    <w:rsid w:val="00F13023"/>
    <w:rsid w:val="00F130CF"/>
    <w:rsid w:val="00F13290"/>
    <w:rsid w:val="00F137F5"/>
    <w:rsid w:val="00F138BC"/>
    <w:rsid w:val="00F138CE"/>
    <w:rsid w:val="00F13930"/>
    <w:rsid w:val="00F13B2E"/>
    <w:rsid w:val="00F13F24"/>
    <w:rsid w:val="00F140C7"/>
    <w:rsid w:val="00F1434B"/>
    <w:rsid w:val="00F143A3"/>
    <w:rsid w:val="00F14537"/>
    <w:rsid w:val="00F14800"/>
    <w:rsid w:val="00F14831"/>
    <w:rsid w:val="00F150E2"/>
    <w:rsid w:val="00F15103"/>
    <w:rsid w:val="00F151CD"/>
    <w:rsid w:val="00F151DF"/>
    <w:rsid w:val="00F151E9"/>
    <w:rsid w:val="00F15379"/>
    <w:rsid w:val="00F153BD"/>
    <w:rsid w:val="00F1550E"/>
    <w:rsid w:val="00F1552A"/>
    <w:rsid w:val="00F155EC"/>
    <w:rsid w:val="00F15647"/>
    <w:rsid w:val="00F15746"/>
    <w:rsid w:val="00F15872"/>
    <w:rsid w:val="00F1595B"/>
    <w:rsid w:val="00F15A60"/>
    <w:rsid w:val="00F15A6D"/>
    <w:rsid w:val="00F15AB0"/>
    <w:rsid w:val="00F15B0E"/>
    <w:rsid w:val="00F15C9A"/>
    <w:rsid w:val="00F15D92"/>
    <w:rsid w:val="00F15FB9"/>
    <w:rsid w:val="00F161D5"/>
    <w:rsid w:val="00F162DE"/>
    <w:rsid w:val="00F162FC"/>
    <w:rsid w:val="00F16459"/>
    <w:rsid w:val="00F16479"/>
    <w:rsid w:val="00F165B9"/>
    <w:rsid w:val="00F1669D"/>
    <w:rsid w:val="00F1674A"/>
    <w:rsid w:val="00F1690D"/>
    <w:rsid w:val="00F16AF4"/>
    <w:rsid w:val="00F16AF7"/>
    <w:rsid w:val="00F16B64"/>
    <w:rsid w:val="00F16C11"/>
    <w:rsid w:val="00F16CE3"/>
    <w:rsid w:val="00F17086"/>
    <w:rsid w:val="00F170D5"/>
    <w:rsid w:val="00F170D7"/>
    <w:rsid w:val="00F17131"/>
    <w:rsid w:val="00F172B1"/>
    <w:rsid w:val="00F1751D"/>
    <w:rsid w:val="00F17549"/>
    <w:rsid w:val="00F175F6"/>
    <w:rsid w:val="00F17878"/>
    <w:rsid w:val="00F179C3"/>
    <w:rsid w:val="00F17A0E"/>
    <w:rsid w:val="00F17A77"/>
    <w:rsid w:val="00F17B04"/>
    <w:rsid w:val="00F17DFD"/>
    <w:rsid w:val="00F17EB1"/>
    <w:rsid w:val="00F17FF2"/>
    <w:rsid w:val="00F2001F"/>
    <w:rsid w:val="00F20169"/>
    <w:rsid w:val="00F201AC"/>
    <w:rsid w:val="00F20275"/>
    <w:rsid w:val="00F204FA"/>
    <w:rsid w:val="00F204FD"/>
    <w:rsid w:val="00F20AF6"/>
    <w:rsid w:val="00F20D05"/>
    <w:rsid w:val="00F20D0B"/>
    <w:rsid w:val="00F20E3A"/>
    <w:rsid w:val="00F20E62"/>
    <w:rsid w:val="00F210B4"/>
    <w:rsid w:val="00F21306"/>
    <w:rsid w:val="00F21396"/>
    <w:rsid w:val="00F21429"/>
    <w:rsid w:val="00F215CF"/>
    <w:rsid w:val="00F215F3"/>
    <w:rsid w:val="00F21787"/>
    <w:rsid w:val="00F218E8"/>
    <w:rsid w:val="00F21B48"/>
    <w:rsid w:val="00F21B66"/>
    <w:rsid w:val="00F21D13"/>
    <w:rsid w:val="00F21EA9"/>
    <w:rsid w:val="00F22091"/>
    <w:rsid w:val="00F220E9"/>
    <w:rsid w:val="00F22333"/>
    <w:rsid w:val="00F223BB"/>
    <w:rsid w:val="00F2252F"/>
    <w:rsid w:val="00F2272F"/>
    <w:rsid w:val="00F227F8"/>
    <w:rsid w:val="00F22C7F"/>
    <w:rsid w:val="00F22D80"/>
    <w:rsid w:val="00F22E38"/>
    <w:rsid w:val="00F22F78"/>
    <w:rsid w:val="00F2318A"/>
    <w:rsid w:val="00F233D5"/>
    <w:rsid w:val="00F234D7"/>
    <w:rsid w:val="00F2371E"/>
    <w:rsid w:val="00F2377C"/>
    <w:rsid w:val="00F23D60"/>
    <w:rsid w:val="00F23DB4"/>
    <w:rsid w:val="00F23E3B"/>
    <w:rsid w:val="00F24072"/>
    <w:rsid w:val="00F241B3"/>
    <w:rsid w:val="00F241E6"/>
    <w:rsid w:val="00F242A1"/>
    <w:rsid w:val="00F2443C"/>
    <w:rsid w:val="00F244C5"/>
    <w:rsid w:val="00F24792"/>
    <w:rsid w:val="00F24A4E"/>
    <w:rsid w:val="00F24B26"/>
    <w:rsid w:val="00F24B7D"/>
    <w:rsid w:val="00F24C5F"/>
    <w:rsid w:val="00F24CDC"/>
    <w:rsid w:val="00F25212"/>
    <w:rsid w:val="00F25225"/>
    <w:rsid w:val="00F25269"/>
    <w:rsid w:val="00F252E6"/>
    <w:rsid w:val="00F25338"/>
    <w:rsid w:val="00F25373"/>
    <w:rsid w:val="00F25380"/>
    <w:rsid w:val="00F25614"/>
    <w:rsid w:val="00F256BF"/>
    <w:rsid w:val="00F25743"/>
    <w:rsid w:val="00F257BC"/>
    <w:rsid w:val="00F25972"/>
    <w:rsid w:val="00F25991"/>
    <w:rsid w:val="00F25A33"/>
    <w:rsid w:val="00F25BDF"/>
    <w:rsid w:val="00F25DDE"/>
    <w:rsid w:val="00F25DE3"/>
    <w:rsid w:val="00F25E02"/>
    <w:rsid w:val="00F25FEB"/>
    <w:rsid w:val="00F26112"/>
    <w:rsid w:val="00F26621"/>
    <w:rsid w:val="00F2679D"/>
    <w:rsid w:val="00F26851"/>
    <w:rsid w:val="00F269C9"/>
    <w:rsid w:val="00F26A3A"/>
    <w:rsid w:val="00F26B68"/>
    <w:rsid w:val="00F26D9F"/>
    <w:rsid w:val="00F26E4F"/>
    <w:rsid w:val="00F26EF8"/>
    <w:rsid w:val="00F27020"/>
    <w:rsid w:val="00F2713C"/>
    <w:rsid w:val="00F27508"/>
    <w:rsid w:val="00F27606"/>
    <w:rsid w:val="00F2767D"/>
    <w:rsid w:val="00F2770B"/>
    <w:rsid w:val="00F2782A"/>
    <w:rsid w:val="00F27D8A"/>
    <w:rsid w:val="00F30021"/>
    <w:rsid w:val="00F30198"/>
    <w:rsid w:val="00F3041D"/>
    <w:rsid w:val="00F30468"/>
    <w:rsid w:val="00F30485"/>
    <w:rsid w:val="00F30733"/>
    <w:rsid w:val="00F307C6"/>
    <w:rsid w:val="00F308E3"/>
    <w:rsid w:val="00F309A3"/>
    <w:rsid w:val="00F30C05"/>
    <w:rsid w:val="00F30CC7"/>
    <w:rsid w:val="00F30D6E"/>
    <w:rsid w:val="00F30D91"/>
    <w:rsid w:val="00F30ECA"/>
    <w:rsid w:val="00F30FDE"/>
    <w:rsid w:val="00F310AD"/>
    <w:rsid w:val="00F310F9"/>
    <w:rsid w:val="00F31162"/>
    <w:rsid w:val="00F31245"/>
    <w:rsid w:val="00F3133C"/>
    <w:rsid w:val="00F313E5"/>
    <w:rsid w:val="00F319A0"/>
    <w:rsid w:val="00F319FE"/>
    <w:rsid w:val="00F31A65"/>
    <w:rsid w:val="00F31C01"/>
    <w:rsid w:val="00F31DA5"/>
    <w:rsid w:val="00F320CB"/>
    <w:rsid w:val="00F32292"/>
    <w:rsid w:val="00F32337"/>
    <w:rsid w:val="00F323EB"/>
    <w:rsid w:val="00F3240E"/>
    <w:rsid w:val="00F326F8"/>
    <w:rsid w:val="00F32709"/>
    <w:rsid w:val="00F32729"/>
    <w:rsid w:val="00F32754"/>
    <w:rsid w:val="00F3277E"/>
    <w:rsid w:val="00F32A93"/>
    <w:rsid w:val="00F32E63"/>
    <w:rsid w:val="00F32F65"/>
    <w:rsid w:val="00F331AE"/>
    <w:rsid w:val="00F3320F"/>
    <w:rsid w:val="00F33302"/>
    <w:rsid w:val="00F336CD"/>
    <w:rsid w:val="00F337A8"/>
    <w:rsid w:val="00F33CE3"/>
    <w:rsid w:val="00F3439C"/>
    <w:rsid w:val="00F34627"/>
    <w:rsid w:val="00F347FB"/>
    <w:rsid w:val="00F348E7"/>
    <w:rsid w:val="00F34990"/>
    <w:rsid w:val="00F34A8B"/>
    <w:rsid w:val="00F34AAF"/>
    <w:rsid w:val="00F34B11"/>
    <w:rsid w:val="00F34F11"/>
    <w:rsid w:val="00F35117"/>
    <w:rsid w:val="00F3527E"/>
    <w:rsid w:val="00F353E4"/>
    <w:rsid w:val="00F354B0"/>
    <w:rsid w:val="00F355B7"/>
    <w:rsid w:val="00F356B2"/>
    <w:rsid w:val="00F356DD"/>
    <w:rsid w:val="00F35976"/>
    <w:rsid w:val="00F359B7"/>
    <w:rsid w:val="00F35B8A"/>
    <w:rsid w:val="00F35DB9"/>
    <w:rsid w:val="00F35F5D"/>
    <w:rsid w:val="00F3630F"/>
    <w:rsid w:val="00F3661E"/>
    <w:rsid w:val="00F36952"/>
    <w:rsid w:val="00F36A2F"/>
    <w:rsid w:val="00F36B37"/>
    <w:rsid w:val="00F36DE6"/>
    <w:rsid w:val="00F3719D"/>
    <w:rsid w:val="00F37205"/>
    <w:rsid w:val="00F37206"/>
    <w:rsid w:val="00F37658"/>
    <w:rsid w:val="00F3790F"/>
    <w:rsid w:val="00F37AAB"/>
    <w:rsid w:val="00F37C05"/>
    <w:rsid w:val="00F37C26"/>
    <w:rsid w:val="00F37C9F"/>
    <w:rsid w:val="00F37CD7"/>
    <w:rsid w:val="00F37DBE"/>
    <w:rsid w:val="00F37F8F"/>
    <w:rsid w:val="00F401AD"/>
    <w:rsid w:val="00F4026A"/>
    <w:rsid w:val="00F40448"/>
    <w:rsid w:val="00F40450"/>
    <w:rsid w:val="00F40500"/>
    <w:rsid w:val="00F4053F"/>
    <w:rsid w:val="00F405E4"/>
    <w:rsid w:val="00F4063D"/>
    <w:rsid w:val="00F40725"/>
    <w:rsid w:val="00F4085F"/>
    <w:rsid w:val="00F409CB"/>
    <w:rsid w:val="00F409DA"/>
    <w:rsid w:val="00F409E8"/>
    <w:rsid w:val="00F40CF6"/>
    <w:rsid w:val="00F40EB4"/>
    <w:rsid w:val="00F40F80"/>
    <w:rsid w:val="00F40F93"/>
    <w:rsid w:val="00F41125"/>
    <w:rsid w:val="00F41157"/>
    <w:rsid w:val="00F411D0"/>
    <w:rsid w:val="00F411D4"/>
    <w:rsid w:val="00F4124B"/>
    <w:rsid w:val="00F4125E"/>
    <w:rsid w:val="00F413A3"/>
    <w:rsid w:val="00F41539"/>
    <w:rsid w:val="00F41587"/>
    <w:rsid w:val="00F41604"/>
    <w:rsid w:val="00F419AE"/>
    <w:rsid w:val="00F41A02"/>
    <w:rsid w:val="00F41A90"/>
    <w:rsid w:val="00F41EC4"/>
    <w:rsid w:val="00F41EF8"/>
    <w:rsid w:val="00F420F2"/>
    <w:rsid w:val="00F4239E"/>
    <w:rsid w:val="00F423A2"/>
    <w:rsid w:val="00F426B3"/>
    <w:rsid w:val="00F42890"/>
    <w:rsid w:val="00F4289B"/>
    <w:rsid w:val="00F428A5"/>
    <w:rsid w:val="00F429C1"/>
    <w:rsid w:val="00F42B56"/>
    <w:rsid w:val="00F42BB5"/>
    <w:rsid w:val="00F42CF4"/>
    <w:rsid w:val="00F42E14"/>
    <w:rsid w:val="00F42EB6"/>
    <w:rsid w:val="00F42EE6"/>
    <w:rsid w:val="00F42EF3"/>
    <w:rsid w:val="00F4335D"/>
    <w:rsid w:val="00F4348B"/>
    <w:rsid w:val="00F43587"/>
    <w:rsid w:val="00F43736"/>
    <w:rsid w:val="00F437C5"/>
    <w:rsid w:val="00F43C97"/>
    <w:rsid w:val="00F43EC1"/>
    <w:rsid w:val="00F43EE7"/>
    <w:rsid w:val="00F43FB9"/>
    <w:rsid w:val="00F44051"/>
    <w:rsid w:val="00F4405E"/>
    <w:rsid w:val="00F44165"/>
    <w:rsid w:val="00F441BF"/>
    <w:rsid w:val="00F442BF"/>
    <w:rsid w:val="00F44398"/>
    <w:rsid w:val="00F443A5"/>
    <w:rsid w:val="00F44500"/>
    <w:rsid w:val="00F445A8"/>
    <w:rsid w:val="00F44841"/>
    <w:rsid w:val="00F448CA"/>
    <w:rsid w:val="00F448CD"/>
    <w:rsid w:val="00F4495F"/>
    <w:rsid w:val="00F449C9"/>
    <w:rsid w:val="00F449F6"/>
    <w:rsid w:val="00F44AD9"/>
    <w:rsid w:val="00F44D3B"/>
    <w:rsid w:val="00F44E51"/>
    <w:rsid w:val="00F44E86"/>
    <w:rsid w:val="00F45006"/>
    <w:rsid w:val="00F45198"/>
    <w:rsid w:val="00F453F2"/>
    <w:rsid w:val="00F45479"/>
    <w:rsid w:val="00F45567"/>
    <w:rsid w:val="00F455EE"/>
    <w:rsid w:val="00F456C7"/>
    <w:rsid w:val="00F4573B"/>
    <w:rsid w:val="00F4591B"/>
    <w:rsid w:val="00F45E9F"/>
    <w:rsid w:val="00F45EFD"/>
    <w:rsid w:val="00F45FD9"/>
    <w:rsid w:val="00F46042"/>
    <w:rsid w:val="00F461FE"/>
    <w:rsid w:val="00F46206"/>
    <w:rsid w:val="00F46900"/>
    <w:rsid w:val="00F469DF"/>
    <w:rsid w:val="00F46A42"/>
    <w:rsid w:val="00F46D45"/>
    <w:rsid w:val="00F46EA7"/>
    <w:rsid w:val="00F46F88"/>
    <w:rsid w:val="00F46FAD"/>
    <w:rsid w:val="00F46FAE"/>
    <w:rsid w:val="00F46FF6"/>
    <w:rsid w:val="00F4705D"/>
    <w:rsid w:val="00F470C4"/>
    <w:rsid w:val="00F47414"/>
    <w:rsid w:val="00F4744E"/>
    <w:rsid w:val="00F474C4"/>
    <w:rsid w:val="00F474F7"/>
    <w:rsid w:val="00F4751D"/>
    <w:rsid w:val="00F476B8"/>
    <w:rsid w:val="00F47B01"/>
    <w:rsid w:val="00F47B98"/>
    <w:rsid w:val="00F47D66"/>
    <w:rsid w:val="00F47DC3"/>
    <w:rsid w:val="00F47F4B"/>
    <w:rsid w:val="00F50009"/>
    <w:rsid w:val="00F50025"/>
    <w:rsid w:val="00F500F4"/>
    <w:rsid w:val="00F501F0"/>
    <w:rsid w:val="00F5020E"/>
    <w:rsid w:val="00F502F5"/>
    <w:rsid w:val="00F503F2"/>
    <w:rsid w:val="00F5054F"/>
    <w:rsid w:val="00F507B3"/>
    <w:rsid w:val="00F50838"/>
    <w:rsid w:val="00F50A59"/>
    <w:rsid w:val="00F50AF0"/>
    <w:rsid w:val="00F50C5F"/>
    <w:rsid w:val="00F50DA2"/>
    <w:rsid w:val="00F50EEA"/>
    <w:rsid w:val="00F51835"/>
    <w:rsid w:val="00F51B30"/>
    <w:rsid w:val="00F51C36"/>
    <w:rsid w:val="00F51CB1"/>
    <w:rsid w:val="00F51D35"/>
    <w:rsid w:val="00F51DEC"/>
    <w:rsid w:val="00F51E7F"/>
    <w:rsid w:val="00F52078"/>
    <w:rsid w:val="00F52127"/>
    <w:rsid w:val="00F52165"/>
    <w:rsid w:val="00F521A8"/>
    <w:rsid w:val="00F5234C"/>
    <w:rsid w:val="00F52425"/>
    <w:rsid w:val="00F52568"/>
    <w:rsid w:val="00F52677"/>
    <w:rsid w:val="00F52826"/>
    <w:rsid w:val="00F52906"/>
    <w:rsid w:val="00F52B29"/>
    <w:rsid w:val="00F52CB1"/>
    <w:rsid w:val="00F5306F"/>
    <w:rsid w:val="00F53083"/>
    <w:rsid w:val="00F531FA"/>
    <w:rsid w:val="00F53405"/>
    <w:rsid w:val="00F534C0"/>
    <w:rsid w:val="00F53703"/>
    <w:rsid w:val="00F538C5"/>
    <w:rsid w:val="00F53C35"/>
    <w:rsid w:val="00F53D8F"/>
    <w:rsid w:val="00F5407F"/>
    <w:rsid w:val="00F54252"/>
    <w:rsid w:val="00F54370"/>
    <w:rsid w:val="00F5437B"/>
    <w:rsid w:val="00F54599"/>
    <w:rsid w:val="00F547A6"/>
    <w:rsid w:val="00F54954"/>
    <w:rsid w:val="00F54990"/>
    <w:rsid w:val="00F54ABD"/>
    <w:rsid w:val="00F54B15"/>
    <w:rsid w:val="00F54C21"/>
    <w:rsid w:val="00F54E95"/>
    <w:rsid w:val="00F54FA7"/>
    <w:rsid w:val="00F55171"/>
    <w:rsid w:val="00F5532D"/>
    <w:rsid w:val="00F5534A"/>
    <w:rsid w:val="00F55579"/>
    <w:rsid w:val="00F555AF"/>
    <w:rsid w:val="00F5574C"/>
    <w:rsid w:val="00F5586F"/>
    <w:rsid w:val="00F55969"/>
    <w:rsid w:val="00F55A38"/>
    <w:rsid w:val="00F5603D"/>
    <w:rsid w:val="00F562CE"/>
    <w:rsid w:val="00F563BF"/>
    <w:rsid w:val="00F56450"/>
    <w:rsid w:val="00F564F6"/>
    <w:rsid w:val="00F5681F"/>
    <w:rsid w:val="00F56857"/>
    <w:rsid w:val="00F568D5"/>
    <w:rsid w:val="00F569AF"/>
    <w:rsid w:val="00F56AA6"/>
    <w:rsid w:val="00F56B87"/>
    <w:rsid w:val="00F56CB1"/>
    <w:rsid w:val="00F56F39"/>
    <w:rsid w:val="00F56F5A"/>
    <w:rsid w:val="00F57002"/>
    <w:rsid w:val="00F57057"/>
    <w:rsid w:val="00F57158"/>
    <w:rsid w:val="00F5717B"/>
    <w:rsid w:val="00F5736A"/>
    <w:rsid w:val="00F57486"/>
    <w:rsid w:val="00F57772"/>
    <w:rsid w:val="00F577EE"/>
    <w:rsid w:val="00F57D47"/>
    <w:rsid w:val="00F600E3"/>
    <w:rsid w:val="00F60364"/>
    <w:rsid w:val="00F6044C"/>
    <w:rsid w:val="00F604AD"/>
    <w:rsid w:val="00F6052A"/>
    <w:rsid w:val="00F607A4"/>
    <w:rsid w:val="00F60814"/>
    <w:rsid w:val="00F6084A"/>
    <w:rsid w:val="00F608DD"/>
    <w:rsid w:val="00F60AFB"/>
    <w:rsid w:val="00F60B50"/>
    <w:rsid w:val="00F60BB1"/>
    <w:rsid w:val="00F60D7A"/>
    <w:rsid w:val="00F60D87"/>
    <w:rsid w:val="00F60E40"/>
    <w:rsid w:val="00F60E4B"/>
    <w:rsid w:val="00F60EAD"/>
    <w:rsid w:val="00F60F17"/>
    <w:rsid w:val="00F611CC"/>
    <w:rsid w:val="00F612ED"/>
    <w:rsid w:val="00F612F4"/>
    <w:rsid w:val="00F617FA"/>
    <w:rsid w:val="00F61833"/>
    <w:rsid w:val="00F61870"/>
    <w:rsid w:val="00F619B4"/>
    <w:rsid w:val="00F619FF"/>
    <w:rsid w:val="00F61AA1"/>
    <w:rsid w:val="00F61B48"/>
    <w:rsid w:val="00F61BF3"/>
    <w:rsid w:val="00F61C15"/>
    <w:rsid w:val="00F61E11"/>
    <w:rsid w:val="00F61E2F"/>
    <w:rsid w:val="00F61E6B"/>
    <w:rsid w:val="00F6211D"/>
    <w:rsid w:val="00F62224"/>
    <w:rsid w:val="00F62279"/>
    <w:rsid w:val="00F62399"/>
    <w:rsid w:val="00F623A0"/>
    <w:rsid w:val="00F62416"/>
    <w:rsid w:val="00F62423"/>
    <w:rsid w:val="00F6270B"/>
    <w:rsid w:val="00F6287E"/>
    <w:rsid w:val="00F62891"/>
    <w:rsid w:val="00F628A6"/>
    <w:rsid w:val="00F62952"/>
    <w:rsid w:val="00F62DA2"/>
    <w:rsid w:val="00F62DD8"/>
    <w:rsid w:val="00F62E2A"/>
    <w:rsid w:val="00F62E63"/>
    <w:rsid w:val="00F63493"/>
    <w:rsid w:val="00F63505"/>
    <w:rsid w:val="00F6359E"/>
    <w:rsid w:val="00F635C4"/>
    <w:rsid w:val="00F635F5"/>
    <w:rsid w:val="00F6369E"/>
    <w:rsid w:val="00F63A47"/>
    <w:rsid w:val="00F63B21"/>
    <w:rsid w:val="00F63E35"/>
    <w:rsid w:val="00F643BE"/>
    <w:rsid w:val="00F6441C"/>
    <w:rsid w:val="00F644E4"/>
    <w:rsid w:val="00F6470A"/>
    <w:rsid w:val="00F648F5"/>
    <w:rsid w:val="00F648F9"/>
    <w:rsid w:val="00F64950"/>
    <w:rsid w:val="00F64AFD"/>
    <w:rsid w:val="00F64C89"/>
    <w:rsid w:val="00F64CD2"/>
    <w:rsid w:val="00F64DC1"/>
    <w:rsid w:val="00F64FB2"/>
    <w:rsid w:val="00F6514E"/>
    <w:rsid w:val="00F652D1"/>
    <w:rsid w:val="00F65343"/>
    <w:rsid w:val="00F6539F"/>
    <w:rsid w:val="00F65444"/>
    <w:rsid w:val="00F654A0"/>
    <w:rsid w:val="00F654BE"/>
    <w:rsid w:val="00F65795"/>
    <w:rsid w:val="00F6584D"/>
    <w:rsid w:val="00F65890"/>
    <w:rsid w:val="00F6596C"/>
    <w:rsid w:val="00F65B6C"/>
    <w:rsid w:val="00F65F7A"/>
    <w:rsid w:val="00F6604E"/>
    <w:rsid w:val="00F66374"/>
    <w:rsid w:val="00F6641D"/>
    <w:rsid w:val="00F66761"/>
    <w:rsid w:val="00F667B1"/>
    <w:rsid w:val="00F668CB"/>
    <w:rsid w:val="00F66935"/>
    <w:rsid w:val="00F669D5"/>
    <w:rsid w:val="00F66CA3"/>
    <w:rsid w:val="00F671E8"/>
    <w:rsid w:val="00F671F5"/>
    <w:rsid w:val="00F672EF"/>
    <w:rsid w:val="00F67364"/>
    <w:rsid w:val="00F67449"/>
    <w:rsid w:val="00F67457"/>
    <w:rsid w:val="00F67538"/>
    <w:rsid w:val="00F67667"/>
    <w:rsid w:val="00F6773E"/>
    <w:rsid w:val="00F677A8"/>
    <w:rsid w:val="00F677D1"/>
    <w:rsid w:val="00F67C9B"/>
    <w:rsid w:val="00F67D8B"/>
    <w:rsid w:val="00F67F30"/>
    <w:rsid w:val="00F700FD"/>
    <w:rsid w:val="00F7014D"/>
    <w:rsid w:val="00F70179"/>
    <w:rsid w:val="00F701E6"/>
    <w:rsid w:val="00F702A0"/>
    <w:rsid w:val="00F702DE"/>
    <w:rsid w:val="00F703BC"/>
    <w:rsid w:val="00F7046D"/>
    <w:rsid w:val="00F706F0"/>
    <w:rsid w:val="00F706F4"/>
    <w:rsid w:val="00F70703"/>
    <w:rsid w:val="00F7087D"/>
    <w:rsid w:val="00F70ABA"/>
    <w:rsid w:val="00F70C14"/>
    <w:rsid w:val="00F70C34"/>
    <w:rsid w:val="00F70C6D"/>
    <w:rsid w:val="00F70F6F"/>
    <w:rsid w:val="00F71145"/>
    <w:rsid w:val="00F7144A"/>
    <w:rsid w:val="00F7166C"/>
    <w:rsid w:val="00F71847"/>
    <w:rsid w:val="00F71AD5"/>
    <w:rsid w:val="00F71D66"/>
    <w:rsid w:val="00F71D9B"/>
    <w:rsid w:val="00F71E50"/>
    <w:rsid w:val="00F72036"/>
    <w:rsid w:val="00F72118"/>
    <w:rsid w:val="00F7217E"/>
    <w:rsid w:val="00F72311"/>
    <w:rsid w:val="00F723DA"/>
    <w:rsid w:val="00F723F7"/>
    <w:rsid w:val="00F72523"/>
    <w:rsid w:val="00F7255F"/>
    <w:rsid w:val="00F725D6"/>
    <w:rsid w:val="00F7268B"/>
    <w:rsid w:val="00F72743"/>
    <w:rsid w:val="00F728AE"/>
    <w:rsid w:val="00F72961"/>
    <w:rsid w:val="00F72EB9"/>
    <w:rsid w:val="00F731BA"/>
    <w:rsid w:val="00F73293"/>
    <w:rsid w:val="00F7353A"/>
    <w:rsid w:val="00F73545"/>
    <w:rsid w:val="00F735E1"/>
    <w:rsid w:val="00F73760"/>
    <w:rsid w:val="00F73794"/>
    <w:rsid w:val="00F73998"/>
    <w:rsid w:val="00F73A70"/>
    <w:rsid w:val="00F73B68"/>
    <w:rsid w:val="00F73C74"/>
    <w:rsid w:val="00F73FD5"/>
    <w:rsid w:val="00F7401E"/>
    <w:rsid w:val="00F741AD"/>
    <w:rsid w:val="00F741EC"/>
    <w:rsid w:val="00F74226"/>
    <w:rsid w:val="00F7422B"/>
    <w:rsid w:val="00F742E6"/>
    <w:rsid w:val="00F745F5"/>
    <w:rsid w:val="00F747F6"/>
    <w:rsid w:val="00F74929"/>
    <w:rsid w:val="00F74E8F"/>
    <w:rsid w:val="00F74EB6"/>
    <w:rsid w:val="00F7517B"/>
    <w:rsid w:val="00F7534F"/>
    <w:rsid w:val="00F75516"/>
    <w:rsid w:val="00F7558F"/>
    <w:rsid w:val="00F7559B"/>
    <w:rsid w:val="00F75634"/>
    <w:rsid w:val="00F75976"/>
    <w:rsid w:val="00F75C12"/>
    <w:rsid w:val="00F75DC7"/>
    <w:rsid w:val="00F75E70"/>
    <w:rsid w:val="00F75E89"/>
    <w:rsid w:val="00F75F9B"/>
    <w:rsid w:val="00F762B1"/>
    <w:rsid w:val="00F76392"/>
    <w:rsid w:val="00F76591"/>
    <w:rsid w:val="00F7669B"/>
    <w:rsid w:val="00F767A2"/>
    <w:rsid w:val="00F76AAB"/>
    <w:rsid w:val="00F7707B"/>
    <w:rsid w:val="00F770B3"/>
    <w:rsid w:val="00F7733E"/>
    <w:rsid w:val="00F77382"/>
    <w:rsid w:val="00F774F0"/>
    <w:rsid w:val="00F77607"/>
    <w:rsid w:val="00F77748"/>
    <w:rsid w:val="00F777A0"/>
    <w:rsid w:val="00F779A2"/>
    <w:rsid w:val="00F77AA0"/>
    <w:rsid w:val="00F77AD3"/>
    <w:rsid w:val="00F77B9C"/>
    <w:rsid w:val="00F77D14"/>
    <w:rsid w:val="00F77E25"/>
    <w:rsid w:val="00F77ED2"/>
    <w:rsid w:val="00F77F3D"/>
    <w:rsid w:val="00F77F5D"/>
    <w:rsid w:val="00F80032"/>
    <w:rsid w:val="00F802F5"/>
    <w:rsid w:val="00F8044C"/>
    <w:rsid w:val="00F804CB"/>
    <w:rsid w:val="00F80657"/>
    <w:rsid w:val="00F80849"/>
    <w:rsid w:val="00F80977"/>
    <w:rsid w:val="00F80C17"/>
    <w:rsid w:val="00F80DE4"/>
    <w:rsid w:val="00F80F7C"/>
    <w:rsid w:val="00F80FF1"/>
    <w:rsid w:val="00F81076"/>
    <w:rsid w:val="00F81288"/>
    <w:rsid w:val="00F8139C"/>
    <w:rsid w:val="00F8161E"/>
    <w:rsid w:val="00F8170F"/>
    <w:rsid w:val="00F8173E"/>
    <w:rsid w:val="00F81848"/>
    <w:rsid w:val="00F819E6"/>
    <w:rsid w:val="00F81AEF"/>
    <w:rsid w:val="00F81BB3"/>
    <w:rsid w:val="00F81E3F"/>
    <w:rsid w:val="00F820E3"/>
    <w:rsid w:val="00F82118"/>
    <w:rsid w:val="00F8227C"/>
    <w:rsid w:val="00F822F2"/>
    <w:rsid w:val="00F824CC"/>
    <w:rsid w:val="00F82513"/>
    <w:rsid w:val="00F825B3"/>
    <w:rsid w:val="00F82775"/>
    <w:rsid w:val="00F8284C"/>
    <w:rsid w:val="00F828DD"/>
    <w:rsid w:val="00F82937"/>
    <w:rsid w:val="00F82A1B"/>
    <w:rsid w:val="00F82A55"/>
    <w:rsid w:val="00F82CCF"/>
    <w:rsid w:val="00F8368A"/>
    <w:rsid w:val="00F837AF"/>
    <w:rsid w:val="00F83C29"/>
    <w:rsid w:val="00F83C36"/>
    <w:rsid w:val="00F83E81"/>
    <w:rsid w:val="00F83EFE"/>
    <w:rsid w:val="00F8413F"/>
    <w:rsid w:val="00F84149"/>
    <w:rsid w:val="00F841F3"/>
    <w:rsid w:val="00F84587"/>
    <w:rsid w:val="00F84816"/>
    <w:rsid w:val="00F849AA"/>
    <w:rsid w:val="00F84F3E"/>
    <w:rsid w:val="00F8514C"/>
    <w:rsid w:val="00F851D4"/>
    <w:rsid w:val="00F85448"/>
    <w:rsid w:val="00F854DF"/>
    <w:rsid w:val="00F855ED"/>
    <w:rsid w:val="00F85A5E"/>
    <w:rsid w:val="00F85C72"/>
    <w:rsid w:val="00F85D5F"/>
    <w:rsid w:val="00F8606F"/>
    <w:rsid w:val="00F863E6"/>
    <w:rsid w:val="00F866F4"/>
    <w:rsid w:val="00F86B2B"/>
    <w:rsid w:val="00F86C81"/>
    <w:rsid w:val="00F86CDC"/>
    <w:rsid w:val="00F86D64"/>
    <w:rsid w:val="00F86DBF"/>
    <w:rsid w:val="00F86ECE"/>
    <w:rsid w:val="00F86F53"/>
    <w:rsid w:val="00F870F4"/>
    <w:rsid w:val="00F8719E"/>
    <w:rsid w:val="00F872DA"/>
    <w:rsid w:val="00F87307"/>
    <w:rsid w:val="00F87317"/>
    <w:rsid w:val="00F87365"/>
    <w:rsid w:val="00F875B1"/>
    <w:rsid w:val="00F877D0"/>
    <w:rsid w:val="00F879F3"/>
    <w:rsid w:val="00F87DBD"/>
    <w:rsid w:val="00F87EC0"/>
    <w:rsid w:val="00F9005C"/>
    <w:rsid w:val="00F9008D"/>
    <w:rsid w:val="00F9017D"/>
    <w:rsid w:val="00F90193"/>
    <w:rsid w:val="00F901E5"/>
    <w:rsid w:val="00F9027F"/>
    <w:rsid w:val="00F908A3"/>
    <w:rsid w:val="00F90919"/>
    <w:rsid w:val="00F9097E"/>
    <w:rsid w:val="00F90B1B"/>
    <w:rsid w:val="00F90C9C"/>
    <w:rsid w:val="00F90CFC"/>
    <w:rsid w:val="00F90F2E"/>
    <w:rsid w:val="00F9101B"/>
    <w:rsid w:val="00F912B5"/>
    <w:rsid w:val="00F913CA"/>
    <w:rsid w:val="00F9143E"/>
    <w:rsid w:val="00F914CB"/>
    <w:rsid w:val="00F91B86"/>
    <w:rsid w:val="00F91C19"/>
    <w:rsid w:val="00F91E43"/>
    <w:rsid w:val="00F91FA9"/>
    <w:rsid w:val="00F924D5"/>
    <w:rsid w:val="00F925F8"/>
    <w:rsid w:val="00F92635"/>
    <w:rsid w:val="00F92C2F"/>
    <w:rsid w:val="00F92C85"/>
    <w:rsid w:val="00F92CD0"/>
    <w:rsid w:val="00F92E21"/>
    <w:rsid w:val="00F92ED7"/>
    <w:rsid w:val="00F92F16"/>
    <w:rsid w:val="00F92FAF"/>
    <w:rsid w:val="00F93182"/>
    <w:rsid w:val="00F9321D"/>
    <w:rsid w:val="00F93302"/>
    <w:rsid w:val="00F93424"/>
    <w:rsid w:val="00F93480"/>
    <w:rsid w:val="00F93517"/>
    <w:rsid w:val="00F93866"/>
    <w:rsid w:val="00F93A3A"/>
    <w:rsid w:val="00F93A3C"/>
    <w:rsid w:val="00F93B62"/>
    <w:rsid w:val="00F93EBE"/>
    <w:rsid w:val="00F94104"/>
    <w:rsid w:val="00F941D7"/>
    <w:rsid w:val="00F94223"/>
    <w:rsid w:val="00F94360"/>
    <w:rsid w:val="00F943E6"/>
    <w:rsid w:val="00F943E7"/>
    <w:rsid w:val="00F948FE"/>
    <w:rsid w:val="00F94AF2"/>
    <w:rsid w:val="00F94AFA"/>
    <w:rsid w:val="00F94B32"/>
    <w:rsid w:val="00F94EA9"/>
    <w:rsid w:val="00F950E1"/>
    <w:rsid w:val="00F953A8"/>
    <w:rsid w:val="00F95568"/>
    <w:rsid w:val="00F9572A"/>
    <w:rsid w:val="00F95759"/>
    <w:rsid w:val="00F9592A"/>
    <w:rsid w:val="00F95C72"/>
    <w:rsid w:val="00F95D39"/>
    <w:rsid w:val="00F95FB0"/>
    <w:rsid w:val="00F95FED"/>
    <w:rsid w:val="00F95FF6"/>
    <w:rsid w:val="00F9606F"/>
    <w:rsid w:val="00F961A2"/>
    <w:rsid w:val="00F961F5"/>
    <w:rsid w:val="00F96222"/>
    <w:rsid w:val="00F96272"/>
    <w:rsid w:val="00F96376"/>
    <w:rsid w:val="00F9667A"/>
    <w:rsid w:val="00F968A0"/>
    <w:rsid w:val="00F969EB"/>
    <w:rsid w:val="00F96D15"/>
    <w:rsid w:val="00F96FA1"/>
    <w:rsid w:val="00F96FF0"/>
    <w:rsid w:val="00F97287"/>
    <w:rsid w:val="00F97815"/>
    <w:rsid w:val="00F9796F"/>
    <w:rsid w:val="00F97AA4"/>
    <w:rsid w:val="00F97BCC"/>
    <w:rsid w:val="00F97C04"/>
    <w:rsid w:val="00F97DA4"/>
    <w:rsid w:val="00F97EA4"/>
    <w:rsid w:val="00F97F25"/>
    <w:rsid w:val="00FA0284"/>
    <w:rsid w:val="00FA0309"/>
    <w:rsid w:val="00FA0477"/>
    <w:rsid w:val="00FA0533"/>
    <w:rsid w:val="00FA054E"/>
    <w:rsid w:val="00FA0E4D"/>
    <w:rsid w:val="00FA0E83"/>
    <w:rsid w:val="00FA0E90"/>
    <w:rsid w:val="00FA1126"/>
    <w:rsid w:val="00FA1171"/>
    <w:rsid w:val="00FA1666"/>
    <w:rsid w:val="00FA17AC"/>
    <w:rsid w:val="00FA1911"/>
    <w:rsid w:val="00FA195A"/>
    <w:rsid w:val="00FA198A"/>
    <w:rsid w:val="00FA1CE9"/>
    <w:rsid w:val="00FA1DF4"/>
    <w:rsid w:val="00FA1E0F"/>
    <w:rsid w:val="00FA1E12"/>
    <w:rsid w:val="00FA1E42"/>
    <w:rsid w:val="00FA1ED2"/>
    <w:rsid w:val="00FA1F83"/>
    <w:rsid w:val="00FA2009"/>
    <w:rsid w:val="00FA23C4"/>
    <w:rsid w:val="00FA24F9"/>
    <w:rsid w:val="00FA262B"/>
    <w:rsid w:val="00FA2707"/>
    <w:rsid w:val="00FA285E"/>
    <w:rsid w:val="00FA2A09"/>
    <w:rsid w:val="00FA2CFD"/>
    <w:rsid w:val="00FA2E96"/>
    <w:rsid w:val="00FA2FA9"/>
    <w:rsid w:val="00FA301C"/>
    <w:rsid w:val="00FA31A5"/>
    <w:rsid w:val="00FA321B"/>
    <w:rsid w:val="00FA32D1"/>
    <w:rsid w:val="00FA34A4"/>
    <w:rsid w:val="00FA34AA"/>
    <w:rsid w:val="00FA34E6"/>
    <w:rsid w:val="00FA34EB"/>
    <w:rsid w:val="00FA35F6"/>
    <w:rsid w:val="00FA36EB"/>
    <w:rsid w:val="00FA382E"/>
    <w:rsid w:val="00FA38F0"/>
    <w:rsid w:val="00FA399D"/>
    <w:rsid w:val="00FA399F"/>
    <w:rsid w:val="00FA3B3D"/>
    <w:rsid w:val="00FA3BEA"/>
    <w:rsid w:val="00FA3C4F"/>
    <w:rsid w:val="00FA3F2B"/>
    <w:rsid w:val="00FA401F"/>
    <w:rsid w:val="00FA4023"/>
    <w:rsid w:val="00FA40D9"/>
    <w:rsid w:val="00FA41A2"/>
    <w:rsid w:val="00FA41B6"/>
    <w:rsid w:val="00FA41FF"/>
    <w:rsid w:val="00FA422D"/>
    <w:rsid w:val="00FA4238"/>
    <w:rsid w:val="00FA42A9"/>
    <w:rsid w:val="00FA4330"/>
    <w:rsid w:val="00FA43AD"/>
    <w:rsid w:val="00FA4706"/>
    <w:rsid w:val="00FA4915"/>
    <w:rsid w:val="00FA4D3A"/>
    <w:rsid w:val="00FA4EE8"/>
    <w:rsid w:val="00FA4FFF"/>
    <w:rsid w:val="00FA50F3"/>
    <w:rsid w:val="00FA520B"/>
    <w:rsid w:val="00FA5465"/>
    <w:rsid w:val="00FA54AF"/>
    <w:rsid w:val="00FA5736"/>
    <w:rsid w:val="00FA5D56"/>
    <w:rsid w:val="00FA5E30"/>
    <w:rsid w:val="00FA5F2B"/>
    <w:rsid w:val="00FA6043"/>
    <w:rsid w:val="00FA6088"/>
    <w:rsid w:val="00FA648C"/>
    <w:rsid w:val="00FA656E"/>
    <w:rsid w:val="00FA6586"/>
    <w:rsid w:val="00FA6904"/>
    <w:rsid w:val="00FA6A8E"/>
    <w:rsid w:val="00FA6BF6"/>
    <w:rsid w:val="00FA6FBD"/>
    <w:rsid w:val="00FA6FD1"/>
    <w:rsid w:val="00FA70B5"/>
    <w:rsid w:val="00FA73E6"/>
    <w:rsid w:val="00FA749C"/>
    <w:rsid w:val="00FA74B1"/>
    <w:rsid w:val="00FA7532"/>
    <w:rsid w:val="00FA758F"/>
    <w:rsid w:val="00FA759E"/>
    <w:rsid w:val="00FA7641"/>
    <w:rsid w:val="00FA7660"/>
    <w:rsid w:val="00FA76FF"/>
    <w:rsid w:val="00FA777F"/>
    <w:rsid w:val="00FA78A9"/>
    <w:rsid w:val="00FA78B6"/>
    <w:rsid w:val="00FA78C6"/>
    <w:rsid w:val="00FA7E96"/>
    <w:rsid w:val="00FA7F37"/>
    <w:rsid w:val="00FB0170"/>
    <w:rsid w:val="00FB0330"/>
    <w:rsid w:val="00FB0708"/>
    <w:rsid w:val="00FB0A5C"/>
    <w:rsid w:val="00FB0B52"/>
    <w:rsid w:val="00FB0BB9"/>
    <w:rsid w:val="00FB0BD9"/>
    <w:rsid w:val="00FB0D0D"/>
    <w:rsid w:val="00FB0DA9"/>
    <w:rsid w:val="00FB0DAF"/>
    <w:rsid w:val="00FB10B9"/>
    <w:rsid w:val="00FB1159"/>
    <w:rsid w:val="00FB1215"/>
    <w:rsid w:val="00FB12C4"/>
    <w:rsid w:val="00FB1316"/>
    <w:rsid w:val="00FB132E"/>
    <w:rsid w:val="00FB13B1"/>
    <w:rsid w:val="00FB153D"/>
    <w:rsid w:val="00FB1575"/>
    <w:rsid w:val="00FB167C"/>
    <w:rsid w:val="00FB16D8"/>
    <w:rsid w:val="00FB1D65"/>
    <w:rsid w:val="00FB1D9A"/>
    <w:rsid w:val="00FB1E1B"/>
    <w:rsid w:val="00FB1E24"/>
    <w:rsid w:val="00FB24EA"/>
    <w:rsid w:val="00FB272F"/>
    <w:rsid w:val="00FB275E"/>
    <w:rsid w:val="00FB281F"/>
    <w:rsid w:val="00FB29A4"/>
    <w:rsid w:val="00FB2B30"/>
    <w:rsid w:val="00FB2CCA"/>
    <w:rsid w:val="00FB2EAE"/>
    <w:rsid w:val="00FB2FC5"/>
    <w:rsid w:val="00FB3012"/>
    <w:rsid w:val="00FB3113"/>
    <w:rsid w:val="00FB3146"/>
    <w:rsid w:val="00FB3551"/>
    <w:rsid w:val="00FB35BB"/>
    <w:rsid w:val="00FB384B"/>
    <w:rsid w:val="00FB3A4E"/>
    <w:rsid w:val="00FB3A54"/>
    <w:rsid w:val="00FB3BA8"/>
    <w:rsid w:val="00FB3E5F"/>
    <w:rsid w:val="00FB3E64"/>
    <w:rsid w:val="00FB40BF"/>
    <w:rsid w:val="00FB4120"/>
    <w:rsid w:val="00FB4220"/>
    <w:rsid w:val="00FB42B0"/>
    <w:rsid w:val="00FB4420"/>
    <w:rsid w:val="00FB468F"/>
    <w:rsid w:val="00FB46E3"/>
    <w:rsid w:val="00FB4707"/>
    <w:rsid w:val="00FB4923"/>
    <w:rsid w:val="00FB495C"/>
    <w:rsid w:val="00FB4A7E"/>
    <w:rsid w:val="00FB4AD8"/>
    <w:rsid w:val="00FB4AF4"/>
    <w:rsid w:val="00FB4AFA"/>
    <w:rsid w:val="00FB4B08"/>
    <w:rsid w:val="00FB4BFD"/>
    <w:rsid w:val="00FB4D9D"/>
    <w:rsid w:val="00FB50CC"/>
    <w:rsid w:val="00FB5185"/>
    <w:rsid w:val="00FB52BE"/>
    <w:rsid w:val="00FB52C7"/>
    <w:rsid w:val="00FB532B"/>
    <w:rsid w:val="00FB5591"/>
    <w:rsid w:val="00FB5922"/>
    <w:rsid w:val="00FB5AF9"/>
    <w:rsid w:val="00FB5B03"/>
    <w:rsid w:val="00FB5B75"/>
    <w:rsid w:val="00FB5E13"/>
    <w:rsid w:val="00FB5E39"/>
    <w:rsid w:val="00FB5FDF"/>
    <w:rsid w:val="00FB6185"/>
    <w:rsid w:val="00FB641A"/>
    <w:rsid w:val="00FB65B6"/>
    <w:rsid w:val="00FB66F9"/>
    <w:rsid w:val="00FB674D"/>
    <w:rsid w:val="00FB681E"/>
    <w:rsid w:val="00FB68F8"/>
    <w:rsid w:val="00FB6A4D"/>
    <w:rsid w:val="00FB6AE6"/>
    <w:rsid w:val="00FB6D0E"/>
    <w:rsid w:val="00FB6DEA"/>
    <w:rsid w:val="00FB7048"/>
    <w:rsid w:val="00FB7155"/>
    <w:rsid w:val="00FB7203"/>
    <w:rsid w:val="00FB7239"/>
    <w:rsid w:val="00FB7260"/>
    <w:rsid w:val="00FB7687"/>
    <w:rsid w:val="00FB782E"/>
    <w:rsid w:val="00FB78BD"/>
    <w:rsid w:val="00FB7A11"/>
    <w:rsid w:val="00FB7BCB"/>
    <w:rsid w:val="00FB7EC4"/>
    <w:rsid w:val="00FC00B6"/>
    <w:rsid w:val="00FC0296"/>
    <w:rsid w:val="00FC0360"/>
    <w:rsid w:val="00FC04E0"/>
    <w:rsid w:val="00FC05F5"/>
    <w:rsid w:val="00FC0770"/>
    <w:rsid w:val="00FC098A"/>
    <w:rsid w:val="00FC0A7A"/>
    <w:rsid w:val="00FC0B78"/>
    <w:rsid w:val="00FC0C13"/>
    <w:rsid w:val="00FC0C9E"/>
    <w:rsid w:val="00FC0D41"/>
    <w:rsid w:val="00FC0E19"/>
    <w:rsid w:val="00FC0E4C"/>
    <w:rsid w:val="00FC0E54"/>
    <w:rsid w:val="00FC0EC4"/>
    <w:rsid w:val="00FC114F"/>
    <w:rsid w:val="00FC1337"/>
    <w:rsid w:val="00FC18B6"/>
    <w:rsid w:val="00FC1A6B"/>
    <w:rsid w:val="00FC1B49"/>
    <w:rsid w:val="00FC1C11"/>
    <w:rsid w:val="00FC1C4D"/>
    <w:rsid w:val="00FC1EA7"/>
    <w:rsid w:val="00FC1EFB"/>
    <w:rsid w:val="00FC1F8C"/>
    <w:rsid w:val="00FC2761"/>
    <w:rsid w:val="00FC27DF"/>
    <w:rsid w:val="00FC2A5B"/>
    <w:rsid w:val="00FC2C17"/>
    <w:rsid w:val="00FC2D16"/>
    <w:rsid w:val="00FC2D57"/>
    <w:rsid w:val="00FC2E3A"/>
    <w:rsid w:val="00FC2E76"/>
    <w:rsid w:val="00FC2FBC"/>
    <w:rsid w:val="00FC30C4"/>
    <w:rsid w:val="00FC33B2"/>
    <w:rsid w:val="00FC345A"/>
    <w:rsid w:val="00FC349F"/>
    <w:rsid w:val="00FC3509"/>
    <w:rsid w:val="00FC350C"/>
    <w:rsid w:val="00FC3726"/>
    <w:rsid w:val="00FC3A62"/>
    <w:rsid w:val="00FC3D25"/>
    <w:rsid w:val="00FC3D2E"/>
    <w:rsid w:val="00FC40BD"/>
    <w:rsid w:val="00FC4403"/>
    <w:rsid w:val="00FC4417"/>
    <w:rsid w:val="00FC4481"/>
    <w:rsid w:val="00FC4494"/>
    <w:rsid w:val="00FC4707"/>
    <w:rsid w:val="00FC4E3D"/>
    <w:rsid w:val="00FC4EB6"/>
    <w:rsid w:val="00FC5006"/>
    <w:rsid w:val="00FC509E"/>
    <w:rsid w:val="00FC513D"/>
    <w:rsid w:val="00FC520B"/>
    <w:rsid w:val="00FC5450"/>
    <w:rsid w:val="00FC549F"/>
    <w:rsid w:val="00FC54BF"/>
    <w:rsid w:val="00FC56D4"/>
    <w:rsid w:val="00FC5733"/>
    <w:rsid w:val="00FC594C"/>
    <w:rsid w:val="00FC59F1"/>
    <w:rsid w:val="00FC5B78"/>
    <w:rsid w:val="00FC5C32"/>
    <w:rsid w:val="00FC5DC0"/>
    <w:rsid w:val="00FC5E95"/>
    <w:rsid w:val="00FC6037"/>
    <w:rsid w:val="00FC6055"/>
    <w:rsid w:val="00FC610C"/>
    <w:rsid w:val="00FC613C"/>
    <w:rsid w:val="00FC61A6"/>
    <w:rsid w:val="00FC61D9"/>
    <w:rsid w:val="00FC625D"/>
    <w:rsid w:val="00FC6297"/>
    <w:rsid w:val="00FC6387"/>
    <w:rsid w:val="00FC6393"/>
    <w:rsid w:val="00FC6402"/>
    <w:rsid w:val="00FC6438"/>
    <w:rsid w:val="00FC6529"/>
    <w:rsid w:val="00FC6673"/>
    <w:rsid w:val="00FC6EF0"/>
    <w:rsid w:val="00FC7306"/>
    <w:rsid w:val="00FC7354"/>
    <w:rsid w:val="00FC7385"/>
    <w:rsid w:val="00FC7521"/>
    <w:rsid w:val="00FC759D"/>
    <w:rsid w:val="00FC76AA"/>
    <w:rsid w:val="00FC7713"/>
    <w:rsid w:val="00FC7722"/>
    <w:rsid w:val="00FC779F"/>
    <w:rsid w:val="00FC7922"/>
    <w:rsid w:val="00FC7A7B"/>
    <w:rsid w:val="00FC7AC2"/>
    <w:rsid w:val="00FC7B71"/>
    <w:rsid w:val="00FC7BE5"/>
    <w:rsid w:val="00FC7D44"/>
    <w:rsid w:val="00FC7D79"/>
    <w:rsid w:val="00FC7D7E"/>
    <w:rsid w:val="00FC7E01"/>
    <w:rsid w:val="00FC7ECC"/>
    <w:rsid w:val="00FC7F54"/>
    <w:rsid w:val="00FD0000"/>
    <w:rsid w:val="00FD002B"/>
    <w:rsid w:val="00FD014B"/>
    <w:rsid w:val="00FD03AA"/>
    <w:rsid w:val="00FD03EB"/>
    <w:rsid w:val="00FD0AA1"/>
    <w:rsid w:val="00FD0DBC"/>
    <w:rsid w:val="00FD0E41"/>
    <w:rsid w:val="00FD0FD0"/>
    <w:rsid w:val="00FD11A3"/>
    <w:rsid w:val="00FD137E"/>
    <w:rsid w:val="00FD159B"/>
    <w:rsid w:val="00FD1650"/>
    <w:rsid w:val="00FD1756"/>
    <w:rsid w:val="00FD1E30"/>
    <w:rsid w:val="00FD20E4"/>
    <w:rsid w:val="00FD2111"/>
    <w:rsid w:val="00FD222D"/>
    <w:rsid w:val="00FD237C"/>
    <w:rsid w:val="00FD2663"/>
    <w:rsid w:val="00FD268C"/>
    <w:rsid w:val="00FD26B3"/>
    <w:rsid w:val="00FD29AF"/>
    <w:rsid w:val="00FD2AEA"/>
    <w:rsid w:val="00FD2AEE"/>
    <w:rsid w:val="00FD2C3F"/>
    <w:rsid w:val="00FD2D1F"/>
    <w:rsid w:val="00FD2E36"/>
    <w:rsid w:val="00FD2E9E"/>
    <w:rsid w:val="00FD2FAC"/>
    <w:rsid w:val="00FD3134"/>
    <w:rsid w:val="00FD32F4"/>
    <w:rsid w:val="00FD3470"/>
    <w:rsid w:val="00FD35D6"/>
    <w:rsid w:val="00FD3654"/>
    <w:rsid w:val="00FD36B2"/>
    <w:rsid w:val="00FD3762"/>
    <w:rsid w:val="00FD37AC"/>
    <w:rsid w:val="00FD38FE"/>
    <w:rsid w:val="00FD3B7B"/>
    <w:rsid w:val="00FD3BAA"/>
    <w:rsid w:val="00FD3CEE"/>
    <w:rsid w:val="00FD3D79"/>
    <w:rsid w:val="00FD3E27"/>
    <w:rsid w:val="00FD3F48"/>
    <w:rsid w:val="00FD4105"/>
    <w:rsid w:val="00FD44CB"/>
    <w:rsid w:val="00FD47C8"/>
    <w:rsid w:val="00FD47E5"/>
    <w:rsid w:val="00FD4AD0"/>
    <w:rsid w:val="00FD4AE6"/>
    <w:rsid w:val="00FD4B31"/>
    <w:rsid w:val="00FD5264"/>
    <w:rsid w:val="00FD53A5"/>
    <w:rsid w:val="00FD542D"/>
    <w:rsid w:val="00FD5503"/>
    <w:rsid w:val="00FD5547"/>
    <w:rsid w:val="00FD572C"/>
    <w:rsid w:val="00FD59F4"/>
    <w:rsid w:val="00FD5B24"/>
    <w:rsid w:val="00FD5F4F"/>
    <w:rsid w:val="00FD606F"/>
    <w:rsid w:val="00FD61EF"/>
    <w:rsid w:val="00FD6402"/>
    <w:rsid w:val="00FD6585"/>
    <w:rsid w:val="00FD6967"/>
    <w:rsid w:val="00FD69B1"/>
    <w:rsid w:val="00FD6D39"/>
    <w:rsid w:val="00FD6D7D"/>
    <w:rsid w:val="00FD6D96"/>
    <w:rsid w:val="00FD6EB2"/>
    <w:rsid w:val="00FD6F06"/>
    <w:rsid w:val="00FD6FDA"/>
    <w:rsid w:val="00FD7072"/>
    <w:rsid w:val="00FD71F4"/>
    <w:rsid w:val="00FD76C9"/>
    <w:rsid w:val="00FD78F6"/>
    <w:rsid w:val="00FD7998"/>
    <w:rsid w:val="00FD7A5D"/>
    <w:rsid w:val="00FD7A98"/>
    <w:rsid w:val="00FD7EF3"/>
    <w:rsid w:val="00FD7F10"/>
    <w:rsid w:val="00FD7F72"/>
    <w:rsid w:val="00FD7FE1"/>
    <w:rsid w:val="00FE00AC"/>
    <w:rsid w:val="00FE0207"/>
    <w:rsid w:val="00FE02F4"/>
    <w:rsid w:val="00FE071D"/>
    <w:rsid w:val="00FE0797"/>
    <w:rsid w:val="00FE0883"/>
    <w:rsid w:val="00FE0951"/>
    <w:rsid w:val="00FE0B31"/>
    <w:rsid w:val="00FE0B46"/>
    <w:rsid w:val="00FE0D58"/>
    <w:rsid w:val="00FE1218"/>
    <w:rsid w:val="00FE1279"/>
    <w:rsid w:val="00FE12AF"/>
    <w:rsid w:val="00FE17CD"/>
    <w:rsid w:val="00FE1840"/>
    <w:rsid w:val="00FE1A0F"/>
    <w:rsid w:val="00FE1B4F"/>
    <w:rsid w:val="00FE1BBB"/>
    <w:rsid w:val="00FE1C8E"/>
    <w:rsid w:val="00FE1E37"/>
    <w:rsid w:val="00FE20D5"/>
    <w:rsid w:val="00FE2126"/>
    <w:rsid w:val="00FE2158"/>
    <w:rsid w:val="00FE233D"/>
    <w:rsid w:val="00FE23A6"/>
    <w:rsid w:val="00FE23BC"/>
    <w:rsid w:val="00FE24ED"/>
    <w:rsid w:val="00FE25AE"/>
    <w:rsid w:val="00FE26C8"/>
    <w:rsid w:val="00FE2B14"/>
    <w:rsid w:val="00FE2BC0"/>
    <w:rsid w:val="00FE2C27"/>
    <w:rsid w:val="00FE2C83"/>
    <w:rsid w:val="00FE2D30"/>
    <w:rsid w:val="00FE3321"/>
    <w:rsid w:val="00FE3381"/>
    <w:rsid w:val="00FE35BF"/>
    <w:rsid w:val="00FE38E8"/>
    <w:rsid w:val="00FE3941"/>
    <w:rsid w:val="00FE3A81"/>
    <w:rsid w:val="00FE3BAB"/>
    <w:rsid w:val="00FE3BAF"/>
    <w:rsid w:val="00FE3DDD"/>
    <w:rsid w:val="00FE3E8C"/>
    <w:rsid w:val="00FE44E9"/>
    <w:rsid w:val="00FE46A3"/>
    <w:rsid w:val="00FE4780"/>
    <w:rsid w:val="00FE47C0"/>
    <w:rsid w:val="00FE47DA"/>
    <w:rsid w:val="00FE49C4"/>
    <w:rsid w:val="00FE4B56"/>
    <w:rsid w:val="00FE4C44"/>
    <w:rsid w:val="00FE4D54"/>
    <w:rsid w:val="00FE4E9E"/>
    <w:rsid w:val="00FE504B"/>
    <w:rsid w:val="00FE51B5"/>
    <w:rsid w:val="00FE5278"/>
    <w:rsid w:val="00FE542F"/>
    <w:rsid w:val="00FE574D"/>
    <w:rsid w:val="00FE5882"/>
    <w:rsid w:val="00FE58D8"/>
    <w:rsid w:val="00FE5B67"/>
    <w:rsid w:val="00FE5C77"/>
    <w:rsid w:val="00FE5CFB"/>
    <w:rsid w:val="00FE5DD4"/>
    <w:rsid w:val="00FE5FCF"/>
    <w:rsid w:val="00FE6011"/>
    <w:rsid w:val="00FE6044"/>
    <w:rsid w:val="00FE609A"/>
    <w:rsid w:val="00FE6165"/>
    <w:rsid w:val="00FE6174"/>
    <w:rsid w:val="00FE61AA"/>
    <w:rsid w:val="00FE62FD"/>
    <w:rsid w:val="00FE6666"/>
    <w:rsid w:val="00FE6743"/>
    <w:rsid w:val="00FE6C73"/>
    <w:rsid w:val="00FE6E9E"/>
    <w:rsid w:val="00FE6F1B"/>
    <w:rsid w:val="00FE6FB7"/>
    <w:rsid w:val="00FE6FD1"/>
    <w:rsid w:val="00FE6FF3"/>
    <w:rsid w:val="00FE70A4"/>
    <w:rsid w:val="00FE70DB"/>
    <w:rsid w:val="00FE718E"/>
    <w:rsid w:val="00FE71B1"/>
    <w:rsid w:val="00FE7435"/>
    <w:rsid w:val="00FE74B7"/>
    <w:rsid w:val="00FE78ED"/>
    <w:rsid w:val="00FE7A1C"/>
    <w:rsid w:val="00FE7B23"/>
    <w:rsid w:val="00FE7BA3"/>
    <w:rsid w:val="00FE7D3B"/>
    <w:rsid w:val="00FF0037"/>
    <w:rsid w:val="00FF01C1"/>
    <w:rsid w:val="00FF02F7"/>
    <w:rsid w:val="00FF068B"/>
    <w:rsid w:val="00FF07BE"/>
    <w:rsid w:val="00FF088F"/>
    <w:rsid w:val="00FF0A35"/>
    <w:rsid w:val="00FF0B0E"/>
    <w:rsid w:val="00FF0C0D"/>
    <w:rsid w:val="00FF0CD4"/>
    <w:rsid w:val="00FF11BC"/>
    <w:rsid w:val="00FF13B7"/>
    <w:rsid w:val="00FF14FA"/>
    <w:rsid w:val="00FF1661"/>
    <w:rsid w:val="00FF1D44"/>
    <w:rsid w:val="00FF1DC9"/>
    <w:rsid w:val="00FF1E71"/>
    <w:rsid w:val="00FF1F18"/>
    <w:rsid w:val="00FF1FC4"/>
    <w:rsid w:val="00FF21BE"/>
    <w:rsid w:val="00FF2324"/>
    <w:rsid w:val="00FF232C"/>
    <w:rsid w:val="00FF27B6"/>
    <w:rsid w:val="00FF2905"/>
    <w:rsid w:val="00FF2AB5"/>
    <w:rsid w:val="00FF2B0A"/>
    <w:rsid w:val="00FF2C2B"/>
    <w:rsid w:val="00FF2D86"/>
    <w:rsid w:val="00FF2DF8"/>
    <w:rsid w:val="00FF2E6F"/>
    <w:rsid w:val="00FF2E71"/>
    <w:rsid w:val="00FF2E77"/>
    <w:rsid w:val="00FF2F09"/>
    <w:rsid w:val="00FF31EA"/>
    <w:rsid w:val="00FF323A"/>
    <w:rsid w:val="00FF32CA"/>
    <w:rsid w:val="00FF331D"/>
    <w:rsid w:val="00FF3367"/>
    <w:rsid w:val="00FF3498"/>
    <w:rsid w:val="00FF34B6"/>
    <w:rsid w:val="00FF37B2"/>
    <w:rsid w:val="00FF37F9"/>
    <w:rsid w:val="00FF3905"/>
    <w:rsid w:val="00FF399F"/>
    <w:rsid w:val="00FF3A4C"/>
    <w:rsid w:val="00FF40CA"/>
    <w:rsid w:val="00FF41D1"/>
    <w:rsid w:val="00FF422B"/>
    <w:rsid w:val="00FF428C"/>
    <w:rsid w:val="00FF460E"/>
    <w:rsid w:val="00FF474D"/>
    <w:rsid w:val="00FF48D1"/>
    <w:rsid w:val="00FF4B45"/>
    <w:rsid w:val="00FF50FC"/>
    <w:rsid w:val="00FF524E"/>
    <w:rsid w:val="00FF52F5"/>
    <w:rsid w:val="00FF5453"/>
    <w:rsid w:val="00FF552A"/>
    <w:rsid w:val="00FF55F7"/>
    <w:rsid w:val="00FF573C"/>
    <w:rsid w:val="00FF5786"/>
    <w:rsid w:val="00FF5A2D"/>
    <w:rsid w:val="00FF5A76"/>
    <w:rsid w:val="00FF5A92"/>
    <w:rsid w:val="00FF5CA4"/>
    <w:rsid w:val="00FF5D73"/>
    <w:rsid w:val="00FF5FE1"/>
    <w:rsid w:val="00FF61A7"/>
    <w:rsid w:val="00FF6439"/>
    <w:rsid w:val="00FF64DC"/>
    <w:rsid w:val="00FF6546"/>
    <w:rsid w:val="00FF66AC"/>
    <w:rsid w:val="00FF692A"/>
    <w:rsid w:val="00FF699D"/>
    <w:rsid w:val="00FF69E6"/>
    <w:rsid w:val="00FF69EA"/>
    <w:rsid w:val="00FF69F4"/>
    <w:rsid w:val="00FF6CBD"/>
    <w:rsid w:val="00FF6CC8"/>
    <w:rsid w:val="00FF6D01"/>
    <w:rsid w:val="00FF6EFE"/>
    <w:rsid w:val="00FF6F42"/>
    <w:rsid w:val="00FF7008"/>
    <w:rsid w:val="00FF70B2"/>
    <w:rsid w:val="00FF7263"/>
    <w:rsid w:val="00FF72B1"/>
    <w:rsid w:val="00FF7553"/>
    <w:rsid w:val="00FF765A"/>
    <w:rsid w:val="00FF7779"/>
    <w:rsid w:val="00FF78EF"/>
    <w:rsid w:val="00FF7AB4"/>
    <w:rsid w:val="00FF7B6B"/>
    <w:rsid w:val="010D3B2F"/>
    <w:rsid w:val="03558364"/>
    <w:rsid w:val="06D295CB"/>
    <w:rsid w:val="08813DE7"/>
    <w:rsid w:val="089DFDAF"/>
    <w:rsid w:val="0AB0573B"/>
    <w:rsid w:val="0C6113F2"/>
    <w:rsid w:val="0E6D6742"/>
    <w:rsid w:val="13435D56"/>
    <w:rsid w:val="134F2A28"/>
    <w:rsid w:val="14F96520"/>
    <w:rsid w:val="17D12B07"/>
    <w:rsid w:val="1A677D92"/>
    <w:rsid w:val="1AE07661"/>
    <w:rsid w:val="1E85E0FB"/>
    <w:rsid w:val="1F17BFA2"/>
    <w:rsid w:val="2160EEB5"/>
    <w:rsid w:val="21EE9B38"/>
    <w:rsid w:val="22C9459E"/>
    <w:rsid w:val="23726DB6"/>
    <w:rsid w:val="2A248F58"/>
    <w:rsid w:val="2A92E5D9"/>
    <w:rsid w:val="2B928171"/>
    <w:rsid w:val="2F7890A3"/>
    <w:rsid w:val="393A9F2C"/>
    <w:rsid w:val="3D3144A9"/>
    <w:rsid w:val="3E55E46D"/>
    <w:rsid w:val="3E757650"/>
    <w:rsid w:val="40E7CBE0"/>
    <w:rsid w:val="425320FE"/>
    <w:rsid w:val="42FDDBFD"/>
    <w:rsid w:val="445DBFDD"/>
    <w:rsid w:val="44C95EB1"/>
    <w:rsid w:val="466AD7BA"/>
    <w:rsid w:val="48EA5778"/>
    <w:rsid w:val="4A6AC2D1"/>
    <w:rsid w:val="4ACAF7C1"/>
    <w:rsid w:val="4DAF3F8B"/>
    <w:rsid w:val="57304AEB"/>
    <w:rsid w:val="57D4737F"/>
    <w:rsid w:val="5800A83D"/>
    <w:rsid w:val="5826EEED"/>
    <w:rsid w:val="595FDB9E"/>
    <w:rsid w:val="59688BF5"/>
    <w:rsid w:val="598E5662"/>
    <w:rsid w:val="5DAC6CCF"/>
    <w:rsid w:val="676F6969"/>
    <w:rsid w:val="67C20884"/>
    <w:rsid w:val="6D4F8309"/>
    <w:rsid w:val="6DB20C11"/>
    <w:rsid w:val="6FCAF45A"/>
    <w:rsid w:val="72D555EA"/>
    <w:rsid w:val="77DF913C"/>
    <w:rsid w:val="7E56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1009A9"/>
  <w15:docId w15:val="{814D9C49-9515-4B79-BEC1-2BD832FB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5E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 Char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ody Char Char Char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numPr>
        <w:numId w:val="17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link w:val="BodyText3Char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link w:val="MacroTextChar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11D47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311D47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C1DF1"/>
    <w:pPr>
      <w:ind w:right="0"/>
    </w:pPr>
    <w:rPr>
      <w:i w:val="0"/>
      <w:iCs w:val="0"/>
      <w:color w:val="auto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6C1DF1"/>
    <w:rPr>
      <w:rFonts w:cs="Univers 45 Light"/>
      <w:i w:val="0"/>
      <w:iCs w:val="0"/>
      <w:color w:val="000000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character" w:styleId="Hyperlink">
    <w:name w:val="Hyperlink"/>
    <w:uiPriority w:val="99"/>
    <w:unhideWhenUsed/>
    <w:rsid w:val="002A3DDE"/>
    <w:rPr>
      <w:color w:val="0000FF"/>
      <w:u w:val="single"/>
    </w:rPr>
  </w:style>
  <w:style w:type="paragraph" w:customStyle="1" w:styleId="3">
    <w:name w:val="µÒÃÒ§3ªèÍ§"/>
    <w:basedOn w:val="Normal"/>
    <w:uiPriority w:val="99"/>
    <w:rsid w:val="00C653E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NormalWeb">
    <w:name w:val="Normal (Web)"/>
    <w:basedOn w:val="Normal"/>
    <w:uiPriority w:val="99"/>
    <w:unhideWhenUsed/>
    <w:rsid w:val="00AB7E0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Heading4Char">
    <w:name w:val="Heading 4 Char"/>
    <w:link w:val="Heading4"/>
    <w:rsid w:val="00A21E06"/>
    <w:rPr>
      <w:sz w:val="22"/>
      <w:lang w:val="en-GB" w:bidi="ar-SA"/>
    </w:rPr>
  </w:style>
  <w:style w:type="character" w:customStyle="1" w:styleId="Heading5Char">
    <w:name w:val="Heading 5 Char"/>
    <w:link w:val="Heading5"/>
    <w:rsid w:val="00A21E06"/>
    <w:rPr>
      <w:sz w:val="22"/>
      <w:lang w:val="en-GB" w:bidi="ar-SA"/>
    </w:rPr>
  </w:style>
  <w:style w:type="character" w:customStyle="1" w:styleId="Heading6Char">
    <w:name w:val="Heading 6 Char"/>
    <w:link w:val="Heading6"/>
    <w:rsid w:val="00A21E06"/>
    <w:rPr>
      <w:sz w:val="22"/>
      <w:lang w:val="en-GB" w:bidi="ar-SA"/>
    </w:rPr>
  </w:style>
  <w:style w:type="character" w:customStyle="1" w:styleId="Heading7Char">
    <w:name w:val="Heading 7 Char"/>
    <w:link w:val="Heading7"/>
    <w:rsid w:val="00A21E06"/>
    <w:rPr>
      <w:sz w:val="22"/>
      <w:lang w:val="en-GB" w:bidi="ar-SA"/>
    </w:rPr>
  </w:style>
  <w:style w:type="character" w:customStyle="1" w:styleId="Heading8Char">
    <w:name w:val="Heading 8 Char"/>
    <w:link w:val="Heading8"/>
    <w:rsid w:val="00A21E06"/>
    <w:rPr>
      <w:sz w:val="22"/>
      <w:lang w:val="en-GB" w:bidi="ar-SA"/>
    </w:rPr>
  </w:style>
  <w:style w:type="character" w:customStyle="1" w:styleId="Heading9Char">
    <w:name w:val="Heading 9 Char"/>
    <w:link w:val="Heading9"/>
    <w:rsid w:val="00A21E06"/>
    <w:rPr>
      <w:sz w:val="22"/>
      <w:lang w:val="en-GB" w:bidi="ar-SA"/>
    </w:rPr>
  </w:style>
  <w:style w:type="character" w:styleId="FollowedHyperlink">
    <w:name w:val="FollowedHyperlink"/>
    <w:uiPriority w:val="99"/>
    <w:semiHidden/>
    <w:unhideWhenUsed/>
    <w:rsid w:val="00A21E06"/>
    <w:rPr>
      <w:color w:val="800080"/>
      <w:u w:val="single"/>
    </w:rPr>
  </w:style>
  <w:style w:type="character" w:customStyle="1" w:styleId="FootnoteTextChar">
    <w:name w:val="Footnote Text Char"/>
    <w:aliases w:val="ft Char"/>
    <w:link w:val="FootnoteText"/>
    <w:semiHidden/>
    <w:locked/>
    <w:rsid w:val="00A21E06"/>
    <w:rPr>
      <w:sz w:val="18"/>
      <w:lang w:val="en-GB" w:bidi="ar-SA"/>
    </w:rPr>
  </w:style>
  <w:style w:type="character" w:customStyle="1" w:styleId="FootnoteTextChar1">
    <w:name w:val="Footnote Text Char1"/>
    <w:aliases w:val="ft Char1"/>
    <w:semiHidden/>
    <w:rsid w:val="00A21E06"/>
    <w:rPr>
      <w:lang w:val="en-GB" w:bidi="ar-SA"/>
    </w:rPr>
  </w:style>
  <w:style w:type="character" w:customStyle="1" w:styleId="CommentTextChar">
    <w:name w:val="Comment Text Char"/>
    <w:link w:val="CommentText"/>
    <w:uiPriority w:val="99"/>
    <w:rsid w:val="00A21E06"/>
    <w:rPr>
      <w:lang w:val="en-GB" w:bidi="ar-SA"/>
    </w:rPr>
  </w:style>
  <w:style w:type="character" w:customStyle="1" w:styleId="HeaderChar">
    <w:name w:val="Header Char"/>
    <w:link w:val="Header"/>
    <w:rsid w:val="00A21E06"/>
    <w:rPr>
      <w:i/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A21E06"/>
    <w:rPr>
      <w:rFonts w:ascii="Courier New" w:hAnsi="Courier New"/>
      <w:lang w:val="en-AU" w:bidi="ar-SA"/>
    </w:rPr>
  </w:style>
  <w:style w:type="character" w:customStyle="1" w:styleId="SignatureChar">
    <w:name w:val="Signature Char"/>
    <w:link w:val="Signature"/>
    <w:rsid w:val="00A21E06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locked/>
    <w:rsid w:val="00A21E06"/>
    <w:rPr>
      <w:sz w:val="22"/>
      <w:lang w:val="en-GB" w:bidi="ar-SA"/>
    </w:rPr>
  </w:style>
  <w:style w:type="character" w:customStyle="1" w:styleId="BodyTextIndentChar1">
    <w:name w:val="Body Text Indent Char1"/>
    <w:aliases w:val="i Char1"/>
    <w:rsid w:val="00A21E06"/>
    <w:rPr>
      <w:sz w:val="22"/>
      <w:lang w:val="en-GB" w:bidi="ar-SA"/>
    </w:rPr>
  </w:style>
  <w:style w:type="character" w:customStyle="1" w:styleId="BodyText2Char">
    <w:name w:val="Body Text 2 Char"/>
    <w:link w:val="BodyText2"/>
    <w:rsid w:val="00A21E06"/>
    <w:rPr>
      <w:sz w:val="22"/>
      <w:lang w:val="en-GB" w:bidi="ar-SA"/>
    </w:rPr>
  </w:style>
  <w:style w:type="character" w:customStyle="1" w:styleId="BodyText3Char">
    <w:name w:val="Body Text 3 Char"/>
    <w:link w:val="BodyText3"/>
    <w:rsid w:val="00A21E06"/>
    <w:rPr>
      <w:sz w:val="18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A21E06"/>
    <w:rPr>
      <w:rFonts w:ascii="Tahoma" w:hAnsi="Tahoma" w:cs="Tahoma"/>
      <w:shd w:val="clear" w:color="auto" w:fill="000080"/>
      <w:lang w:val="en-GB" w:bidi="ar-SA"/>
    </w:rPr>
  </w:style>
  <w:style w:type="character" w:customStyle="1" w:styleId="CommentSubjectChar">
    <w:name w:val="Comment Subject Char"/>
    <w:link w:val="CommentSubject"/>
    <w:rsid w:val="00A21E06"/>
    <w:rPr>
      <w:b/>
      <w:bCs/>
      <w:lang w:val="en-GB" w:bidi="ar-SA"/>
    </w:rPr>
  </w:style>
  <w:style w:type="character" w:customStyle="1" w:styleId="BalloonTextChar">
    <w:name w:val="Balloon Text Char"/>
    <w:link w:val="BalloonText"/>
    <w:semiHidden/>
    <w:rsid w:val="00A21E06"/>
    <w:rPr>
      <w:rFonts w:ascii="Tahoma" w:hAnsi="Tahoma" w:cs="Tahoma"/>
      <w:sz w:val="16"/>
      <w:szCs w:val="16"/>
      <w:lang w:val="en-GB" w:bidi="ar-SA"/>
    </w:rPr>
  </w:style>
  <w:style w:type="numbering" w:customStyle="1" w:styleId="Style1">
    <w:name w:val="Style1"/>
    <w:uiPriority w:val="99"/>
    <w:rsid w:val="009A77E3"/>
    <w:pPr>
      <w:numPr>
        <w:numId w:val="2"/>
      </w:numPr>
    </w:pPr>
  </w:style>
  <w:style w:type="paragraph" w:customStyle="1" w:styleId="RNormal">
    <w:name w:val="RNormal"/>
    <w:basedOn w:val="Normal"/>
    <w:uiPriority w:val="99"/>
    <w:rsid w:val="00B26A79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5E66E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1Char1">
    <w:name w:val="Heading 1 Char1"/>
    <w:rsid w:val="006B5B7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a0">
    <w:name w:val="Åº"/>
    <w:basedOn w:val="Normal"/>
    <w:uiPriority w:val="99"/>
    <w:rsid w:val="00DD637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AccPolicyHeadingChar">
    <w:name w:val="Acc Policy Heading Char"/>
    <w:uiPriority w:val="99"/>
    <w:rsid w:val="00C1647C"/>
    <w:rPr>
      <w:rFonts w:ascii="Angsana New" w:hAnsi="Angsana New" w:cs="Angsana New"/>
      <w:sz w:val="30"/>
      <w:szCs w:val="30"/>
      <w:lang w:val="en-GB"/>
    </w:rPr>
  </w:style>
  <w:style w:type="paragraph" w:styleId="Index7">
    <w:name w:val="index 7"/>
    <w:basedOn w:val="Normal"/>
    <w:next w:val="Normal"/>
    <w:uiPriority w:val="99"/>
    <w:semiHidden/>
    <w:rsid w:val="006336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1710C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3529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435290"/>
    <w:rPr>
      <w:sz w:val="16"/>
      <w:szCs w:val="16"/>
      <w:lang w:val="en-GB" w:bidi="ar-SA"/>
    </w:rPr>
  </w:style>
  <w:style w:type="character" w:customStyle="1" w:styleId="apple-converted-space">
    <w:name w:val="apple-converted-space"/>
    <w:rsid w:val="008E4D2D"/>
  </w:style>
  <w:style w:type="paragraph" w:styleId="Title">
    <w:name w:val="Title"/>
    <w:basedOn w:val="Normal"/>
    <w:next w:val="Normal"/>
    <w:link w:val="TitleChar"/>
    <w:qFormat/>
    <w:rsid w:val="0054048A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4048A"/>
    <w:rPr>
      <w:rFonts w:ascii="Calibri Light" w:eastAsia="Times New Roman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84715F"/>
    <w:rPr>
      <w:color w:val="808080"/>
    </w:rPr>
  </w:style>
  <w:style w:type="character" w:customStyle="1" w:styleId="EmailStyle2261">
    <w:name w:val="EmailStyle2261"/>
    <w:semiHidden/>
    <w:rsid w:val="0084715F"/>
    <w:rPr>
      <w:rFonts w:ascii="Arial" w:hAnsi="Arial" w:cs="Arial" w:hint="default"/>
      <w:color w:val="auto"/>
      <w:sz w:val="20"/>
      <w:szCs w:val="20"/>
    </w:rPr>
  </w:style>
  <w:style w:type="table" w:styleId="Table3Deffects2">
    <w:name w:val="Table 3D effects 2"/>
    <w:basedOn w:val="TableNormal"/>
    <w:unhideWhenUsed/>
    <w:rsid w:val="0084715F"/>
    <w:pPr>
      <w:spacing w:line="260" w:lineRule="atLeast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DF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Consolas" w:hAnsi="Consolas" w:cs="Angsana New"/>
      <w:sz w:val="20"/>
      <w:szCs w:val="25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DF0D4D"/>
    <w:rPr>
      <w:rFonts w:ascii="Consolas" w:hAnsi="Consolas" w:cs="Angsana New"/>
      <w:szCs w:val="25"/>
    </w:rPr>
  </w:style>
  <w:style w:type="character" w:customStyle="1" w:styleId="HeaderChar1">
    <w:name w:val="Header Char1"/>
    <w:rsid w:val="00933EA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933EAE"/>
    <w:rPr>
      <w:rFonts w:ascii="Arial" w:eastAsia="Times New Roman" w:hAnsi="Arial" w:cs="Times New Roman"/>
      <w:sz w:val="18"/>
      <w:szCs w:val="18"/>
    </w:rPr>
  </w:style>
  <w:style w:type="paragraph" w:customStyle="1" w:styleId="T">
    <w:name w:val="Å§ª×Í T"/>
    <w:basedOn w:val="Normal"/>
    <w:uiPriority w:val="99"/>
    <w:rsid w:val="00933EAE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styleId="NoSpacing">
    <w:name w:val="No Spacing"/>
    <w:uiPriority w:val="1"/>
    <w:qFormat/>
    <w:rsid w:val="00E64429"/>
    <w:rPr>
      <w:sz w:val="22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4A4210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4A421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4A421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4A4210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1134"/>
        <w:tab w:val="num" w:pos="414"/>
      </w:tabs>
      <w:spacing w:before="0" w:after="90" w:line="240" w:lineRule="auto"/>
      <w:ind w:left="414" w:hanging="360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4A4210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rsid w:val="004A4210"/>
    <w:rPr>
      <w:rFonts w:ascii="Arial" w:hAnsi="Arial"/>
      <w:sz w:val="18"/>
      <w:szCs w:val="18"/>
      <w:lang w:val="en-GB" w:bidi="ar-SA"/>
    </w:rPr>
  </w:style>
  <w:style w:type="character" w:styleId="Strong">
    <w:name w:val="Strong"/>
    <w:uiPriority w:val="99"/>
    <w:qFormat/>
    <w:rsid w:val="004A42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A421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4A421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4A421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A42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A421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4A4210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4A42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A4210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A4210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4A421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4A421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4A42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a1">
    <w:name w:val="???????"/>
    <w:basedOn w:val="Normal"/>
    <w:uiPriority w:val="99"/>
    <w:rsid w:val="004A421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a2">
    <w:name w:val="??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4A4210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4A4210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4A4210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4">
    <w:name w:val="???"/>
    <w:basedOn w:val="Normal"/>
    <w:uiPriority w:val="99"/>
    <w:rsid w:val="004A4210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4A4210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5">
    <w:name w:val="ลบ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4A4210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4A4210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BodyTextIndent2Char">
    <w:name w:val="Body Text Indent 2 Char"/>
    <w:link w:val="BodyTextIndent2"/>
    <w:uiPriority w:val="99"/>
    <w:rsid w:val="004A4210"/>
    <w:rPr>
      <w:rFonts w:cs="EucrosiaUPC"/>
      <w:sz w:val="30"/>
      <w:szCs w:val="30"/>
    </w:rPr>
  </w:style>
  <w:style w:type="character" w:customStyle="1" w:styleId="shorttext1">
    <w:name w:val="short_text1"/>
    <w:uiPriority w:val="99"/>
    <w:rsid w:val="004A4210"/>
    <w:rPr>
      <w:rFonts w:cs="Times New Roman"/>
      <w:sz w:val="29"/>
      <w:szCs w:val="29"/>
    </w:rPr>
  </w:style>
  <w:style w:type="character" w:customStyle="1" w:styleId="hps">
    <w:name w:val="hps"/>
    <w:uiPriority w:val="99"/>
    <w:rsid w:val="004A4210"/>
    <w:rPr>
      <w:rFonts w:cs="Times New Roman"/>
    </w:rPr>
  </w:style>
  <w:style w:type="character" w:customStyle="1" w:styleId="gt-icon-text1">
    <w:name w:val="gt-icon-text1"/>
    <w:uiPriority w:val="99"/>
    <w:rsid w:val="004A4210"/>
    <w:rPr>
      <w:rFonts w:cs="Times New Roman"/>
    </w:rPr>
  </w:style>
  <w:style w:type="character" w:customStyle="1" w:styleId="shorttext">
    <w:name w:val="short_text"/>
    <w:uiPriority w:val="99"/>
    <w:rsid w:val="004A4210"/>
    <w:rPr>
      <w:rFonts w:cs="Times New Roman"/>
    </w:rPr>
  </w:style>
  <w:style w:type="character" w:customStyle="1" w:styleId="longtext">
    <w:name w:val="long_text"/>
    <w:uiPriority w:val="99"/>
    <w:rsid w:val="004A421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A4210"/>
    <w:pPr>
      <w:spacing w:line="240" w:lineRule="auto"/>
    </w:pPr>
    <w:rPr>
      <w:rFonts w:ascii="Consolas" w:hAnsi="Consolas" w:cs="Angsana New"/>
      <w:sz w:val="21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4A4210"/>
    <w:rPr>
      <w:rFonts w:ascii="Consolas" w:hAnsi="Consolas" w:cs="Angsana New"/>
      <w:sz w:val="21"/>
      <w:szCs w:val="26"/>
    </w:rPr>
  </w:style>
  <w:style w:type="character" w:customStyle="1" w:styleId="alt-edited">
    <w:name w:val="alt-edited"/>
    <w:rsid w:val="004A4210"/>
  </w:style>
  <w:style w:type="table" w:styleId="TableGridLight">
    <w:name w:val="Grid Table Light"/>
    <w:basedOn w:val="TableNormal"/>
    <w:uiPriority w:val="40"/>
    <w:rsid w:val="004A421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1">
    <w:name w:val="Heading 2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C873D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C873D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basedOn w:val="DefaultParagraphFont"/>
    <w:rsid w:val="00C873D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C873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C873D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C873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873DA"/>
  </w:style>
  <w:style w:type="character" w:customStyle="1" w:styleId="st1">
    <w:name w:val="st1"/>
    <w:basedOn w:val="DefaultParagraphFont"/>
    <w:rsid w:val="00C873DA"/>
  </w:style>
  <w:style w:type="character" w:customStyle="1" w:styleId="alt-edited1">
    <w:name w:val="alt-edited1"/>
    <w:basedOn w:val="DefaultParagraphFont"/>
    <w:rsid w:val="00C873DA"/>
    <w:rPr>
      <w:color w:val="4D90F0"/>
    </w:rPr>
  </w:style>
  <w:style w:type="table" w:customStyle="1" w:styleId="TableGridLight1">
    <w:name w:val="Table Grid Light1"/>
    <w:basedOn w:val="TableNormal"/>
    <w:uiPriority w:val="40"/>
    <w:rsid w:val="00C873D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C873D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C873D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3">
    <w:name w:val="Pa3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TableParagraph">
    <w:name w:val="Table Paragraph"/>
    <w:basedOn w:val="Normal"/>
    <w:uiPriority w:val="1"/>
    <w:qFormat/>
    <w:rsid w:val="00C873DA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paragraph" w:customStyle="1" w:styleId="Pa20">
    <w:name w:val="Pa20"/>
    <w:basedOn w:val="Default"/>
    <w:next w:val="Default"/>
    <w:uiPriority w:val="99"/>
    <w:rsid w:val="00C873D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C873D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8743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96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637C1"/>
    <w:rPr>
      <w:sz w:val="22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9637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B3F92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EB3F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EB3F92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266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F01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F924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4B1D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E4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EF6BB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EF6BB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EF6BB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EF6BB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EF6BB8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EF6BB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F6BB8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table" w:customStyle="1" w:styleId="TableGrid17">
    <w:name w:val="Table Grid17"/>
    <w:basedOn w:val="TableNormal"/>
    <w:next w:val="TableGrid"/>
    <w:uiPriority w:val="39"/>
    <w:rsid w:val="00570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7B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F30AE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0">
    <w:name w:val="Table Grid20"/>
    <w:basedOn w:val="TableNormal"/>
    <w:next w:val="TableGrid"/>
    <w:uiPriority w:val="39"/>
    <w:rsid w:val="008D3B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15A229F3E2294FBC3D975102CE161A" ma:contentTypeVersion="4" ma:contentTypeDescription="Create a new document." ma:contentTypeScope="" ma:versionID="54bed19715a88d43e35e7fa27046916b">
  <xsd:schema xmlns:xsd="http://www.w3.org/2001/XMLSchema" xmlns:xs="http://www.w3.org/2001/XMLSchema" xmlns:p="http://schemas.microsoft.com/office/2006/metadata/properties" xmlns:ns2="a0d89eec-3e8b-41cc-be30-4c63213e5ce1" targetNamespace="http://schemas.microsoft.com/office/2006/metadata/properties" ma:root="true" ma:fieldsID="14494ee7d26eab24e5740aa5831118df" ns2:_="">
    <xsd:import namespace="a0d89eec-3e8b-41cc-be30-4c63213e5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d89eec-3e8b-41cc-be30-4c63213e5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96C7A9-8B21-4706-B6E0-AC10E29086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C204B-6D71-4BE9-9F96-A959DA7FEB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DD372B-DC54-442F-9750-970D6A707B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603A85-A4CA-40BB-AFC6-A53AF866A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d89eec-3e8b-41cc-be30-4c63213e5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130</TotalTime>
  <Pages>86</Pages>
  <Words>16958</Words>
  <Characters>96667</Characters>
  <Application>Microsoft Office Word</Application>
  <DocSecurity>0</DocSecurity>
  <Lines>805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Public Company Limited</vt:lpstr>
    </vt:vector>
  </TitlesOfParts>
  <Company>KPMG</Company>
  <LinksUpToDate>false</LinksUpToDate>
  <CharactersWithSpaces>113399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Public Company Limited</dc:title>
  <dc:subject/>
  <dc:creator>KPMG - DPP</dc:creator>
  <cp:keywords/>
  <dc:description/>
  <cp:lastModifiedBy>Pornwisa Chobchon</cp:lastModifiedBy>
  <cp:revision>43</cp:revision>
  <cp:lastPrinted>2025-02-24T08:40:00Z</cp:lastPrinted>
  <dcterms:created xsi:type="dcterms:W3CDTF">2025-02-21T17:20:00Z</dcterms:created>
  <dcterms:modified xsi:type="dcterms:W3CDTF">2025-02-25T11:39:00Z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66d2e1c0-6637-486d-a383-0177dcc02b99_Enabled">
    <vt:lpwstr>true</vt:lpwstr>
  </property>
  <property fmtid="{D5CDD505-2E9C-101B-9397-08002B2CF9AE}" pid="5" name="MSIP_Label_66d2e1c0-6637-486d-a383-0177dcc02b99_SetDate">
    <vt:lpwstr>2022-01-13T07:36:39Z</vt:lpwstr>
  </property>
  <property fmtid="{D5CDD505-2E9C-101B-9397-08002B2CF9AE}" pid="6" name="MSIP_Label_66d2e1c0-6637-486d-a383-0177dcc02b99_Method">
    <vt:lpwstr>Standard</vt:lpwstr>
  </property>
  <property fmtid="{D5CDD505-2E9C-101B-9397-08002B2CF9AE}" pid="7" name="MSIP_Label_66d2e1c0-6637-486d-a383-0177dcc02b99_Name">
    <vt:lpwstr>Public</vt:lpwstr>
  </property>
  <property fmtid="{D5CDD505-2E9C-101B-9397-08002B2CF9AE}" pid="8" name="MSIP_Label_66d2e1c0-6637-486d-a383-0177dcc02b99_SiteId">
    <vt:lpwstr>6345207c-7bd2-49f1-920e-a5aa88e4c1c0</vt:lpwstr>
  </property>
  <property fmtid="{D5CDD505-2E9C-101B-9397-08002B2CF9AE}" pid="9" name="MSIP_Label_66d2e1c0-6637-486d-a383-0177dcc02b99_ActionId">
    <vt:lpwstr>056586b8-6521-42c9-a648-a97a7edd77c1</vt:lpwstr>
  </property>
  <property fmtid="{D5CDD505-2E9C-101B-9397-08002B2CF9AE}" pid="10" name="MSIP_Label_66d2e1c0-6637-486d-a383-0177dcc02b99_ContentBits">
    <vt:lpwstr>0</vt:lpwstr>
  </property>
  <property fmtid="{D5CDD505-2E9C-101B-9397-08002B2CF9AE}" pid="11" name="ContentTypeId">
    <vt:lpwstr>0x010100F615A229F3E2294FBC3D975102CE161A</vt:lpwstr>
  </property>
  <property fmtid="{D5CDD505-2E9C-101B-9397-08002B2CF9AE}" pid="12" name="MediaServiceImageTags">
    <vt:lpwstr/>
  </property>
</Properties>
</file>