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B6767" w14:textId="1449E400" w:rsidR="00F87220" w:rsidRPr="00396BC1" w:rsidRDefault="00F8722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</w:t>
      </w:r>
      <w:r w:rsidR="00E80278" w:rsidRPr="00396BC1">
        <w:rPr>
          <w:rFonts w:asciiTheme="majorBidi" w:hAnsiTheme="majorBidi" w:cstheme="majorBidi"/>
          <w:sz w:val="52"/>
          <w:szCs w:val="52"/>
          <w:cs/>
        </w:rPr>
        <w:t>บริษัท บางกอกแล็ป แอนด์ คอสเมติค จำกัด</w:t>
      </w:r>
      <w:r w:rsidR="001232A1" w:rsidRPr="00396BC1">
        <w:rPr>
          <w:rFonts w:asciiTheme="majorBidi" w:hAnsiTheme="majorBidi" w:cstheme="majorBidi" w:hint="cs"/>
          <w:sz w:val="52"/>
          <w:szCs w:val="52"/>
          <w:cs/>
        </w:rPr>
        <w:t xml:space="preserve"> (มหาชน)</w:t>
      </w:r>
      <w:r w:rsidR="00BB7775" w:rsidRPr="00396BC1">
        <w:rPr>
          <w:rFonts w:asciiTheme="majorBidi" w:hAnsiTheme="majorBidi" w:cstheme="majorBidi"/>
          <w:sz w:val="52"/>
          <w:szCs w:val="52"/>
        </w:rPr>
        <w:t xml:space="preserve"> </w:t>
      </w:r>
    </w:p>
    <w:p w14:paraId="0C2BA97E" w14:textId="4C00F45D" w:rsidR="00E80278" w:rsidRPr="00396BC1" w:rsidRDefault="00BB777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32"/>
          <w:szCs w:val="32"/>
        </w:rPr>
      </w:pPr>
      <w:r w:rsidRPr="00396BC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  <w:r w:rsidR="007C21BC" w:rsidRPr="00396BC1">
        <w:rPr>
          <w:rFonts w:asciiTheme="majorBidi" w:hAnsiTheme="majorBidi" w:cstheme="majorBidi"/>
          <w:sz w:val="52"/>
          <w:szCs w:val="52"/>
        </w:rPr>
        <w:t xml:space="preserve"> </w:t>
      </w:r>
      <w:r w:rsidR="001E3061" w:rsidRPr="00396BC1">
        <w:rPr>
          <w:rFonts w:asciiTheme="majorBidi" w:hAnsiTheme="majorBidi" w:cstheme="majorBidi"/>
          <w:sz w:val="52"/>
          <w:szCs w:val="52"/>
          <w:cs/>
        </w:rPr>
        <w:br/>
      </w:r>
    </w:p>
    <w:p w14:paraId="7DC158AD" w14:textId="5505EC76" w:rsidR="00C776EE" w:rsidRPr="00396BC1" w:rsidRDefault="007251E0" w:rsidP="00C776EE">
      <w:pPr>
        <w:pStyle w:val="BodyText"/>
        <w:spacing w:after="0" w:line="240" w:lineRule="auto"/>
        <w:ind w:right="-10"/>
        <w:jc w:val="center"/>
        <w:rPr>
          <w:rFonts w:asciiTheme="majorBidi" w:hAnsiTheme="majorBidi"/>
          <w:sz w:val="32"/>
          <w:szCs w:val="30"/>
        </w:rPr>
      </w:pPr>
      <w:r w:rsidRPr="00396BC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96BC1" w:rsidRPr="00396BC1">
        <w:rPr>
          <w:rFonts w:asciiTheme="majorBidi" w:hAnsiTheme="majorBidi"/>
          <w:sz w:val="32"/>
          <w:szCs w:val="30"/>
        </w:rPr>
        <w:t>31</w:t>
      </w:r>
      <w:r w:rsidRPr="00396BC1">
        <w:rPr>
          <w:rFonts w:asciiTheme="majorBidi" w:hAnsiTheme="majorBidi" w:cstheme="majorBidi"/>
          <w:sz w:val="32"/>
          <w:szCs w:val="32"/>
        </w:rPr>
        <w:t xml:space="preserve"> </w:t>
      </w:r>
      <w:r w:rsidRPr="00396BC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80278" w:rsidRPr="00396BC1">
        <w:rPr>
          <w:rFonts w:asciiTheme="majorBidi" w:hAnsiTheme="majorBidi" w:cstheme="majorBidi"/>
          <w:sz w:val="32"/>
          <w:szCs w:val="32"/>
        </w:rPr>
        <w:t xml:space="preserve"> </w:t>
      </w:r>
      <w:r w:rsidR="00396BC1" w:rsidRPr="00396BC1">
        <w:rPr>
          <w:rFonts w:asciiTheme="majorBidi" w:hAnsiTheme="majorBidi"/>
          <w:sz w:val="32"/>
          <w:szCs w:val="30"/>
        </w:rPr>
        <w:t>2567</w:t>
      </w:r>
    </w:p>
    <w:p w14:paraId="05B78691" w14:textId="77777777" w:rsidR="00521F43" w:rsidRPr="00396BC1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396BC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CB20EF7" w14:textId="77777777" w:rsidR="00521F43" w:rsidRPr="00396BC1" w:rsidRDefault="007251E0" w:rsidP="00A4567D">
      <w:pPr>
        <w:pStyle w:val="BodyText"/>
        <w:spacing w:after="0" w:line="240" w:lineRule="auto"/>
        <w:ind w:right="-10"/>
        <w:jc w:val="center"/>
        <w:rPr>
          <w:rFonts w:asciiTheme="majorBidi" w:hAnsiTheme="majorBidi" w:cstheme="majorBidi"/>
          <w:sz w:val="32"/>
          <w:szCs w:val="32"/>
        </w:rPr>
      </w:pPr>
      <w:r w:rsidRPr="00396BC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5F50399" w14:textId="77777777" w:rsidR="002D75D2" w:rsidRPr="00396BC1" w:rsidRDefault="002D75D2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2397C21A" w14:textId="77777777" w:rsidR="00BD6992" w:rsidRPr="00396BC1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FFE17CB" w14:textId="77777777" w:rsidR="00BD6992" w:rsidRPr="00396BC1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</w:rPr>
      </w:pPr>
    </w:p>
    <w:p w14:paraId="21E39101" w14:textId="77777777" w:rsidR="00BD6992" w:rsidRPr="00396BC1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  <w:sectPr w:rsidR="00BD6992" w:rsidRPr="00396BC1" w:rsidSect="006A37E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23E8711" w14:textId="77777777" w:rsidR="00E91873" w:rsidRPr="00396BC1" w:rsidRDefault="00E91873" w:rsidP="00C77298">
      <w:pPr>
        <w:pStyle w:val="Heading1"/>
        <w:rPr>
          <w:rFonts w:asciiTheme="majorBidi" w:hAnsiTheme="majorBidi" w:cstheme="majorBidi"/>
        </w:rPr>
      </w:pPr>
    </w:p>
    <w:p w14:paraId="23D05764" w14:textId="77777777" w:rsidR="0052201E" w:rsidRPr="00396BC1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0AB5645C" w14:textId="77777777" w:rsidR="0052201E" w:rsidRPr="00396BC1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629976EA" w14:textId="7B90DFBA" w:rsidR="0052201E" w:rsidRPr="00396BC1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7FE3DF66" w14:textId="63FE3D92" w:rsidR="00877948" w:rsidRPr="00396BC1" w:rsidRDefault="00877948" w:rsidP="0052201E">
      <w:pPr>
        <w:rPr>
          <w:rFonts w:asciiTheme="majorBidi" w:hAnsiTheme="majorBidi" w:cstheme="majorBidi"/>
          <w:sz w:val="32"/>
          <w:szCs w:val="32"/>
        </w:rPr>
      </w:pPr>
    </w:p>
    <w:p w14:paraId="2B8CEB13" w14:textId="5822F3FE" w:rsidR="00877948" w:rsidRPr="00396BC1" w:rsidRDefault="00877948" w:rsidP="0052201E">
      <w:pPr>
        <w:rPr>
          <w:rFonts w:asciiTheme="majorBidi" w:hAnsiTheme="majorBidi" w:cstheme="majorBidi"/>
          <w:sz w:val="32"/>
          <w:szCs w:val="32"/>
        </w:rPr>
      </w:pPr>
    </w:p>
    <w:p w14:paraId="3D69280C" w14:textId="77777777" w:rsidR="00877948" w:rsidRPr="00396BC1" w:rsidRDefault="00877948" w:rsidP="0052201E">
      <w:pPr>
        <w:rPr>
          <w:rFonts w:asciiTheme="majorBidi" w:hAnsiTheme="majorBidi" w:cstheme="majorBidi"/>
          <w:sz w:val="32"/>
          <w:szCs w:val="32"/>
        </w:rPr>
      </w:pPr>
    </w:p>
    <w:p w14:paraId="02914B71" w14:textId="77777777" w:rsidR="004C042B" w:rsidRPr="00396BC1" w:rsidRDefault="007251E0" w:rsidP="00C77298">
      <w:pPr>
        <w:pStyle w:val="Heading1"/>
        <w:rPr>
          <w:rFonts w:asciiTheme="majorBidi" w:hAnsiTheme="majorBidi" w:cstheme="majorBidi"/>
        </w:rPr>
      </w:pPr>
      <w:r w:rsidRPr="00396BC1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B07E7D3" w14:textId="77777777" w:rsidR="00DD7354" w:rsidRPr="00396BC1" w:rsidRDefault="00DD7354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5920B0" w14:textId="5225FEE4" w:rsidR="008C6716" w:rsidRPr="00396BC1" w:rsidRDefault="007251E0" w:rsidP="00BF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E80278" w:rsidRPr="00396BC1">
        <w:rPr>
          <w:rFonts w:asciiTheme="majorBidi" w:hAnsiTheme="majorBidi" w:cstheme="majorBidi"/>
          <w:b/>
          <w:bCs/>
          <w:sz w:val="30"/>
          <w:szCs w:val="30"/>
          <w:cs/>
        </w:rPr>
        <w:t>บริษัท บางกอกแล็ป แอนด์ คอสเมติค จำกัด</w:t>
      </w:r>
      <w:r w:rsidR="007E3305" w:rsidRPr="00396BC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7E3305" w:rsidRPr="00396BC1">
        <w:rPr>
          <w:rFonts w:asciiTheme="majorBidi" w:hAnsiTheme="majorBidi"/>
          <w:b/>
          <w:bCs/>
          <w:sz w:val="30"/>
          <w:szCs w:val="30"/>
          <w:cs/>
        </w:rPr>
        <w:t xml:space="preserve">(มหาชน) </w:t>
      </w:r>
      <w:r w:rsidR="007E3305" w:rsidRPr="00396BC1">
        <w:rPr>
          <w:rFonts w:asciiTheme="majorBidi" w:hAnsiTheme="majorBidi"/>
          <w:b/>
          <w:bCs/>
          <w:sz w:val="30"/>
          <w:szCs w:val="30"/>
          <w:cs/>
        </w:rPr>
        <w:br/>
      </w:r>
    </w:p>
    <w:p w14:paraId="5447E491" w14:textId="77777777" w:rsidR="007C0235" w:rsidRPr="00396BC1" w:rsidRDefault="007C0235" w:rsidP="00161CB0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518666A" w14:textId="77777777" w:rsidR="00922DA7" w:rsidRPr="00396BC1" w:rsidRDefault="00922DA7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C62CEF" w14:textId="32CD3FDE" w:rsidR="003B57D6" w:rsidRPr="00396BC1" w:rsidRDefault="00D73BC7" w:rsidP="003B57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บางกอกแล็ป แอนด์ คอสเมติค จำกัด</w:t>
      </w:r>
      <w:r w:rsidRPr="00396BC1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และบริษัทย่อย (กลุ่มบริษัท) และของเฉพาะบริษัท บางกอกแล็ป แอนด์ คอสเมติค จำกัด </w:t>
      </w:r>
      <w:r w:rsidRPr="00396BC1">
        <w:rPr>
          <w:rFonts w:asciiTheme="majorBidi" w:eastAsia="Calibri" w:hAnsiTheme="majorBidi"/>
          <w:sz w:val="30"/>
          <w:szCs w:val="30"/>
          <w:cs/>
        </w:rPr>
        <w:t xml:space="preserve">(มหาชน)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(บริษัท) ตามลำดับ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396BC1" w:rsidRPr="00396BC1">
        <w:rPr>
          <w:rFonts w:asciiTheme="majorBidi" w:eastAsia="Calibri" w:hAnsiTheme="majorBidi"/>
          <w:sz w:val="30"/>
          <w:szCs w:val="30"/>
        </w:rPr>
        <w:t>31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96BC1" w:rsidRPr="00396BC1">
        <w:rPr>
          <w:rFonts w:asciiTheme="majorBidi" w:eastAsia="Calibri" w:hAnsiTheme="majorBidi"/>
          <w:sz w:val="30"/>
          <w:szCs w:val="30"/>
        </w:rPr>
        <w:t>2567</w:t>
      </w:r>
      <w:r w:rsidRPr="00396B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</w:t>
      </w:r>
      <w:r w:rsidR="008B3B45" w:rsidRPr="00396BC1">
        <w:rPr>
          <w:rFonts w:asciiTheme="majorBidi" w:eastAsia="Calibri" w:hAnsiTheme="majorBidi" w:cstheme="majorBidi" w:hint="cs"/>
          <w:sz w:val="30"/>
          <w:szCs w:val="30"/>
          <w:cs/>
        </w:rPr>
        <w:t>จ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รวมและงบกำไรขาดทุนเบ็ดเสร็จเฉพาะกิจการ งบการ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รวมและงบการ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เปลี่ยนแปลงส่วนของผู้ถือหุ้น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 </w:t>
      </w:r>
      <w:r w:rsidR="003B57D6" w:rsidRPr="00396BC1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9F07B94" w14:textId="60B6902F" w:rsidR="00853783" w:rsidRPr="00396BC1" w:rsidRDefault="00853783" w:rsidP="003B57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D4492" w14:textId="3B5D73DB" w:rsidR="00D73BC7" w:rsidRPr="00396BC1" w:rsidRDefault="00D73BC7" w:rsidP="00D73BC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นี้แสดงฐานะการเงินรวมและฐานะการเงินเฉพาะกิจการของกลุ่มบริษัทและบริษัท ตามลำดับ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396BC1" w:rsidRPr="00396BC1">
        <w:rPr>
          <w:rFonts w:asciiTheme="majorBidi" w:hAnsiTheme="majorBidi"/>
          <w:sz w:val="30"/>
          <w:szCs w:val="30"/>
        </w:rPr>
        <w:t>31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96BC1" w:rsidRPr="00396BC1">
        <w:rPr>
          <w:rFonts w:asciiTheme="majorBidi" w:hAnsiTheme="majorBidi"/>
          <w:sz w:val="30"/>
          <w:szCs w:val="30"/>
        </w:rPr>
        <w:t>2567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96BC1">
        <w:rPr>
          <w:rFonts w:asciiTheme="majorBidi" w:hAnsiTheme="majorBidi" w:cstheme="majorBidi"/>
          <w:sz w:val="30"/>
          <w:szCs w:val="30"/>
          <w:cs/>
        </w:rPr>
        <w:t>น</w:t>
      </w:r>
    </w:p>
    <w:p w14:paraId="6EB4F3AE" w14:textId="6B33CFE9" w:rsidR="002A29FA" w:rsidRPr="00396BC1" w:rsidRDefault="002A2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284BFB7" w14:textId="1E0DAB0C" w:rsidR="00853783" w:rsidRPr="00396BC1" w:rsidRDefault="00853783" w:rsidP="0085378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9BBC916" w14:textId="77777777" w:rsidR="00853783" w:rsidRPr="00396BC1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535A4A" w14:textId="77777777" w:rsidR="001A035B" w:rsidRDefault="00D73BC7" w:rsidP="00D73BC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  <w:sectPr w:rsidR="001A035B" w:rsidSect="00542767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96BC1">
        <w:rPr>
          <w:rFonts w:asciiTheme="majorBidi" w:eastAsia="Calibri" w:hAnsiTheme="majorBidi" w:cstheme="majorBidi"/>
          <w:sz w:val="30"/>
          <w:szCs w:val="30"/>
        </w:rPr>
        <w:br/>
      </w: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Pr="00396BC1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96B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Pr="00396BC1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96BC1">
        <w:rPr>
          <w:rFonts w:asciiTheme="majorBidi" w:hAnsiTheme="majorBidi" w:cstheme="majorBidi"/>
          <w:sz w:val="30"/>
          <w:szCs w:val="30"/>
        </w:rPr>
        <w:t xml:space="preserve"> (</w:t>
      </w:r>
      <w:r w:rsidRPr="00396BC1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396B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396BC1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96BC1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8FD41A" w14:textId="77777777" w:rsidR="00D73BC7" w:rsidRPr="00396BC1" w:rsidRDefault="00D73BC7" w:rsidP="00D73BC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96BC1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4C8E946" w14:textId="77777777" w:rsidR="00D73BC7" w:rsidRPr="00396BC1" w:rsidRDefault="00D73BC7" w:rsidP="00D73BC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AA9F7C7" w14:textId="77777777" w:rsidR="00D73BC7" w:rsidRPr="00396BC1" w:rsidRDefault="00D73BC7" w:rsidP="00D73BC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5933C80" w14:textId="77777777" w:rsidR="00D73BC7" w:rsidRPr="00396BC1" w:rsidRDefault="00D73BC7" w:rsidP="00D73BC7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D73BC7" w:rsidRPr="00396BC1" w14:paraId="0B9144C9" w14:textId="77777777" w:rsidTr="00D73BC7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7C84BE9B" w14:textId="77777777" w:rsidR="00D73BC7" w:rsidRPr="00396BC1" w:rsidRDefault="00D73BC7" w:rsidP="006E01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73BC7" w:rsidRPr="00396BC1" w14:paraId="65EB7E7F" w14:textId="77777777" w:rsidTr="00D73BC7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5F088BE3" w14:textId="60BC24F8" w:rsidR="00D73BC7" w:rsidRPr="00396BC1" w:rsidRDefault="00D73BC7" w:rsidP="006E01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4</w:t>
            </w:r>
            <w:r w:rsidR="00BF1192" w:rsidRPr="00396BC1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BA0781" w:rsidRPr="00396BC1">
              <w:rPr>
                <w:rFonts w:asciiTheme="majorBidi" w:hAnsiTheme="majorBidi" w:hint="cs"/>
                <w:sz w:val="30"/>
                <w:szCs w:val="30"/>
                <w:cs/>
              </w:rPr>
              <w:t>ช</w:t>
            </w:r>
            <w:r w:rsidR="00BF1192" w:rsidRPr="00396BC1">
              <w:rPr>
                <w:rFonts w:asciiTheme="majorBidi" w:hAnsiTheme="majorBidi"/>
                <w:sz w:val="30"/>
                <w:szCs w:val="30"/>
              </w:rPr>
              <w:t>)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396BC1" w:rsidRPr="00396BC1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</w:tr>
      <w:tr w:rsidR="00D73BC7" w:rsidRPr="00396BC1" w14:paraId="7903C7F2" w14:textId="77777777" w:rsidTr="00D73BC7">
        <w:trPr>
          <w:tblHeader/>
        </w:trPr>
        <w:tc>
          <w:tcPr>
            <w:tcW w:w="4770" w:type="dxa"/>
            <w:shd w:val="clear" w:color="auto" w:fill="auto"/>
          </w:tcPr>
          <w:p w14:paraId="1660B1B8" w14:textId="77777777" w:rsidR="00D73BC7" w:rsidRPr="00396BC1" w:rsidRDefault="00D73BC7" w:rsidP="006E01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168EA2AF" w14:textId="77777777" w:rsidR="00D73BC7" w:rsidRPr="00396BC1" w:rsidRDefault="00D73BC7" w:rsidP="006E01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C7" w:rsidRPr="00396BC1" w14:paraId="7D9A953A" w14:textId="77777777" w:rsidTr="006E01D3">
        <w:tc>
          <w:tcPr>
            <w:tcW w:w="4770" w:type="dxa"/>
            <w:shd w:val="clear" w:color="auto" w:fill="auto"/>
          </w:tcPr>
          <w:p w14:paraId="211A8DD8" w14:textId="3A776A31" w:rsidR="00D73BC7" w:rsidRPr="00396BC1" w:rsidRDefault="00D73BC7" w:rsidP="006E01D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 xml:space="preserve">สินค้าของกลุ่มบริษัท ได้แก่ </w:t>
            </w:r>
            <w:r w:rsidRPr="00396B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เวชภัณฑ์ยาแผนปัจจุบัน</w:t>
            </w:r>
            <w:r w:rsidRPr="00396BC1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 xml:space="preserve"> ผลิตภัณฑ์สมุนไพร ผลิตภัณฑ์เครื่องสำอางและผลิตภัณฑ์เสริมอาหาร ซึ่งเป็นผลิตภัณฑ์ที่มีอายุการเก็บรักษาที่จำกัด และเป็นสินค้าที่มีการแข่งขันสูงในตลาดยาและเวชภัณฑ์ และมีการออกสินค้าใหม่อย่างต่อเนื่องเพื่อตอบสนองต่อความต้องการของผู้บริโภค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ดังนั้นโอกาสในการจำหน่ายสินค้าของกลุ่มบริษัทจึงขึ้นอยู่กับภาวะการแข่งขันของตลาด และส่งผลให้สินค้าคงเหลือของกลุ่มบริษัทบางรายการล้าสมัยและเคลื่อนไหวช้า นอกจากนี้ กลุ่มบริษัทยังมีนโยบายรับคืนสินค้าที่เสื่อมสภาพภายใต้เงื่อนไขที่กำหนด ปัจจัยเหล่านี้ส่งผลต่อราคาขายของสินค้าและมูลค่าของสินค้าคงเหลือ ดังนั้นจึงมีความเสี่ยงที่สินค้าคงเหลือจะแสดงมูลค่าสูงเกินกว่ามูลค่าสุทธิที่คาดว่าจะได้รับ</w:t>
            </w:r>
          </w:p>
          <w:p w14:paraId="7A12C906" w14:textId="53F9B669" w:rsidR="00D73BC7" w:rsidRPr="00396BC1" w:rsidRDefault="00D73BC7" w:rsidP="006E01D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เป็น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DB6F785" w14:textId="77777777" w:rsidR="00D73BC7" w:rsidRPr="00396BC1" w:rsidRDefault="00D73BC7" w:rsidP="006E01D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F428B66" w14:textId="77777777" w:rsidR="00D73BC7" w:rsidRPr="00396BC1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ในการพิจารณาประมาณการค่าเผื่อการลดมูลค่าของสินค้าคงเหลือ</w:t>
            </w:r>
            <w:r w:rsidRPr="00396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และพิจารณาการปฏิบัติตามนโยบายดังกล่าวของกลุ่มบริษัท </w:t>
            </w:r>
          </w:p>
          <w:p w14:paraId="26EA98FB" w14:textId="7460C2DE" w:rsidR="00D73BC7" w:rsidRPr="00396BC1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</w:t>
            </w:r>
            <w:r w:rsidR="00B175BF" w:rsidRPr="00396BC1">
              <w:rPr>
                <w:rFonts w:asciiTheme="majorBidi" w:hAnsiTheme="majorBidi" w:cstheme="majorBidi" w:hint="cs"/>
                <w:sz w:val="30"/>
                <w:szCs w:val="30"/>
                <w:cs/>
              </w:rPr>
              <w:t>ฏิ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บัติสำหรับการควบคุมภายในที่เกี่ยวข้องกับการประมาณการค่าเผื่อการลดมูลค่าของสินค้าคงเหลือ</w:t>
            </w:r>
          </w:p>
          <w:p w14:paraId="10FB8F42" w14:textId="77777777" w:rsidR="00D73BC7" w:rsidRPr="00396BC1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</w:p>
          <w:p w14:paraId="1DB381B0" w14:textId="4A9E9400" w:rsidR="00D73BC7" w:rsidRPr="00396BC1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Pr="00396B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0A8304F2" w14:textId="46A0C1DF" w:rsidR="00D73BC7" w:rsidRPr="00396BC1" w:rsidRDefault="00D73BC7" w:rsidP="00D73BC7">
            <w:pPr>
              <w:numPr>
                <w:ilvl w:val="0"/>
                <w:numId w:val="41"/>
              </w:numPr>
              <w:tabs>
                <w:tab w:val="clear" w:pos="227"/>
                <w:tab w:val="clear" w:pos="680"/>
                <w:tab w:val="left" w:pos="406"/>
              </w:tabs>
              <w:spacing w:line="240" w:lineRule="auto"/>
              <w:ind w:left="252" w:hanging="252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ล้าสมัยและเคลื่อนไหวช้า โดยเปรียบเทียบกับข้อมูลในอดีต </w:t>
            </w: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Pr="00396BC1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203A5F9B" w14:textId="7A727DBE" w:rsidR="007C32E8" w:rsidRPr="00396BC1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154EEA52" w14:textId="0F800EDA" w:rsidR="007C32E8" w:rsidRPr="00396BC1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3EC68A7A" w14:textId="77777777" w:rsidR="007C32E8" w:rsidRPr="00396BC1" w:rsidRDefault="007C32E8" w:rsidP="007C32E8">
            <w:pPr>
              <w:tabs>
                <w:tab w:val="clear" w:pos="227"/>
                <w:tab w:val="clear" w:pos="680"/>
                <w:tab w:val="left" w:pos="406"/>
              </w:tabs>
              <w:spacing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5F6180BE" w14:textId="77777777" w:rsidR="00D73BC7" w:rsidRPr="00396BC1" w:rsidRDefault="00D73BC7" w:rsidP="00D73BC7">
            <w:pPr>
              <w:numPr>
                <w:ilvl w:val="0"/>
                <w:numId w:val="41"/>
              </w:numPr>
              <w:tabs>
                <w:tab w:val="clear" w:pos="227"/>
                <w:tab w:val="clear" w:pos="680"/>
                <w:tab w:val="left" w:pos="406"/>
              </w:tabs>
              <w:spacing w:line="240" w:lineRule="auto"/>
              <w:ind w:left="252" w:hanging="252"/>
              <w:jc w:val="thaiDistribute"/>
              <w:rPr>
                <w:rFonts w:asciiTheme="majorBidi" w:eastAsia="SimSun" w:hAnsiTheme="majorBidi" w:cstheme="majorBidi"/>
                <w:spacing w:val="-8"/>
                <w:sz w:val="30"/>
                <w:szCs w:val="30"/>
              </w:rPr>
            </w:pPr>
            <w:r w:rsidRPr="00396BC1">
              <w:rPr>
                <w:rFonts w:asciiTheme="majorBidi" w:eastAsia="SimSun" w:hAnsiTheme="majorBidi" w:cstheme="majorBidi"/>
                <w:spacing w:val="-8"/>
                <w:sz w:val="30"/>
                <w:szCs w:val="30"/>
                <w:cs/>
              </w:rPr>
              <w:t xml:space="preserve">สุ่มทดสอบการคำนวณมูลค่าสุทธิที่คาดว่าจะได้รับ โดยทดสอบความถูกต้องของตัวอย่างข้อมูลราคาขาย ประมาณการค่าใช้จ่ายที่จำเป็นในการขาย และเปรียบเทียบต้นทุนของสินค้าคงเหลือกับมูลค่าสุทธิที่คาดว่าจะได้รับจากการขาย  </w:t>
            </w:r>
          </w:p>
          <w:p w14:paraId="3A94E825" w14:textId="77777777" w:rsidR="00D73BC7" w:rsidRPr="00396BC1" w:rsidRDefault="00D73BC7" w:rsidP="00D73BC7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252" w:hanging="252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BC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B349545" w14:textId="77777777" w:rsidR="00D73BC7" w:rsidRPr="00396BC1" w:rsidRDefault="00D73BC7" w:rsidP="00674C3A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676401" w14:textId="635B28AE" w:rsidR="00674C3A" w:rsidRPr="00396BC1" w:rsidRDefault="00674C3A" w:rsidP="00674C3A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96BC1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C746B0E" w14:textId="77777777" w:rsidR="00674C3A" w:rsidRPr="00396BC1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3BD91E" w14:textId="77777777" w:rsidR="00674C3A" w:rsidRPr="00396BC1" w:rsidRDefault="00674C3A" w:rsidP="00674C3A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805366F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2"/>
          <w:szCs w:val="32"/>
        </w:rPr>
      </w:pPr>
    </w:p>
    <w:p w14:paraId="1B05EE55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D94FA96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75E1FCF" w14:textId="77777777" w:rsidR="00674C3A" w:rsidRPr="00396BC1" w:rsidRDefault="00674C3A" w:rsidP="00674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396BC1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396BC1">
        <w:rPr>
          <w:rFonts w:ascii="Angsana New" w:eastAsia="Calibri" w:hAnsi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0F747CE" w14:textId="77777777" w:rsidR="00674C3A" w:rsidRPr="00396BC1" w:rsidRDefault="00674C3A" w:rsidP="00674C3A">
      <w:pPr>
        <w:pStyle w:val="Default"/>
        <w:jc w:val="thaiDistribute"/>
        <w:rPr>
          <w:rFonts w:ascii="Angsana New" w:hAnsi="Angsana New" w:cs="Angsana New"/>
        </w:rPr>
      </w:pPr>
    </w:p>
    <w:p w14:paraId="498A6A20" w14:textId="77777777" w:rsidR="00674C3A" w:rsidRPr="00396BC1" w:rsidRDefault="00674C3A" w:rsidP="00674C3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96BC1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AA1EAB" w14:textId="77777777" w:rsidR="00674C3A" w:rsidRPr="00396BC1" w:rsidRDefault="00674C3A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027681E" w14:textId="77777777" w:rsidR="00B65AD7" w:rsidRPr="00396BC1" w:rsidRDefault="00B65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595E1F8A" w14:textId="2B1F7064" w:rsidR="00853783" w:rsidRPr="00396BC1" w:rsidRDefault="00853783" w:rsidP="002A29F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96BC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0AECD6E4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FC8F91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96BC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96BC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1C83FF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008AB5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396BC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2D5F6A8" w14:textId="77777777" w:rsidR="00853783" w:rsidRPr="00396BC1" w:rsidRDefault="00853783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56447A7" w14:textId="253B8758" w:rsidR="00853783" w:rsidRPr="00396BC1" w:rsidRDefault="00853783" w:rsidP="00535E28">
      <w:pPr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96BC1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CE1984" w:rsidRPr="00396BC1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กำกับ</w:t>
      </w:r>
      <w:r w:rsidRPr="00396BC1">
        <w:rPr>
          <w:rFonts w:asciiTheme="majorBidi" w:eastAsia="Calibri" w:hAnsiTheme="majorBidi" w:cstheme="majorBidi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</w:t>
      </w:r>
    </w:p>
    <w:p w14:paraId="78479734" w14:textId="77777777" w:rsidR="00386D6C" w:rsidRPr="00396BC1" w:rsidRDefault="00386D6C" w:rsidP="0085378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3C119B" w14:textId="283B27EA" w:rsidR="00853783" w:rsidRPr="00396BC1" w:rsidRDefault="00853783" w:rsidP="00877948">
      <w:pPr>
        <w:spacing w:line="370" w:lineRule="exact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</w:pPr>
      <w:r w:rsidRPr="00396BC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17C3CF3" w14:textId="77777777" w:rsidR="00853783" w:rsidRPr="00396BC1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B27B8" w14:textId="77777777" w:rsidR="00853783" w:rsidRPr="00396BC1" w:rsidRDefault="00853783" w:rsidP="00877948">
      <w:pPr>
        <w:spacing w:line="370" w:lineRule="exact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96BC1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96BC1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396BC1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96BC1">
        <w:rPr>
          <w:rFonts w:asciiTheme="majorBidi" w:hAnsiTheme="majorBidi" w:cstheme="majorBidi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DBEC90E" w14:textId="26BBCFB1" w:rsidR="002A29FA" w:rsidRPr="00396BC1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96BC1">
        <w:rPr>
          <w:rFonts w:asciiTheme="majorBidi" w:hAnsiTheme="majorBidi" w:cstheme="majorBidi"/>
          <w:sz w:val="30"/>
          <w:szCs w:val="30"/>
          <w:rtl/>
        </w:rPr>
        <w:t xml:space="preserve"> </w:t>
      </w:r>
    </w:p>
    <w:p w14:paraId="77351631" w14:textId="70587CF5" w:rsidR="003B2B1C" w:rsidRPr="00396BC1" w:rsidRDefault="00853783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2D8ECB" w14:textId="77777777" w:rsidR="003B2B1C" w:rsidRPr="00396BC1" w:rsidRDefault="003B2B1C" w:rsidP="00877948">
      <w:pPr>
        <w:spacing w:line="37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197FD6" w14:textId="685EB408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8655A1" w:rsidRPr="00396BC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96BC1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B4A2AD4" w14:textId="77777777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96BC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759EB0B" w14:textId="77777777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F9AF1A4" w14:textId="3EA06B7B" w:rsidR="00853783" w:rsidRPr="00396BC1" w:rsidRDefault="00853783" w:rsidP="0087794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7E3305" w:rsidRPr="00396BC1">
        <w:rPr>
          <w:rFonts w:asciiTheme="majorBidi" w:hAnsiTheme="majorBidi" w:cstheme="majorBidi"/>
          <w:sz w:val="30"/>
          <w:szCs w:val="30"/>
        </w:rPr>
        <w:br/>
      </w:r>
      <w:r w:rsidRPr="00396BC1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35091B" w14:textId="469EA384" w:rsidR="00853783" w:rsidRPr="00396BC1" w:rsidRDefault="00853783" w:rsidP="00FE6DC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BAB1332" w14:textId="534BB8D7" w:rsidR="00853783" w:rsidRPr="00396BC1" w:rsidRDefault="00853783" w:rsidP="00FE6DCA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7E3305" w:rsidRPr="00396BC1">
        <w:rPr>
          <w:rFonts w:asciiTheme="majorBidi" w:hAnsiTheme="majorBidi" w:cstheme="majorBidi"/>
          <w:spacing w:val="-2"/>
          <w:sz w:val="30"/>
          <w:szCs w:val="30"/>
        </w:rPr>
        <w:br/>
      </w:r>
      <w:r w:rsidRPr="00396BC1">
        <w:rPr>
          <w:rFonts w:asciiTheme="majorBidi" w:hAnsiTheme="majorBidi" w:cstheme="majorBidi"/>
          <w:spacing w:val="-2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0C3C75" w14:textId="77777777" w:rsidR="00853783" w:rsidRPr="00396BC1" w:rsidRDefault="00853783" w:rsidP="00853783">
      <w:pPr>
        <w:autoSpaceDE w:val="0"/>
        <w:autoSpaceDN w:val="0"/>
        <w:adjustRightInd w:val="0"/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9781F6F" w14:textId="36E110BA" w:rsidR="00853783" w:rsidRPr="00396BC1" w:rsidRDefault="00853783" w:rsidP="0085378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396BC1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34B92EC" w14:textId="35506265" w:rsidR="009137C8" w:rsidRPr="00396BC1" w:rsidRDefault="009137C8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DB7D81" w14:textId="6A6A9C45" w:rsidR="009137C8" w:rsidRPr="00396BC1" w:rsidRDefault="009137C8" w:rsidP="008537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96BC1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396BC1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396BC1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BF08AF7" w14:textId="650D6074" w:rsidR="00643C4F" w:rsidRDefault="0064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E1B8800" w14:textId="790DB6FB" w:rsidR="00853783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31B013" w14:textId="7EE699F3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6FACFAE8" w14:textId="5A228B65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7CC7180D" w14:textId="7CF29B43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023B52F4" w14:textId="38EA06A0" w:rsidR="00D73BC7" w:rsidRPr="00396BC1" w:rsidRDefault="00D73BC7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30"/>
          <w:szCs w:val="30"/>
        </w:rPr>
      </w:pPr>
    </w:p>
    <w:p w14:paraId="613D4309" w14:textId="77777777" w:rsidR="00853783" w:rsidRPr="00396BC1" w:rsidRDefault="00853783" w:rsidP="00853783">
      <w:pPr>
        <w:tabs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3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  <w:r w:rsidRPr="00396BC1">
        <w:rPr>
          <w:rFonts w:asciiTheme="majorBidi" w:hAnsiTheme="majorBidi" w:cstheme="majorBidi"/>
          <w:sz w:val="30"/>
          <w:szCs w:val="30"/>
          <w:cs/>
        </w:rPr>
        <w:tab/>
      </w:r>
    </w:p>
    <w:p w14:paraId="0641A4B6" w14:textId="77777777" w:rsidR="00853783" w:rsidRPr="00396BC1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F5897EF" w14:textId="7C98A1A7" w:rsidR="00853783" w:rsidRPr="00396BC1" w:rsidRDefault="00853783" w:rsidP="0085378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96BC1" w:rsidRPr="00396BC1">
        <w:rPr>
          <w:rFonts w:asciiTheme="majorBidi" w:hAnsiTheme="majorBidi"/>
          <w:sz w:val="30"/>
          <w:szCs w:val="30"/>
        </w:rPr>
        <w:t>7900</w:t>
      </w:r>
    </w:p>
    <w:p w14:paraId="24C9800C" w14:textId="77777777" w:rsidR="00853783" w:rsidRPr="00396BC1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420621" w14:textId="77777777" w:rsidR="00853783" w:rsidRPr="00396BC1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F1FB8D" w14:textId="77777777" w:rsidR="00853783" w:rsidRPr="00396BC1" w:rsidRDefault="00853783" w:rsidP="00853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96BC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3A29529" w14:textId="77777777" w:rsidR="00E76D61" w:rsidRDefault="00396BC1" w:rsidP="0078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/>
          <w:sz w:val="30"/>
          <w:szCs w:val="30"/>
        </w:rPr>
      </w:pPr>
      <w:r w:rsidRPr="00396BC1">
        <w:rPr>
          <w:rFonts w:asciiTheme="majorBidi" w:hAnsiTheme="majorBidi"/>
          <w:sz w:val="30"/>
          <w:szCs w:val="30"/>
        </w:rPr>
        <w:t>24</w:t>
      </w:r>
      <w:r w:rsidR="00CE404E" w:rsidRPr="00396BC1">
        <w:rPr>
          <w:rFonts w:asciiTheme="majorBidi" w:hAnsiTheme="majorBidi" w:cstheme="majorBidi"/>
          <w:sz w:val="30"/>
          <w:szCs w:val="30"/>
        </w:rPr>
        <w:t xml:space="preserve"> </w:t>
      </w:r>
      <w:r w:rsidR="00CE404E" w:rsidRPr="00396BC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396BC1">
        <w:rPr>
          <w:rFonts w:asciiTheme="majorBidi" w:hAnsiTheme="majorBidi"/>
          <w:sz w:val="30"/>
          <w:szCs w:val="30"/>
        </w:rPr>
        <w:t>2568</w:t>
      </w:r>
    </w:p>
    <w:sectPr w:rsidR="00E76D61" w:rsidSect="00E76D61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F7F5" w14:textId="77777777" w:rsidR="000353F5" w:rsidRDefault="000353F5" w:rsidP="004956B4">
      <w:r>
        <w:separator/>
      </w:r>
    </w:p>
  </w:endnote>
  <w:endnote w:type="continuationSeparator" w:id="0">
    <w:p w14:paraId="501F225A" w14:textId="77777777" w:rsidR="000353F5" w:rsidRDefault="000353F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3872B67A" w:rsidR="006416A6" w:rsidRDefault="006416A6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396BC1" w:rsidRPr="00396BC1">
      <w:rPr>
        <w:rStyle w:val="PageNumber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6416A6" w:rsidRDefault="006416A6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7F19F5AC" w:rsidR="006416A6" w:rsidRPr="002A3393" w:rsidRDefault="00396BC1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396BC1">
      <w:rPr>
        <w:rFonts w:ascii="Angsana New" w:hAnsi="Angsana New"/>
        <w:sz w:val="30"/>
        <w:szCs w:val="30"/>
      </w:rPr>
      <w:t>2</w:t>
    </w:r>
  </w:p>
  <w:p w14:paraId="33DD5FCC" w14:textId="77777777" w:rsidR="006416A6" w:rsidRDefault="00641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50910" w14:textId="77777777" w:rsidR="00532020" w:rsidRDefault="005320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7892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A0158F" w14:textId="41F3A474" w:rsidR="006416A6" w:rsidRPr="005F01E5" w:rsidRDefault="006416A6" w:rsidP="005F01E5">
        <w:pPr>
          <w:pStyle w:val="Footer"/>
          <w:tabs>
            <w:tab w:val="center" w:pos="4802"/>
            <w:tab w:val="left" w:pos="5280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5F01E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01E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01E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96BC1" w:rsidRPr="00396BC1">
          <w:rPr>
            <w:rFonts w:asciiTheme="majorBidi" w:hAnsiTheme="majorBidi"/>
            <w:noProof/>
            <w:sz w:val="30"/>
            <w:szCs w:val="30"/>
          </w:rPr>
          <w:t>3</w:t>
        </w:r>
        <w:r w:rsidRPr="005F01E5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9EA07" w14:textId="28BA03BD" w:rsidR="00AC77D9" w:rsidRDefault="00AC77D9" w:rsidP="006F3EA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E2A09D8" w:rsidR="006416A6" w:rsidRPr="00922DA7" w:rsidRDefault="006416A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396BC1" w:rsidRPr="00396BC1">
          <w:rPr>
            <w:rFonts w:asciiTheme="majorBidi" w:hAnsiTheme="majorBidi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109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4A949B" w14:textId="77777777" w:rsidR="00532020" w:rsidRPr="00532020" w:rsidRDefault="00532020" w:rsidP="006F3E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3202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3202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3202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3202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3202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D8E5" w14:textId="77777777" w:rsidR="000353F5" w:rsidRDefault="000353F5" w:rsidP="004956B4">
      <w:r>
        <w:separator/>
      </w:r>
    </w:p>
  </w:footnote>
  <w:footnote w:type="continuationSeparator" w:id="0">
    <w:p w14:paraId="1C5EB1B2" w14:textId="77777777" w:rsidR="000353F5" w:rsidRDefault="000353F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714E7" w14:textId="77777777" w:rsidR="00532020" w:rsidRDefault="00532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554F" w14:textId="2BBB8C85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0A9578" w14:textId="1214FD8E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4FE5B6" w14:textId="762C48A3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EB8709" w14:textId="77777777" w:rsidR="00877948" w:rsidRPr="00877948" w:rsidRDefault="00877948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F198" w14:textId="54A7F6A7" w:rsidR="0064598C" w:rsidRPr="0064598C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AE53C9" w14:textId="1CD12E2C" w:rsidR="0064598C" w:rsidRPr="0064598C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FE513E5" w14:textId="3238FDBA" w:rsidR="0064598C" w:rsidRPr="0064598C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F6A91A0" w14:textId="466184C9" w:rsidR="0064598C" w:rsidRPr="0064598C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62FEECF" w14:textId="17E9423C" w:rsidR="0064598C" w:rsidRPr="0064598C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A9EB2C3" w14:textId="77777777" w:rsidR="0064598C" w:rsidRPr="0064598C" w:rsidRDefault="0064598C" w:rsidP="0064598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89C58" w14:textId="77777777" w:rsidR="00AC77D9" w:rsidRPr="00877948" w:rsidRDefault="00AC77D9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29609" w14:textId="77777777" w:rsidR="00AC77D9" w:rsidRPr="00877948" w:rsidRDefault="00AC77D9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A2CEB4" w14:textId="77777777" w:rsidR="00AC77D9" w:rsidRPr="00877948" w:rsidRDefault="00AC77D9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E0BDE9" w14:textId="77777777" w:rsidR="00AC77D9" w:rsidRPr="00877948" w:rsidRDefault="00AC77D9" w:rsidP="008779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501EF" w14:textId="77777777" w:rsidR="0064598C" w:rsidRDefault="0064598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E3E" w14:textId="008A4443" w:rsidR="006416A6" w:rsidRPr="00580EAF" w:rsidRDefault="006416A6" w:rsidP="00580EAF">
    <w:pPr>
      <w:pStyle w:val="Header"/>
      <w:rPr>
        <w:rFonts w:asciiTheme="majorBidi" w:hAnsiTheme="majorBidi" w:cstheme="majorBidi"/>
        <w:sz w:val="32"/>
        <w:szCs w:val="32"/>
      </w:rPr>
    </w:pPr>
  </w:p>
  <w:p w14:paraId="0F824DA1" w14:textId="77777777" w:rsidR="00580EAF" w:rsidRPr="00580EAF" w:rsidRDefault="00580EAF" w:rsidP="00580EAF">
    <w:pPr>
      <w:pStyle w:val="Header"/>
      <w:rPr>
        <w:rFonts w:asciiTheme="majorBidi" w:hAnsiTheme="majorBidi" w:cstheme="majorBidi"/>
        <w:sz w:val="32"/>
        <w:szCs w:val="32"/>
      </w:rPr>
    </w:pPr>
  </w:p>
  <w:p w14:paraId="40FDBD8F" w14:textId="77777777" w:rsidR="00580EAF" w:rsidRPr="00580EAF" w:rsidRDefault="00580EAF" w:rsidP="00580EAF">
    <w:pPr>
      <w:pStyle w:val="Header"/>
      <w:rPr>
        <w:rFonts w:asciiTheme="majorBidi" w:hAnsiTheme="majorBidi" w:cstheme="majorBidi"/>
        <w:sz w:val="32"/>
        <w:szCs w:val="32"/>
      </w:rPr>
    </w:pPr>
  </w:p>
  <w:p w14:paraId="6C69C15D" w14:textId="77777777" w:rsidR="00580EAF" w:rsidRPr="00580EAF" w:rsidRDefault="00580EAF" w:rsidP="00580EA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8A3D" w14:textId="77777777" w:rsidR="00532020" w:rsidRPr="00532020" w:rsidRDefault="00532020">
    <w:pPr>
      <w:pStyle w:val="Header"/>
      <w:rPr>
        <w:rFonts w:asciiTheme="majorBidi" w:hAnsiTheme="majorBidi" w:cstheme="majorBidi"/>
        <w:sz w:val="32"/>
        <w:szCs w:val="32"/>
      </w:rPr>
    </w:pPr>
  </w:p>
  <w:p w14:paraId="79FDBB37" w14:textId="77777777" w:rsidR="00532020" w:rsidRPr="00532020" w:rsidRDefault="00532020">
    <w:pPr>
      <w:pStyle w:val="Header"/>
      <w:rPr>
        <w:rFonts w:asciiTheme="majorBidi" w:hAnsiTheme="majorBidi" w:cstheme="majorBidi"/>
        <w:sz w:val="32"/>
        <w:szCs w:val="32"/>
      </w:rPr>
    </w:pPr>
  </w:p>
  <w:p w14:paraId="37F8C4D3" w14:textId="77777777" w:rsidR="00532020" w:rsidRPr="00532020" w:rsidRDefault="00532020">
    <w:pPr>
      <w:pStyle w:val="Header"/>
      <w:rPr>
        <w:rFonts w:asciiTheme="majorBidi" w:hAnsiTheme="majorBidi" w:cstheme="majorBidi"/>
        <w:sz w:val="32"/>
        <w:szCs w:val="32"/>
      </w:rPr>
    </w:pPr>
  </w:p>
  <w:p w14:paraId="68FDE7E3" w14:textId="77777777" w:rsidR="00532020" w:rsidRPr="00532020" w:rsidRDefault="0053202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3062"/>
    <w:multiLevelType w:val="multilevel"/>
    <w:tmpl w:val="F628E1B0"/>
    <w:lvl w:ilvl="0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1270ADA6"/>
    <w:lvl w:ilvl="0" w:tplc="9E14F22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146537"/>
    <w:multiLevelType w:val="multilevel"/>
    <w:tmpl w:val="8F52AD8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652A4396"/>
    <w:multiLevelType w:val="multilevel"/>
    <w:tmpl w:val="B066B3E6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092924191">
    <w:abstractNumId w:val="6"/>
  </w:num>
  <w:num w:numId="2" w16cid:durableId="1900093972">
    <w:abstractNumId w:val="5"/>
  </w:num>
  <w:num w:numId="3" w16cid:durableId="2144812457">
    <w:abstractNumId w:val="9"/>
  </w:num>
  <w:num w:numId="4" w16cid:durableId="1439373048">
    <w:abstractNumId w:val="7"/>
  </w:num>
  <w:num w:numId="5" w16cid:durableId="500241213">
    <w:abstractNumId w:val="8"/>
  </w:num>
  <w:num w:numId="6" w16cid:durableId="860432240">
    <w:abstractNumId w:val="3"/>
  </w:num>
  <w:num w:numId="7" w16cid:durableId="1875733391">
    <w:abstractNumId w:val="2"/>
  </w:num>
  <w:num w:numId="8" w16cid:durableId="1953857112">
    <w:abstractNumId w:val="0"/>
  </w:num>
  <w:num w:numId="9" w16cid:durableId="1622490503">
    <w:abstractNumId w:val="1"/>
  </w:num>
  <w:num w:numId="10" w16cid:durableId="1140154180">
    <w:abstractNumId w:val="4"/>
  </w:num>
  <w:num w:numId="11" w16cid:durableId="388379364">
    <w:abstractNumId w:val="20"/>
  </w:num>
  <w:num w:numId="12" w16cid:durableId="1145244353">
    <w:abstractNumId w:val="14"/>
  </w:num>
  <w:num w:numId="13" w16cid:durableId="1335957622">
    <w:abstractNumId w:val="24"/>
  </w:num>
  <w:num w:numId="14" w16cid:durableId="2088191719">
    <w:abstractNumId w:val="18"/>
  </w:num>
  <w:num w:numId="15" w16cid:durableId="632708645">
    <w:abstractNumId w:val="21"/>
  </w:num>
  <w:num w:numId="16" w16cid:durableId="1306087616">
    <w:abstractNumId w:val="25"/>
  </w:num>
  <w:num w:numId="17" w16cid:durableId="1982884457">
    <w:abstractNumId w:val="26"/>
  </w:num>
  <w:num w:numId="18" w16cid:durableId="1508247044">
    <w:abstractNumId w:val="16"/>
  </w:num>
  <w:num w:numId="19" w16cid:durableId="1121262425">
    <w:abstractNumId w:val="12"/>
  </w:num>
  <w:num w:numId="20" w16cid:durableId="1140150517">
    <w:abstractNumId w:val="17"/>
  </w:num>
  <w:num w:numId="21" w16cid:durableId="1826706128">
    <w:abstractNumId w:val="27"/>
  </w:num>
  <w:num w:numId="22" w16cid:durableId="122772016">
    <w:abstractNumId w:val="22"/>
  </w:num>
  <w:num w:numId="23" w16cid:durableId="488909234">
    <w:abstractNumId w:val="11"/>
  </w:num>
  <w:num w:numId="24" w16cid:durableId="1145589212">
    <w:abstractNumId w:val="23"/>
  </w:num>
  <w:num w:numId="25" w16cid:durableId="1496997483">
    <w:abstractNumId w:val="19"/>
  </w:num>
  <w:num w:numId="26" w16cid:durableId="2127115161">
    <w:abstractNumId w:val="17"/>
  </w:num>
  <w:num w:numId="27" w16cid:durableId="1182427700">
    <w:abstractNumId w:val="17"/>
  </w:num>
  <w:num w:numId="28" w16cid:durableId="588739911">
    <w:abstractNumId w:val="17"/>
  </w:num>
  <w:num w:numId="29" w16cid:durableId="657071575">
    <w:abstractNumId w:val="17"/>
  </w:num>
  <w:num w:numId="30" w16cid:durableId="784009293">
    <w:abstractNumId w:val="17"/>
  </w:num>
  <w:num w:numId="31" w16cid:durableId="510223946">
    <w:abstractNumId w:val="5"/>
  </w:num>
  <w:num w:numId="32" w16cid:durableId="1693189869">
    <w:abstractNumId w:val="13"/>
  </w:num>
  <w:num w:numId="33" w16cid:durableId="786892197">
    <w:abstractNumId w:val="10"/>
  </w:num>
  <w:num w:numId="34" w16cid:durableId="1177958697">
    <w:abstractNumId w:val="5"/>
  </w:num>
  <w:num w:numId="35" w16cid:durableId="1488008416">
    <w:abstractNumId w:val="5"/>
  </w:num>
  <w:num w:numId="36" w16cid:durableId="1797139584">
    <w:abstractNumId w:val="5"/>
  </w:num>
  <w:num w:numId="37" w16cid:durableId="864945126">
    <w:abstractNumId w:val="5"/>
  </w:num>
  <w:num w:numId="38" w16cid:durableId="459151884">
    <w:abstractNumId w:val="5"/>
  </w:num>
  <w:num w:numId="39" w16cid:durableId="606889400">
    <w:abstractNumId w:val="5"/>
  </w:num>
  <w:num w:numId="40" w16cid:durableId="1101414710">
    <w:abstractNumId w:val="5"/>
  </w:num>
  <w:num w:numId="41" w16cid:durableId="1758865066">
    <w:abstractNumId w:val="15"/>
  </w:num>
  <w:num w:numId="42" w16cid:durableId="1264802357">
    <w:abstractNumId w:val="5"/>
  </w:num>
  <w:num w:numId="43" w16cid:durableId="107047634">
    <w:abstractNumId w:val="5"/>
  </w:num>
  <w:num w:numId="44" w16cid:durableId="665787321">
    <w:abstractNumId w:val="5"/>
  </w:num>
  <w:num w:numId="45" w16cid:durableId="1697996412">
    <w:abstractNumId w:val="5"/>
  </w:num>
  <w:num w:numId="46" w16cid:durableId="1833259288">
    <w:abstractNumId w:val="5"/>
  </w:num>
  <w:num w:numId="47" w16cid:durableId="1220050662">
    <w:abstractNumId w:val="16"/>
  </w:num>
  <w:num w:numId="48" w16cid:durableId="13819060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2762447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11A8"/>
    <w:rsid w:val="00001857"/>
    <w:rsid w:val="000019C7"/>
    <w:rsid w:val="00002354"/>
    <w:rsid w:val="000033DF"/>
    <w:rsid w:val="000035D9"/>
    <w:rsid w:val="000036B5"/>
    <w:rsid w:val="00004766"/>
    <w:rsid w:val="00004F9D"/>
    <w:rsid w:val="0000511D"/>
    <w:rsid w:val="00005142"/>
    <w:rsid w:val="0000568B"/>
    <w:rsid w:val="00005D1E"/>
    <w:rsid w:val="00006AEA"/>
    <w:rsid w:val="00006FE4"/>
    <w:rsid w:val="00007339"/>
    <w:rsid w:val="000079C9"/>
    <w:rsid w:val="00007CD8"/>
    <w:rsid w:val="00010112"/>
    <w:rsid w:val="000102C2"/>
    <w:rsid w:val="000103DE"/>
    <w:rsid w:val="00010C0F"/>
    <w:rsid w:val="00011D4E"/>
    <w:rsid w:val="00011F0E"/>
    <w:rsid w:val="00012A97"/>
    <w:rsid w:val="0001345C"/>
    <w:rsid w:val="0001397F"/>
    <w:rsid w:val="00013AEB"/>
    <w:rsid w:val="00013CDA"/>
    <w:rsid w:val="00013CF3"/>
    <w:rsid w:val="00013FF3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0C3"/>
    <w:rsid w:val="0001738F"/>
    <w:rsid w:val="00020255"/>
    <w:rsid w:val="00020386"/>
    <w:rsid w:val="00020D31"/>
    <w:rsid w:val="00021759"/>
    <w:rsid w:val="0002184C"/>
    <w:rsid w:val="00021AAB"/>
    <w:rsid w:val="0002239F"/>
    <w:rsid w:val="0002264D"/>
    <w:rsid w:val="000226D4"/>
    <w:rsid w:val="000229CB"/>
    <w:rsid w:val="000230BF"/>
    <w:rsid w:val="0002315C"/>
    <w:rsid w:val="00023DA4"/>
    <w:rsid w:val="00023E11"/>
    <w:rsid w:val="00024053"/>
    <w:rsid w:val="0002407F"/>
    <w:rsid w:val="0002461E"/>
    <w:rsid w:val="00024AF0"/>
    <w:rsid w:val="00024B16"/>
    <w:rsid w:val="00024DB2"/>
    <w:rsid w:val="00024DC1"/>
    <w:rsid w:val="00024EDB"/>
    <w:rsid w:val="00024F6C"/>
    <w:rsid w:val="000250DE"/>
    <w:rsid w:val="000254AA"/>
    <w:rsid w:val="000259DD"/>
    <w:rsid w:val="000260E9"/>
    <w:rsid w:val="000265F5"/>
    <w:rsid w:val="00026B7F"/>
    <w:rsid w:val="000302A3"/>
    <w:rsid w:val="000304A7"/>
    <w:rsid w:val="000314D7"/>
    <w:rsid w:val="00031E87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6D2"/>
    <w:rsid w:val="000347EA"/>
    <w:rsid w:val="00034A33"/>
    <w:rsid w:val="00034E66"/>
    <w:rsid w:val="0003518D"/>
    <w:rsid w:val="000353F5"/>
    <w:rsid w:val="00035AA5"/>
    <w:rsid w:val="00036644"/>
    <w:rsid w:val="00036BBA"/>
    <w:rsid w:val="00036E0D"/>
    <w:rsid w:val="000371C1"/>
    <w:rsid w:val="00037288"/>
    <w:rsid w:val="000373FD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3520"/>
    <w:rsid w:val="00043F17"/>
    <w:rsid w:val="00044183"/>
    <w:rsid w:val="000441CB"/>
    <w:rsid w:val="000442E1"/>
    <w:rsid w:val="000444A2"/>
    <w:rsid w:val="000444B4"/>
    <w:rsid w:val="0004495D"/>
    <w:rsid w:val="00045E99"/>
    <w:rsid w:val="00046386"/>
    <w:rsid w:val="00047C68"/>
    <w:rsid w:val="00047D1B"/>
    <w:rsid w:val="000500CE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6"/>
    <w:rsid w:val="00052B4D"/>
    <w:rsid w:val="00052C07"/>
    <w:rsid w:val="00053076"/>
    <w:rsid w:val="00053885"/>
    <w:rsid w:val="00053D5D"/>
    <w:rsid w:val="0005498A"/>
    <w:rsid w:val="00055960"/>
    <w:rsid w:val="000559D3"/>
    <w:rsid w:val="00055ABE"/>
    <w:rsid w:val="00055D36"/>
    <w:rsid w:val="00055D63"/>
    <w:rsid w:val="00055ED1"/>
    <w:rsid w:val="00056A32"/>
    <w:rsid w:val="0005724D"/>
    <w:rsid w:val="000574A8"/>
    <w:rsid w:val="000574DA"/>
    <w:rsid w:val="00057765"/>
    <w:rsid w:val="00057952"/>
    <w:rsid w:val="00057F85"/>
    <w:rsid w:val="000606BA"/>
    <w:rsid w:val="000607A1"/>
    <w:rsid w:val="00060808"/>
    <w:rsid w:val="00060CC4"/>
    <w:rsid w:val="000614BA"/>
    <w:rsid w:val="00061F33"/>
    <w:rsid w:val="00061FB6"/>
    <w:rsid w:val="00062089"/>
    <w:rsid w:val="000622B0"/>
    <w:rsid w:val="00063891"/>
    <w:rsid w:val="000646A7"/>
    <w:rsid w:val="00064A91"/>
    <w:rsid w:val="000652AB"/>
    <w:rsid w:val="000656E1"/>
    <w:rsid w:val="00065947"/>
    <w:rsid w:val="00065C80"/>
    <w:rsid w:val="00066494"/>
    <w:rsid w:val="000667AC"/>
    <w:rsid w:val="0006685C"/>
    <w:rsid w:val="00067D22"/>
    <w:rsid w:val="00070444"/>
    <w:rsid w:val="000705BC"/>
    <w:rsid w:val="000708B2"/>
    <w:rsid w:val="00070B6A"/>
    <w:rsid w:val="00070EA0"/>
    <w:rsid w:val="00071217"/>
    <w:rsid w:val="00071746"/>
    <w:rsid w:val="0007195D"/>
    <w:rsid w:val="00071F7E"/>
    <w:rsid w:val="00072B4C"/>
    <w:rsid w:val="00072D76"/>
    <w:rsid w:val="00072EE8"/>
    <w:rsid w:val="000730CF"/>
    <w:rsid w:val="0007428E"/>
    <w:rsid w:val="000744FA"/>
    <w:rsid w:val="00075017"/>
    <w:rsid w:val="0007508F"/>
    <w:rsid w:val="0007509B"/>
    <w:rsid w:val="000751B4"/>
    <w:rsid w:val="000754D3"/>
    <w:rsid w:val="000754E2"/>
    <w:rsid w:val="00075730"/>
    <w:rsid w:val="00075835"/>
    <w:rsid w:val="0007685F"/>
    <w:rsid w:val="00076874"/>
    <w:rsid w:val="000773E5"/>
    <w:rsid w:val="00077404"/>
    <w:rsid w:val="00077526"/>
    <w:rsid w:val="000775F1"/>
    <w:rsid w:val="00077D3C"/>
    <w:rsid w:val="0008009C"/>
    <w:rsid w:val="000800C2"/>
    <w:rsid w:val="000803D5"/>
    <w:rsid w:val="00080402"/>
    <w:rsid w:val="00080E84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BB"/>
    <w:rsid w:val="000844F9"/>
    <w:rsid w:val="000848FB"/>
    <w:rsid w:val="00084D20"/>
    <w:rsid w:val="00085479"/>
    <w:rsid w:val="000855FE"/>
    <w:rsid w:val="00085CC3"/>
    <w:rsid w:val="00085DF1"/>
    <w:rsid w:val="000868B0"/>
    <w:rsid w:val="00086931"/>
    <w:rsid w:val="00086A38"/>
    <w:rsid w:val="00086B6C"/>
    <w:rsid w:val="00087C9A"/>
    <w:rsid w:val="00087D88"/>
    <w:rsid w:val="00090D45"/>
    <w:rsid w:val="0009207A"/>
    <w:rsid w:val="000921C9"/>
    <w:rsid w:val="0009298B"/>
    <w:rsid w:val="00092BFA"/>
    <w:rsid w:val="00093430"/>
    <w:rsid w:val="000938A2"/>
    <w:rsid w:val="00093B31"/>
    <w:rsid w:val="000945EE"/>
    <w:rsid w:val="00094F0F"/>
    <w:rsid w:val="0009599E"/>
    <w:rsid w:val="00095EED"/>
    <w:rsid w:val="00096205"/>
    <w:rsid w:val="0009669B"/>
    <w:rsid w:val="00096AAA"/>
    <w:rsid w:val="0009756E"/>
    <w:rsid w:val="00097844"/>
    <w:rsid w:val="00097AD6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251"/>
    <w:rsid w:val="000A332E"/>
    <w:rsid w:val="000A34B2"/>
    <w:rsid w:val="000A4297"/>
    <w:rsid w:val="000A4EDC"/>
    <w:rsid w:val="000A50EA"/>
    <w:rsid w:val="000A53F1"/>
    <w:rsid w:val="000A5B9A"/>
    <w:rsid w:val="000A6343"/>
    <w:rsid w:val="000A65E8"/>
    <w:rsid w:val="000A69AC"/>
    <w:rsid w:val="000A6C35"/>
    <w:rsid w:val="000A6D82"/>
    <w:rsid w:val="000A701C"/>
    <w:rsid w:val="000A71F3"/>
    <w:rsid w:val="000A77AF"/>
    <w:rsid w:val="000B0471"/>
    <w:rsid w:val="000B0AC4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5F25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4F0"/>
    <w:rsid w:val="000C19BF"/>
    <w:rsid w:val="000C19D6"/>
    <w:rsid w:val="000C2064"/>
    <w:rsid w:val="000C2198"/>
    <w:rsid w:val="000C26EB"/>
    <w:rsid w:val="000C27C0"/>
    <w:rsid w:val="000C282B"/>
    <w:rsid w:val="000C2B81"/>
    <w:rsid w:val="000C3B20"/>
    <w:rsid w:val="000C3B93"/>
    <w:rsid w:val="000C40EE"/>
    <w:rsid w:val="000C485D"/>
    <w:rsid w:val="000C4A0F"/>
    <w:rsid w:val="000C52C6"/>
    <w:rsid w:val="000C5436"/>
    <w:rsid w:val="000C55A1"/>
    <w:rsid w:val="000C5BDF"/>
    <w:rsid w:val="000C5F7E"/>
    <w:rsid w:val="000C63B0"/>
    <w:rsid w:val="000C659C"/>
    <w:rsid w:val="000C66A0"/>
    <w:rsid w:val="000C6B54"/>
    <w:rsid w:val="000C6C3E"/>
    <w:rsid w:val="000C6CAF"/>
    <w:rsid w:val="000C6D34"/>
    <w:rsid w:val="000C6EB5"/>
    <w:rsid w:val="000C7AF4"/>
    <w:rsid w:val="000D10D2"/>
    <w:rsid w:val="000D1685"/>
    <w:rsid w:val="000D19D2"/>
    <w:rsid w:val="000D1AB9"/>
    <w:rsid w:val="000D227A"/>
    <w:rsid w:val="000D263E"/>
    <w:rsid w:val="000D2741"/>
    <w:rsid w:val="000D299F"/>
    <w:rsid w:val="000D32D3"/>
    <w:rsid w:val="000D3338"/>
    <w:rsid w:val="000D3B95"/>
    <w:rsid w:val="000D3C78"/>
    <w:rsid w:val="000D3F65"/>
    <w:rsid w:val="000D40E1"/>
    <w:rsid w:val="000D41FB"/>
    <w:rsid w:val="000D41FC"/>
    <w:rsid w:val="000D4238"/>
    <w:rsid w:val="000D5B82"/>
    <w:rsid w:val="000D68E4"/>
    <w:rsid w:val="000D6996"/>
    <w:rsid w:val="000D6AA0"/>
    <w:rsid w:val="000D79DC"/>
    <w:rsid w:val="000D7E35"/>
    <w:rsid w:val="000D7F56"/>
    <w:rsid w:val="000D7F70"/>
    <w:rsid w:val="000E01CC"/>
    <w:rsid w:val="000E0393"/>
    <w:rsid w:val="000E091E"/>
    <w:rsid w:val="000E0B7C"/>
    <w:rsid w:val="000E2820"/>
    <w:rsid w:val="000E28BB"/>
    <w:rsid w:val="000E2C2C"/>
    <w:rsid w:val="000E3128"/>
    <w:rsid w:val="000E3919"/>
    <w:rsid w:val="000E3D13"/>
    <w:rsid w:val="000E3EE3"/>
    <w:rsid w:val="000E469C"/>
    <w:rsid w:val="000E4768"/>
    <w:rsid w:val="000E58AD"/>
    <w:rsid w:val="000E58CA"/>
    <w:rsid w:val="000E5F92"/>
    <w:rsid w:val="000E6119"/>
    <w:rsid w:val="000E660C"/>
    <w:rsid w:val="000E6C84"/>
    <w:rsid w:val="000E6CEA"/>
    <w:rsid w:val="000E74E0"/>
    <w:rsid w:val="000E780C"/>
    <w:rsid w:val="000E7E13"/>
    <w:rsid w:val="000F0197"/>
    <w:rsid w:val="000F0644"/>
    <w:rsid w:val="000F156B"/>
    <w:rsid w:val="000F1BC5"/>
    <w:rsid w:val="000F204E"/>
    <w:rsid w:val="000F21D9"/>
    <w:rsid w:val="000F25D6"/>
    <w:rsid w:val="000F2957"/>
    <w:rsid w:val="000F460E"/>
    <w:rsid w:val="000F4F7D"/>
    <w:rsid w:val="000F5654"/>
    <w:rsid w:val="000F578D"/>
    <w:rsid w:val="000F59A0"/>
    <w:rsid w:val="000F5B5A"/>
    <w:rsid w:val="000F603F"/>
    <w:rsid w:val="000F6FC8"/>
    <w:rsid w:val="000F717C"/>
    <w:rsid w:val="000F719F"/>
    <w:rsid w:val="000F71CF"/>
    <w:rsid w:val="000F72B9"/>
    <w:rsid w:val="00100A04"/>
    <w:rsid w:val="00100BFC"/>
    <w:rsid w:val="00101294"/>
    <w:rsid w:val="00101860"/>
    <w:rsid w:val="0010202E"/>
    <w:rsid w:val="0010265A"/>
    <w:rsid w:val="00102843"/>
    <w:rsid w:val="00102DF6"/>
    <w:rsid w:val="001034A9"/>
    <w:rsid w:val="00103934"/>
    <w:rsid w:val="001039CA"/>
    <w:rsid w:val="0010471A"/>
    <w:rsid w:val="001054E9"/>
    <w:rsid w:val="00105CB6"/>
    <w:rsid w:val="00106726"/>
    <w:rsid w:val="001077AA"/>
    <w:rsid w:val="001077C4"/>
    <w:rsid w:val="00107C7E"/>
    <w:rsid w:val="00107D5C"/>
    <w:rsid w:val="00107F27"/>
    <w:rsid w:val="00107F71"/>
    <w:rsid w:val="0011002C"/>
    <w:rsid w:val="00110ADA"/>
    <w:rsid w:val="00110E2B"/>
    <w:rsid w:val="00112478"/>
    <w:rsid w:val="0011352C"/>
    <w:rsid w:val="0011377A"/>
    <w:rsid w:val="00114C99"/>
    <w:rsid w:val="00115345"/>
    <w:rsid w:val="00115AF2"/>
    <w:rsid w:val="00116508"/>
    <w:rsid w:val="001167FE"/>
    <w:rsid w:val="001168AA"/>
    <w:rsid w:val="00116E62"/>
    <w:rsid w:val="00116ECB"/>
    <w:rsid w:val="001175AD"/>
    <w:rsid w:val="00120302"/>
    <w:rsid w:val="00120843"/>
    <w:rsid w:val="00120EA5"/>
    <w:rsid w:val="00121A25"/>
    <w:rsid w:val="0012270F"/>
    <w:rsid w:val="001232A1"/>
    <w:rsid w:val="0012351B"/>
    <w:rsid w:val="001237F4"/>
    <w:rsid w:val="00123C72"/>
    <w:rsid w:val="0012455D"/>
    <w:rsid w:val="00124623"/>
    <w:rsid w:val="001257C3"/>
    <w:rsid w:val="00125C78"/>
    <w:rsid w:val="00125C86"/>
    <w:rsid w:val="00125E60"/>
    <w:rsid w:val="00125F9A"/>
    <w:rsid w:val="00126215"/>
    <w:rsid w:val="00126C10"/>
    <w:rsid w:val="00127299"/>
    <w:rsid w:val="00130AD0"/>
    <w:rsid w:val="00130E34"/>
    <w:rsid w:val="00131020"/>
    <w:rsid w:val="001312FC"/>
    <w:rsid w:val="0013149A"/>
    <w:rsid w:val="00131B51"/>
    <w:rsid w:val="00131CBD"/>
    <w:rsid w:val="00132190"/>
    <w:rsid w:val="00132A23"/>
    <w:rsid w:val="001330AB"/>
    <w:rsid w:val="001339A5"/>
    <w:rsid w:val="00134555"/>
    <w:rsid w:val="00135461"/>
    <w:rsid w:val="0013577F"/>
    <w:rsid w:val="00135AE0"/>
    <w:rsid w:val="00136683"/>
    <w:rsid w:val="0013702B"/>
    <w:rsid w:val="0013709D"/>
    <w:rsid w:val="00137100"/>
    <w:rsid w:val="0013776A"/>
    <w:rsid w:val="00137FB6"/>
    <w:rsid w:val="0014032C"/>
    <w:rsid w:val="001409EB"/>
    <w:rsid w:val="00140B2C"/>
    <w:rsid w:val="00140FB7"/>
    <w:rsid w:val="0014198E"/>
    <w:rsid w:val="00141EA5"/>
    <w:rsid w:val="001421BF"/>
    <w:rsid w:val="00142550"/>
    <w:rsid w:val="001428EC"/>
    <w:rsid w:val="00142CBE"/>
    <w:rsid w:val="001435A4"/>
    <w:rsid w:val="00143735"/>
    <w:rsid w:val="00144287"/>
    <w:rsid w:val="00144704"/>
    <w:rsid w:val="00144948"/>
    <w:rsid w:val="00144BC0"/>
    <w:rsid w:val="001459C9"/>
    <w:rsid w:val="001462F8"/>
    <w:rsid w:val="00146429"/>
    <w:rsid w:val="00146AD8"/>
    <w:rsid w:val="00146DD7"/>
    <w:rsid w:val="001472BD"/>
    <w:rsid w:val="001477C9"/>
    <w:rsid w:val="00147A0C"/>
    <w:rsid w:val="00147F33"/>
    <w:rsid w:val="0015018B"/>
    <w:rsid w:val="00150A2B"/>
    <w:rsid w:val="001515C9"/>
    <w:rsid w:val="00151622"/>
    <w:rsid w:val="00151A36"/>
    <w:rsid w:val="001522AE"/>
    <w:rsid w:val="00152B69"/>
    <w:rsid w:val="00152D09"/>
    <w:rsid w:val="00153A34"/>
    <w:rsid w:val="001542BE"/>
    <w:rsid w:val="001549B6"/>
    <w:rsid w:val="00155314"/>
    <w:rsid w:val="001557C8"/>
    <w:rsid w:val="001561BD"/>
    <w:rsid w:val="0015675B"/>
    <w:rsid w:val="00156FD3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2B1C"/>
    <w:rsid w:val="00163200"/>
    <w:rsid w:val="00163365"/>
    <w:rsid w:val="00163989"/>
    <w:rsid w:val="001641CF"/>
    <w:rsid w:val="00164B8D"/>
    <w:rsid w:val="00164BB8"/>
    <w:rsid w:val="00164CDE"/>
    <w:rsid w:val="00164DD2"/>
    <w:rsid w:val="00165B40"/>
    <w:rsid w:val="00165C6B"/>
    <w:rsid w:val="001663B8"/>
    <w:rsid w:val="00166BFF"/>
    <w:rsid w:val="00166CCE"/>
    <w:rsid w:val="0016711F"/>
    <w:rsid w:val="00167612"/>
    <w:rsid w:val="00167812"/>
    <w:rsid w:val="00167FCA"/>
    <w:rsid w:val="0017000B"/>
    <w:rsid w:val="0017003E"/>
    <w:rsid w:val="00170231"/>
    <w:rsid w:val="0017035D"/>
    <w:rsid w:val="0017053A"/>
    <w:rsid w:val="001706A6"/>
    <w:rsid w:val="00170BEA"/>
    <w:rsid w:val="00170CCA"/>
    <w:rsid w:val="0017118A"/>
    <w:rsid w:val="00171314"/>
    <w:rsid w:val="00171D05"/>
    <w:rsid w:val="00172656"/>
    <w:rsid w:val="001726A7"/>
    <w:rsid w:val="0017353E"/>
    <w:rsid w:val="0017360E"/>
    <w:rsid w:val="001736EC"/>
    <w:rsid w:val="00174C19"/>
    <w:rsid w:val="00174F12"/>
    <w:rsid w:val="00175C98"/>
    <w:rsid w:val="001762F1"/>
    <w:rsid w:val="00176ED2"/>
    <w:rsid w:val="001778D1"/>
    <w:rsid w:val="00177DEE"/>
    <w:rsid w:val="0018003E"/>
    <w:rsid w:val="001801C9"/>
    <w:rsid w:val="00180315"/>
    <w:rsid w:val="0018073E"/>
    <w:rsid w:val="001808C6"/>
    <w:rsid w:val="00180B2F"/>
    <w:rsid w:val="00180D23"/>
    <w:rsid w:val="00181373"/>
    <w:rsid w:val="0018159A"/>
    <w:rsid w:val="00182643"/>
    <w:rsid w:val="001829C5"/>
    <w:rsid w:val="00182F32"/>
    <w:rsid w:val="00183146"/>
    <w:rsid w:val="001833E7"/>
    <w:rsid w:val="001833FE"/>
    <w:rsid w:val="00184878"/>
    <w:rsid w:val="00184C34"/>
    <w:rsid w:val="00184E13"/>
    <w:rsid w:val="00185014"/>
    <w:rsid w:val="001853F3"/>
    <w:rsid w:val="00185C49"/>
    <w:rsid w:val="001861BF"/>
    <w:rsid w:val="001869D7"/>
    <w:rsid w:val="0018784F"/>
    <w:rsid w:val="00187EF3"/>
    <w:rsid w:val="00190731"/>
    <w:rsid w:val="00190BF3"/>
    <w:rsid w:val="00190F26"/>
    <w:rsid w:val="00191218"/>
    <w:rsid w:val="001915C6"/>
    <w:rsid w:val="0019168F"/>
    <w:rsid w:val="001918A6"/>
    <w:rsid w:val="00191B63"/>
    <w:rsid w:val="00192018"/>
    <w:rsid w:val="0019226A"/>
    <w:rsid w:val="001927EE"/>
    <w:rsid w:val="001928D0"/>
    <w:rsid w:val="001929B0"/>
    <w:rsid w:val="00192B86"/>
    <w:rsid w:val="00192D25"/>
    <w:rsid w:val="00192E77"/>
    <w:rsid w:val="00192F51"/>
    <w:rsid w:val="00193708"/>
    <w:rsid w:val="00193C3A"/>
    <w:rsid w:val="00193F5D"/>
    <w:rsid w:val="001946B1"/>
    <w:rsid w:val="00194901"/>
    <w:rsid w:val="00194BD3"/>
    <w:rsid w:val="00194D84"/>
    <w:rsid w:val="00195282"/>
    <w:rsid w:val="00195930"/>
    <w:rsid w:val="001959CA"/>
    <w:rsid w:val="001968D2"/>
    <w:rsid w:val="00196E01"/>
    <w:rsid w:val="00197444"/>
    <w:rsid w:val="00197EC9"/>
    <w:rsid w:val="001A035B"/>
    <w:rsid w:val="001A0AE4"/>
    <w:rsid w:val="001A10AC"/>
    <w:rsid w:val="001A1ADB"/>
    <w:rsid w:val="001A2363"/>
    <w:rsid w:val="001A28EB"/>
    <w:rsid w:val="001A3988"/>
    <w:rsid w:val="001A470A"/>
    <w:rsid w:val="001A4857"/>
    <w:rsid w:val="001A4AF9"/>
    <w:rsid w:val="001A4E85"/>
    <w:rsid w:val="001A5113"/>
    <w:rsid w:val="001A57E3"/>
    <w:rsid w:val="001A58A8"/>
    <w:rsid w:val="001A593B"/>
    <w:rsid w:val="001A5B3F"/>
    <w:rsid w:val="001A6E30"/>
    <w:rsid w:val="001A7801"/>
    <w:rsid w:val="001B0271"/>
    <w:rsid w:val="001B03D7"/>
    <w:rsid w:val="001B0957"/>
    <w:rsid w:val="001B10FE"/>
    <w:rsid w:val="001B11AE"/>
    <w:rsid w:val="001B1C98"/>
    <w:rsid w:val="001B1E7B"/>
    <w:rsid w:val="001B2C72"/>
    <w:rsid w:val="001B2EAA"/>
    <w:rsid w:val="001B32CB"/>
    <w:rsid w:val="001B330F"/>
    <w:rsid w:val="001B364C"/>
    <w:rsid w:val="001B3BF3"/>
    <w:rsid w:val="001B4551"/>
    <w:rsid w:val="001B4EAC"/>
    <w:rsid w:val="001B586B"/>
    <w:rsid w:val="001B58BD"/>
    <w:rsid w:val="001B593C"/>
    <w:rsid w:val="001B6335"/>
    <w:rsid w:val="001B651A"/>
    <w:rsid w:val="001B7A1A"/>
    <w:rsid w:val="001C0116"/>
    <w:rsid w:val="001C0711"/>
    <w:rsid w:val="001C07EB"/>
    <w:rsid w:val="001C16DA"/>
    <w:rsid w:val="001C1ADE"/>
    <w:rsid w:val="001C1D16"/>
    <w:rsid w:val="001C1EC0"/>
    <w:rsid w:val="001C20A1"/>
    <w:rsid w:val="001C2217"/>
    <w:rsid w:val="001C247B"/>
    <w:rsid w:val="001C29DC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5FE6"/>
    <w:rsid w:val="001C6A2D"/>
    <w:rsid w:val="001C6E3F"/>
    <w:rsid w:val="001C6F00"/>
    <w:rsid w:val="001C7140"/>
    <w:rsid w:val="001C7291"/>
    <w:rsid w:val="001C72A0"/>
    <w:rsid w:val="001D00C2"/>
    <w:rsid w:val="001D0188"/>
    <w:rsid w:val="001D0406"/>
    <w:rsid w:val="001D0CE5"/>
    <w:rsid w:val="001D1027"/>
    <w:rsid w:val="001D1214"/>
    <w:rsid w:val="001D13A6"/>
    <w:rsid w:val="001D27F6"/>
    <w:rsid w:val="001D38A2"/>
    <w:rsid w:val="001D392C"/>
    <w:rsid w:val="001D4216"/>
    <w:rsid w:val="001D4459"/>
    <w:rsid w:val="001D5000"/>
    <w:rsid w:val="001D558F"/>
    <w:rsid w:val="001D59E8"/>
    <w:rsid w:val="001D5B90"/>
    <w:rsid w:val="001D5DF0"/>
    <w:rsid w:val="001D6315"/>
    <w:rsid w:val="001D6434"/>
    <w:rsid w:val="001D6603"/>
    <w:rsid w:val="001D66FB"/>
    <w:rsid w:val="001D6BEE"/>
    <w:rsid w:val="001D6EAC"/>
    <w:rsid w:val="001D7310"/>
    <w:rsid w:val="001D7728"/>
    <w:rsid w:val="001E0423"/>
    <w:rsid w:val="001E04F0"/>
    <w:rsid w:val="001E078F"/>
    <w:rsid w:val="001E0B38"/>
    <w:rsid w:val="001E0DBD"/>
    <w:rsid w:val="001E1084"/>
    <w:rsid w:val="001E10E3"/>
    <w:rsid w:val="001E1C75"/>
    <w:rsid w:val="001E1D15"/>
    <w:rsid w:val="001E22CA"/>
    <w:rsid w:val="001E234B"/>
    <w:rsid w:val="001E24E4"/>
    <w:rsid w:val="001E29B0"/>
    <w:rsid w:val="001E2B5B"/>
    <w:rsid w:val="001E2EB2"/>
    <w:rsid w:val="001E3061"/>
    <w:rsid w:val="001E33D9"/>
    <w:rsid w:val="001E3F13"/>
    <w:rsid w:val="001E3FF7"/>
    <w:rsid w:val="001E68B7"/>
    <w:rsid w:val="001E6E4C"/>
    <w:rsid w:val="001E77BB"/>
    <w:rsid w:val="001E789C"/>
    <w:rsid w:val="001E7B77"/>
    <w:rsid w:val="001E7E5E"/>
    <w:rsid w:val="001F0A9C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EF4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1F7F3C"/>
    <w:rsid w:val="002000C2"/>
    <w:rsid w:val="00200639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3384"/>
    <w:rsid w:val="00203470"/>
    <w:rsid w:val="0020435D"/>
    <w:rsid w:val="00204B6D"/>
    <w:rsid w:val="00204B8E"/>
    <w:rsid w:val="00204D9D"/>
    <w:rsid w:val="002052C2"/>
    <w:rsid w:val="00205348"/>
    <w:rsid w:val="002054D4"/>
    <w:rsid w:val="002055C1"/>
    <w:rsid w:val="002064F3"/>
    <w:rsid w:val="00207BFB"/>
    <w:rsid w:val="0021000E"/>
    <w:rsid w:val="002100D4"/>
    <w:rsid w:val="00210192"/>
    <w:rsid w:val="0021019A"/>
    <w:rsid w:val="0021056F"/>
    <w:rsid w:val="00210573"/>
    <w:rsid w:val="002109BC"/>
    <w:rsid w:val="00210B6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4A6B"/>
    <w:rsid w:val="00214E29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068"/>
    <w:rsid w:val="00220347"/>
    <w:rsid w:val="00220925"/>
    <w:rsid w:val="00220E32"/>
    <w:rsid w:val="00220FE0"/>
    <w:rsid w:val="002211C5"/>
    <w:rsid w:val="00221929"/>
    <w:rsid w:val="002223AF"/>
    <w:rsid w:val="0022271C"/>
    <w:rsid w:val="00222B19"/>
    <w:rsid w:val="00222EFB"/>
    <w:rsid w:val="0022512B"/>
    <w:rsid w:val="002255A6"/>
    <w:rsid w:val="00225865"/>
    <w:rsid w:val="002258CD"/>
    <w:rsid w:val="00225C9C"/>
    <w:rsid w:val="00226024"/>
    <w:rsid w:val="002263E6"/>
    <w:rsid w:val="00226436"/>
    <w:rsid w:val="00226B54"/>
    <w:rsid w:val="00226F3C"/>
    <w:rsid w:val="00227041"/>
    <w:rsid w:val="002271F7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B23"/>
    <w:rsid w:val="00233402"/>
    <w:rsid w:val="002334F9"/>
    <w:rsid w:val="0023350A"/>
    <w:rsid w:val="00233D34"/>
    <w:rsid w:val="002341AB"/>
    <w:rsid w:val="00234567"/>
    <w:rsid w:val="00234B73"/>
    <w:rsid w:val="00235A63"/>
    <w:rsid w:val="00235BDD"/>
    <w:rsid w:val="00236473"/>
    <w:rsid w:val="00236B55"/>
    <w:rsid w:val="00237758"/>
    <w:rsid w:val="00240217"/>
    <w:rsid w:val="002403E8"/>
    <w:rsid w:val="00240402"/>
    <w:rsid w:val="00241662"/>
    <w:rsid w:val="00241682"/>
    <w:rsid w:val="002417F3"/>
    <w:rsid w:val="00241AF8"/>
    <w:rsid w:val="00241F97"/>
    <w:rsid w:val="00242FA2"/>
    <w:rsid w:val="002435BA"/>
    <w:rsid w:val="00243757"/>
    <w:rsid w:val="00243C40"/>
    <w:rsid w:val="00243EBF"/>
    <w:rsid w:val="0024411E"/>
    <w:rsid w:val="002441D2"/>
    <w:rsid w:val="002443E9"/>
    <w:rsid w:val="002447E8"/>
    <w:rsid w:val="00244C57"/>
    <w:rsid w:val="00244C95"/>
    <w:rsid w:val="0024554A"/>
    <w:rsid w:val="0024624C"/>
    <w:rsid w:val="00246255"/>
    <w:rsid w:val="0024693E"/>
    <w:rsid w:val="0024698C"/>
    <w:rsid w:val="00246B08"/>
    <w:rsid w:val="00246BAC"/>
    <w:rsid w:val="002470C5"/>
    <w:rsid w:val="00247140"/>
    <w:rsid w:val="002479BF"/>
    <w:rsid w:val="00247EC9"/>
    <w:rsid w:val="00250852"/>
    <w:rsid w:val="00250A93"/>
    <w:rsid w:val="00250D61"/>
    <w:rsid w:val="0025133F"/>
    <w:rsid w:val="002513F8"/>
    <w:rsid w:val="00251C60"/>
    <w:rsid w:val="002520CD"/>
    <w:rsid w:val="002521A0"/>
    <w:rsid w:val="00252626"/>
    <w:rsid w:val="00252793"/>
    <w:rsid w:val="00252AAF"/>
    <w:rsid w:val="002533DB"/>
    <w:rsid w:val="00253EFE"/>
    <w:rsid w:val="00253F59"/>
    <w:rsid w:val="00254C63"/>
    <w:rsid w:val="00254FEE"/>
    <w:rsid w:val="002550EF"/>
    <w:rsid w:val="00255AAA"/>
    <w:rsid w:val="002560A2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4AA"/>
    <w:rsid w:val="0026582F"/>
    <w:rsid w:val="00265993"/>
    <w:rsid w:val="00265A63"/>
    <w:rsid w:val="00265AEA"/>
    <w:rsid w:val="00266699"/>
    <w:rsid w:val="002667FE"/>
    <w:rsid w:val="002669DC"/>
    <w:rsid w:val="00266BA6"/>
    <w:rsid w:val="00267052"/>
    <w:rsid w:val="002674B5"/>
    <w:rsid w:val="00270C87"/>
    <w:rsid w:val="00270CFF"/>
    <w:rsid w:val="0027163A"/>
    <w:rsid w:val="00271F48"/>
    <w:rsid w:val="0027224E"/>
    <w:rsid w:val="002724A9"/>
    <w:rsid w:val="00272CCA"/>
    <w:rsid w:val="00273067"/>
    <w:rsid w:val="00273184"/>
    <w:rsid w:val="0027387D"/>
    <w:rsid w:val="00273948"/>
    <w:rsid w:val="00273CE7"/>
    <w:rsid w:val="00273FE3"/>
    <w:rsid w:val="002740E8"/>
    <w:rsid w:val="0027432A"/>
    <w:rsid w:val="00275011"/>
    <w:rsid w:val="00275509"/>
    <w:rsid w:val="00275F65"/>
    <w:rsid w:val="0027688D"/>
    <w:rsid w:val="00277A2C"/>
    <w:rsid w:val="00277FA4"/>
    <w:rsid w:val="0028005C"/>
    <w:rsid w:val="00280E61"/>
    <w:rsid w:val="00280FB2"/>
    <w:rsid w:val="00281B76"/>
    <w:rsid w:val="002824C2"/>
    <w:rsid w:val="0028322D"/>
    <w:rsid w:val="0028367A"/>
    <w:rsid w:val="002841FB"/>
    <w:rsid w:val="00284543"/>
    <w:rsid w:val="00284845"/>
    <w:rsid w:val="002850DA"/>
    <w:rsid w:val="00285618"/>
    <w:rsid w:val="002857D8"/>
    <w:rsid w:val="00285DE1"/>
    <w:rsid w:val="0028633E"/>
    <w:rsid w:val="00287A41"/>
    <w:rsid w:val="00287F92"/>
    <w:rsid w:val="00290639"/>
    <w:rsid w:val="00290E05"/>
    <w:rsid w:val="002911F6"/>
    <w:rsid w:val="002914F5"/>
    <w:rsid w:val="00291A59"/>
    <w:rsid w:val="00291AA8"/>
    <w:rsid w:val="00291FAC"/>
    <w:rsid w:val="00292225"/>
    <w:rsid w:val="00292FD7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7599"/>
    <w:rsid w:val="002976EE"/>
    <w:rsid w:val="00297AA8"/>
    <w:rsid w:val="00297D2C"/>
    <w:rsid w:val="002A0909"/>
    <w:rsid w:val="002A1931"/>
    <w:rsid w:val="002A213D"/>
    <w:rsid w:val="002A29FA"/>
    <w:rsid w:val="002A3393"/>
    <w:rsid w:val="002A4903"/>
    <w:rsid w:val="002A535A"/>
    <w:rsid w:val="002A548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5B7"/>
    <w:rsid w:val="002B1741"/>
    <w:rsid w:val="002B1F9B"/>
    <w:rsid w:val="002B227E"/>
    <w:rsid w:val="002B2A66"/>
    <w:rsid w:val="002B3A83"/>
    <w:rsid w:val="002B3A94"/>
    <w:rsid w:val="002B3AE1"/>
    <w:rsid w:val="002B3D30"/>
    <w:rsid w:val="002B4678"/>
    <w:rsid w:val="002B46F1"/>
    <w:rsid w:val="002B4C00"/>
    <w:rsid w:val="002B4DC2"/>
    <w:rsid w:val="002B5647"/>
    <w:rsid w:val="002B5796"/>
    <w:rsid w:val="002B5CB8"/>
    <w:rsid w:val="002B6ACD"/>
    <w:rsid w:val="002B73E1"/>
    <w:rsid w:val="002B759A"/>
    <w:rsid w:val="002B7EFC"/>
    <w:rsid w:val="002B7F8E"/>
    <w:rsid w:val="002C06F8"/>
    <w:rsid w:val="002C0C9C"/>
    <w:rsid w:val="002C0D86"/>
    <w:rsid w:val="002C134B"/>
    <w:rsid w:val="002C13BE"/>
    <w:rsid w:val="002C19E1"/>
    <w:rsid w:val="002C2049"/>
    <w:rsid w:val="002C21F0"/>
    <w:rsid w:val="002C2540"/>
    <w:rsid w:val="002C31B5"/>
    <w:rsid w:val="002C356C"/>
    <w:rsid w:val="002C3683"/>
    <w:rsid w:val="002C3725"/>
    <w:rsid w:val="002C3F60"/>
    <w:rsid w:val="002C40ED"/>
    <w:rsid w:val="002C44EA"/>
    <w:rsid w:val="002C452B"/>
    <w:rsid w:val="002C4B7A"/>
    <w:rsid w:val="002C4CDA"/>
    <w:rsid w:val="002C4E90"/>
    <w:rsid w:val="002C5673"/>
    <w:rsid w:val="002C629A"/>
    <w:rsid w:val="002C6322"/>
    <w:rsid w:val="002C68D4"/>
    <w:rsid w:val="002C70A6"/>
    <w:rsid w:val="002C7281"/>
    <w:rsid w:val="002C77CD"/>
    <w:rsid w:val="002C78DC"/>
    <w:rsid w:val="002C7A5B"/>
    <w:rsid w:val="002C7C4F"/>
    <w:rsid w:val="002D0469"/>
    <w:rsid w:val="002D0CA5"/>
    <w:rsid w:val="002D0E72"/>
    <w:rsid w:val="002D11CE"/>
    <w:rsid w:val="002D1665"/>
    <w:rsid w:val="002D1927"/>
    <w:rsid w:val="002D1AAF"/>
    <w:rsid w:val="002D1FE7"/>
    <w:rsid w:val="002D31DD"/>
    <w:rsid w:val="002D33D8"/>
    <w:rsid w:val="002D4368"/>
    <w:rsid w:val="002D4B4A"/>
    <w:rsid w:val="002D5013"/>
    <w:rsid w:val="002D5A6B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022F"/>
    <w:rsid w:val="002E0725"/>
    <w:rsid w:val="002E0B0E"/>
    <w:rsid w:val="002E10D2"/>
    <w:rsid w:val="002E1417"/>
    <w:rsid w:val="002E1D29"/>
    <w:rsid w:val="002E2301"/>
    <w:rsid w:val="002E2640"/>
    <w:rsid w:val="002E2783"/>
    <w:rsid w:val="002E2AE4"/>
    <w:rsid w:val="002E30E6"/>
    <w:rsid w:val="002E3AB4"/>
    <w:rsid w:val="002E3B8D"/>
    <w:rsid w:val="002E3D55"/>
    <w:rsid w:val="002E4209"/>
    <w:rsid w:val="002E4240"/>
    <w:rsid w:val="002E449B"/>
    <w:rsid w:val="002E5055"/>
    <w:rsid w:val="002E54CA"/>
    <w:rsid w:val="002E595B"/>
    <w:rsid w:val="002E6D2E"/>
    <w:rsid w:val="002E6FC7"/>
    <w:rsid w:val="002E765B"/>
    <w:rsid w:val="002E78A8"/>
    <w:rsid w:val="002E7E21"/>
    <w:rsid w:val="002E7E73"/>
    <w:rsid w:val="002F0966"/>
    <w:rsid w:val="002F1148"/>
    <w:rsid w:val="002F1485"/>
    <w:rsid w:val="002F176A"/>
    <w:rsid w:val="002F1A8F"/>
    <w:rsid w:val="002F1B11"/>
    <w:rsid w:val="002F1CD1"/>
    <w:rsid w:val="002F233D"/>
    <w:rsid w:val="002F2BE2"/>
    <w:rsid w:val="002F2E77"/>
    <w:rsid w:val="002F3B73"/>
    <w:rsid w:val="002F5305"/>
    <w:rsid w:val="002F5435"/>
    <w:rsid w:val="002F5B7A"/>
    <w:rsid w:val="002F5D73"/>
    <w:rsid w:val="002F60F6"/>
    <w:rsid w:val="002F6DF5"/>
    <w:rsid w:val="002F75EF"/>
    <w:rsid w:val="002F7FDB"/>
    <w:rsid w:val="00300121"/>
    <w:rsid w:val="003008A2"/>
    <w:rsid w:val="003008D3"/>
    <w:rsid w:val="003009B4"/>
    <w:rsid w:val="00300FE9"/>
    <w:rsid w:val="003011E0"/>
    <w:rsid w:val="003013E0"/>
    <w:rsid w:val="00301ACB"/>
    <w:rsid w:val="00302038"/>
    <w:rsid w:val="0030208F"/>
    <w:rsid w:val="003021D7"/>
    <w:rsid w:val="003023D4"/>
    <w:rsid w:val="00303449"/>
    <w:rsid w:val="003037A6"/>
    <w:rsid w:val="00303964"/>
    <w:rsid w:val="00304043"/>
    <w:rsid w:val="00304637"/>
    <w:rsid w:val="00305033"/>
    <w:rsid w:val="0030514E"/>
    <w:rsid w:val="003057D6"/>
    <w:rsid w:val="00305961"/>
    <w:rsid w:val="0030645F"/>
    <w:rsid w:val="00306CFA"/>
    <w:rsid w:val="00307592"/>
    <w:rsid w:val="003077D0"/>
    <w:rsid w:val="003105D5"/>
    <w:rsid w:val="00310F95"/>
    <w:rsid w:val="00311115"/>
    <w:rsid w:val="0031176D"/>
    <w:rsid w:val="00311BF8"/>
    <w:rsid w:val="00311E62"/>
    <w:rsid w:val="003125BD"/>
    <w:rsid w:val="00312748"/>
    <w:rsid w:val="00312827"/>
    <w:rsid w:val="003128B8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7D9"/>
    <w:rsid w:val="00317069"/>
    <w:rsid w:val="003171E7"/>
    <w:rsid w:val="00317628"/>
    <w:rsid w:val="00317668"/>
    <w:rsid w:val="00320005"/>
    <w:rsid w:val="00320197"/>
    <w:rsid w:val="003204A5"/>
    <w:rsid w:val="00320D87"/>
    <w:rsid w:val="0032187C"/>
    <w:rsid w:val="00323285"/>
    <w:rsid w:val="00323E8D"/>
    <w:rsid w:val="00324711"/>
    <w:rsid w:val="003261B9"/>
    <w:rsid w:val="0032679C"/>
    <w:rsid w:val="00326F21"/>
    <w:rsid w:val="003271F2"/>
    <w:rsid w:val="0032733A"/>
    <w:rsid w:val="00327EB8"/>
    <w:rsid w:val="00330556"/>
    <w:rsid w:val="003306BC"/>
    <w:rsid w:val="003311E3"/>
    <w:rsid w:val="003318DF"/>
    <w:rsid w:val="003318F3"/>
    <w:rsid w:val="00331D8D"/>
    <w:rsid w:val="00332626"/>
    <w:rsid w:val="00332813"/>
    <w:rsid w:val="00332B1B"/>
    <w:rsid w:val="00332BA1"/>
    <w:rsid w:val="00335913"/>
    <w:rsid w:val="00335C55"/>
    <w:rsid w:val="00335C78"/>
    <w:rsid w:val="003363D0"/>
    <w:rsid w:val="00336A4B"/>
    <w:rsid w:val="00337840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791"/>
    <w:rsid w:val="003467D9"/>
    <w:rsid w:val="00346B19"/>
    <w:rsid w:val="00347023"/>
    <w:rsid w:val="003470F4"/>
    <w:rsid w:val="003475D5"/>
    <w:rsid w:val="00347686"/>
    <w:rsid w:val="00350BC9"/>
    <w:rsid w:val="00351635"/>
    <w:rsid w:val="003517E3"/>
    <w:rsid w:val="0035193A"/>
    <w:rsid w:val="00351C28"/>
    <w:rsid w:val="0035351B"/>
    <w:rsid w:val="0035359B"/>
    <w:rsid w:val="0035389F"/>
    <w:rsid w:val="003539F8"/>
    <w:rsid w:val="00353FFB"/>
    <w:rsid w:val="003540A0"/>
    <w:rsid w:val="003548AF"/>
    <w:rsid w:val="0035496E"/>
    <w:rsid w:val="00354B6F"/>
    <w:rsid w:val="00354DED"/>
    <w:rsid w:val="00354EA3"/>
    <w:rsid w:val="003550DB"/>
    <w:rsid w:val="00355F66"/>
    <w:rsid w:val="003566BB"/>
    <w:rsid w:val="00356781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5CCF"/>
    <w:rsid w:val="003663BE"/>
    <w:rsid w:val="00366B67"/>
    <w:rsid w:val="003702CD"/>
    <w:rsid w:val="0037092B"/>
    <w:rsid w:val="00370A28"/>
    <w:rsid w:val="00370AE7"/>
    <w:rsid w:val="00370E0F"/>
    <w:rsid w:val="003712D0"/>
    <w:rsid w:val="00371E1C"/>
    <w:rsid w:val="00373D15"/>
    <w:rsid w:val="00374A94"/>
    <w:rsid w:val="00375CC1"/>
    <w:rsid w:val="00376684"/>
    <w:rsid w:val="00376D9B"/>
    <w:rsid w:val="00376E63"/>
    <w:rsid w:val="00376F7A"/>
    <w:rsid w:val="00377231"/>
    <w:rsid w:val="00377F73"/>
    <w:rsid w:val="0038030A"/>
    <w:rsid w:val="003804EB"/>
    <w:rsid w:val="0038131E"/>
    <w:rsid w:val="0038163B"/>
    <w:rsid w:val="003819BA"/>
    <w:rsid w:val="00381C0D"/>
    <w:rsid w:val="003820C4"/>
    <w:rsid w:val="003821BA"/>
    <w:rsid w:val="003822EB"/>
    <w:rsid w:val="0038280A"/>
    <w:rsid w:val="00382949"/>
    <w:rsid w:val="00382975"/>
    <w:rsid w:val="0038312A"/>
    <w:rsid w:val="003836E4"/>
    <w:rsid w:val="00384884"/>
    <w:rsid w:val="00384A5C"/>
    <w:rsid w:val="0038504E"/>
    <w:rsid w:val="0038581A"/>
    <w:rsid w:val="00385A3B"/>
    <w:rsid w:val="00385ADF"/>
    <w:rsid w:val="00385FDF"/>
    <w:rsid w:val="003860C0"/>
    <w:rsid w:val="00386D6C"/>
    <w:rsid w:val="00387BDC"/>
    <w:rsid w:val="00387EF6"/>
    <w:rsid w:val="00390675"/>
    <w:rsid w:val="00391131"/>
    <w:rsid w:val="00391CFF"/>
    <w:rsid w:val="00391D76"/>
    <w:rsid w:val="00391DD2"/>
    <w:rsid w:val="00391E7C"/>
    <w:rsid w:val="00391FA3"/>
    <w:rsid w:val="00391FBA"/>
    <w:rsid w:val="00392507"/>
    <w:rsid w:val="0039323E"/>
    <w:rsid w:val="003937CB"/>
    <w:rsid w:val="00393898"/>
    <w:rsid w:val="00393D8C"/>
    <w:rsid w:val="00394E13"/>
    <w:rsid w:val="00394EA3"/>
    <w:rsid w:val="00395B6B"/>
    <w:rsid w:val="00396BC1"/>
    <w:rsid w:val="003974D1"/>
    <w:rsid w:val="00397B46"/>
    <w:rsid w:val="00397E63"/>
    <w:rsid w:val="00397F91"/>
    <w:rsid w:val="003A06C7"/>
    <w:rsid w:val="003A0F32"/>
    <w:rsid w:val="003A1C50"/>
    <w:rsid w:val="003A1E8A"/>
    <w:rsid w:val="003A1EFB"/>
    <w:rsid w:val="003A2436"/>
    <w:rsid w:val="003A26E0"/>
    <w:rsid w:val="003A2A81"/>
    <w:rsid w:val="003A2B46"/>
    <w:rsid w:val="003A2C27"/>
    <w:rsid w:val="003A34FB"/>
    <w:rsid w:val="003A3BFC"/>
    <w:rsid w:val="003A3BFF"/>
    <w:rsid w:val="003A442E"/>
    <w:rsid w:val="003A44CA"/>
    <w:rsid w:val="003A456F"/>
    <w:rsid w:val="003A4D1C"/>
    <w:rsid w:val="003A54F3"/>
    <w:rsid w:val="003A60D9"/>
    <w:rsid w:val="003A617F"/>
    <w:rsid w:val="003A61B6"/>
    <w:rsid w:val="003A654F"/>
    <w:rsid w:val="003A6631"/>
    <w:rsid w:val="003A6F06"/>
    <w:rsid w:val="003A7034"/>
    <w:rsid w:val="003A7194"/>
    <w:rsid w:val="003A72EA"/>
    <w:rsid w:val="003A7A18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241"/>
    <w:rsid w:val="003B47C7"/>
    <w:rsid w:val="003B4A45"/>
    <w:rsid w:val="003B4E8C"/>
    <w:rsid w:val="003B5340"/>
    <w:rsid w:val="003B574B"/>
    <w:rsid w:val="003B57D6"/>
    <w:rsid w:val="003B5DDA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E9"/>
    <w:rsid w:val="003C626D"/>
    <w:rsid w:val="003C6BD8"/>
    <w:rsid w:val="003C6CF8"/>
    <w:rsid w:val="003C7AD8"/>
    <w:rsid w:val="003C7FCB"/>
    <w:rsid w:val="003D01B7"/>
    <w:rsid w:val="003D0D17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7BB"/>
    <w:rsid w:val="003D5B17"/>
    <w:rsid w:val="003D5F44"/>
    <w:rsid w:val="003D6545"/>
    <w:rsid w:val="003D6EFB"/>
    <w:rsid w:val="003D73C6"/>
    <w:rsid w:val="003D7909"/>
    <w:rsid w:val="003D7D4A"/>
    <w:rsid w:val="003D7DFC"/>
    <w:rsid w:val="003E038C"/>
    <w:rsid w:val="003E0B8C"/>
    <w:rsid w:val="003E0C7F"/>
    <w:rsid w:val="003E0E93"/>
    <w:rsid w:val="003E0EA6"/>
    <w:rsid w:val="003E14C3"/>
    <w:rsid w:val="003E16AD"/>
    <w:rsid w:val="003E18A1"/>
    <w:rsid w:val="003E1B1F"/>
    <w:rsid w:val="003E1BD4"/>
    <w:rsid w:val="003E222F"/>
    <w:rsid w:val="003E2473"/>
    <w:rsid w:val="003E3497"/>
    <w:rsid w:val="003E36BC"/>
    <w:rsid w:val="003E44BE"/>
    <w:rsid w:val="003E50E4"/>
    <w:rsid w:val="003E5129"/>
    <w:rsid w:val="003E5F4F"/>
    <w:rsid w:val="003E605E"/>
    <w:rsid w:val="003E67BA"/>
    <w:rsid w:val="003E696E"/>
    <w:rsid w:val="003E6D54"/>
    <w:rsid w:val="003E718B"/>
    <w:rsid w:val="003E7419"/>
    <w:rsid w:val="003F1020"/>
    <w:rsid w:val="003F1420"/>
    <w:rsid w:val="003F159B"/>
    <w:rsid w:val="003F1EF1"/>
    <w:rsid w:val="003F270C"/>
    <w:rsid w:val="003F279A"/>
    <w:rsid w:val="003F288C"/>
    <w:rsid w:val="003F42B8"/>
    <w:rsid w:val="003F4403"/>
    <w:rsid w:val="003F45BF"/>
    <w:rsid w:val="003F475A"/>
    <w:rsid w:val="003F4CAC"/>
    <w:rsid w:val="003F4FB7"/>
    <w:rsid w:val="003F5152"/>
    <w:rsid w:val="003F5673"/>
    <w:rsid w:val="003F5777"/>
    <w:rsid w:val="003F5991"/>
    <w:rsid w:val="003F5993"/>
    <w:rsid w:val="003F5E5E"/>
    <w:rsid w:val="003F64D0"/>
    <w:rsid w:val="003F6EF4"/>
    <w:rsid w:val="003F7F7A"/>
    <w:rsid w:val="00400247"/>
    <w:rsid w:val="004006F3"/>
    <w:rsid w:val="00400711"/>
    <w:rsid w:val="0040125D"/>
    <w:rsid w:val="00401269"/>
    <w:rsid w:val="004016B3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C9E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1081B"/>
    <w:rsid w:val="00410DA4"/>
    <w:rsid w:val="00410F0B"/>
    <w:rsid w:val="00411604"/>
    <w:rsid w:val="00411D3A"/>
    <w:rsid w:val="00412477"/>
    <w:rsid w:val="004124B7"/>
    <w:rsid w:val="00412CCF"/>
    <w:rsid w:val="004130C9"/>
    <w:rsid w:val="004132E7"/>
    <w:rsid w:val="004136B8"/>
    <w:rsid w:val="00413849"/>
    <w:rsid w:val="00413A63"/>
    <w:rsid w:val="00414946"/>
    <w:rsid w:val="004155F0"/>
    <w:rsid w:val="00415674"/>
    <w:rsid w:val="004157F2"/>
    <w:rsid w:val="00415B74"/>
    <w:rsid w:val="00415CCA"/>
    <w:rsid w:val="00416409"/>
    <w:rsid w:val="004169D0"/>
    <w:rsid w:val="004171D6"/>
    <w:rsid w:val="00417F0A"/>
    <w:rsid w:val="00420375"/>
    <w:rsid w:val="004209C5"/>
    <w:rsid w:val="00420B10"/>
    <w:rsid w:val="004221DD"/>
    <w:rsid w:val="00422B3A"/>
    <w:rsid w:val="0042314F"/>
    <w:rsid w:val="0042343D"/>
    <w:rsid w:val="004243B2"/>
    <w:rsid w:val="0042497E"/>
    <w:rsid w:val="00424E61"/>
    <w:rsid w:val="0042518D"/>
    <w:rsid w:val="00425335"/>
    <w:rsid w:val="0042537F"/>
    <w:rsid w:val="00426010"/>
    <w:rsid w:val="00426500"/>
    <w:rsid w:val="004268E1"/>
    <w:rsid w:val="0042699F"/>
    <w:rsid w:val="00427346"/>
    <w:rsid w:val="00427503"/>
    <w:rsid w:val="004275A4"/>
    <w:rsid w:val="004303EB"/>
    <w:rsid w:val="004303EC"/>
    <w:rsid w:val="004310D0"/>
    <w:rsid w:val="004311D8"/>
    <w:rsid w:val="0043191A"/>
    <w:rsid w:val="0043201B"/>
    <w:rsid w:val="004322ED"/>
    <w:rsid w:val="004326E5"/>
    <w:rsid w:val="0043336E"/>
    <w:rsid w:val="00433750"/>
    <w:rsid w:val="00434C49"/>
    <w:rsid w:val="00434DCB"/>
    <w:rsid w:val="00434E84"/>
    <w:rsid w:val="004351CD"/>
    <w:rsid w:val="004352AF"/>
    <w:rsid w:val="004358F5"/>
    <w:rsid w:val="0043695E"/>
    <w:rsid w:val="00436A4B"/>
    <w:rsid w:val="00436EF7"/>
    <w:rsid w:val="004370C8"/>
    <w:rsid w:val="00437B65"/>
    <w:rsid w:val="004402B2"/>
    <w:rsid w:val="004407D8"/>
    <w:rsid w:val="0044081C"/>
    <w:rsid w:val="00440B0B"/>
    <w:rsid w:val="00440D36"/>
    <w:rsid w:val="004411AC"/>
    <w:rsid w:val="004413DB"/>
    <w:rsid w:val="0044167D"/>
    <w:rsid w:val="00441ED5"/>
    <w:rsid w:val="00442C17"/>
    <w:rsid w:val="00442CCC"/>
    <w:rsid w:val="00442D9D"/>
    <w:rsid w:val="00442E09"/>
    <w:rsid w:val="0044317E"/>
    <w:rsid w:val="0044372A"/>
    <w:rsid w:val="00444068"/>
    <w:rsid w:val="00445CF3"/>
    <w:rsid w:val="00445CFB"/>
    <w:rsid w:val="00446619"/>
    <w:rsid w:val="00446A66"/>
    <w:rsid w:val="00446FAC"/>
    <w:rsid w:val="00447A03"/>
    <w:rsid w:val="00450141"/>
    <w:rsid w:val="00450C0D"/>
    <w:rsid w:val="004510DE"/>
    <w:rsid w:val="00451990"/>
    <w:rsid w:val="004519DF"/>
    <w:rsid w:val="00452556"/>
    <w:rsid w:val="00452AC9"/>
    <w:rsid w:val="00452F0E"/>
    <w:rsid w:val="004531FC"/>
    <w:rsid w:val="00453473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144"/>
    <w:rsid w:val="00460C40"/>
    <w:rsid w:val="004613CD"/>
    <w:rsid w:val="0046154B"/>
    <w:rsid w:val="00461EA1"/>
    <w:rsid w:val="00462282"/>
    <w:rsid w:val="0046237B"/>
    <w:rsid w:val="004637C1"/>
    <w:rsid w:val="00463A0E"/>
    <w:rsid w:val="004642F9"/>
    <w:rsid w:val="0046545A"/>
    <w:rsid w:val="0046595C"/>
    <w:rsid w:val="00465EC2"/>
    <w:rsid w:val="00465F9F"/>
    <w:rsid w:val="0046693C"/>
    <w:rsid w:val="004669DD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2B54"/>
    <w:rsid w:val="00473100"/>
    <w:rsid w:val="00473448"/>
    <w:rsid w:val="004736A8"/>
    <w:rsid w:val="00473B4F"/>
    <w:rsid w:val="00474A11"/>
    <w:rsid w:val="00474B18"/>
    <w:rsid w:val="00474B36"/>
    <w:rsid w:val="004759EB"/>
    <w:rsid w:val="00477276"/>
    <w:rsid w:val="0047737D"/>
    <w:rsid w:val="004774D2"/>
    <w:rsid w:val="00477501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DFC"/>
    <w:rsid w:val="00482D28"/>
    <w:rsid w:val="00482F3E"/>
    <w:rsid w:val="00483350"/>
    <w:rsid w:val="0048336F"/>
    <w:rsid w:val="0048373B"/>
    <w:rsid w:val="004837F2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5FC"/>
    <w:rsid w:val="00487679"/>
    <w:rsid w:val="004877C4"/>
    <w:rsid w:val="00490216"/>
    <w:rsid w:val="004906D7"/>
    <w:rsid w:val="004906F0"/>
    <w:rsid w:val="0049094C"/>
    <w:rsid w:val="00490E8E"/>
    <w:rsid w:val="004910CD"/>
    <w:rsid w:val="004914EF"/>
    <w:rsid w:val="0049166C"/>
    <w:rsid w:val="00492082"/>
    <w:rsid w:val="004924B1"/>
    <w:rsid w:val="0049272B"/>
    <w:rsid w:val="00492BF1"/>
    <w:rsid w:val="004932B0"/>
    <w:rsid w:val="00493E31"/>
    <w:rsid w:val="00494417"/>
    <w:rsid w:val="00494571"/>
    <w:rsid w:val="00494CAB"/>
    <w:rsid w:val="004956B4"/>
    <w:rsid w:val="00495E4E"/>
    <w:rsid w:val="004962C6"/>
    <w:rsid w:val="0049653A"/>
    <w:rsid w:val="0049709D"/>
    <w:rsid w:val="004976F0"/>
    <w:rsid w:val="00497C53"/>
    <w:rsid w:val="004A0953"/>
    <w:rsid w:val="004A1006"/>
    <w:rsid w:val="004A10EC"/>
    <w:rsid w:val="004A117F"/>
    <w:rsid w:val="004A135C"/>
    <w:rsid w:val="004A1875"/>
    <w:rsid w:val="004A1C27"/>
    <w:rsid w:val="004A2205"/>
    <w:rsid w:val="004A228D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6A7D"/>
    <w:rsid w:val="004A7051"/>
    <w:rsid w:val="004A7393"/>
    <w:rsid w:val="004A75E2"/>
    <w:rsid w:val="004A7693"/>
    <w:rsid w:val="004A7A37"/>
    <w:rsid w:val="004A7E5F"/>
    <w:rsid w:val="004B0853"/>
    <w:rsid w:val="004B0A64"/>
    <w:rsid w:val="004B0DAC"/>
    <w:rsid w:val="004B10F2"/>
    <w:rsid w:val="004B1403"/>
    <w:rsid w:val="004B1425"/>
    <w:rsid w:val="004B1F38"/>
    <w:rsid w:val="004B2E8C"/>
    <w:rsid w:val="004B3521"/>
    <w:rsid w:val="004B36F4"/>
    <w:rsid w:val="004B3A7C"/>
    <w:rsid w:val="004B3F7C"/>
    <w:rsid w:val="004B421A"/>
    <w:rsid w:val="004B439F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87C"/>
    <w:rsid w:val="004C1BA3"/>
    <w:rsid w:val="004C1D17"/>
    <w:rsid w:val="004C28BC"/>
    <w:rsid w:val="004C30C7"/>
    <w:rsid w:val="004C32E7"/>
    <w:rsid w:val="004C3A4A"/>
    <w:rsid w:val="004C3B34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37"/>
    <w:rsid w:val="004C6EC7"/>
    <w:rsid w:val="004C7217"/>
    <w:rsid w:val="004C7D83"/>
    <w:rsid w:val="004D01BE"/>
    <w:rsid w:val="004D1200"/>
    <w:rsid w:val="004D1BCE"/>
    <w:rsid w:val="004D2146"/>
    <w:rsid w:val="004D2341"/>
    <w:rsid w:val="004D24AC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C12"/>
    <w:rsid w:val="004D5C65"/>
    <w:rsid w:val="004D5FF6"/>
    <w:rsid w:val="004D6DE2"/>
    <w:rsid w:val="004D6F95"/>
    <w:rsid w:val="004E01BD"/>
    <w:rsid w:val="004E03DC"/>
    <w:rsid w:val="004E0DF6"/>
    <w:rsid w:val="004E11B0"/>
    <w:rsid w:val="004E1564"/>
    <w:rsid w:val="004E16B7"/>
    <w:rsid w:val="004E173D"/>
    <w:rsid w:val="004E19BE"/>
    <w:rsid w:val="004E1EE7"/>
    <w:rsid w:val="004E2087"/>
    <w:rsid w:val="004E2633"/>
    <w:rsid w:val="004E27FA"/>
    <w:rsid w:val="004E2909"/>
    <w:rsid w:val="004E35FA"/>
    <w:rsid w:val="004E3964"/>
    <w:rsid w:val="004E3D33"/>
    <w:rsid w:val="004E3D6A"/>
    <w:rsid w:val="004E3E5E"/>
    <w:rsid w:val="004E4303"/>
    <w:rsid w:val="004E4AE8"/>
    <w:rsid w:val="004E5068"/>
    <w:rsid w:val="004E514C"/>
    <w:rsid w:val="004E51E3"/>
    <w:rsid w:val="004E57BE"/>
    <w:rsid w:val="004E5950"/>
    <w:rsid w:val="004E5B9B"/>
    <w:rsid w:val="004E5EF6"/>
    <w:rsid w:val="004E62D8"/>
    <w:rsid w:val="004E658C"/>
    <w:rsid w:val="004E671A"/>
    <w:rsid w:val="004E7390"/>
    <w:rsid w:val="004E7A32"/>
    <w:rsid w:val="004F0097"/>
    <w:rsid w:val="004F020F"/>
    <w:rsid w:val="004F03AE"/>
    <w:rsid w:val="004F040D"/>
    <w:rsid w:val="004F09DF"/>
    <w:rsid w:val="004F0F2C"/>
    <w:rsid w:val="004F26F9"/>
    <w:rsid w:val="004F2A3C"/>
    <w:rsid w:val="004F2BD0"/>
    <w:rsid w:val="004F2F59"/>
    <w:rsid w:val="004F3083"/>
    <w:rsid w:val="004F332D"/>
    <w:rsid w:val="004F3486"/>
    <w:rsid w:val="004F3582"/>
    <w:rsid w:val="004F3A98"/>
    <w:rsid w:val="004F3EC5"/>
    <w:rsid w:val="004F4656"/>
    <w:rsid w:val="004F5498"/>
    <w:rsid w:val="004F5886"/>
    <w:rsid w:val="004F6248"/>
    <w:rsid w:val="0050010E"/>
    <w:rsid w:val="005011F2"/>
    <w:rsid w:val="005012F0"/>
    <w:rsid w:val="0050146E"/>
    <w:rsid w:val="00501EEF"/>
    <w:rsid w:val="005022F9"/>
    <w:rsid w:val="005023E2"/>
    <w:rsid w:val="0050256B"/>
    <w:rsid w:val="00502632"/>
    <w:rsid w:val="00502958"/>
    <w:rsid w:val="00503991"/>
    <w:rsid w:val="00503C4D"/>
    <w:rsid w:val="00503E19"/>
    <w:rsid w:val="005046A7"/>
    <w:rsid w:val="00505327"/>
    <w:rsid w:val="0050532F"/>
    <w:rsid w:val="0050538D"/>
    <w:rsid w:val="00505699"/>
    <w:rsid w:val="005060F7"/>
    <w:rsid w:val="00506E18"/>
    <w:rsid w:val="0050746A"/>
    <w:rsid w:val="005078E0"/>
    <w:rsid w:val="00507DA3"/>
    <w:rsid w:val="0051083D"/>
    <w:rsid w:val="00510C91"/>
    <w:rsid w:val="005111B6"/>
    <w:rsid w:val="0051129B"/>
    <w:rsid w:val="00511453"/>
    <w:rsid w:val="005116F8"/>
    <w:rsid w:val="00511E73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776"/>
    <w:rsid w:val="00514857"/>
    <w:rsid w:val="00514A7A"/>
    <w:rsid w:val="00514B91"/>
    <w:rsid w:val="00514F9E"/>
    <w:rsid w:val="0051521B"/>
    <w:rsid w:val="0051575F"/>
    <w:rsid w:val="00515944"/>
    <w:rsid w:val="005159DE"/>
    <w:rsid w:val="005159F2"/>
    <w:rsid w:val="00515E2B"/>
    <w:rsid w:val="00516B6D"/>
    <w:rsid w:val="00517639"/>
    <w:rsid w:val="0052035B"/>
    <w:rsid w:val="00520466"/>
    <w:rsid w:val="0052056B"/>
    <w:rsid w:val="00520C39"/>
    <w:rsid w:val="0052195A"/>
    <w:rsid w:val="00521A66"/>
    <w:rsid w:val="00521E09"/>
    <w:rsid w:val="00521F43"/>
    <w:rsid w:val="0052201E"/>
    <w:rsid w:val="00522576"/>
    <w:rsid w:val="0052290B"/>
    <w:rsid w:val="00522A6B"/>
    <w:rsid w:val="00522FA9"/>
    <w:rsid w:val="0052319E"/>
    <w:rsid w:val="00523722"/>
    <w:rsid w:val="005238A2"/>
    <w:rsid w:val="00523D5E"/>
    <w:rsid w:val="00523EB6"/>
    <w:rsid w:val="00523FA6"/>
    <w:rsid w:val="0052400F"/>
    <w:rsid w:val="00524720"/>
    <w:rsid w:val="00524AAD"/>
    <w:rsid w:val="00524B91"/>
    <w:rsid w:val="00525397"/>
    <w:rsid w:val="005255AF"/>
    <w:rsid w:val="005257FE"/>
    <w:rsid w:val="0052631D"/>
    <w:rsid w:val="00526354"/>
    <w:rsid w:val="00526731"/>
    <w:rsid w:val="00526A7B"/>
    <w:rsid w:val="00526A8C"/>
    <w:rsid w:val="005275FA"/>
    <w:rsid w:val="00527822"/>
    <w:rsid w:val="00527C49"/>
    <w:rsid w:val="00530330"/>
    <w:rsid w:val="005303A8"/>
    <w:rsid w:val="00531001"/>
    <w:rsid w:val="005313BD"/>
    <w:rsid w:val="005316C6"/>
    <w:rsid w:val="00531CCB"/>
    <w:rsid w:val="00532020"/>
    <w:rsid w:val="005324D6"/>
    <w:rsid w:val="005329C5"/>
    <w:rsid w:val="005330AB"/>
    <w:rsid w:val="00533A13"/>
    <w:rsid w:val="0053478C"/>
    <w:rsid w:val="005349A5"/>
    <w:rsid w:val="0053523F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6F83"/>
    <w:rsid w:val="0053711B"/>
    <w:rsid w:val="005372F8"/>
    <w:rsid w:val="0053747E"/>
    <w:rsid w:val="00537F5F"/>
    <w:rsid w:val="0054013D"/>
    <w:rsid w:val="0054046A"/>
    <w:rsid w:val="00540D86"/>
    <w:rsid w:val="00541E6D"/>
    <w:rsid w:val="005422EE"/>
    <w:rsid w:val="005423E3"/>
    <w:rsid w:val="00542767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180"/>
    <w:rsid w:val="00550218"/>
    <w:rsid w:val="0055026E"/>
    <w:rsid w:val="00550875"/>
    <w:rsid w:val="005508FF"/>
    <w:rsid w:val="005509C8"/>
    <w:rsid w:val="005510C4"/>
    <w:rsid w:val="00551829"/>
    <w:rsid w:val="005518DA"/>
    <w:rsid w:val="0055237E"/>
    <w:rsid w:val="005528B2"/>
    <w:rsid w:val="0055299C"/>
    <w:rsid w:val="00553D54"/>
    <w:rsid w:val="005551DC"/>
    <w:rsid w:val="00555491"/>
    <w:rsid w:val="0055575E"/>
    <w:rsid w:val="00555B8E"/>
    <w:rsid w:val="00555C98"/>
    <w:rsid w:val="00555F7B"/>
    <w:rsid w:val="005564A0"/>
    <w:rsid w:val="00556AA3"/>
    <w:rsid w:val="00557DE7"/>
    <w:rsid w:val="0056129C"/>
    <w:rsid w:val="00561301"/>
    <w:rsid w:val="005613D8"/>
    <w:rsid w:val="0056152C"/>
    <w:rsid w:val="005618FB"/>
    <w:rsid w:val="00561B56"/>
    <w:rsid w:val="00561DD1"/>
    <w:rsid w:val="005620BE"/>
    <w:rsid w:val="00562335"/>
    <w:rsid w:val="005623CF"/>
    <w:rsid w:val="005628B5"/>
    <w:rsid w:val="00562DA4"/>
    <w:rsid w:val="00562DD3"/>
    <w:rsid w:val="00563341"/>
    <w:rsid w:val="00563626"/>
    <w:rsid w:val="0056392D"/>
    <w:rsid w:val="00563989"/>
    <w:rsid w:val="00563A76"/>
    <w:rsid w:val="00563FE7"/>
    <w:rsid w:val="00564554"/>
    <w:rsid w:val="00564744"/>
    <w:rsid w:val="0056526A"/>
    <w:rsid w:val="0056600E"/>
    <w:rsid w:val="005665CE"/>
    <w:rsid w:val="00567048"/>
    <w:rsid w:val="00570B0B"/>
    <w:rsid w:val="00570CDA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3C9B"/>
    <w:rsid w:val="005740FC"/>
    <w:rsid w:val="005741F8"/>
    <w:rsid w:val="00574288"/>
    <w:rsid w:val="0057467D"/>
    <w:rsid w:val="005749A2"/>
    <w:rsid w:val="00574D2E"/>
    <w:rsid w:val="0057517E"/>
    <w:rsid w:val="0057552F"/>
    <w:rsid w:val="00575A7F"/>
    <w:rsid w:val="00575AAC"/>
    <w:rsid w:val="005760E2"/>
    <w:rsid w:val="0057634D"/>
    <w:rsid w:val="00576C17"/>
    <w:rsid w:val="00576E3A"/>
    <w:rsid w:val="0057739D"/>
    <w:rsid w:val="005775E3"/>
    <w:rsid w:val="00577639"/>
    <w:rsid w:val="0058000D"/>
    <w:rsid w:val="00580A4D"/>
    <w:rsid w:val="00580BBF"/>
    <w:rsid w:val="00580CD7"/>
    <w:rsid w:val="00580E6C"/>
    <w:rsid w:val="00580EAF"/>
    <w:rsid w:val="00580F65"/>
    <w:rsid w:val="00581173"/>
    <w:rsid w:val="005814C7"/>
    <w:rsid w:val="00581DE0"/>
    <w:rsid w:val="005823D9"/>
    <w:rsid w:val="005826F4"/>
    <w:rsid w:val="00582966"/>
    <w:rsid w:val="00582B72"/>
    <w:rsid w:val="00583BCD"/>
    <w:rsid w:val="005843F2"/>
    <w:rsid w:val="005849EC"/>
    <w:rsid w:val="00585257"/>
    <w:rsid w:val="00585347"/>
    <w:rsid w:val="00585790"/>
    <w:rsid w:val="005857CE"/>
    <w:rsid w:val="00585C30"/>
    <w:rsid w:val="00586594"/>
    <w:rsid w:val="00586920"/>
    <w:rsid w:val="00586B2E"/>
    <w:rsid w:val="00586D55"/>
    <w:rsid w:val="00587BFD"/>
    <w:rsid w:val="00590BEE"/>
    <w:rsid w:val="00591359"/>
    <w:rsid w:val="005925D9"/>
    <w:rsid w:val="00592BAC"/>
    <w:rsid w:val="0059308B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0B8"/>
    <w:rsid w:val="00595935"/>
    <w:rsid w:val="00595A42"/>
    <w:rsid w:val="00595AE8"/>
    <w:rsid w:val="00595B19"/>
    <w:rsid w:val="00595D2B"/>
    <w:rsid w:val="005970F3"/>
    <w:rsid w:val="005979AC"/>
    <w:rsid w:val="00597B3B"/>
    <w:rsid w:val="00597B6B"/>
    <w:rsid w:val="00597E28"/>
    <w:rsid w:val="005A0070"/>
    <w:rsid w:val="005A00E7"/>
    <w:rsid w:val="005A01D2"/>
    <w:rsid w:val="005A03C7"/>
    <w:rsid w:val="005A05CD"/>
    <w:rsid w:val="005A0CE1"/>
    <w:rsid w:val="005A0D45"/>
    <w:rsid w:val="005A0EC0"/>
    <w:rsid w:val="005A0F30"/>
    <w:rsid w:val="005A0F92"/>
    <w:rsid w:val="005A18C0"/>
    <w:rsid w:val="005A18EA"/>
    <w:rsid w:val="005A1AA4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022"/>
    <w:rsid w:val="005B2C20"/>
    <w:rsid w:val="005B2FC7"/>
    <w:rsid w:val="005B32EE"/>
    <w:rsid w:val="005B33A5"/>
    <w:rsid w:val="005B3410"/>
    <w:rsid w:val="005B35A8"/>
    <w:rsid w:val="005B3CD2"/>
    <w:rsid w:val="005B40F0"/>
    <w:rsid w:val="005B444B"/>
    <w:rsid w:val="005B49C8"/>
    <w:rsid w:val="005B4A19"/>
    <w:rsid w:val="005B4BE0"/>
    <w:rsid w:val="005B5109"/>
    <w:rsid w:val="005B5212"/>
    <w:rsid w:val="005B5AD4"/>
    <w:rsid w:val="005B5ED6"/>
    <w:rsid w:val="005B615C"/>
    <w:rsid w:val="005B67B5"/>
    <w:rsid w:val="005C060A"/>
    <w:rsid w:val="005C11AB"/>
    <w:rsid w:val="005C19B3"/>
    <w:rsid w:val="005C1BB2"/>
    <w:rsid w:val="005C1D86"/>
    <w:rsid w:val="005C215A"/>
    <w:rsid w:val="005C21AE"/>
    <w:rsid w:val="005C31B6"/>
    <w:rsid w:val="005C3481"/>
    <w:rsid w:val="005C4061"/>
    <w:rsid w:val="005C471F"/>
    <w:rsid w:val="005C4D15"/>
    <w:rsid w:val="005C4EAC"/>
    <w:rsid w:val="005C5090"/>
    <w:rsid w:val="005C5ADB"/>
    <w:rsid w:val="005C5B8B"/>
    <w:rsid w:val="005C5BF2"/>
    <w:rsid w:val="005C5EE4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698"/>
    <w:rsid w:val="005D0B33"/>
    <w:rsid w:val="005D0E39"/>
    <w:rsid w:val="005D0F2F"/>
    <w:rsid w:val="005D21F0"/>
    <w:rsid w:val="005D278E"/>
    <w:rsid w:val="005D2873"/>
    <w:rsid w:val="005D32E7"/>
    <w:rsid w:val="005D3689"/>
    <w:rsid w:val="005D3C61"/>
    <w:rsid w:val="005D418D"/>
    <w:rsid w:val="005D45C1"/>
    <w:rsid w:val="005D480D"/>
    <w:rsid w:val="005D4892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325"/>
    <w:rsid w:val="005D747E"/>
    <w:rsid w:val="005D7CFC"/>
    <w:rsid w:val="005D7DC8"/>
    <w:rsid w:val="005E04A0"/>
    <w:rsid w:val="005E058B"/>
    <w:rsid w:val="005E05B9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96F"/>
    <w:rsid w:val="005E4ADB"/>
    <w:rsid w:val="005E4C30"/>
    <w:rsid w:val="005E4CAA"/>
    <w:rsid w:val="005E4F4B"/>
    <w:rsid w:val="005E4F99"/>
    <w:rsid w:val="005E53E5"/>
    <w:rsid w:val="005E559F"/>
    <w:rsid w:val="005E569E"/>
    <w:rsid w:val="005E5C99"/>
    <w:rsid w:val="005E6366"/>
    <w:rsid w:val="005E63F7"/>
    <w:rsid w:val="005E77D6"/>
    <w:rsid w:val="005E7844"/>
    <w:rsid w:val="005E78AA"/>
    <w:rsid w:val="005E7A89"/>
    <w:rsid w:val="005E7C1D"/>
    <w:rsid w:val="005E7CD2"/>
    <w:rsid w:val="005F01E5"/>
    <w:rsid w:val="005F025E"/>
    <w:rsid w:val="005F0878"/>
    <w:rsid w:val="005F0BEF"/>
    <w:rsid w:val="005F0EBD"/>
    <w:rsid w:val="005F187B"/>
    <w:rsid w:val="005F1BB8"/>
    <w:rsid w:val="005F1BF4"/>
    <w:rsid w:val="005F1C5D"/>
    <w:rsid w:val="005F1C68"/>
    <w:rsid w:val="005F2790"/>
    <w:rsid w:val="005F2B5D"/>
    <w:rsid w:val="005F3232"/>
    <w:rsid w:val="005F3363"/>
    <w:rsid w:val="005F3382"/>
    <w:rsid w:val="005F3AF3"/>
    <w:rsid w:val="005F3AFE"/>
    <w:rsid w:val="005F3D11"/>
    <w:rsid w:val="005F4356"/>
    <w:rsid w:val="005F460B"/>
    <w:rsid w:val="005F4987"/>
    <w:rsid w:val="005F4CDA"/>
    <w:rsid w:val="005F510F"/>
    <w:rsid w:val="005F5420"/>
    <w:rsid w:val="005F59E9"/>
    <w:rsid w:val="005F5B31"/>
    <w:rsid w:val="005F5BA4"/>
    <w:rsid w:val="005F5C76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2FC"/>
    <w:rsid w:val="00600517"/>
    <w:rsid w:val="00600552"/>
    <w:rsid w:val="00600671"/>
    <w:rsid w:val="00600703"/>
    <w:rsid w:val="00600736"/>
    <w:rsid w:val="006007A1"/>
    <w:rsid w:val="0060090F"/>
    <w:rsid w:val="00600E67"/>
    <w:rsid w:val="006017B4"/>
    <w:rsid w:val="00601E7C"/>
    <w:rsid w:val="00601F7E"/>
    <w:rsid w:val="00602251"/>
    <w:rsid w:val="006022C5"/>
    <w:rsid w:val="0060263E"/>
    <w:rsid w:val="006030D0"/>
    <w:rsid w:val="0060388B"/>
    <w:rsid w:val="00604444"/>
    <w:rsid w:val="0060480B"/>
    <w:rsid w:val="006053B2"/>
    <w:rsid w:val="00605DE3"/>
    <w:rsid w:val="00605EB1"/>
    <w:rsid w:val="00605FBE"/>
    <w:rsid w:val="00605FD5"/>
    <w:rsid w:val="006102F5"/>
    <w:rsid w:val="006109BD"/>
    <w:rsid w:val="00610B8B"/>
    <w:rsid w:val="0061111F"/>
    <w:rsid w:val="0061116C"/>
    <w:rsid w:val="00611484"/>
    <w:rsid w:val="006115B8"/>
    <w:rsid w:val="006125D4"/>
    <w:rsid w:val="0061283E"/>
    <w:rsid w:val="00613A15"/>
    <w:rsid w:val="00614051"/>
    <w:rsid w:val="00614189"/>
    <w:rsid w:val="00614A29"/>
    <w:rsid w:val="00614F92"/>
    <w:rsid w:val="006151F6"/>
    <w:rsid w:val="00615591"/>
    <w:rsid w:val="00615637"/>
    <w:rsid w:val="00615701"/>
    <w:rsid w:val="00615D8E"/>
    <w:rsid w:val="00615F10"/>
    <w:rsid w:val="006160A8"/>
    <w:rsid w:val="00616E7B"/>
    <w:rsid w:val="00616F06"/>
    <w:rsid w:val="006172DC"/>
    <w:rsid w:val="006179F0"/>
    <w:rsid w:val="006179F7"/>
    <w:rsid w:val="00617D28"/>
    <w:rsid w:val="00617E46"/>
    <w:rsid w:val="00620195"/>
    <w:rsid w:val="0062065E"/>
    <w:rsid w:val="00620797"/>
    <w:rsid w:val="00620BFC"/>
    <w:rsid w:val="006210C2"/>
    <w:rsid w:val="006212A6"/>
    <w:rsid w:val="00621BA0"/>
    <w:rsid w:val="00621E3F"/>
    <w:rsid w:val="00621F01"/>
    <w:rsid w:val="00622DFD"/>
    <w:rsid w:val="006234E9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14F"/>
    <w:rsid w:val="00630682"/>
    <w:rsid w:val="00630FF9"/>
    <w:rsid w:val="006310BC"/>
    <w:rsid w:val="0063144D"/>
    <w:rsid w:val="006314A7"/>
    <w:rsid w:val="0063195A"/>
    <w:rsid w:val="00631FD5"/>
    <w:rsid w:val="006327A0"/>
    <w:rsid w:val="00632AB1"/>
    <w:rsid w:val="00632AE5"/>
    <w:rsid w:val="00632D0C"/>
    <w:rsid w:val="00632ED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36EB3"/>
    <w:rsid w:val="0063756E"/>
    <w:rsid w:val="00640226"/>
    <w:rsid w:val="00640C56"/>
    <w:rsid w:val="00640D1C"/>
    <w:rsid w:val="0064136A"/>
    <w:rsid w:val="006414D3"/>
    <w:rsid w:val="006416A6"/>
    <w:rsid w:val="00641D33"/>
    <w:rsid w:val="00641DCF"/>
    <w:rsid w:val="0064236D"/>
    <w:rsid w:val="00642380"/>
    <w:rsid w:val="006432FA"/>
    <w:rsid w:val="006437F7"/>
    <w:rsid w:val="00643B01"/>
    <w:rsid w:val="00643C4F"/>
    <w:rsid w:val="00643C88"/>
    <w:rsid w:val="00643DAE"/>
    <w:rsid w:val="00644011"/>
    <w:rsid w:val="00644484"/>
    <w:rsid w:val="00644F84"/>
    <w:rsid w:val="0064523C"/>
    <w:rsid w:val="006455C4"/>
    <w:rsid w:val="00645764"/>
    <w:rsid w:val="0064598C"/>
    <w:rsid w:val="00645B72"/>
    <w:rsid w:val="006460CE"/>
    <w:rsid w:val="00650986"/>
    <w:rsid w:val="00650BCF"/>
    <w:rsid w:val="00651DA4"/>
    <w:rsid w:val="006521AF"/>
    <w:rsid w:val="0065274D"/>
    <w:rsid w:val="00652AD9"/>
    <w:rsid w:val="00652DBF"/>
    <w:rsid w:val="00653669"/>
    <w:rsid w:val="00653B6A"/>
    <w:rsid w:val="006547FE"/>
    <w:rsid w:val="00656626"/>
    <w:rsid w:val="006568F6"/>
    <w:rsid w:val="00656A75"/>
    <w:rsid w:val="00656CED"/>
    <w:rsid w:val="006578CD"/>
    <w:rsid w:val="00657982"/>
    <w:rsid w:val="00657D6C"/>
    <w:rsid w:val="00660373"/>
    <w:rsid w:val="00660723"/>
    <w:rsid w:val="00660CD9"/>
    <w:rsid w:val="00661DF4"/>
    <w:rsid w:val="00661EC1"/>
    <w:rsid w:val="00662B22"/>
    <w:rsid w:val="00662FD8"/>
    <w:rsid w:val="006631D6"/>
    <w:rsid w:val="006641BF"/>
    <w:rsid w:val="00664999"/>
    <w:rsid w:val="00665778"/>
    <w:rsid w:val="00665C1D"/>
    <w:rsid w:val="00665D4D"/>
    <w:rsid w:val="00666312"/>
    <w:rsid w:val="006665C1"/>
    <w:rsid w:val="00666AE8"/>
    <w:rsid w:val="00666C44"/>
    <w:rsid w:val="00666D6B"/>
    <w:rsid w:val="006677ED"/>
    <w:rsid w:val="00667AEF"/>
    <w:rsid w:val="00667C32"/>
    <w:rsid w:val="00667EEF"/>
    <w:rsid w:val="00667F3D"/>
    <w:rsid w:val="006701C1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2197"/>
    <w:rsid w:val="00672817"/>
    <w:rsid w:val="00674C3A"/>
    <w:rsid w:val="00675231"/>
    <w:rsid w:val="0067561D"/>
    <w:rsid w:val="00675A8F"/>
    <w:rsid w:val="006761E9"/>
    <w:rsid w:val="006762AD"/>
    <w:rsid w:val="00676529"/>
    <w:rsid w:val="00676884"/>
    <w:rsid w:val="00676D13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03B"/>
    <w:rsid w:val="006852FA"/>
    <w:rsid w:val="00685353"/>
    <w:rsid w:val="00685444"/>
    <w:rsid w:val="00685557"/>
    <w:rsid w:val="0068555C"/>
    <w:rsid w:val="00685BB5"/>
    <w:rsid w:val="00685CA3"/>
    <w:rsid w:val="00685D61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35BE"/>
    <w:rsid w:val="0069385F"/>
    <w:rsid w:val="00694C07"/>
    <w:rsid w:val="00695205"/>
    <w:rsid w:val="0069522C"/>
    <w:rsid w:val="0069557D"/>
    <w:rsid w:val="0069570A"/>
    <w:rsid w:val="0069608E"/>
    <w:rsid w:val="00696692"/>
    <w:rsid w:val="00696783"/>
    <w:rsid w:val="006971B8"/>
    <w:rsid w:val="00697FD7"/>
    <w:rsid w:val="006A003F"/>
    <w:rsid w:val="006A0AC6"/>
    <w:rsid w:val="006A1206"/>
    <w:rsid w:val="006A154A"/>
    <w:rsid w:val="006A28B6"/>
    <w:rsid w:val="006A3094"/>
    <w:rsid w:val="006A37E0"/>
    <w:rsid w:val="006A3B69"/>
    <w:rsid w:val="006A3CD8"/>
    <w:rsid w:val="006A45B1"/>
    <w:rsid w:val="006A4E47"/>
    <w:rsid w:val="006A5475"/>
    <w:rsid w:val="006A5D97"/>
    <w:rsid w:val="006A5E75"/>
    <w:rsid w:val="006A63D6"/>
    <w:rsid w:val="006A6C03"/>
    <w:rsid w:val="006A79C4"/>
    <w:rsid w:val="006A7C5A"/>
    <w:rsid w:val="006A7C85"/>
    <w:rsid w:val="006A7F1E"/>
    <w:rsid w:val="006B0991"/>
    <w:rsid w:val="006B0F81"/>
    <w:rsid w:val="006B1100"/>
    <w:rsid w:val="006B11ED"/>
    <w:rsid w:val="006B134B"/>
    <w:rsid w:val="006B144D"/>
    <w:rsid w:val="006B16D5"/>
    <w:rsid w:val="006B1B97"/>
    <w:rsid w:val="006B2043"/>
    <w:rsid w:val="006B2908"/>
    <w:rsid w:val="006B2918"/>
    <w:rsid w:val="006B2B83"/>
    <w:rsid w:val="006B2E24"/>
    <w:rsid w:val="006B2EAD"/>
    <w:rsid w:val="006B3221"/>
    <w:rsid w:val="006B389F"/>
    <w:rsid w:val="006B39A1"/>
    <w:rsid w:val="006B4300"/>
    <w:rsid w:val="006B66B0"/>
    <w:rsid w:val="006B6916"/>
    <w:rsid w:val="006B6BBC"/>
    <w:rsid w:val="006B731B"/>
    <w:rsid w:val="006B75D6"/>
    <w:rsid w:val="006B7F90"/>
    <w:rsid w:val="006C13EC"/>
    <w:rsid w:val="006C1408"/>
    <w:rsid w:val="006C16C3"/>
    <w:rsid w:val="006C1926"/>
    <w:rsid w:val="006C1AD6"/>
    <w:rsid w:val="006C2056"/>
    <w:rsid w:val="006C24D9"/>
    <w:rsid w:val="006C2B63"/>
    <w:rsid w:val="006C3431"/>
    <w:rsid w:val="006C344D"/>
    <w:rsid w:val="006C39A3"/>
    <w:rsid w:val="006C3F46"/>
    <w:rsid w:val="006C4FA3"/>
    <w:rsid w:val="006C537F"/>
    <w:rsid w:val="006C5395"/>
    <w:rsid w:val="006C5DBA"/>
    <w:rsid w:val="006C5EAE"/>
    <w:rsid w:val="006C6A23"/>
    <w:rsid w:val="006C6D29"/>
    <w:rsid w:val="006C72BD"/>
    <w:rsid w:val="006C7B6F"/>
    <w:rsid w:val="006C7CE8"/>
    <w:rsid w:val="006D003B"/>
    <w:rsid w:val="006D0108"/>
    <w:rsid w:val="006D0340"/>
    <w:rsid w:val="006D03DF"/>
    <w:rsid w:val="006D0433"/>
    <w:rsid w:val="006D0C29"/>
    <w:rsid w:val="006D0E0B"/>
    <w:rsid w:val="006D10CE"/>
    <w:rsid w:val="006D1B4B"/>
    <w:rsid w:val="006D1CA1"/>
    <w:rsid w:val="006D2A11"/>
    <w:rsid w:val="006D3244"/>
    <w:rsid w:val="006D3C88"/>
    <w:rsid w:val="006D4488"/>
    <w:rsid w:val="006D44AA"/>
    <w:rsid w:val="006D4988"/>
    <w:rsid w:val="006D49CC"/>
    <w:rsid w:val="006D530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0FE5"/>
    <w:rsid w:val="006E1408"/>
    <w:rsid w:val="006E18F5"/>
    <w:rsid w:val="006E1900"/>
    <w:rsid w:val="006E1E42"/>
    <w:rsid w:val="006E2078"/>
    <w:rsid w:val="006E2168"/>
    <w:rsid w:val="006E2211"/>
    <w:rsid w:val="006E29F9"/>
    <w:rsid w:val="006E2E57"/>
    <w:rsid w:val="006E2F63"/>
    <w:rsid w:val="006E3176"/>
    <w:rsid w:val="006E32D6"/>
    <w:rsid w:val="006E3656"/>
    <w:rsid w:val="006E3789"/>
    <w:rsid w:val="006E4216"/>
    <w:rsid w:val="006E433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259"/>
    <w:rsid w:val="006E6E9B"/>
    <w:rsid w:val="006E6F8A"/>
    <w:rsid w:val="006E7356"/>
    <w:rsid w:val="006F03D7"/>
    <w:rsid w:val="006F0460"/>
    <w:rsid w:val="006F04FF"/>
    <w:rsid w:val="006F09F8"/>
    <w:rsid w:val="006F0B59"/>
    <w:rsid w:val="006F18E9"/>
    <w:rsid w:val="006F19E7"/>
    <w:rsid w:val="006F1D22"/>
    <w:rsid w:val="006F2075"/>
    <w:rsid w:val="006F2735"/>
    <w:rsid w:val="006F2C8A"/>
    <w:rsid w:val="006F2E9C"/>
    <w:rsid w:val="006F360D"/>
    <w:rsid w:val="006F3C30"/>
    <w:rsid w:val="006F3CFF"/>
    <w:rsid w:val="006F3EAD"/>
    <w:rsid w:val="006F4C95"/>
    <w:rsid w:val="006F4F25"/>
    <w:rsid w:val="006F5882"/>
    <w:rsid w:val="006F5A77"/>
    <w:rsid w:val="006F6359"/>
    <w:rsid w:val="006F6746"/>
    <w:rsid w:val="006F67EB"/>
    <w:rsid w:val="006F6885"/>
    <w:rsid w:val="006F68CA"/>
    <w:rsid w:val="006F6C67"/>
    <w:rsid w:val="006F6F06"/>
    <w:rsid w:val="006F6F5D"/>
    <w:rsid w:val="006F6FE8"/>
    <w:rsid w:val="006F706F"/>
    <w:rsid w:val="006F71AE"/>
    <w:rsid w:val="006F7893"/>
    <w:rsid w:val="006F7B62"/>
    <w:rsid w:val="007003A6"/>
    <w:rsid w:val="00700964"/>
    <w:rsid w:val="00700B8A"/>
    <w:rsid w:val="0070114E"/>
    <w:rsid w:val="007011E4"/>
    <w:rsid w:val="0070150F"/>
    <w:rsid w:val="00701771"/>
    <w:rsid w:val="00701E19"/>
    <w:rsid w:val="007024E1"/>
    <w:rsid w:val="00702C06"/>
    <w:rsid w:val="00702ED6"/>
    <w:rsid w:val="007030FC"/>
    <w:rsid w:val="0070320A"/>
    <w:rsid w:val="0070328B"/>
    <w:rsid w:val="007034FE"/>
    <w:rsid w:val="00703843"/>
    <w:rsid w:val="00703AF7"/>
    <w:rsid w:val="00703D14"/>
    <w:rsid w:val="00704702"/>
    <w:rsid w:val="00704EDB"/>
    <w:rsid w:val="00705109"/>
    <w:rsid w:val="00705356"/>
    <w:rsid w:val="0070574B"/>
    <w:rsid w:val="007060D9"/>
    <w:rsid w:val="007069E6"/>
    <w:rsid w:val="00706C1A"/>
    <w:rsid w:val="00706DE5"/>
    <w:rsid w:val="007074C5"/>
    <w:rsid w:val="00707F9E"/>
    <w:rsid w:val="007102D5"/>
    <w:rsid w:val="00710A7B"/>
    <w:rsid w:val="00710AEA"/>
    <w:rsid w:val="00710EAC"/>
    <w:rsid w:val="00711AC5"/>
    <w:rsid w:val="00711DF6"/>
    <w:rsid w:val="00712182"/>
    <w:rsid w:val="00712767"/>
    <w:rsid w:val="00713101"/>
    <w:rsid w:val="007134B8"/>
    <w:rsid w:val="00713531"/>
    <w:rsid w:val="00713681"/>
    <w:rsid w:val="00713AE1"/>
    <w:rsid w:val="00713D77"/>
    <w:rsid w:val="007142C7"/>
    <w:rsid w:val="007147DD"/>
    <w:rsid w:val="007149F6"/>
    <w:rsid w:val="00714A75"/>
    <w:rsid w:val="00714F25"/>
    <w:rsid w:val="00715CDB"/>
    <w:rsid w:val="00716D54"/>
    <w:rsid w:val="00717001"/>
    <w:rsid w:val="007176DD"/>
    <w:rsid w:val="00717E04"/>
    <w:rsid w:val="00720645"/>
    <w:rsid w:val="00721539"/>
    <w:rsid w:val="00721896"/>
    <w:rsid w:val="00722194"/>
    <w:rsid w:val="007227EF"/>
    <w:rsid w:val="00723075"/>
    <w:rsid w:val="00723233"/>
    <w:rsid w:val="007241CF"/>
    <w:rsid w:val="007242C8"/>
    <w:rsid w:val="0072441D"/>
    <w:rsid w:val="00724690"/>
    <w:rsid w:val="00724849"/>
    <w:rsid w:val="00724BCE"/>
    <w:rsid w:val="00724E68"/>
    <w:rsid w:val="007251E0"/>
    <w:rsid w:val="0072527A"/>
    <w:rsid w:val="007255B8"/>
    <w:rsid w:val="007258A0"/>
    <w:rsid w:val="007258BE"/>
    <w:rsid w:val="00725E03"/>
    <w:rsid w:val="007268DC"/>
    <w:rsid w:val="00726A97"/>
    <w:rsid w:val="00726DE9"/>
    <w:rsid w:val="00730711"/>
    <w:rsid w:val="007312A6"/>
    <w:rsid w:val="0073137B"/>
    <w:rsid w:val="007315DC"/>
    <w:rsid w:val="00731D02"/>
    <w:rsid w:val="00732959"/>
    <w:rsid w:val="00732AB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96E"/>
    <w:rsid w:val="00737F5E"/>
    <w:rsid w:val="007408D1"/>
    <w:rsid w:val="00740948"/>
    <w:rsid w:val="00741012"/>
    <w:rsid w:val="007413EB"/>
    <w:rsid w:val="007416D7"/>
    <w:rsid w:val="00741907"/>
    <w:rsid w:val="00741EC5"/>
    <w:rsid w:val="00742002"/>
    <w:rsid w:val="007425C8"/>
    <w:rsid w:val="007429FC"/>
    <w:rsid w:val="00742C88"/>
    <w:rsid w:val="00742CCF"/>
    <w:rsid w:val="00742DA3"/>
    <w:rsid w:val="00742FDF"/>
    <w:rsid w:val="0074305A"/>
    <w:rsid w:val="00743109"/>
    <w:rsid w:val="0074357D"/>
    <w:rsid w:val="007439E2"/>
    <w:rsid w:val="00743E7F"/>
    <w:rsid w:val="007443E4"/>
    <w:rsid w:val="00745D39"/>
    <w:rsid w:val="007464D5"/>
    <w:rsid w:val="00746775"/>
    <w:rsid w:val="00746BE6"/>
    <w:rsid w:val="00746CE7"/>
    <w:rsid w:val="00746E55"/>
    <w:rsid w:val="0074739B"/>
    <w:rsid w:val="007478A0"/>
    <w:rsid w:val="00747B91"/>
    <w:rsid w:val="0075047A"/>
    <w:rsid w:val="0075088F"/>
    <w:rsid w:val="00750D2C"/>
    <w:rsid w:val="00750F5A"/>
    <w:rsid w:val="007510F2"/>
    <w:rsid w:val="007510FB"/>
    <w:rsid w:val="007511D7"/>
    <w:rsid w:val="0075128C"/>
    <w:rsid w:val="00751946"/>
    <w:rsid w:val="007520D5"/>
    <w:rsid w:val="00752D5F"/>
    <w:rsid w:val="00753578"/>
    <w:rsid w:val="00753AFE"/>
    <w:rsid w:val="00753EE3"/>
    <w:rsid w:val="00754675"/>
    <w:rsid w:val="0075469B"/>
    <w:rsid w:val="00755FCD"/>
    <w:rsid w:val="0075603B"/>
    <w:rsid w:val="0075698E"/>
    <w:rsid w:val="00756B3A"/>
    <w:rsid w:val="00756B44"/>
    <w:rsid w:val="00756DEA"/>
    <w:rsid w:val="00757696"/>
    <w:rsid w:val="0075787C"/>
    <w:rsid w:val="00757F06"/>
    <w:rsid w:val="00760217"/>
    <w:rsid w:val="0076047E"/>
    <w:rsid w:val="0076089E"/>
    <w:rsid w:val="00760DA7"/>
    <w:rsid w:val="00761177"/>
    <w:rsid w:val="00761BB9"/>
    <w:rsid w:val="00763141"/>
    <w:rsid w:val="0076376E"/>
    <w:rsid w:val="00763935"/>
    <w:rsid w:val="00763CF8"/>
    <w:rsid w:val="00763F81"/>
    <w:rsid w:val="007647B7"/>
    <w:rsid w:val="00764BB2"/>
    <w:rsid w:val="00764F71"/>
    <w:rsid w:val="00765168"/>
    <w:rsid w:val="0076538C"/>
    <w:rsid w:val="00765761"/>
    <w:rsid w:val="007665CB"/>
    <w:rsid w:val="007667AD"/>
    <w:rsid w:val="00766960"/>
    <w:rsid w:val="007669CD"/>
    <w:rsid w:val="00766C8F"/>
    <w:rsid w:val="00766E20"/>
    <w:rsid w:val="00767985"/>
    <w:rsid w:val="00767A9C"/>
    <w:rsid w:val="00770172"/>
    <w:rsid w:val="0077034D"/>
    <w:rsid w:val="007712C2"/>
    <w:rsid w:val="00771CDE"/>
    <w:rsid w:val="007722A4"/>
    <w:rsid w:val="007726DC"/>
    <w:rsid w:val="00772F6B"/>
    <w:rsid w:val="00773229"/>
    <w:rsid w:val="00773623"/>
    <w:rsid w:val="0077369B"/>
    <w:rsid w:val="007737A1"/>
    <w:rsid w:val="00773A42"/>
    <w:rsid w:val="00774223"/>
    <w:rsid w:val="007743D7"/>
    <w:rsid w:val="007746F5"/>
    <w:rsid w:val="007749A2"/>
    <w:rsid w:val="00775369"/>
    <w:rsid w:val="00775533"/>
    <w:rsid w:val="0077585F"/>
    <w:rsid w:val="00775BA3"/>
    <w:rsid w:val="00775BF8"/>
    <w:rsid w:val="00775CD8"/>
    <w:rsid w:val="00775FBF"/>
    <w:rsid w:val="007763C0"/>
    <w:rsid w:val="00776652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23"/>
    <w:rsid w:val="007836D5"/>
    <w:rsid w:val="007836E5"/>
    <w:rsid w:val="007840C3"/>
    <w:rsid w:val="00784122"/>
    <w:rsid w:val="00784773"/>
    <w:rsid w:val="007848ED"/>
    <w:rsid w:val="007852E8"/>
    <w:rsid w:val="00785D87"/>
    <w:rsid w:val="00786FA1"/>
    <w:rsid w:val="00787FAD"/>
    <w:rsid w:val="00790DBF"/>
    <w:rsid w:val="0079107F"/>
    <w:rsid w:val="007915C9"/>
    <w:rsid w:val="00791808"/>
    <w:rsid w:val="00791B11"/>
    <w:rsid w:val="00791BF7"/>
    <w:rsid w:val="0079210F"/>
    <w:rsid w:val="007927E5"/>
    <w:rsid w:val="00792A38"/>
    <w:rsid w:val="00793201"/>
    <w:rsid w:val="007932D7"/>
    <w:rsid w:val="00793BB0"/>
    <w:rsid w:val="0079415A"/>
    <w:rsid w:val="007944B8"/>
    <w:rsid w:val="0079475A"/>
    <w:rsid w:val="00794A76"/>
    <w:rsid w:val="0079554C"/>
    <w:rsid w:val="00795701"/>
    <w:rsid w:val="0079580A"/>
    <w:rsid w:val="0079585F"/>
    <w:rsid w:val="00795B4C"/>
    <w:rsid w:val="00795CC3"/>
    <w:rsid w:val="00795E1B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1EA7"/>
    <w:rsid w:val="007A25B1"/>
    <w:rsid w:val="007A2972"/>
    <w:rsid w:val="007A2AA3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028"/>
    <w:rsid w:val="007A54D2"/>
    <w:rsid w:val="007A5D36"/>
    <w:rsid w:val="007A5F2C"/>
    <w:rsid w:val="007A61DF"/>
    <w:rsid w:val="007A63B1"/>
    <w:rsid w:val="007A6E65"/>
    <w:rsid w:val="007A717C"/>
    <w:rsid w:val="007A72BE"/>
    <w:rsid w:val="007A74C8"/>
    <w:rsid w:val="007A74E1"/>
    <w:rsid w:val="007A76EC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988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1482"/>
    <w:rsid w:val="007C2084"/>
    <w:rsid w:val="007C21BC"/>
    <w:rsid w:val="007C2E4E"/>
    <w:rsid w:val="007C3158"/>
    <w:rsid w:val="007C32E8"/>
    <w:rsid w:val="007C3823"/>
    <w:rsid w:val="007C3B71"/>
    <w:rsid w:val="007C3FD8"/>
    <w:rsid w:val="007C42E5"/>
    <w:rsid w:val="007C47B8"/>
    <w:rsid w:val="007C49B5"/>
    <w:rsid w:val="007C4C62"/>
    <w:rsid w:val="007C511D"/>
    <w:rsid w:val="007C5224"/>
    <w:rsid w:val="007C52CA"/>
    <w:rsid w:val="007C536A"/>
    <w:rsid w:val="007C58DB"/>
    <w:rsid w:val="007C59EC"/>
    <w:rsid w:val="007C61FE"/>
    <w:rsid w:val="007C6C66"/>
    <w:rsid w:val="007C78F3"/>
    <w:rsid w:val="007C7E3C"/>
    <w:rsid w:val="007D05C0"/>
    <w:rsid w:val="007D09C5"/>
    <w:rsid w:val="007D0E6D"/>
    <w:rsid w:val="007D11BC"/>
    <w:rsid w:val="007D17AB"/>
    <w:rsid w:val="007D186F"/>
    <w:rsid w:val="007D23D0"/>
    <w:rsid w:val="007D295B"/>
    <w:rsid w:val="007D3311"/>
    <w:rsid w:val="007D3533"/>
    <w:rsid w:val="007D35DA"/>
    <w:rsid w:val="007D3BDD"/>
    <w:rsid w:val="007D3ED1"/>
    <w:rsid w:val="007D44C4"/>
    <w:rsid w:val="007D4760"/>
    <w:rsid w:val="007D4810"/>
    <w:rsid w:val="007D4813"/>
    <w:rsid w:val="007D4B5E"/>
    <w:rsid w:val="007D5000"/>
    <w:rsid w:val="007D52F9"/>
    <w:rsid w:val="007D5B8C"/>
    <w:rsid w:val="007D6819"/>
    <w:rsid w:val="007D687B"/>
    <w:rsid w:val="007D7344"/>
    <w:rsid w:val="007D79D3"/>
    <w:rsid w:val="007D7B5C"/>
    <w:rsid w:val="007D7ED3"/>
    <w:rsid w:val="007E0247"/>
    <w:rsid w:val="007E02BD"/>
    <w:rsid w:val="007E0331"/>
    <w:rsid w:val="007E0AA3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05"/>
    <w:rsid w:val="007E33C1"/>
    <w:rsid w:val="007E39C4"/>
    <w:rsid w:val="007E5226"/>
    <w:rsid w:val="007E573D"/>
    <w:rsid w:val="007E69B3"/>
    <w:rsid w:val="007E6F45"/>
    <w:rsid w:val="007E7321"/>
    <w:rsid w:val="007F0225"/>
    <w:rsid w:val="007F038F"/>
    <w:rsid w:val="007F06E7"/>
    <w:rsid w:val="007F0CBA"/>
    <w:rsid w:val="007F1063"/>
    <w:rsid w:val="007F11B5"/>
    <w:rsid w:val="007F1877"/>
    <w:rsid w:val="007F2427"/>
    <w:rsid w:val="007F2B56"/>
    <w:rsid w:val="007F3615"/>
    <w:rsid w:val="007F361A"/>
    <w:rsid w:val="007F364A"/>
    <w:rsid w:val="007F3FCF"/>
    <w:rsid w:val="007F4BC8"/>
    <w:rsid w:val="007F5616"/>
    <w:rsid w:val="007F6176"/>
    <w:rsid w:val="007F635B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1A7"/>
    <w:rsid w:val="00800293"/>
    <w:rsid w:val="00800DDB"/>
    <w:rsid w:val="008014BD"/>
    <w:rsid w:val="008025A1"/>
    <w:rsid w:val="00803FD8"/>
    <w:rsid w:val="00804118"/>
    <w:rsid w:val="008045BA"/>
    <w:rsid w:val="00804ABA"/>
    <w:rsid w:val="0080522B"/>
    <w:rsid w:val="008057C7"/>
    <w:rsid w:val="00805A4C"/>
    <w:rsid w:val="008062D7"/>
    <w:rsid w:val="00806612"/>
    <w:rsid w:val="00806B36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333"/>
    <w:rsid w:val="0081136B"/>
    <w:rsid w:val="00811FFD"/>
    <w:rsid w:val="00812B37"/>
    <w:rsid w:val="00812C77"/>
    <w:rsid w:val="008135AA"/>
    <w:rsid w:val="008138B5"/>
    <w:rsid w:val="00814408"/>
    <w:rsid w:val="00814881"/>
    <w:rsid w:val="00815E52"/>
    <w:rsid w:val="0081609A"/>
    <w:rsid w:val="008168B8"/>
    <w:rsid w:val="008168D4"/>
    <w:rsid w:val="00816D5F"/>
    <w:rsid w:val="00817501"/>
    <w:rsid w:val="00817CFE"/>
    <w:rsid w:val="00820221"/>
    <w:rsid w:val="00820C35"/>
    <w:rsid w:val="00820F2E"/>
    <w:rsid w:val="00820FBC"/>
    <w:rsid w:val="008212F0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26A61"/>
    <w:rsid w:val="008300A4"/>
    <w:rsid w:val="008315C1"/>
    <w:rsid w:val="00831C93"/>
    <w:rsid w:val="00831D01"/>
    <w:rsid w:val="00831DC6"/>
    <w:rsid w:val="00831E40"/>
    <w:rsid w:val="00832303"/>
    <w:rsid w:val="0083246A"/>
    <w:rsid w:val="00832538"/>
    <w:rsid w:val="00832672"/>
    <w:rsid w:val="00833B8C"/>
    <w:rsid w:val="00833BA3"/>
    <w:rsid w:val="00833FD9"/>
    <w:rsid w:val="00834205"/>
    <w:rsid w:val="00834367"/>
    <w:rsid w:val="0083461B"/>
    <w:rsid w:val="00834A41"/>
    <w:rsid w:val="00835ACB"/>
    <w:rsid w:val="00836405"/>
    <w:rsid w:val="0083679E"/>
    <w:rsid w:val="008370A7"/>
    <w:rsid w:val="008377EE"/>
    <w:rsid w:val="0084059F"/>
    <w:rsid w:val="00840695"/>
    <w:rsid w:val="0084069A"/>
    <w:rsid w:val="0084076E"/>
    <w:rsid w:val="0084091D"/>
    <w:rsid w:val="0084167F"/>
    <w:rsid w:val="00841702"/>
    <w:rsid w:val="008422C3"/>
    <w:rsid w:val="00842472"/>
    <w:rsid w:val="00842921"/>
    <w:rsid w:val="0084365F"/>
    <w:rsid w:val="00843715"/>
    <w:rsid w:val="00843724"/>
    <w:rsid w:val="00843948"/>
    <w:rsid w:val="00843C95"/>
    <w:rsid w:val="00843D4D"/>
    <w:rsid w:val="00843DEC"/>
    <w:rsid w:val="008441E8"/>
    <w:rsid w:val="008443D9"/>
    <w:rsid w:val="0084483B"/>
    <w:rsid w:val="00844D32"/>
    <w:rsid w:val="00845AC7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0EB"/>
    <w:rsid w:val="00851C00"/>
    <w:rsid w:val="00852098"/>
    <w:rsid w:val="0085214B"/>
    <w:rsid w:val="0085218A"/>
    <w:rsid w:val="008527EA"/>
    <w:rsid w:val="00852E40"/>
    <w:rsid w:val="00852F1A"/>
    <w:rsid w:val="00853114"/>
    <w:rsid w:val="0085336C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47E"/>
    <w:rsid w:val="00860AD4"/>
    <w:rsid w:val="008612DC"/>
    <w:rsid w:val="0086138F"/>
    <w:rsid w:val="00861553"/>
    <w:rsid w:val="0086190E"/>
    <w:rsid w:val="00861C6D"/>
    <w:rsid w:val="00861DD4"/>
    <w:rsid w:val="00861F32"/>
    <w:rsid w:val="008624D2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DF8"/>
    <w:rsid w:val="00866130"/>
    <w:rsid w:val="008664A7"/>
    <w:rsid w:val="008664EA"/>
    <w:rsid w:val="00867EDD"/>
    <w:rsid w:val="00867F49"/>
    <w:rsid w:val="0087060C"/>
    <w:rsid w:val="00870726"/>
    <w:rsid w:val="00870A8E"/>
    <w:rsid w:val="00870A93"/>
    <w:rsid w:val="00870CCF"/>
    <w:rsid w:val="0087116F"/>
    <w:rsid w:val="00871E4A"/>
    <w:rsid w:val="008722D7"/>
    <w:rsid w:val="00872D9C"/>
    <w:rsid w:val="00873726"/>
    <w:rsid w:val="00874EEF"/>
    <w:rsid w:val="00875229"/>
    <w:rsid w:val="008756E1"/>
    <w:rsid w:val="008757B7"/>
    <w:rsid w:val="00875ABB"/>
    <w:rsid w:val="00875AC9"/>
    <w:rsid w:val="00875BA5"/>
    <w:rsid w:val="00876431"/>
    <w:rsid w:val="0087789A"/>
    <w:rsid w:val="008778D6"/>
    <w:rsid w:val="00877948"/>
    <w:rsid w:val="00877D5C"/>
    <w:rsid w:val="00880444"/>
    <w:rsid w:val="00880D0C"/>
    <w:rsid w:val="00881033"/>
    <w:rsid w:val="008816A2"/>
    <w:rsid w:val="0088201B"/>
    <w:rsid w:val="00882DFE"/>
    <w:rsid w:val="00882E9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F72"/>
    <w:rsid w:val="008872DB"/>
    <w:rsid w:val="008873F4"/>
    <w:rsid w:val="00887AFD"/>
    <w:rsid w:val="00887EF9"/>
    <w:rsid w:val="00890487"/>
    <w:rsid w:val="0089129A"/>
    <w:rsid w:val="0089152C"/>
    <w:rsid w:val="00891B3A"/>
    <w:rsid w:val="00891C05"/>
    <w:rsid w:val="00892859"/>
    <w:rsid w:val="0089320A"/>
    <w:rsid w:val="00893970"/>
    <w:rsid w:val="0089398F"/>
    <w:rsid w:val="00893E29"/>
    <w:rsid w:val="00894120"/>
    <w:rsid w:val="00894196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E40"/>
    <w:rsid w:val="00897F81"/>
    <w:rsid w:val="008A04E9"/>
    <w:rsid w:val="008A06C6"/>
    <w:rsid w:val="008A0C68"/>
    <w:rsid w:val="008A0D69"/>
    <w:rsid w:val="008A0F13"/>
    <w:rsid w:val="008A116F"/>
    <w:rsid w:val="008A165C"/>
    <w:rsid w:val="008A1841"/>
    <w:rsid w:val="008A195A"/>
    <w:rsid w:val="008A1D3B"/>
    <w:rsid w:val="008A201B"/>
    <w:rsid w:val="008A22A6"/>
    <w:rsid w:val="008A234D"/>
    <w:rsid w:val="008A268B"/>
    <w:rsid w:val="008A27DD"/>
    <w:rsid w:val="008A27F3"/>
    <w:rsid w:val="008A2C3B"/>
    <w:rsid w:val="008A3674"/>
    <w:rsid w:val="008A3987"/>
    <w:rsid w:val="008A3A52"/>
    <w:rsid w:val="008A4387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BC8"/>
    <w:rsid w:val="008B0DF7"/>
    <w:rsid w:val="008B1295"/>
    <w:rsid w:val="008B1976"/>
    <w:rsid w:val="008B1BDE"/>
    <w:rsid w:val="008B2EAB"/>
    <w:rsid w:val="008B3B45"/>
    <w:rsid w:val="008B42B3"/>
    <w:rsid w:val="008B511E"/>
    <w:rsid w:val="008B57C3"/>
    <w:rsid w:val="008B59AC"/>
    <w:rsid w:val="008B5D41"/>
    <w:rsid w:val="008B609A"/>
    <w:rsid w:val="008B649F"/>
    <w:rsid w:val="008B6C42"/>
    <w:rsid w:val="008B6D17"/>
    <w:rsid w:val="008B6E98"/>
    <w:rsid w:val="008B7361"/>
    <w:rsid w:val="008B7CE1"/>
    <w:rsid w:val="008B7EF4"/>
    <w:rsid w:val="008C06FF"/>
    <w:rsid w:val="008C16FB"/>
    <w:rsid w:val="008C1775"/>
    <w:rsid w:val="008C18A5"/>
    <w:rsid w:val="008C26C8"/>
    <w:rsid w:val="008C2B2E"/>
    <w:rsid w:val="008C2B96"/>
    <w:rsid w:val="008C3B54"/>
    <w:rsid w:val="008C3CA3"/>
    <w:rsid w:val="008C3D3F"/>
    <w:rsid w:val="008C43E0"/>
    <w:rsid w:val="008C4605"/>
    <w:rsid w:val="008C4731"/>
    <w:rsid w:val="008C47BA"/>
    <w:rsid w:val="008C4C73"/>
    <w:rsid w:val="008C58A2"/>
    <w:rsid w:val="008C58CD"/>
    <w:rsid w:val="008C5CC3"/>
    <w:rsid w:val="008C5FBE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1C15"/>
    <w:rsid w:val="008D243B"/>
    <w:rsid w:val="008D25D1"/>
    <w:rsid w:val="008D279F"/>
    <w:rsid w:val="008D3692"/>
    <w:rsid w:val="008D39FE"/>
    <w:rsid w:val="008D45B9"/>
    <w:rsid w:val="008D46D1"/>
    <w:rsid w:val="008D4B11"/>
    <w:rsid w:val="008D4EF7"/>
    <w:rsid w:val="008D5E4E"/>
    <w:rsid w:val="008D60A1"/>
    <w:rsid w:val="008D6219"/>
    <w:rsid w:val="008D6F99"/>
    <w:rsid w:val="008D74DA"/>
    <w:rsid w:val="008D79E4"/>
    <w:rsid w:val="008D7CCE"/>
    <w:rsid w:val="008D7F68"/>
    <w:rsid w:val="008E0789"/>
    <w:rsid w:val="008E0D7D"/>
    <w:rsid w:val="008E0F89"/>
    <w:rsid w:val="008E1936"/>
    <w:rsid w:val="008E1D6E"/>
    <w:rsid w:val="008E2759"/>
    <w:rsid w:val="008E2820"/>
    <w:rsid w:val="008E2DC8"/>
    <w:rsid w:val="008E350F"/>
    <w:rsid w:val="008E3932"/>
    <w:rsid w:val="008E45D8"/>
    <w:rsid w:val="008E4826"/>
    <w:rsid w:val="008E489D"/>
    <w:rsid w:val="008E4D8D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0290"/>
    <w:rsid w:val="008F0F23"/>
    <w:rsid w:val="008F1E4C"/>
    <w:rsid w:val="008F1F7C"/>
    <w:rsid w:val="008F27EF"/>
    <w:rsid w:val="008F2B69"/>
    <w:rsid w:val="008F2BE2"/>
    <w:rsid w:val="008F3335"/>
    <w:rsid w:val="008F3741"/>
    <w:rsid w:val="008F3DDF"/>
    <w:rsid w:val="008F4392"/>
    <w:rsid w:val="008F44AF"/>
    <w:rsid w:val="008F4676"/>
    <w:rsid w:val="008F491D"/>
    <w:rsid w:val="008F4A09"/>
    <w:rsid w:val="008F4F60"/>
    <w:rsid w:val="008F5240"/>
    <w:rsid w:val="008F57F5"/>
    <w:rsid w:val="008F5FA9"/>
    <w:rsid w:val="008F60F6"/>
    <w:rsid w:val="008F616A"/>
    <w:rsid w:val="008F62A3"/>
    <w:rsid w:val="008F705F"/>
    <w:rsid w:val="008F731A"/>
    <w:rsid w:val="008F7476"/>
    <w:rsid w:val="008F749E"/>
    <w:rsid w:val="008F752E"/>
    <w:rsid w:val="008F7781"/>
    <w:rsid w:val="008F7BD2"/>
    <w:rsid w:val="008F7DD6"/>
    <w:rsid w:val="00900157"/>
    <w:rsid w:val="00900169"/>
    <w:rsid w:val="009005F1"/>
    <w:rsid w:val="00900986"/>
    <w:rsid w:val="00900C5E"/>
    <w:rsid w:val="0090129E"/>
    <w:rsid w:val="00901F31"/>
    <w:rsid w:val="0090252E"/>
    <w:rsid w:val="00903513"/>
    <w:rsid w:val="00903836"/>
    <w:rsid w:val="00903BF2"/>
    <w:rsid w:val="00903FC0"/>
    <w:rsid w:val="00904023"/>
    <w:rsid w:val="00904A5B"/>
    <w:rsid w:val="00905357"/>
    <w:rsid w:val="0090572D"/>
    <w:rsid w:val="00905A6C"/>
    <w:rsid w:val="00905E82"/>
    <w:rsid w:val="009065C8"/>
    <w:rsid w:val="00906608"/>
    <w:rsid w:val="00906CBE"/>
    <w:rsid w:val="00906F38"/>
    <w:rsid w:val="009070ED"/>
    <w:rsid w:val="009077EB"/>
    <w:rsid w:val="00907ED1"/>
    <w:rsid w:val="00907F16"/>
    <w:rsid w:val="00910220"/>
    <w:rsid w:val="0091027C"/>
    <w:rsid w:val="00910A01"/>
    <w:rsid w:val="00910CA3"/>
    <w:rsid w:val="009116B0"/>
    <w:rsid w:val="00911950"/>
    <w:rsid w:val="00911C66"/>
    <w:rsid w:val="00912167"/>
    <w:rsid w:val="00912220"/>
    <w:rsid w:val="0091294D"/>
    <w:rsid w:val="00912B01"/>
    <w:rsid w:val="00913115"/>
    <w:rsid w:val="00913327"/>
    <w:rsid w:val="009137C8"/>
    <w:rsid w:val="00913BCB"/>
    <w:rsid w:val="0091421E"/>
    <w:rsid w:val="009142F1"/>
    <w:rsid w:val="0091465B"/>
    <w:rsid w:val="00914D33"/>
    <w:rsid w:val="009152DB"/>
    <w:rsid w:val="00915770"/>
    <w:rsid w:val="0091585D"/>
    <w:rsid w:val="00915B2D"/>
    <w:rsid w:val="009160BA"/>
    <w:rsid w:val="0091631A"/>
    <w:rsid w:val="009168F1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124"/>
    <w:rsid w:val="00923452"/>
    <w:rsid w:val="00923EBC"/>
    <w:rsid w:val="009242CF"/>
    <w:rsid w:val="009249C1"/>
    <w:rsid w:val="00925892"/>
    <w:rsid w:val="00925898"/>
    <w:rsid w:val="00925B82"/>
    <w:rsid w:val="00925BA4"/>
    <w:rsid w:val="00925E72"/>
    <w:rsid w:val="00926B61"/>
    <w:rsid w:val="00926E1D"/>
    <w:rsid w:val="009271CF"/>
    <w:rsid w:val="00927C35"/>
    <w:rsid w:val="00930ACA"/>
    <w:rsid w:val="00930ACF"/>
    <w:rsid w:val="009312EE"/>
    <w:rsid w:val="00931BBF"/>
    <w:rsid w:val="00931C3C"/>
    <w:rsid w:val="00932165"/>
    <w:rsid w:val="00933C26"/>
    <w:rsid w:val="00933F1D"/>
    <w:rsid w:val="00934007"/>
    <w:rsid w:val="0093519D"/>
    <w:rsid w:val="009356B1"/>
    <w:rsid w:val="00935A1D"/>
    <w:rsid w:val="00935CE1"/>
    <w:rsid w:val="009369A2"/>
    <w:rsid w:val="0093745A"/>
    <w:rsid w:val="00937665"/>
    <w:rsid w:val="00937BA3"/>
    <w:rsid w:val="009404BF"/>
    <w:rsid w:val="00940A37"/>
    <w:rsid w:val="00940A8F"/>
    <w:rsid w:val="00940AD3"/>
    <w:rsid w:val="009419E0"/>
    <w:rsid w:val="00941DA8"/>
    <w:rsid w:val="0094221A"/>
    <w:rsid w:val="009426BF"/>
    <w:rsid w:val="00942DC2"/>
    <w:rsid w:val="0094306B"/>
    <w:rsid w:val="00943311"/>
    <w:rsid w:val="00943FCE"/>
    <w:rsid w:val="009446A4"/>
    <w:rsid w:val="00944DD7"/>
    <w:rsid w:val="00946105"/>
    <w:rsid w:val="009462D5"/>
    <w:rsid w:val="00947019"/>
    <w:rsid w:val="00947113"/>
    <w:rsid w:val="009473DF"/>
    <w:rsid w:val="0094774F"/>
    <w:rsid w:val="00947AB9"/>
    <w:rsid w:val="00947B29"/>
    <w:rsid w:val="00947ED6"/>
    <w:rsid w:val="0095006A"/>
    <w:rsid w:val="0095028E"/>
    <w:rsid w:val="00950471"/>
    <w:rsid w:val="00950E3A"/>
    <w:rsid w:val="0095268B"/>
    <w:rsid w:val="009526F7"/>
    <w:rsid w:val="00952901"/>
    <w:rsid w:val="00952933"/>
    <w:rsid w:val="00952BA5"/>
    <w:rsid w:val="00953E84"/>
    <w:rsid w:val="00954AB5"/>
    <w:rsid w:val="00955135"/>
    <w:rsid w:val="0095520C"/>
    <w:rsid w:val="009554B7"/>
    <w:rsid w:val="00956543"/>
    <w:rsid w:val="0095655C"/>
    <w:rsid w:val="00956B40"/>
    <w:rsid w:val="00956E09"/>
    <w:rsid w:val="009573FC"/>
    <w:rsid w:val="00957582"/>
    <w:rsid w:val="0095758B"/>
    <w:rsid w:val="00957BDD"/>
    <w:rsid w:val="00960171"/>
    <w:rsid w:val="00960F14"/>
    <w:rsid w:val="00961205"/>
    <w:rsid w:val="009613CA"/>
    <w:rsid w:val="009614D1"/>
    <w:rsid w:val="009615C4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763"/>
    <w:rsid w:val="00965873"/>
    <w:rsid w:val="009658BF"/>
    <w:rsid w:val="00965A2C"/>
    <w:rsid w:val="00965A7B"/>
    <w:rsid w:val="0096678E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3148"/>
    <w:rsid w:val="00973B72"/>
    <w:rsid w:val="0097492D"/>
    <w:rsid w:val="00974FC5"/>
    <w:rsid w:val="0097701A"/>
    <w:rsid w:val="00977060"/>
    <w:rsid w:val="00977299"/>
    <w:rsid w:val="009773BD"/>
    <w:rsid w:val="009777D6"/>
    <w:rsid w:val="009805E5"/>
    <w:rsid w:val="00980635"/>
    <w:rsid w:val="00980ED6"/>
    <w:rsid w:val="00980FC4"/>
    <w:rsid w:val="009812EE"/>
    <w:rsid w:val="009813A6"/>
    <w:rsid w:val="009817C3"/>
    <w:rsid w:val="00981B58"/>
    <w:rsid w:val="009822EB"/>
    <w:rsid w:val="0098260C"/>
    <w:rsid w:val="0098314B"/>
    <w:rsid w:val="0098367B"/>
    <w:rsid w:val="00983E2E"/>
    <w:rsid w:val="00983E49"/>
    <w:rsid w:val="00984C05"/>
    <w:rsid w:val="00984CF0"/>
    <w:rsid w:val="0098552B"/>
    <w:rsid w:val="00985544"/>
    <w:rsid w:val="00987018"/>
    <w:rsid w:val="00987E7B"/>
    <w:rsid w:val="00990CB5"/>
    <w:rsid w:val="00990CCD"/>
    <w:rsid w:val="00990E8B"/>
    <w:rsid w:val="00990F94"/>
    <w:rsid w:val="00991BF3"/>
    <w:rsid w:val="0099229B"/>
    <w:rsid w:val="009928FD"/>
    <w:rsid w:val="00992BE3"/>
    <w:rsid w:val="00992D66"/>
    <w:rsid w:val="0099413C"/>
    <w:rsid w:val="0099437D"/>
    <w:rsid w:val="0099495C"/>
    <w:rsid w:val="00994D38"/>
    <w:rsid w:val="009952E1"/>
    <w:rsid w:val="00996582"/>
    <w:rsid w:val="009969B2"/>
    <w:rsid w:val="00996A6F"/>
    <w:rsid w:val="00996AAD"/>
    <w:rsid w:val="00996F17"/>
    <w:rsid w:val="00996FF9"/>
    <w:rsid w:val="009971AC"/>
    <w:rsid w:val="009973A4"/>
    <w:rsid w:val="0099745B"/>
    <w:rsid w:val="009978CA"/>
    <w:rsid w:val="009A0A3D"/>
    <w:rsid w:val="009A0F7E"/>
    <w:rsid w:val="009A15D3"/>
    <w:rsid w:val="009A16A4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240"/>
    <w:rsid w:val="009A7988"/>
    <w:rsid w:val="009B0483"/>
    <w:rsid w:val="009B07AC"/>
    <w:rsid w:val="009B0D36"/>
    <w:rsid w:val="009B12E3"/>
    <w:rsid w:val="009B12F3"/>
    <w:rsid w:val="009B1424"/>
    <w:rsid w:val="009B283C"/>
    <w:rsid w:val="009B2ECE"/>
    <w:rsid w:val="009B32A7"/>
    <w:rsid w:val="009B33AA"/>
    <w:rsid w:val="009B3DC3"/>
    <w:rsid w:val="009B4010"/>
    <w:rsid w:val="009B445D"/>
    <w:rsid w:val="009B471B"/>
    <w:rsid w:val="009B4E11"/>
    <w:rsid w:val="009B50DA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AB"/>
    <w:rsid w:val="009C370E"/>
    <w:rsid w:val="009C490F"/>
    <w:rsid w:val="009C5AB5"/>
    <w:rsid w:val="009C5FDC"/>
    <w:rsid w:val="009C626D"/>
    <w:rsid w:val="009C6CE4"/>
    <w:rsid w:val="009C6CF7"/>
    <w:rsid w:val="009C707C"/>
    <w:rsid w:val="009C707E"/>
    <w:rsid w:val="009C7412"/>
    <w:rsid w:val="009D2EC4"/>
    <w:rsid w:val="009D2F84"/>
    <w:rsid w:val="009D441D"/>
    <w:rsid w:val="009D4CF5"/>
    <w:rsid w:val="009D4D60"/>
    <w:rsid w:val="009D4DFD"/>
    <w:rsid w:val="009D506D"/>
    <w:rsid w:val="009D5E41"/>
    <w:rsid w:val="009D6A58"/>
    <w:rsid w:val="009D6AC7"/>
    <w:rsid w:val="009D6D7C"/>
    <w:rsid w:val="009D76B4"/>
    <w:rsid w:val="009D79B0"/>
    <w:rsid w:val="009D7A4E"/>
    <w:rsid w:val="009D7C7B"/>
    <w:rsid w:val="009E0684"/>
    <w:rsid w:val="009E0D14"/>
    <w:rsid w:val="009E1768"/>
    <w:rsid w:val="009E21E6"/>
    <w:rsid w:val="009E2EFA"/>
    <w:rsid w:val="009E40C1"/>
    <w:rsid w:val="009E4A04"/>
    <w:rsid w:val="009E4AE7"/>
    <w:rsid w:val="009E4BA1"/>
    <w:rsid w:val="009E4E34"/>
    <w:rsid w:val="009E559E"/>
    <w:rsid w:val="009E656D"/>
    <w:rsid w:val="009E6682"/>
    <w:rsid w:val="009E6A02"/>
    <w:rsid w:val="009E6EC0"/>
    <w:rsid w:val="009E7327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169"/>
    <w:rsid w:val="009F61C9"/>
    <w:rsid w:val="009F61CE"/>
    <w:rsid w:val="009F6E53"/>
    <w:rsid w:val="009F6EEF"/>
    <w:rsid w:val="009F717D"/>
    <w:rsid w:val="009F7333"/>
    <w:rsid w:val="009F7B86"/>
    <w:rsid w:val="009F7C55"/>
    <w:rsid w:val="00A0000E"/>
    <w:rsid w:val="00A00332"/>
    <w:rsid w:val="00A00499"/>
    <w:rsid w:val="00A00960"/>
    <w:rsid w:val="00A013C3"/>
    <w:rsid w:val="00A015A1"/>
    <w:rsid w:val="00A01678"/>
    <w:rsid w:val="00A02021"/>
    <w:rsid w:val="00A0228B"/>
    <w:rsid w:val="00A026E8"/>
    <w:rsid w:val="00A02905"/>
    <w:rsid w:val="00A02DF4"/>
    <w:rsid w:val="00A03123"/>
    <w:rsid w:val="00A03309"/>
    <w:rsid w:val="00A0354F"/>
    <w:rsid w:val="00A03C8D"/>
    <w:rsid w:val="00A03FCC"/>
    <w:rsid w:val="00A044B8"/>
    <w:rsid w:val="00A04BA3"/>
    <w:rsid w:val="00A04BC4"/>
    <w:rsid w:val="00A04EA3"/>
    <w:rsid w:val="00A04EAC"/>
    <w:rsid w:val="00A06804"/>
    <w:rsid w:val="00A068B0"/>
    <w:rsid w:val="00A06ED7"/>
    <w:rsid w:val="00A06FD3"/>
    <w:rsid w:val="00A07241"/>
    <w:rsid w:val="00A073D3"/>
    <w:rsid w:val="00A1047D"/>
    <w:rsid w:val="00A10525"/>
    <w:rsid w:val="00A10C51"/>
    <w:rsid w:val="00A10FDD"/>
    <w:rsid w:val="00A1189E"/>
    <w:rsid w:val="00A11D6A"/>
    <w:rsid w:val="00A120E5"/>
    <w:rsid w:val="00A12AB4"/>
    <w:rsid w:val="00A13616"/>
    <w:rsid w:val="00A1371A"/>
    <w:rsid w:val="00A13F30"/>
    <w:rsid w:val="00A14178"/>
    <w:rsid w:val="00A14B99"/>
    <w:rsid w:val="00A14C61"/>
    <w:rsid w:val="00A14DE6"/>
    <w:rsid w:val="00A15839"/>
    <w:rsid w:val="00A15859"/>
    <w:rsid w:val="00A15924"/>
    <w:rsid w:val="00A167CD"/>
    <w:rsid w:val="00A169DE"/>
    <w:rsid w:val="00A16D17"/>
    <w:rsid w:val="00A16E7A"/>
    <w:rsid w:val="00A17506"/>
    <w:rsid w:val="00A17876"/>
    <w:rsid w:val="00A17C99"/>
    <w:rsid w:val="00A20AA0"/>
    <w:rsid w:val="00A20B3A"/>
    <w:rsid w:val="00A21251"/>
    <w:rsid w:val="00A213F4"/>
    <w:rsid w:val="00A21CDC"/>
    <w:rsid w:val="00A22929"/>
    <w:rsid w:val="00A22D61"/>
    <w:rsid w:val="00A23158"/>
    <w:rsid w:val="00A23307"/>
    <w:rsid w:val="00A23EFF"/>
    <w:rsid w:val="00A24166"/>
    <w:rsid w:val="00A2445C"/>
    <w:rsid w:val="00A252A6"/>
    <w:rsid w:val="00A25833"/>
    <w:rsid w:val="00A25B26"/>
    <w:rsid w:val="00A263EA"/>
    <w:rsid w:val="00A270CC"/>
    <w:rsid w:val="00A273F0"/>
    <w:rsid w:val="00A27AFB"/>
    <w:rsid w:val="00A30533"/>
    <w:rsid w:val="00A31A9F"/>
    <w:rsid w:val="00A31C68"/>
    <w:rsid w:val="00A32A0C"/>
    <w:rsid w:val="00A32A4A"/>
    <w:rsid w:val="00A32BD8"/>
    <w:rsid w:val="00A3314D"/>
    <w:rsid w:val="00A332E7"/>
    <w:rsid w:val="00A337FA"/>
    <w:rsid w:val="00A34553"/>
    <w:rsid w:val="00A35088"/>
    <w:rsid w:val="00A35361"/>
    <w:rsid w:val="00A35748"/>
    <w:rsid w:val="00A35CCE"/>
    <w:rsid w:val="00A35DC8"/>
    <w:rsid w:val="00A35EFA"/>
    <w:rsid w:val="00A367A6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A6E"/>
    <w:rsid w:val="00A40E4D"/>
    <w:rsid w:val="00A4142B"/>
    <w:rsid w:val="00A43369"/>
    <w:rsid w:val="00A4388A"/>
    <w:rsid w:val="00A43E6D"/>
    <w:rsid w:val="00A44884"/>
    <w:rsid w:val="00A44B5A"/>
    <w:rsid w:val="00A44EC6"/>
    <w:rsid w:val="00A451C7"/>
    <w:rsid w:val="00A45518"/>
    <w:rsid w:val="00A4567D"/>
    <w:rsid w:val="00A45EAD"/>
    <w:rsid w:val="00A461C0"/>
    <w:rsid w:val="00A46343"/>
    <w:rsid w:val="00A467DB"/>
    <w:rsid w:val="00A471BF"/>
    <w:rsid w:val="00A474D6"/>
    <w:rsid w:val="00A500FE"/>
    <w:rsid w:val="00A50A7D"/>
    <w:rsid w:val="00A514B4"/>
    <w:rsid w:val="00A51ABC"/>
    <w:rsid w:val="00A520C9"/>
    <w:rsid w:val="00A5280F"/>
    <w:rsid w:val="00A52E47"/>
    <w:rsid w:val="00A5322A"/>
    <w:rsid w:val="00A53BDA"/>
    <w:rsid w:val="00A540C4"/>
    <w:rsid w:val="00A54DD5"/>
    <w:rsid w:val="00A54F45"/>
    <w:rsid w:val="00A55083"/>
    <w:rsid w:val="00A55C6B"/>
    <w:rsid w:val="00A563DC"/>
    <w:rsid w:val="00A565B8"/>
    <w:rsid w:val="00A56820"/>
    <w:rsid w:val="00A56852"/>
    <w:rsid w:val="00A56BD8"/>
    <w:rsid w:val="00A57085"/>
    <w:rsid w:val="00A57322"/>
    <w:rsid w:val="00A57475"/>
    <w:rsid w:val="00A5780B"/>
    <w:rsid w:val="00A57EA6"/>
    <w:rsid w:val="00A60381"/>
    <w:rsid w:val="00A606DB"/>
    <w:rsid w:val="00A60865"/>
    <w:rsid w:val="00A60A71"/>
    <w:rsid w:val="00A610EA"/>
    <w:rsid w:val="00A61B95"/>
    <w:rsid w:val="00A62A0C"/>
    <w:rsid w:val="00A62A33"/>
    <w:rsid w:val="00A63E9D"/>
    <w:rsid w:val="00A641CF"/>
    <w:rsid w:val="00A6433B"/>
    <w:rsid w:val="00A6442F"/>
    <w:rsid w:val="00A64BC7"/>
    <w:rsid w:val="00A64C5D"/>
    <w:rsid w:val="00A65224"/>
    <w:rsid w:val="00A6592A"/>
    <w:rsid w:val="00A6596A"/>
    <w:rsid w:val="00A66695"/>
    <w:rsid w:val="00A66B03"/>
    <w:rsid w:val="00A67305"/>
    <w:rsid w:val="00A674EC"/>
    <w:rsid w:val="00A6750E"/>
    <w:rsid w:val="00A67AD7"/>
    <w:rsid w:val="00A700E0"/>
    <w:rsid w:val="00A703F7"/>
    <w:rsid w:val="00A705E6"/>
    <w:rsid w:val="00A70C0A"/>
    <w:rsid w:val="00A71BC3"/>
    <w:rsid w:val="00A71BFF"/>
    <w:rsid w:val="00A71E68"/>
    <w:rsid w:val="00A72061"/>
    <w:rsid w:val="00A72902"/>
    <w:rsid w:val="00A736BB"/>
    <w:rsid w:val="00A73B44"/>
    <w:rsid w:val="00A73F7C"/>
    <w:rsid w:val="00A742BE"/>
    <w:rsid w:val="00A746EC"/>
    <w:rsid w:val="00A74F75"/>
    <w:rsid w:val="00A75471"/>
    <w:rsid w:val="00A75924"/>
    <w:rsid w:val="00A75CA8"/>
    <w:rsid w:val="00A76C8B"/>
    <w:rsid w:val="00A76FDB"/>
    <w:rsid w:val="00A772D8"/>
    <w:rsid w:val="00A774B5"/>
    <w:rsid w:val="00A778E2"/>
    <w:rsid w:val="00A77BD3"/>
    <w:rsid w:val="00A8047D"/>
    <w:rsid w:val="00A80BB6"/>
    <w:rsid w:val="00A80FA7"/>
    <w:rsid w:val="00A817E3"/>
    <w:rsid w:val="00A81CFE"/>
    <w:rsid w:val="00A82121"/>
    <w:rsid w:val="00A82134"/>
    <w:rsid w:val="00A8227F"/>
    <w:rsid w:val="00A83787"/>
    <w:rsid w:val="00A84A2D"/>
    <w:rsid w:val="00A84C54"/>
    <w:rsid w:val="00A85705"/>
    <w:rsid w:val="00A85FB9"/>
    <w:rsid w:val="00A86526"/>
    <w:rsid w:val="00A86842"/>
    <w:rsid w:val="00A86F1E"/>
    <w:rsid w:val="00A87541"/>
    <w:rsid w:val="00A87EEF"/>
    <w:rsid w:val="00A90145"/>
    <w:rsid w:val="00A90C8F"/>
    <w:rsid w:val="00A90F81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908"/>
    <w:rsid w:val="00AA0A7A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D10"/>
    <w:rsid w:val="00AA7422"/>
    <w:rsid w:val="00AA79F3"/>
    <w:rsid w:val="00AA7E1B"/>
    <w:rsid w:val="00AB0137"/>
    <w:rsid w:val="00AB1102"/>
    <w:rsid w:val="00AB119A"/>
    <w:rsid w:val="00AB1565"/>
    <w:rsid w:val="00AB1CC2"/>
    <w:rsid w:val="00AB1F53"/>
    <w:rsid w:val="00AB1FAB"/>
    <w:rsid w:val="00AB2377"/>
    <w:rsid w:val="00AB251A"/>
    <w:rsid w:val="00AB28BD"/>
    <w:rsid w:val="00AB2A6E"/>
    <w:rsid w:val="00AB2B5B"/>
    <w:rsid w:val="00AB3142"/>
    <w:rsid w:val="00AB3464"/>
    <w:rsid w:val="00AB3DA2"/>
    <w:rsid w:val="00AB3F43"/>
    <w:rsid w:val="00AB4097"/>
    <w:rsid w:val="00AB4157"/>
    <w:rsid w:val="00AB4465"/>
    <w:rsid w:val="00AB474C"/>
    <w:rsid w:val="00AB4FB4"/>
    <w:rsid w:val="00AB4FE1"/>
    <w:rsid w:val="00AB5471"/>
    <w:rsid w:val="00AB560F"/>
    <w:rsid w:val="00AB567E"/>
    <w:rsid w:val="00AB62DC"/>
    <w:rsid w:val="00AB6CAE"/>
    <w:rsid w:val="00AB6D26"/>
    <w:rsid w:val="00AB713D"/>
    <w:rsid w:val="00AB71BE"/>
    <w:rsid w:val="00AB7B44"/>
    <w:rsid w:val="00AB7E17"/>
    <w:rsid w:val="00AB7ECB"/>
    <w:rsid w:val="00AC1E78"/>
    <w:rsid w:val="00AC2242"/>
    <w:rsid w:val="00AC25E0"/>
    <w:rsid w:val="00AC2613"/>
    <w:rsid w:val="00AC2791"/>
    <w:rsid w:val="00AC28C3"/>
    <w:rsid w:val="00AC34E4"/>
    <w:rsid w:val="00AC40CF"/>
    <w:rsid w:val="00AC41C4"/>
    <w:rsid w:val="00AC422D"/>
    <w:rsid w:val="00AC4230"/>
    <w:rsid w:val="00AC44C3"/>
    <w:rsid w:val="00AC4D09"/>
    <w:rsid w:val="00AC55CC"/>
    <w:rsid w:val="00AC55FD"/>
    <w:rsid w:val="00AC5843"/>
    <w:rsid w:val="00AC5A7F"/>
    <w:rsid w:val="00AC5FD1"/>
    <w:rsid w:val="00AC6475"/>
    <w:rsid w:val="00AC74A3"/>
    <w:rsid w:val="00AC77D9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41F"/>
    <w:rsid w:val="00AD3B16"/>
    <w:rsid w:val="00AD3DC4"/>
    <w:rsid w:val="00AD3E1F"/>
    <w:rsid w:val="00AD4251"/>
    <w:rsid w:val="00AD450F"/>
    <w:rsid w:val="00AD4824"/>
    <w:rsid w:val="00AD4A36"/>
    <w:rsid w:val="00AD50A7"/>
    <w:rsid w:val="00AD51D6"/>
    <w:rsid w:val="00AD56B8"/>
    <w:rsid w:val="00AD7FA6"/>
    <w:rsid w:val="00AE0268"/>
    <w:rsid w:val="00AE02A9"/>
    <w:rsid w:val="00AE0778"/>
    <w:rsid w:val="00AE0B8B"/>
    <w:rsid w:val="00AE16C1"/>
    <w:rsid w:val="00AE199A"/>
    <w:rsid w:val="00AE1F00"/>
    <w:rsid w:val="00AE277D"/>
    <w:rsid w:val="00AE2DFF"/>
    <w:rsid w:val="00AE402A"/>
    <w:rsid w:val="00AE40FC"/>
    <w:rsid w:val="00AE4845"/>
    <w:rsid w:val="00AE49F5"/>
    <w:rsid w:val="00AE4F6F"/>
    <w:rsid w:val="00AE539A"/>
    <w:rsid w:val="00AE5F48"/>
    <w:rsid w:val="00AE5FCC"/>
    <w:rsid w:val="00AE60FD"/>
    <w:rsid w:val="00AE6ACA"/>
    <w:rsid w:val="00AE6EBC"/>
    <w:rsid w:val="00AE736F"/>
    <w:rsid w:val="00AE76C2"/>
    <w:rsid w:val="00AE7853"/>
    <w:rsid w:val="00AE7E3E"/>
    <w:rsid w:val="00AE7E4E"/>
    <w:rsid w:val="00AF0084"/>
    <w:rsid w:val="00AF022B"/>
    <w:rsid w:val="00AF1F1D"/>
    <w:rsid w:val="00AF2E31"/>
    <w:rsid w:val="00AF306E"/>
    <w:rsid w:val="00AF32CA"/>
    <w:rsid w:val="00AF34FC"/>
    <w:rsid w:val="00AF48BF"/>
    <w:rsid w:val="00AF4DBB"/>
    <w:rsid w:val="00AF539E"/>
    <w:rsid w:val="00AF5EF1"/>
    <w:rsid w:val="00AF676A"/>
    <w:rsid w:val="00AF70E1"/>
    <w:rsid w:val="00AF7D43"/>
    <w:rsid w:val="00AF7F04"/>
    <w:rsid w:val="00B00B46"/>
    <w:rsid w:val="00B00B95"/>
    <w:rsid w:val="00B016BC"/>
    <w:rsid w:val="00B01828"/>
    <w:rsid w:val="00B0197F"/>
    <w:rsid w:val="00B01FEF"/>
    <w:rsid w:val="00B0319D"/>
    <w:rsid w:val="00B03387"/>
    <w:rsid w:val="00B034D6"/>
    <w:rsid w:val="00B03A5C"/>
    <w:rsid w:val="00B03C82"/>
    <w:rsid w:val="00B0410D"/>
    <w:rsid w:val="00B04FD9"/>
    <w:rsid w:val="00B051FF"/>
    <w:rsid w:val="00B05787"/>
    <w:rsid w:val="00B06463"/>
    <w:rsid w:val="00B06762"/>
    <w:rsid w:val="00B06AD9"/>
    <w:rsid w:val="00B06F85"/>
    <w:rsid w:val="00B06FBA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8E2"/>
    <w:rsid w:val="00B12B99"/>
    <w:rsid w:val="00B12EC2"/>
    <w:rsid w:val="00B134AF"/>
    <w:rsid w:val="00B13C06"/>
    <w:rsid w:val="00B14142"/>
    <w:rsid w:val="00B14642"/>
    <w:rsid w:val="00B14E31"/>
    <w:rsid w:val="00B1529D"/>
    <w:rsid w:val="00B154C5"/>
    <w:rsid w:val="00B155A9"/>
    <w:rsid w:val="00B15783"/>
    <w:rsid w:val="00B15AC9"/>
    <w:rsid w:val="00B15AF2"/>
    <w:rsid w:val="00B15E55"/>
    <w:rsid w:val="00B15F48"/>
    <w:rsid w:val="00B161FE"/>
    <w:rsid w:val="00B16968"/>
    <w:rsid w:val="00B16B7A"/>
    <w:rsid w:val="00B175BF"/>
    <w:rsid w:val="00B201CA"/>
    <w:rsid w:val="00B202A1"/>
    <w:rsid w:val="00B205B2"/>
    <w:rsid w:val="00B20EBC"/>
    <w:rsid w:val="00B20F91"/>
    <w:rsid w:val="00B210EF"/>
    <w:rsid w:val="00B2127F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B00"/>
    <w:rsid w:val="00B23DD3"/>
    <w:rsid w:val="00B24673"/>
    <w:rsid w:val="00B24F79"/>
    <w:rsid w:val="00B25731"/>
    <w:rsid w:val="00B257D2"/>
    <w:rsid w:val="00B26930"/>
    <w:rsid w:val="00B26D10"/>
    <w:rsid w:val="00B27267"/>
    <w:rsid w:val="00B3014A"/>
    <w:rsid w:val="00B3027A"/>
    <w:rsid w:val="00B30AD0"/>
    <w:rsid w:val="00B3151A"/>
    <w:rsid w:val="00B315BA"/>
    <w:rsid w:val="00B315DE"/>
    <w:rsid w:val="00B3171B"/>
    <w:rsid w:val="00B31981"/>
    <w:rsid w:val="00B31BDC"/>
    <w:rsid w:val="00B3405B"/>
    <w:rsid w:val="00B34264"/>
    <w:rsid w:val="00B34B24"/>
    <w:rsid w:val="00B350FC"/>
    <w:rsid w:val="00B355F8"/>
    <w:rsid w:val="00B35E74"/>
    <w:rsid w:val="00B3612E"/>
    <w:rsid w:val="00B36261"/>
    <w:rsid w:val="00B3664B"/>
    <w:rsid w:val="00B36BBF"/>
    <w:rsid w:val="00B36C8A"/>
    <w:rsid w:val="00B36F53"/>
    <w:rsid w:val="00B37B27"/>
    <w:rsid w:val="00B37C8E"/>
    <w:rsid w:val="00B401F0"/>
    <w:rsid w:val="00B40AD2"/>
    <w:rsid w:val="00B40C6E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DDD"/>
    <w:rsid w:val="00B42F32"/>
    <w:rsid w:val="00B43E08"/>
    <w:rsid w:val="00B446C8"/>
    <w:rsid w:val="00B44DF5"/>
    <w:rsid w:val="00B455A6"/>
    <w:rsid w:val="00B471AB"/>
    <w:rsid w:val="00B47241"/>
    <w:rsid w:val="00B476B2"/>
    <w:rsid w:val="00B47A58"/>
    <w:rsid w:val="00B47F5A"/>
    <w:rsid w:val="00B50109"/>
    <w:rsid w:val="00B5021A"/>
    <w:rsid w:val="00B50835"/>
    <w:rsid w:val="00B50AE0"/>
    <w:rsid w:val="00B50D04"/>
    <w:rsid w:val="00B50DE3"/>
    <w:rsid w:val="00B51514"/>
    <w:rsid w:val="00B51E60"/>
    <w:rsid w:val="00B527D5"/>
    <w:rsid w:val="00B52B5D"/>
    <w:rsid w:val="00B531E7"/>
    <w:rsid w:val="00B5391B"/>
    <w:rsid w:val="00B5452B"/>
    <w:rsid w:val="00B54767"/>
    <w:rsid w:val="00B54D0F"/>
    <w:rsid w:val="00B5531B"/>
    <w:rsid w:val="00B5560B"/>
    <w:rsid w:val="00B55947"/>
    <w:rsid w:val="00B55BB9"/>
    <w:rsid w:val="00B55D33"/>
    <w:rsid w:val="00B5666D"/>
    <w:rsid w:val="00B56FAE"/>
    <w:rsid w:val="00B56FE7"/>
    <w:rsid w:val="00B5788A"/>
    <w:rsid w:val="00B57929"/>
    <w:rsid w:val="00B57A70"/>
    <w:rsid w:val="00B60443"/>
    <w:rsid w:val="00B60A3B"/>
    <w:rsid w:val="00B60E37"/>
    <w:rsid w:val="00B612BA"/>
    <w:rsid w:val="00B617B1"/>
    <w:rsid w:val="00B618EF"/>
    <w:rsid w:val="00B61B50"/>
    <w:rsid w:val="00B61DA4"/>
    <w:rsid w:val="00B628DC"/>
    <w:rsid w:val="00B62B78"/>
    <w:rsid w:val="00B62F8C"/>
    <w:rsid w:val="00B63A3C"/>
    <w:rsid w:val="00B6443A"/>
    <w:rsid w:val="00B64C9E"/>
    <w:rsid w:val="00B64D14"/>
    <w:rsid w:val="00B64F61"/>
    <w:rsid w:val="00B65156"/>
    <w:rsid w:val="00B65450"/>
    <w:rsid w:val="00B65AD7"/>
    <w:rsid w:val="00B663A8"/>
    <w:rsid w:val="00B66753"/>
    <w:rsid w:val="00B66974"/>
    <w:rsid w:val="00B675C0"/>
    <w:rsid w:val="00B67DE0"/>
    <w:rsid w:val="00B67F07"/>
    <w:rsid w:val="00B67F67"/>
    <w:rsid w:val="00B70953"/>
    <w:rsid w:val="00B70B4B"/>
    <w:rsid w:val="00B710B7"/>
    <w:rsid w:val="00B716BA"/>
    <w:rsid w:val="00B72126"/>
    <w:rsid w:val="00B72E1A"/>
    <w:rsid w:val="00B73662"/>
    <w:rsid w:val="00B7402B"/>
    <w:rsid w:val="00B74C19"/>
    <w:rsid w:val="00B74F0A"/>
    <w:rsid w:val="00B75BF2"/>
    <w:rsid w:val="00B76C80"/>
    <w:rsid w:val="00B76FF5"/>
    <w:rsid w:val="00B773D0"/>
    <w:rsid w:val="00B77A20"/>
    <w:rsid w:val="00B77BA8"/>
    <w:rsid w:val="00B77D42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1AEE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04A"/>
    <w:rsid w:val="00B874AA"/>
    <w:rsid w:val="00B878C9"/>
    <w:rsid w:val="00B90209"/>
    <w:rsid w:val="00B90DF6"/>
    <w:rsid w:val="00B91101"/>
    <w:rsid w:val="00B91967"/>
    <w:rsid w:val="00B91A94"/>
    <w:rsid w:val="00B92022"/>
    <w:rsid w:val="00B9214F"/>
    <w:rsid w:val="00B925AD"/>
    <w:rsid w:val="00B927DB"/>
    <w:rsid w:val="00B92979"/>
    <w:rsid w:val="00B92AD7"/>
    <w:rsid w:val="00B92B71"/>
    <w:rsid w:val="00B92D69"/>
    <w:rsid w:val="00B92F5E"/>
    <w:rsid w:val="00B931C1"/>
    <w:rsid w:val="00B93D95"/>
    <w:rsid w:val="00B94253"/>
    <w:rsid w:val="00B94717"/>
    <w:rsid w:val="00B94DFE"/>
    <w:rsid w:val="00B94F91"/>
    <w:rsid w:val="00B95CB2"/>
    <w:rsid w:val="00B95E16"/>
    <w:rsid w:val="00B9606E"/>
    <w:rsid w:val="00B965B8"/>
    <w:rsid w:val="00B96613"/>
    <w:rsid w:val="00B9688F"/>
    <w:rsid w:val="00B9772A"/>
    <w:rsid w:val="00B97931"/>
    <w:rsid w:val="00BA03CE"/>
    <w:rsid w:val="00BA0781"/>
    <w:rsid w:val="00BA0DE0"/>
    <w:rsid w:val="00BA0EB0"/>
    <w:rsid w:val="00BA3558"/>
    <w:rsid w:val="00BA3B56"/>
    <w:rsid w:val="00BA431D"/>
    <w:rsid w:val="00BA451D"/>
    <w:rsid w:val="00BA4FD5"/>
    <w:rsid w:val="00BA5138"/>
    <w:rsid w:val="00BA528B"/>
    <w:rsid w:val="00BA60D5"/>
    <w:rsid w:val="00BA7328"/>
    <w:rsid w:val="00BA74AB"/>
    <w:rsid w:val="00BA765B"/>
    <w:rsid w:val="00BA7775"/>
    <w:rsid w:val="00BA7813"/>
    <w:rsid w:val="00BA7C07"/>
    <w:rsid w:val="00BB030B"/>
    <w:rsid w:val="00BB06B8"/>
    <w:rsid w:val="00BB06D8"/>
    <w:rsid w:val="00BB0CDE"/>
    <w:rsid w:val="00BB16C5"/>
    <w:rsid w:val="00BB1EC9"/>
    <w:rsid w:val="00BB2BA7"/>
    <w:rsid w:val="00BB313A"/>
    <w:rsid w:val="00BB3856"/>
    <w:rsid w:val="00BB391F"/>
    <w:rsid w:val="00BB3A3B"/>
    <w:rsid w:val="00BB3C68"/>
    <w:rsid w:val="00BB3D90"/>
    <w:rsid w:val="00BB3DFF"/>
    <w:rsid w:val="00BB40EB"/>
    <w:rsid w:val="00BB412F"/>
    <w:rsid w:val="00BB4278"/>
    <w:rsid w:val="00BB4C4A"/>
    <w:rsid w:val="00BB4D3A"/>
    <w:rsid w:val="00BB5949"/>
    <w:rsid w:val="00BB63BC"/>
    <w:rsid w:val="00BB6BF4"/>
    <w:rsid w:val="00BB6FF8"/>
    <w:rsid w:val="00BB7231"/>
    <w:rsid w:val="00BB73E4"/>
    <w:rsid w:val="00BB7775"/>
    <w:rsid w:val="00BB790E"/>
    <w:rsid w:val="00BC0308"/>
    <w:rsid w:val="00BC09A2"/>
    <w:rsid w:val="00BC1902"/>
    <w:rsid w:val="00BC2D4B"/>
    <w:rsid w:val="00BC316D"/>
    <w:rsid w:val="00BC33DE"/>
    <w:rsid w:val="00BC3596"/>
    <w:rsid w:val="00BC4387"/>
    <w:rsid w:val="00BC440F"/>
    <w:rsid w:val="00BC44FD"/>
    <w:rsid w:val="00BC47EA"/>
    <w:rsid w:val="00BC4BB8"/>
    <w:rsid w:val="00BC4EB2"/>
    <w:rsid w:val="00BC5D09"/>
    <w:rsid w:val="00BC60E6"/>
    <w:rsid w:val="00BC61CA"/>
    <w:rsid w:val="00BC62CB"/>
    <w:rsid w:val="00BC62DE"/>
    <w:rsid w:val="00BC6524"/>
    <w:rsid w:val="00BC69DD"/>
    <w:rsid w:val="00BC715B"/>
    <w:rsid w:val="00BC7439"/>
    <w:rsid w:val="00BC744C"/>
    <w:rsid w:val="00BC7B2C"/>
    <w:rsid w:val="00BC7B3D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0A9"/>
    <w:rsid w:val="00BD3FD3"/>
    <w:rsid w:val="00BD414C"/>
    <w:rsid w:val="00BD43EC"/>
    <w:rsid w:val="00BD4516"/>
    <w:rsid w:val="00BD47C6"/>
    <w:rsid w:val="00BD4975"/>
    <w:rsid w:val="00BD4BE8"/>
    <w:rsid w:val="00BD54FC"/>
    <w:rsid w:val="00BD5785"/>
    <w:rsid w:val="00BD584A"/>
    <w:rsid w:val="00BD5B1A"/>
    <w:rsid w:val="00BD5E7D"/>
    <w:rsid w:val="00BD6992"/>
    <w:rsid w:val="00BD6E5E"/>
    <w:rsid w:val="00BD71C7"/>
    <w:rsid w:val="00BD722E"/>
    <w:rsid w:val="00BD7345"/>
    <w:rsid w:val="00BD76B2"/>
    <w:rsid w:val="00BD7D5A"/>
    <w:rsid w:val="00BD7D92"/>
    <w:rsid w:val="00BE0529"/>
    <w:rsid w:val="00BE0AE7"/>
    <w:rsid w:val="00BE1560"/>
    <w:rsid w:val="00BE1573"/>
    <w:rsid w:val="00BE1DF2"/>
    <w:rsid w:val="00BE1E1A"/>
    <w:rsid w:val="00BE1E6B"/>
    <w:rsid w:val="00BE21CD"/>
    <w:rsid w:val="00BE30EA"/>
    <w:rsid w:val="00BE3279"/>
    <w:rsid w:val="00BE353F"/>
    <w:rsid w:val="00BE4729"/>
    <w:rsid w:val="00BE4D55"/>
    <w:rsid w:val="00BE510A"/>
    <w:rsid w:val="00BE56AA"/>
    <w:rsid w:val="00BE6DC7"/>
    <w:rsid w:val="00BE7FC8"/>
    <w:rsid w:val="00BF076B"/>
    <w:rsid w:val="00BF1192"/>
    <w:rsid w:val="00BF2557"/>
    <w:rsid w:val="00BF28EC"/>
    <w:rsid w:val="00BF2A47"/>
    <w:rsid w:val="00BF32D1"/>
    <w:rsid w:val="00BF35D5"/>
    <w:rsid w:val="00BF3852"/>
    <w:rsid w:val="00BF397C"/>
    <w:rsid w:val="00BF39E3"/>
    <w:rsid w:val="00BF3EFF"/>
    <w:rsid w:val="00BF405E"/>
    <w:rsid w:val="00BF4068"/>
    <w:rsid w:val="00BF448C"/>
    <w:rsid w:val="00BF4F0A"/>
    <w:rsid w:val="00BF5175"/>
    <w:rsid w:val="00BF51AB"/>
    <w:rsid w:val="00BF5756"/>
    <w:rsid w:val="00BF5CA8"/>
    <w:rsid w:val="00BF5E2E"/>
    <w:rsid w:val="00BF5E45"/>
    <w:rsid w:val="00BF63C8"/>
    <w:rsid w:val="00BF6623"/>
    <w:rsid w:val="00BF72BE"/>
    <w:rsid w:val="00BF782A"/>
    <w:rsid w:val="00BF7BED"/>
    <w:rsid w:val="00BF7C87"/>
    <w:rsid w:val="00C000F0"/>
    <w:rsid w:val="00C0034F"/>
    <w:rsid w:val="00C00C36"/>
    <w:rsid w:val="00C00D92"/>
    <w:rsid w:val="00C016D2"/>
    <w:rsid w:val="00C01AA8"/>
    <w:rsid w:val="00C01C3E"/>
    <w:rsid w:val="00C01E4F"/>
    <w:rsid w:val="00C025BD"/>
    <w:rsid w:val="00C02A06"/>
    <w:rsid w:val="00C02BAD"/>
    <w:rsid w:val="00C03215"/>
    <w:rsid w:val="00C04011"/>
    <w:rsid w:val="00C0416A"/>
    <w:rsid w:val="00C0439B"/>
    <w:rsid w:val="00C04B64"/>
    <w:rsid w:val="00C04E40"/>
    <w:rsid w:val="00C0523B"/>
    <w:rsid w:val="00C0533B"/>
    <w:rsid w:val="00C054FF"/>
    <w:rsid w:val="00C07CA9"/>
    <w:rsid w:val="00C07D35"/>
    <w:rsid w:val="00C07DEA"/>
    <w:rsid w:val="00C07F18"/>
    <w:rsid w:val="00C10428"/>
    <w:rsid w:val="00C10E62"/>
    <w:rsid w:val="00C11131"/>
    <w:rsid w:val="00C111AA"/>
    <w:rsid w:val="00C11B0D"/>
    <w:rsid w:val="00C1212B"/>
    <w:rsid w:val="00C12376"/>
    <w:rsid w:val="00C12931"/>
    <w:rsid w:val="00C13C8B"/>
    <w:rsid w:val="00C14D0A"/>
    <w:rsid w:val="00C15C29"/>
    <w:rsid w:val="00C15E2B"/>
    <w:rsid w:val="00C16AD9"/>
    <w:rsid w:val="00C16E53"/>
    <w:rsid w:val="00C17526"/>
    <w:rsid w:val="00C175A9"/>
    <w:rsid w:val="00C177FB"/>
    <w:rsid w:val="00C2009D"/>
    <w:rsid w:val="00C2071D"/>
    <w:rsid w:val="00C2077E"/>
    <w:rsid w:val="00C20C85"/>
    <w:rsid w:val="00C21819"/>
    <w:rsid w:val="00C21930"/>
    <w:rsid w:val="00C21AD8"/>
    <w:rsid w:val="00C21D86"/>
    <w:rsid w:val="00C21EE4"/>
    <w:rsid w:val="00C2202E"/>
    <w:rsid w:val="00C221E1"/>
    <w:rsid w:val="00C227FC"/>
    <w:rsid w:val="00C22A5B"/>
    <w:rsid w:val="00C22FAC"/>
    <w:rsid w:val="00C237B7"/>
    <w:rsid w:val="00C23C8D"/>
    <w:rsid w:val="00C242DE"/>
    <w:rsid w:val="00C243CF"/>
    <w:rsid w:val="00C24D54"/>
    <w:rsid w:val="00C251D6"/>
    <w:rsid w:val="00C2534E"/>
    <w:rsid w:val="00C25490"/>
    <w:rsid w:val="00C2559D"/>
    <w:rsid w:val="00C25AC0"/>
    <w:rsid w:val="00C26802"/>
    <w:rsid w:val="00C26F22"/>
    <w:rsid w:val="00C275BC"/>
    <w:rsid w:val="00C27993"/>
    <w:rsid w:val="00C30333"/>
    <w:rsid w:val="00C3063E"/>
    <w:rsid w:val="00C30809"/>
    <w:rsid w:val="00C30896"/>
    <w:rsid w:val="00C30A38"/>
    <w:rsid w:val="00C30D60"/>
    <w:rsid w:val="00C312F6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700"/>
    <w:rsid w:val="00C3470F"/>
    <w:rsid w:val="00C34A24"/>
    <w:rsid w:val="00C3512C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8AF"/>
    <w:rsid w:val="00C43AE2"/>
    <w:rsid w:val="00C44EA7"/>
    <w:rsid w:val="00C46539"/>
    <w:rsid w:val="00C46C00"/>
    <w:rsid w:val="00C4722F"/>
    <w:rsid w:val="00C476B0"/>
    <w:rsid w:val="00C479AA"/>
    <w:rsid w:val="00C50308"/>
    <w:rsid w:val="00C50B54"/>
    <w:rsid w:val="00C50EBE"/>
    <w:rsid w:val="00C51957"/>
    <w:rsid w:val="00C51C0D"/>
    <w:rsid w:val="00C52F15"/>
    <w:rsid w:val="00C534FE"/>
    <w:rsid w:val="00C5435D"/>
    <w:rsid w:val="00C5526F"/>
    <w:rsid w:val="00C55863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4E2"/>
    <w:rsid w:val="00C616F2"/>
    <w:rsid w:val="00C61B84"/>
    <w:rsid w:val="00C61F4F"/>
    <w:rsid w:val="00C61F81"/>
    <w:rsid w:val="00C6259B"/>
    <w:rsid w:val="00C628CE"/>
    <w:rsid w:val="00C62B18"/>
    <w:rsid w:val="00C62BA4"/>
    <w:rsid w:val="00C63034"/>
    <w:rsid w:val="00C63088"/>
    <w:rsid w:val="00C63371"/>
    <w:rsid w:val="00C63CCC"/>
    <w:rsid w:val="00C63D59"/>
    <w:rsid w:val="00C64900"/>
    <w:rsid w:val="00C64971"/>
    <w:rsid w:val="00C64B3D"/>
    <w:rsid w:val="00C65480"/>
    <w:rsid w:val="00C654CA"/>
    <w:rsid w:val="00C65CF9"/>
    <w:rsid w:val="00C65D64"/>
    <w:rsid w:val="00C65E0F"/>
    <w:rsid w:val="00C6656D"/>
    <w:rsid w:val="00C671BE"/>
    <w:rsid w:val="00C6746B"/>
    <w:rsid w:val="00C67B63"/>
    <w:rsid w:val="00C67F0B"/>
    <w:rsid w:val="00C70010"/>
    <w:rsid w:val="00C713C5"/>
    <w:rsid w:val="00C7175B"/>
    <w:rsid w:val="00C7245A"/>
    <w:rsid w:val="00C72DD2"/>
    <w:rsid w:val="00C72F96"/>
    <w:rsid w:val="00C731B8"/>
    <w:rsid w:val="00C73269"/>
    <w:rsid w:val="00C73855"/>
    <w:rsid w:val="00C73E9B"/>
    <w:rsid w:val="00C7400B"/>
    <w:rsid w:val="00C743C7"/>
    <w:rsid w:val="00C74D04"/>
    <w:rsid w:val="00C7552E"/>
    <w:rsid w:val="00C75982"/>
    <w:rsid w:val="00C75A7C"/>
    <w:rsid w:val="00C75F26"/>
    <w:rsid w:val="00C761F9"/>
    <w:rsid w:val="00C76CEE"/>
    <w:rsid w:val="00C76DB6"/>
    <w:rsid w:val="00C77086"/>
    <w:rsid w:val="00C77298"/>
    <w:rsid w:val="00C774AC"/>
    <w:rsid w:val="00C776EE"/>
    <w:rsid w:val="00C77B35"/>
    <w:rsid w:val="00C77BBB"/>
    <w:rsid w:val="00C8011D"/>
    <w:rsid w:val="00C80ED9"/>
    <w:rsid w:val="00C81131"/>
    <w:rsid w:val="00C81178"/>
    <w:rsid w:val="00C81308"/>
    <w:rsid w:val="00C81518"/>
    <w:rsid w:val="00C81A5D"/>
    <w:rsid w:val="00C81BAE"/>
    <w:rsid w:val="00C81C56"/>
    <w:rsid w:val="00C82FA3"/>
    <w:rsid w:val="00C83084"/>
    <w:rsid w:val="00C830C3"/>
    <w:rsid w:val="00C830E4"/>
    <w:rsid w:val="00C839DB"/>
    <w:rsid w:val="00C83EAD"/>
    <w:rsid w:val="00C83ED7"/>
    <w:rsid w:val="00C83FDD"/>
    <w:rsid w:val="00C84343"/>
    <w:rsid w:val="00C84478"/>
    <w:rsid w:val="00C84598"/>
    <w:rsid w:val="00C85618"/>
    <w:rsid w:val="00C85669"/>
    <w:rsid w:val="00C85A99"/>
    <w:rsid w:val="00C85B18"/>
    <w:rsid w:val="00C85D74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275"/>
    <w:rsid w:val="00C94645"/>
    <w:rsid w:val="00C9489A"/>
    <w:rsid w:val="00C96383"/>
    <w:rsid w:val="00C9690B"/>
    <w:rsid w:val="00C96980"/>
    <w:rsid w:val="00C96B2D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449C"/>
    <w:rsid w:val="00CA516F"/>
    <w:rsid w:val="00CA57F6"/>
    <w:rsid w:val="00CA5850"/>
    <w:rsid w:val="00CA5E50"/>
    <w:rsid w:val="00CA7199"/>
    <w:rsid w:val="00CA7C70"/>
    <w:rsid w:val="00CA7F5B"/>
    <w:rsid w:val="00CB03B0"/>
    <w:rsid w:val="00CB15E2"/>
    <w:rsid w:val="00CB23DE"/>
    <w:rsid w:val="00CB252F"/>
    <w:rsid w:val="00CB2A9A"/>
    <w:rsid w:val="00CB2AAD"/>
    <w:rsid w:val="00CB2C1E"/>
    <w:rsid w:val="00CB30D5"/>
    <w:rsid w:val="00CB3125"/>
    <w:rsid w:val="00CB3A49"/>
    <w:rsid w:val="00CB3C29"/>
    <w:rsid w:val="00CB3FA2"/>
    <w:rsid w:val="00CB4287"/>
    <w:rsid w:val="00CB4A54"/>
    <w:rsid w:val="00CB5040"/>
    <w:rsid w:val="00CB51A6"/>
    <w:rsid w:val="00CB5BD0"/>
    <w:rsid w:val="00CB5CCB"/>
    <w:rsid w:val="00CB646A"/>
    <w:rsid w:val="00CB6591"/>
    <w:rsid w:val="00CB6F3B"/>
    <w:rsid w:val="00CB7B0C"/>
    <w:rsid w:val="00CC007E"/>
    <w:rsid w:val="00CC0431"/>
    <w:rsid w:val="00CC0C22"/>
    <w:rsid w:val="00CC0E82"/>
    <w:rsid w:val="00CC0F44"/>
    <w:rsid w:val="00CC1009"/>
    <w:rsid w:val="00CC11AE"/>
    <w:rsid w:val="00CC12EC"/>
    <w:rsid w:val="00CC1F9C"/>
    <w:rsid w:val="00CC272F"/>
    <w:rsid w:val="00CC29D4"/>
    <w:rsid w:val="00CC2A0F"/>
    <w:rsid w:val="00CC2BA5"/>
    <w:rsid w:val="00CC2F80"/>
    <w:rsid w:val="00CC3FC4"/>
    <w:rsid w:val="00CC4361"/>
    <w:rsid w:val="00CC44F6"/>
    <w:rsid w:val="00CC4D3B"/>
    <w:rsid w:val="00CC50CA"/>
    <w:rsid w:val="00CC5B5B"/>
    <w:rsid w:val="00CC5E7F"/>
    <w:rsid w:val="00CC6065"/>
    <w:rsid w:val="00CC63B4"/>
    <w:rsid w:val="00CC7970"/>
    <w:rsid w:val="00CD0203"/>
    <w:rsid w:val="00CD04A7"/>
    <w:rsid w:val="00CD05E5"/>
    <w:rsid w:val="00CD141A"/>
    <w:rsid w:val="00CD16DF"/>
    <w:rsid w:val="00CD1A34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4FF7"/>
    <w:rsid w:val="00CD5290"/>
    <w:rsid w:val="00CD538B"/>
    <w:rsid w:val="00CD5531"/>
    <w:rsid w:val="00CD6A9B"/>
    <w:rsid w:val="00CD6BB0"/>
    <w:rsid w:val="00CD6DDE"/>
    <w:rsid w:val="00CD6EFD"/>
    <w:rsid w:val="00CD7122"/>
    <w:rsid w:val="00CD7154"/>
    <w:rsid w:val="00CD76FD"/>
    <w:rsid w:val="00CD7A86"/>
    <w:rsid w:val="00CD7C77"/>
    <w:rsid w:val="00CE0913"/>
    <w:rsid w:val="00CE0B24"/>
    <w:rsid w:val="00CE10BC"/>
    <w:rsid w:val="00CE1762"/>
    <w:rsid w:val="00CE1984"/>
    <w:rsid w:val="00CE1EF1"/>
    <w:rsid w:val="00CE2108"/>
    <w:rsid w:val="00CE2A81"/>
    <w:rsid w:val="00CE3772"/>
    <w:rsid w:val="00CE37D6"/>
    <w:rsid w:val="00CE3F72"/>
    <w:rsid w:val="00CE404E"/>
    <w:rsid w:val="00CE417B"/>
    <w:rsid w:val="00CE4470"/>
    <w:rsid w:val="00CE4C53"/>
    <w:rsid w:val="00CE4DB8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F040F"/>
    <w:rsid w:val="00CF067F"/>
    <w:rsid w:val="00CF0BB9"/>
    <w:rsid w:val="00CF11BE"/>
    <w:rsid w:val="00CF1B4D"/>
    <w:rsid w:val="00CF1F7E"/>
    <w:rsid w:val="00CF2863"/>
    <w:rsid w:val="00CF2E06"/>
    <w:rsid w:val="00CF3152"/>
    <w:rsid w:val="00CF35A1"/>
    <w:rsid w:val="00CF45E8"/>
    <w:rsid w:val="00CF4AB4"/>
    <w:rsid w:val="00CF4B20"/>
    <w:rsid w:val="00CF50E5"/>
    <w:rsid w:val="00CF5364"/>
    <w:rsid w:val="00CF53E4"/>
    <w:rsid w:val="00CF547C"/>
    <w:rsid w:val="00CF55DA"/>
    <w:rsid w:val="00CF55FE"/>
    <w:rsid w:val="00CF5DFC"/>
    <w:rsid w:val="00CF5F30"/>
    <w:rsid w:val="00CF6757"/>
    <w:rsid w:val="00CF6CAC"/>
    <w:rsid w:val="00CF6F6E"/>
    <w:rsid w:val="00CF75F8"/>
    <w:rsid w:val="00D0089A"/>
    <w:rsid w:val="00D00C23"/>
    <w:rsid w:val="00D0166C"/>
    <w:rsid w:val="00D016F9"/>
    <w:rsid w:val="00D017A9"/>
    <w:rsid w:val="00D01AFD"/>
    <w:rsid w:val="00D01BCF"/>
    <w:rsid w:val="00D01D46"/>
    <w:rsid w:val="00D02468"/>
    <w:rsid w:val="00D02F38"/>
    <w:rsid w:val="00D03749"/>
    <w:rsid w:val="00D03760"/>
    <w:rsid w:val="00D04111"/>
    <w:rsid w:val="00D04512"/>
    <w:rsid w:val="00D04AC7"/>
    <w:rsid w:val="00D04BA3"/>
    <w:rsid w:val="00D04D4C"/>
    <w:rsid w:val="00D04EAF"/>
    <w:rsid w:val="00D05997"/>
    <w:rsid w:val="00D05F85"/>
    <w:rsid w:val="00D06B93"/>
    <w:rsid w:val="00D06EFA"/>
    <w:rsid w:val="00D07482"/>
    <w:rsid w:val="00D10244"/>
    <w:rsid w:val="00D10B9A"/>
    <w:rsid w:val="00D11027"/>
    <w:rsid w:val="00D11215"/>
    <w:rsid w:val="00D1172A"/>
    <w:rsid w:val="00D1220E"/>
    <w:rsid w:val="00D1225A"/>
    <w:rsid w:val="00D12CF7"/>
    <w:rsid w:val="00D135BC"/>
    <w:rsid w:val="00D13C24"/>
    <w:rsid w:val="00D14861"/>
    <w:rsid w:val="00D15600"/>
    <w:rsid w:val="00D1572D"/>
    <w:rsid w:val="00D159B1"/>
    <w:rsid w:val="00D1667E"/>
    <w:rsid w:val="00D1715D"/>
    <w:rsid w:val="00D1724E"/>
    <w:rsid w:val="00D1795E"/>
    <w:rsid w:val="00D17FDC"/>
    <w:rsid w:val="00D203D4"/>
    <w:rsid w:val="00D2044F"/>
    <w:rsid w:val="00D204C3"/>
    <w:rsid w:val="00D20523"/>
    <w:rsid w:val="00D20FB4"/>
    <w:rsid w:val="00D21D69"/>
    <w:rsid w:val="00D21E17"/>
    <w:rsid w:val="00D22438"/>
    <w:rsid w:val="00D22679"/>
    <w:rsid w:val="00D22C04"/>
    <w:rsid w:val="00D230C3"/>
    <w:rsid w:val="00D23728"/>
    <w:rsid w:val="00D23A40"/>
    <w:rsid w:val="00D24E62"/>
    <w:rsid w:val="00D24ECC"/>
    <w:rsid w:val="00D24F44"/>
    <w:rsid w:val="00D24FDE"/>
    <w:rsid w:val="00D2577D"/>
    <w:rsid w:val="00D25C43"/>
    <w:rsid w:val="00D27269"/>
    <w:rsid w:val="00D27292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412"/>
    <w:rsid w:val="00D32B7B"/>
    <w:rsid w:val="00D32FE3"/>
    <w:rsid w:val="00D33529"/>
    <w:rsid w:val="00D33B38"/>
    <w:rsid w:val="00D343F9"/>
    <w:rsid w:val="00D343FE"/>
    <w:rsid w:val="00D34635"/>
    <w:rsid w:val="00D3469B"/>
    <w:rsid w:val="00D347E3"/>
    <w:rsid w:val="00D34B22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9C1"/>
    <w:rsid w:val="00D40D63"/>
    <w:rsid w:val="00D4156E"/>
    <w:rsid w:val="00D41DDC"/>
    <w:rsid w:val="00D424B7"/>
    <w:rsid w:val="00D4255D"/>
    <w:rsid w:val="00D42946"/>
    <w:rsid w:val="00D42B10"/>
    <w:rsid w:val="00D4378F"/>
    <w:rsid w:val="00D43EC1"/>
    <w:rsid w:val="00D44433"/>
    <w:rsid w:val="00D445F1"/>
    <w:rsid w:val="00D45070"/>
    <w:rsid w:val="00D45352"/>
    <w:rsid w:val="00D454A2"/>
    <w:rsid w:val="00D456D0"/>
    <w:rsid w:val="00D457FF"/>
    <w:rsid w:val="00D45C14"/>
    <w:rsid w:val="00D462A9"/>
    <w:rsid w:val="00D46336"/>
    <w:rsid w:val="00D46902"/>
    <w:rsid w:val="00D4691E"/>
    <w:rsid w:val="00D4718D"/>
    <w:rsid w:val="00D4755A"/>
    <w:rsid w:val="00D475D3"/>
    <w:rsid w:val="00D47C20"/>
    <w:rsid w:val="00D50470"/>
    <w:rsid w:val="00D50619"/>
    <w:rsid w:val="00D5130F"/>
    <w:rsid w:val="00D52606"/>
    <w:rsid w:val="00D52C86"/>
    <w:rsid w:val="00D52D9C"/>
    <w:rsid w:val="00D52F92"/>
    <w:rsid w:val="00D53715"/>
    <w:rsid w:val="00D53B3F"/>
    <w:rsid w:val="00D54BAC"/>
    <w:rsid w:val="00D55140"/>
    <w:rsid w:val="00D5535D"/>
    <w:rsid w:val="00D5537A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6035E"/>
    <w:rsid w:val="00D612E6"/>
    <w:rsid w:val="00D61975"/>
    <w:rsid w:val="00D61D7A"/>
    <w:rsid w:val="00D6215C"/>
    <w:rsid w:val="00D626F1"/>
    <w:rsid w:val="00D6270E"/>
    <w:rsid w:val="00D638BA"/>
    <w:rsid w:val="00D63928"/>
    <w:rsid w:val="00D64340"/>
    <w:rsid w:val="00D64836"/>
    <w:rsid w:val="00D64AFA"/>
    <w:rsid w:val="00D6502B"/>
    <w:rsid w:val="00D65407"/>
    <w:rsid w:val="00D65484"/>
    <w:rsid w:val="00D66DC2"/>
    <w:rsid w:val="00D66DEB"/>
    <w:rsid w:val="00D67B8F"/>
    <w:rsid w:val="00D70D07"/>
    <w:rsid w:val="00D71B6F"/>
    <w:rsid w:val="00D7243E"/>
    <w:rsid w:val="00D72897"/>
    <w:rsid w:val="00D728F8"/>
    <w:rsid w:val="00D72B4B"/>
    <w:rsid w:val="00D73462"/>
    <w:rsid w:val="00D73BC7"/>
    <w:rsid w:val="00D74023"/>
    <w:rsid w:val="00D74560"/>
    <w:rsid w:val="00D7476B"/>
    <w:rsid w:val="00D7527C"/>
    <w:rsid w:val="00D75693"/>
    <w:rsid w:val="00D756EA"/>
    <w:rsid w:val="00D7585D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20AE"/>
    <w:rsid w:val="00D820EA"/>
    <w:rsid w:val="00D82568"/>
    <w:rsid w:val="00D8279E"/>
    <w:rsid w:val="00D82823"/>
    <w:rsid w:val="00D828CA"/>
    <w:rsid w:val="00D829B2"/>
    <w:rsid w:val="00D82C76"/>
    <w:rsid w:val="00D833AA"/>
    <w:rsid w:val="00D83FF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90055"/>
    <w:rsid w:val="00D91543"/>
    <w:rsid w:val="00D915ED"/>
    <w:rsid w:val="00D917BF"/>
    <w:rsid w:val="00D917EE"/>
    <w:rsid w:val="00D91CED"/>
    <w:rsid w:val="00D92819"/>
    <w:rsid w:val="00D92A11"/>
    <w:rsid w:val="00D92EBB"/>
    <w:rsid w:val="00D931A4"/>
    <w:rsid w:val="00D93208"/>
    <w:rsid w:val="00D9364F"/>
    <w:rsid w:val="00D938F6"/>
    <w:rsid w:val="00D93C29"/>
    <w:rsid w:val="00D94273"/>
    <w:rsid w:val="00D94446"/>
    <w:rsid w:val="00D945D0"/>
    <w:rsid w:val="00D94F61"/>
    <w:rsid w:val="00D95568"/>
    <w:rsid w:val="00D95598"/>
    <w:rsid w:val="00D95B5F"/>
    <w:rsid w:val="00D96302"/>
    <w:rsid w:val="00D9635D"/>
    <w:rsid w:val="00D96BF7"/>
    <w:rsid w:val="00D9725A"/>
    <w:rsid w:val="00D977A9"/>
    <w:rsid w:val="00D97BD5"/>
    <w:rsid w:val="00DA0E5B"/>
    <w:rsid w:val="00DA104B"/>
    <w:rsid w:val="00DA1997"/>
    <w:rsid w:val="00DA21C7"/>
    <w:rsid w:val="00DA25C9"/>
    <w:rsid w:val="00DA2927"/>
    <w:rsid w:val="00DA2B28"/>
    <w:rsid w:val="00DA36AD"/>
    <w:rsid w:val="00DA3836"/>
    <w:rsid w:val="00DA3B6E"/>
    <w:rsid w:val="00DA3C01"/>
    <w:rsid w:val="00DA4C06"/>
    <w:rsid w:val="00DA6723"/>
    <w:rsid w:val="00DA6DF7"/>
    <w:rsid w:val="00DA7699"/>
    <w:rsid w:val="00DA78C1"/>
    <w:rsid w:val="00DB004B"/>
    <w:rsid w:val="00DB00A7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299"/>
    <w:rsid w:val="00DB2586"/>
    <w:rsid w:val="00DB291D"/>
    <w:rsid w:val="00DB2F87"/>
    <w:rsid w:val="00DB2FE9"/>
    <w:rsid w:val="00DB3363"/>
    <w:rsid w:val="00DB3CC2"/>
    <w:rsid w:val="00DB3F3B"/>
    <w:rsid w:val="00DB49DA"/>
    <w:rsid w:val="00DB4A48"/>
    <w:rsid w:val="00DB4ED9"/>
    <w:rsid w:val="00DB5856"/>
    <w:rsid w:val="00DB5E61"/>
    <w:rsid w:val="00DB63CE"/>
    <w:rsid w:val="00DB6585"/>
    <w:rsid w:val="00DB671E"/>
    <w:rsid w:val="00DB7685"/>
    <w:rsid w:val="00DC01A2"/>
    <w:rsid w:val="00DC051C"/>
    <w:rsid w:val="00DC06D2"/>
    <w:rsid w:val="00DC0CF7"/>
    <w:rsid w:val="00DC0EEB"/>
    <w:rsid w:val="00DC1B2A"/>
    <w:rsid w:val="00DC1C75"/>
    <w:rsid w:val="00DC2CCE"/>
    <w:rsid w:val="00DC30EB"/>
    <w:rsid w:val="00DC31D4"/>
    <w:rsid w:val="00DC3259"/>
    <w:rsid w:val="00DC32CE"/>
    <w:rsid w:val="00DC3392"/>
    <w:rsid w:val="00DC374F"/>
    <w:rsid w:val="00DC3A6F"/>
    <w:rsid w:val="00DC3AB6"/>
    <w:rsid w:val="00DC4BB7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DAF"/>
    <w:rsid w:val="00DD2267"/>
    <w:rsid w:val="00DD282B"/>
    <w:rsid w:val="00DD34EA"/>
    <w:rsid w:val="00DD3A36"/>
    <w:rsid w:val="00DD42F3"/>
    <w:rsid w:val="00DD4382"/>
    <w:rsid w:val="00DD4F59"/>
    <w:rsid w:val="00DD571C"/>
    <w:rsid w:val="00DD59A6"/>
    <w:rsid w:val="00DD6E93"/>
    <w:rsid w:val="00DD71F7"/>
    <w:rsid w:val="00DD7354"/>
    <w:rsid w:val="00DE1144"/>
    <w:rsid w:val="00DE1549"/>
    <w:rsid w:val="00DE1766"/>
    <w:rsid w:val="00DE1FDE"/>
    <w:rsid w:val="00DE2314"/>
    <w:rsid w:val="00DE2683"/>
    <w:rsid w:val="00DE3102"/>
    <w:rsid w:val="00DE32AF"/>
    <w:rsid w:val="00DE35EC"/>
    <w:rsid w:val="00DE3708"/>
    <w:rsid w:val="00DE3A37"/>
    <w:rsid w:val="00DE3FAB"/>
    <w:rsid w:val="00DE4556"/>
    <w:rsid w:val="00DE4B22"/>
    <w:rsid w:val="00DE4CDE"/>
    <w:rsid w:val="00DE51F1"/>
    <w:rsid w:val="00DE530F"/>
    <w:rsid w:val="00DE552C"/>
    <w:rsid w:val="00DE58B8"/>
    <w:rsid w:val="00DE5A15"/>
    <w:rsid w:val="00DE5AAF"/>
    <w:rsid w:val="00DE60DC"/>
    <w:rsid w:val="00DE6511"/>
    <w:rsid w:val="00DE70BC"/>
    <w:rsid w:val="00DE73C9"/>
    <w:rsid w:val="00DE78EA"/>
    <w:rsid w:val="00DE7B00"/>
    <w:rsid w:val="00DF07A7"/>
    <w:rsid w:val="00DF095D"/>
    <w:rsid w:val="00DF0E5E"/>
    <w:rsid w:val="00DF0EEC"/>
    <w:rsid w:val="00DF154B"/>
    <w:rsid w:val="00DF15C9"/>
    <w:rsid w:val="00DF1872"/>
    <w:rsid w:val="00DF1B21"/>
    <w:rsid w:val="00DF1B99"/>
    <w:rsid w:val="00DF214B"/>
    <w:rsid w:val="00DF246E"/>
    <w:rsid w:val="00DF2C3D"/>
    <w:rsid w:val="00DF35F7"/>
    <w:rsid w:val="00DF3956"/>
    <w:rsid w:val="00DF3EB7"/>
    <w:rsid w:val="00DF4057"/>
    <w:rsid w:val="00DF6877"/>
    <w:rsid w:val="00DF6B33"/>
    <w:rsid w:val="00DF73E2"/>
    <w:rsid w:val="00DF7546"/>
    <w:rsid w:val="00E006B5"/>
    <w:rsid w:val="00E00749"/>
    <w:rsid w:val="00E0096C"/>
    <w:rsid w:val="00E00B90"/>
    <w:rsid w:val="00E011FA"/>
    <w:rsid w:val="00E014B2"/>
    <w:rsid w:val="00E01715"/>
    <w:rsid w:val="00E01770"/>
    <w:rsid w:val="00E0197F"/>
    <w:rsid w:val="00E021C3"/>
    <w:rsid w:val="00E02938"/>
    <w:rsid w:val="00E0310E"/>
    <w:rsid w:val="00E03491"/>
    <w:rsid w:val="00E03697"/>
    <w:rsid w:val="00E05A50"/>
    <w:rsid w:val="00E07CD6"/>
    <w:rsid w:val="00E10172"/>
    <w:rsid w:val="00E103D2"/>
    <w:rsid w:val="00E1065A"/>
    <w:rsid w:val="00E10CA3"/>
    <w:rsid w:val="00E118EB"/>
    <w:rsid w:val="00E11BF8"/>
    <w:rsid w:val="00E11CAC"/>
    <w:rsid w:val="00E11DE4"/>
    <w:rsid w:val="00E12416"/>
    <w:rsid w:val="00E12488"/>
    <w:rsid w:val="00E125F7"/>
    <w:rsid w:val="00E12FD2"/>
    <w:rsid w:val="00E136B4"/>
    <w:rsid w:val="00E13876"/>
    <w:rsid w:val="00E139EE"/>
    <w:rsid w:val="00E13AA2"/>
    <w:rsid w:val="00E13B1C"/>
    <w:rsid w:val="00E14236"/>
    <w:rsid w:val="00E14534"/>
    <w:rsid w:val="00E15141"/>
    <w:rsid w:val="00E15315"/>
    <w:rsid w:val="00E153F6"/>
    <w:rsid w:val="00E156DD"/>
    <w:rsid w:val="00E15808"/>
    <w:rsid w:val="00E15A23"/>
    <w:rsid w:val="00E15A4A"/>
    <w:rsid w:val="00E16034"/>
    <w:rsid w:val="00E16212"/>
    <w:rsid w:val="00E16ABF"/>
    <w:rsid w:val="00E16B4A"/>
    <w:rsid w:val="00E17C48"/>
    <w:rsid w:val="00E204BE"/>
    <w:rsid w:val="00E204C7"/>
    <w:rsid w:val="00E209CA"/>
    <w:rsid w:val="00E20A93"/>
    <w:rsid w:val="00E211BE"/>
    <w:rsid w:val="00E21406"/>
    <w:rsid w:val="00E2141E"/>
    <w:rsid w:val="00E21FD0"/>
    <w:rsid w:val="00E221FB"/>
    <w:rsid w:val="00E22BFC"/>
    <w:rsid w:val="00E22C81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D90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2EE9"/>
    <w:rsid w:val="00E3353B"/>
    <w:rsid w:val="00E33953"/>
    <w:rsid w:val="00E339E7"/>
    <w:rsid w:val="00E33ADE"/>
    <w:rsid w:val="00E33C79"/>
    <w:rsid w:val="00E345C5"/>
    <w:rsid w:val="00E346BB"/>
    <w:rsid w:val="00E34761"/>
    <w:rsid w:val="00E35CCE"/>
    <w:rsid w:val="00E35CD0"/>
    <w:rsid w:val="00E3660F"/>
    <w:rsid w:val="00E36DDC"/>
    <w:rsid w:val="00E37133"/>
    <w:rsid w:val="00E37B10"/>
    <w:rsid w:val="00E404FE"/>
    <w:rsid w:val="00E415EA"/>
    <w:rsid w:val="00E41B4D"/>
    <w:rsid w:val="00E41C5B"/>
    <w:rsid w:val="00E42842"/>
    <w:rsid w:val="00E42A87"/>
    <w:rsid w:val="00E42E00"/>
    <w:rsid w:val="00E42E61"/>
    <w:rsid w:val="00E4307A"/>
    <w:rsid w:val="00E44248"/>
    <w:rsid w:val="00E443B9"/>
    <w:rsid w:val="00E44BC7"/>
    <w:rsid w:val="00E44DBA"/>
    <w:rsid w:val="00E44DE8"/>
    <w:rsid w:val="00E453E0"/>
    <w:rsid w:val="00E4593E"/>
    <w:rsid w:val="00E46349"/>
    <w:rsid w:val="00E46464"/>
    <w:rsid w:val="00E4672F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2871"/>
    <w:rsid w:val="00E53824"/>
    <w:rsid w:val="00E546FB"/>
    <w:rsid w:val="00E54792"/>
    <w:rsid w:val="00E549C9"/>
    <w:rsid w:val="00E54D2E"/>
    <w:rsid w:val="00E54D97"/>
    <w:rsid w:val="00E55F1B"/>
    <w:rsid w:val="00E567B2"/>
    <w:rsid w:val="00E56B58"/>
    <w:rsid w:val="00E56BAA"/>
    <w:rsid w:val="00E5711E"/>
    <w:rsid w:val="00E5722C"/>
    <w:rsid w:val="00E573E3"/>
    <w:rsid w:val="00E574D5"/>
    <w:rsid w:val="00E577EB"/>
    <w:rsid w:val="00E57804"/>
    <w:rsid w:val="00E57B9A"/>
    <w:rsid w:val="00E57DE2"/>
    <w:rsid w:val="00E57FF8"/>
    <w:rsid w:val="00E6077C"/>
    <w:rsid w:val="00E60D7C"/>
    <w:rsid w:val="00E6116B"/>
    <w:rsid w:val="00E619E9"/>
    <w:rsid w:val="00E61CEC"/>
    <w:rsid w:val="00E61FF8"/>
    <w:rsid w:val="00E62117"/>
    <w:rsid w:val="00E621F2"/>
    <w:rsid w:val="00E643B2"/>
    <w:rsid w:val="00E6465B"/>
    <w:rsid w:val="00E64767"/>
    <w:rsid w:val="00E64DA9"/>
    <w:rsid w:val="00E64EA6"/>
    <w:rsid w:val="00E65236"/>
    <w:rsid w:val="00E65696"/>
    <w:rsid w:val="00E663BB"/>
    <w:rsid w:val="00E673A6"/>
    <w:rsid w:val="00E67911"/>
    <w:rsid w:val="00E67BC2"/>
    <w:rsid w:val="00E67F55"/>
    <w:rsid w:val="00E70416"/>
    <w:rsid w:val="00E70552"/>
    <w:rsid w:val="00E708BD"/>
    <w:rsid w:val="00E70C0E"/>
    <w:rsid w:val="00E70F43"/>
    <w:rsid w:val="00E71B32"/>
    <w:rsid w:val="00E71B72"/>
    <w:rsid w:val="00E7257B"/>
    <w:rsid w:val="00E74EF5"/>
    <w:rsid w:val="00E74EFE"/>
    <w:rsid w:val="00E75506"/>
    <w:rsid w:val="00E75C82"/>
    <w:rsid w:val="00E7634F"/>
    <w:rsid w:val="00E7668D"/>
    <w:rsid w:val="00E766F3"/>
    <w:rsid w:val="00E76882"/>
    <w:rsid w:val="00E76A41"/>
    <w:rsid w:val="00E76D61"/>
    <w:rsid w:val="00E7744C"/>
    <w:rsid w:val="00E77A48"/>
    <w:rsid w:val="00E77BDC"/>
    <w:rsid w:val="00E77CD0"/>
    <w:rsid w:val="00E80278"/>
    <w:rsid w:val="00E802F4"/>
    <w:rsid w:val="00E80325"/>
    <w:rsid w:val="00E811B5"/>
    <w:rsid w:val="00E81779"/>
    <w:rsid w:val="00E8187F"/>
    <w:rsid w:val="00E822B2"/>
    <w:rsid w:val="00E82637"/>
    <w:rsid w:val="00E82F13"/>
    <w:rsid w:val="00E83758"/>
    <w:rsid w:val="00E8399B"/>
    <w:rsid w:val="00E83C52"/>
    <w:rsid w:val="00E8410E"/>
    <w:rsid w:val="00E8453E"/>
    <w:rsid w:val="00E84C5D"/>
    <w:rsid w:val="00E852FF"/>
    <w:rsid w:val="00E857F7"/>
    <w:rsid w:val="00E873EF"/>
    <w:rsid w:val="00E87F0F"/>
    <w:rsid w:val="00E90203"/>
    <w:rsid w:val="00E90298"/>
    <w:rsid w:val="00E90477"/>
    <w:rsid w:val="00E905D6"/>
    <w:rsid w:val="00E90CB2"/>
    <w:rsid w:val="00E9114D"/>
    <w:rsid w:val="00E91873"/>
    <w:rsid w:val="00E91E2E"/>
    <w:rsid w:val="00E91EB4"/>
    <w:rsid w:val="00E91FE6"/>
    <w:rsid w:val="00E92061"/>
    <w:rsid w:val="00E92496"/>
    <w:rsid w:val="00E92552"/>
    <w:rsid w:val="00E93112"/>
    <w:rsid w:val="00E93399"/>
    <w:rsid w:val="00E935C8"/>
    <w:rsid w:val="00E936B6"/>
    <w:rsid w:val="00E947C9"/>
    <w:rsid w:val="00E95160"/>
    <w:rsid w:val="00E954B6"/>
    <w:rsid w:val="00E95A4C"/>
    <w:rsid w:val="00E95A64"/>
    <w:rsid w:val="00E95DDE"/>
    <w:rsid w:val="00E95E4F"/>
    <w:rsid w:val="00E95FBE"/>
    <w:rsid w:val="00E96539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1A3"/>
    <w:rsid w:val="00EA3DC8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FD2"/>
    <w:rsid w:val="00EB2111"/>
    <w:rsid w:val="00EB2138"/>
    <w:rsid w:val="00EB2D77"/>
    <w:rsid w:val="00EB2F77"/>
    <w:rsid w:val="00EB36AA"/>
    <w:rsid w:val="00EB36F1"/>
    <w:rsid w:val="00EB3BC5"/>
    <w:rsid w:val="00EB447E"/>
    <w:rsid w:val="00EB456C"/>
    <w:rsid w:val="00EB4594"/>
    <w:rsid w:val="00EB4E45"/>
    <w:rsid w:val="00EB4EDD"/>
    <w:rsid w:val="00EB5C28"/>
    <w:rsid w:val="00EB7130"/>
    <w:rsid w:val="00EC05BA"/>
    <w:rsid w:val="00EC206C"/>
    <w:rsid w:val="00EC208F"/>
    <w:rsid w:val="00EC21FC"/>
    <w:rsid w:val="00EC23EC"/>
    <w:rsid w:val="00EC2A7F"/>
    <w:rsid w:val="00EC3020"/>
    <w:rsid w:val="00EC3215"/>
    <w:rsid w:val="00EC3523"/>
    <w:rsid w:val="00EC3BCC"/>
    <w:rsid w:val="00EC43B9"/>
    <w:rsid w:val="00EC44C0"/>
    <w:rsid w:val="00EC5594"/>
    <w:rsid w:val="00EC55F5"/>
    <w:rsid w:val="00EC5E97"/>
    <w:rsid w:val="00EC6864"/>
    <w:rsid w:val="00EC6936"/>
    <w:rsid w:val="00EC69CB"/>
    <w:rsid w:val="00EC7021"/>
    <w:rsid w:val="00EC709B"/>
    <w:rsid w:val="00EC7473"/>
    <w:rsid w:val="00EC794A"/>
    <w:rsid w:val="00ED0016"/>
    <w:rsid w:val="00ED0847"/>
    <w:rsid w:val="00ED1A8C"/>
    <w:rsid w:val="00ED1B7F"/>
    <w:rsid w:val="00ED1BD1"/>
    <w:rsid w:val="00ED1BD8"/>
    <w:rsid w:val="00ED2358"/>
    <w:rsid w:val="00ED2401"/>
    <w:rsid w:val="00ED2AFF"/>
    <w:rsid w:val="00ED30C2"/>
    <w:rsid w:val="00ED47BD"/>
    <w:rsid w:val="00ED50C3"/>
    <w:rsid w:val="00ED59A9"/>
    <w:rsid w:val="00ED65AC"/>
    <w:rsid w:val="00ED6AB3"/>
    <w:rsid w:val="00ED6E63"/>
    <w:rsid w:val="00ED7CC5"/>
    <w:rsid w:val="00EE024E"/>
    <w:rsid w:val="00EE0A01"/>
    <w:rsid w:val="00EE0B64"/>
    <w:rsid w:val="00EE0DDF"/>
    <w:rsid w:val="00EE1221"/>
    <w:rsid w:val="00EE2323"/>
    <w:rsid w:val="00EE2401"/>
    <w:rsid w:val="00EE3171"/>
    <w:rsid w:val="00EE39AB"/>
    <w:rsid w:val="00EE3B59"/>
    <w:rsid w:val="00EE3FC6"/>
    <w:rsid w:val="00EE421D"/>
    <w:rsid w:val="00EE43BE"/>
    <w:rsid w:val="00EE44C0"/>
    <w:rsid w:val="00EE44F9"/>
    <w:rsid w:val="00EE5768"/>
    <w:rsid w:val="00EE65B5"/>
    <w:rsid w:val="00EE6698"/>
    <w:rsid w:val="00EE6868"/>
    <w:rsid w:val="00EE68DA"/>
    <w:rsid w:val="00EE7285"/>
    <w:rsid w:val="00EE77C4"/>
    <w:rsid w:val="00EE7998"/>
    <w:rsid w:val="00EF00D2"/>
    <w:rsid w:val="00EF06FB"/>
    <w:rsid w:val="00EF09D4"/>
    <w:rsid w:val="00EF0AC4"/>
    <w:rsid w:val="00EF0C09"/>
    <w:rsid w:val="00EF0D38"/>
    <w:rsid w:val="00EF17DE"/>
    <w:rsid w:val="00EF1991"/>
    <w:rsid w:val="00EF1CF4"/>
    <w:rsid w:val="00EF2307"/>
    <w:rsid w:val="00EF23BB"/>
    <w:rsid w:val="00EF2A00"/>
    <w:rsid w:val="00EF3225"/>
    <w:rsid w:val="00EF3CAA"/>
    <w:rsid w:val="00EF41CC"/>
    <w:rsid w:val="00EF4656"/>
    <w:rsid w:val="00EF6A1D"/>
    <w:rsid w:val="00EF6AFA"/>
    <w:rsid w:val="00EF7135"/>
    <w:rsid w:val="00EF730E"/>
    <w:rsid w:val="00EF737C"/>
    <w:rsid w:val="00EF7B61"/>
    <w:rsid w:val="00F014E1"/>
    <w:rsid w:val="00F015B0"/>
    <w:rsid w:val="00F017B1"/>
    <w:rsid w:val="00F02656"/>
    <w:rsid w:val="00F02DA9"/>
    <w:rsid w:val="00F02E4E"/>
    <w:rsid w:val="00F03133"/>
    <w:rsid w:val="00F03298"/>
    <w:rsid w:val="00F032F6"/>
    <w:rsid w:val="00F03F67"/>
    <w:rsid w:val="00F0403B"/>
    <w:rsid w:val="00F043B7"/>
    <w:rsid w:val="00F04E15"/>
    <w:rsid w:val="00F04E27"/>
    <w:rsid w:val="00F0553A"/>
    <w:rsid w:val="00F05AE0"/>
    <w:rsid w:val="00F05D80"/>
    <w:rsid w:val="00F05EFD"/>
    <w:rsid w:val="00F0623E"/>
    <w:rsid w:val="00F06493"/>
    <w:rsid w:val="00F06552"/>
    <w:rsid w:val="00F067E2"/>
    <w:rsid w:val="00F06961"/>
    <w:rsid w:val="00F06C2F"/>
    <w:rsid w:val="00F0754E"/>
    <w:rsid w:val="00F078B2"/>
    <w:rsid w:val="00F07B9F"/>
    <w:rsid w:val="00F07C9F"/>
    <w:rsid w:val="00F07FA9"/>
    <w:rsid w:val="00F106DC"/>
    <w:rsid w:val="00F113A4"/>
    <w:rsid w:val="00F114CF"/>
    <w:rsid w:val="00F114E5"/>
    <w:rsid w:val="00F11C21"/>
    <w:rsid w:val="00F12987"/>
    <w:rsid w:val="00F1298B"/>
    <w:rsid w:val="00F13437"/>
    <w:rsid w:val="00F13AF1"/>
    <w:rsid w:val="00F13FBF"/>
    <w:rsid w:val="00F157B6"/>
    <w:rsid w:val="00F15C38"/>
    <w:rsid w:val="00F15C94"/>
    <w:rsid w:val="00F1630B"/>
    <w:rsid w:val="00F169EF"/>
    <w:rsid w:val="00F16A0F"/>
    <w:rsid w:val="00F1726F"/>
    <w:rsid w:val="00F1766C"/>
    <w:rsid w:val="00F17985"/>
    <w:rsid w:val="00F200B8"/>
    <w:rsid w:val="00F20925"/>
    <w:rsid w:val="00F20BF0"/>
    <w:rsid w:val="00F20DAC"/>
    <w:rsid w:val="00F210B6"/>
    <w:rsid w:val="00F213EC"/>
    <w:rsid w:val="00F214B7"/>
    <w:rsid w:val="00F21672"/>
    <w:rsid w:val="00F21C3A"/>
    <w:rsid w:val="00F21F46"/>
    <w:rsid w:val="00F224E6"/>
    <w:rsid w:val="00F22B83"/>
    <w:rsid w:val="00F232E8"/>
    <w:rsid w:val="00F2345C"/>
    <w:rsid w:val="00F239C7"/>
    <w:rsid w:val="00F23CEA"/>
    <w:rsid w:val="00F240CA"/>
    <w:rsid w:val="00F243E9"/>
    <w:rsid w:val="00F24505"/>
    <w:rsid w:val="00F246E7"/>
    <w:rsid w:val="00F248D9"/>
    <w:rsid w:val="00F24DF5"/>
    <w:rsid w:val="00F24E80"/>
    <w:rsid w:val="00F251F7"/>
    <w:rsid w:val="00F2550F"/>
    <w:rsid w:val="00F26102"/>
    <w:rsid w:val="00F261DF"/>
    <w:rsid w:val="00F26557"/>
    <w:rsid w:val="00F269F6"/>
    <w:rsid w:val="00F26B16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339"/>
    <w:rsid w:val="00F30C47"/>
    <w:rsid w:val="00F31010"/>
    <w:rsid w:val="00F314B9"/>
    <w:rsid w:val="00F31A9E"/>
    <w:rsid w:val="00F32464"/>
    <w:rsid w:val="00F33585"/>
    <w:rsid w:val="00F336A1"/>
    <w:rsid w:val="00F348F4"/>
    <w:rsid w:val="00F34BA8"/>
    <w:rsid w:val="00F34BAD"/>
    <w:rsid w:val="00F34D39"/>
    <w:rsid w:val="00F35DD6"/>
    <w:rsid w:val="00F35E3B"/>
    <w:rsid w:val="00F364CA"/>
    <w:rsid w:val="00F376DA"/>
    <w:rsid w:val="00F37EDB"/>
    <w:rsid w:val="00F4077F"/>
    <w:rsid w:val="00F40BF5"/>
    <w:rsid w:val="00F40D8C"/>
    <w:rsid w:val="00F410AA"/>
    <w:rsid w:val="00F417F9"/>
    <w:rsid w:val="00F4200F"/>
    <w:rsid w:val="00F42566"/>
    <w:rsid w:val="00F42BA9"/>
    <w:rsid w:val="00F439E2"/>
    <w:rsid w:val="00F43D03"/>
    <w:rsid w:val="00F43D86"/>
    <w:rsid w:val="00F4462C"/>
    <w:rsid w:val="00F44652"/>
    <w:rsid w:val="00F44DAA"/>
    <w:rsid w:val="00F44FBF"/>
    <w:rsid w:val="00F45D52"/>
    <w:rsid w:val="00F46CFD"/>
    <w:rsid w:val="00F47C4F"/>
    <w:rsid w:val="00F47C5D"/>
    <w:rsid w:val="00F47F70"/>
    <w:rsid w:val="00F500AB"/>
    <w:rsid w:val="00F502C0"/>
    <w:rsid w:val="00F5044C"/>
    <w:rsid w:val="00F50592"/>
    <w:rsid w:val="00F506CE"/>
    <w:rsid w:val="00F508E5"/>
    <w:rsid w:val="00F50A8A"/>
    <w:rsid w:val="00F50CA8"/>
    <w:rsid w:val="00F5238B"/>
    <w:rsid w:val="00F52464"/>
    <w:rsid w:val="00F5284A"/>
    <w:rsid w:val="00F53035"/>
    <w:rsid w:val="00F537D6"/>
    <w:rsid w:val="00F54064"/>
    <w:rsid w:val="00F5430D"/>
    <w:rsid w:val="00F553CA"/>
    <w:rsid w:val="00F55465"/>
    <w:rsid w:val="00F558F1"/>
    <w:rsid w:val="00F55AF4"/>
    <w:rsid w:val="00F55C60"/>
    <w:rsid w:val="00F55DA1"/>
    <w:rsid w:val="00F5601C"/>
    <w:rsid w:val="00F5618E"/>
    <w:rsid w:val="00F56CCB"/>
    <w:rsid w:val="00F57915"/>
    <w:rsid w:val="00F57B46"/>
    <w:rsid w:val="00F57D16"/>
    <w:rsid w:val="00F60728"/>
    <w:rsid w:val="00F60744"/>
    <w:rsid w:val="00F6129B"/>
    <w:rsid w:val="00F6138A"/>
    <w:rsid w:val="00F61983"/>
    <w:rsid w:val="00F61A00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6ABD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54A"/>
    <w:rsid w:val="00F74EDD"/>
    <w:rsid w:val="00F7619F"/>
    <w:rsid w:val="00F7658B"/>
    <w:rsid w:val="00F769F1"/>
    <w:rsid w:val="00F76B31"/>
    <w:rsid w:val="00F76EE2"/>
    <w:rsid w:val="00F76F17"/>
    <w:rsid w:val="00F77160"/>
    <w:rsid w:val="00F778E3"/>
    <w:rsid w:val="00F77A47"/>
    <w:rsid w:val="00F80EBD"/>
    <w:rsid w:val="00F80EE6"/>
    <w:rsid w:val="00F81309"/>
    <w:rsid w:val="00F81CD8"/>
    <w:rsid w:val="00F81DC7"/>
    <w:rsid w:val="00F8286B"/>
    <w:rsid w:val="00F82E42"/>
    <w:rsid w:val="00F8303D"/>
    <w:rsid w:val="00F831EE"/>
    <w:rsid w:val="00F8351E"/>
    <w:rsid w:val="00F83A13"/>
    <w:rsid w:val="00F83DA5"/>
    <w:rsid w:val="00F84299"/>
    <w:rsid w:val="00F84531"/>
    <w:rsid w:val="00F8490C"/>
    <w:rsid w:val="00F85AE8"/>
    <w:rsid w:val="00F85C9B"/>
    <w:rsid w:val="00F85D5B"/>
    <w:rsid w:val="00F862CA"/>
    <w:rsid w:val="00F865EF"/>
    <w:rsid w:val="00F86A7F"/>
    <w:rsid w:val="00F87220"/>
    <w:rsid w:val="00F87870"/>
    <w:rsid w:val="00F901B8"/>
    <w:rsid w:val="00F9020A"/>
    <w:rsid w:val="00F9023F"/>
    <w:rsid w:val="00F9037C"/>
    <w:rsid w:val="00F905BA"/>
    <w:rsid w:val="00F90A7C"/>
    <w:rsid w:val="00F911E6"/>
    <w:rsid w:val="00F916F2"/>
    <w:rsid w:val="00F920C5"/>
    <w:rsid w:val="00F9270A"/>
    <w:rsid w:val="00F9315E"/>
    <w:rsid w:val="00F93528"/>
    <w:rsid w:val="00F935AD"/>
    <w:rsid w:val="00F94673"/>
    <w:rsid w:val="00F94A93"/>
    <w:rsid w:val="00F94EF1"/>
    <w:rsid w:val="00F95187"/>
    <w:rsid w:val="00F95B8E"/>
    <w:rsid w:val="00F96054"/>
    <w:rsid w:val="00F960E8"/>
    <w:rsid w:val="00F961D7"/>
    <w:rsid w:val="00F962E1"/>
    <w:rsid w:val="00F963A8"/>
    <w:rsid w:val="00F965F1"/>
    <w:rsid w:val="00F966F9"/>
    <w:rsid w:val="00F9677F"/>
    <w:rsid w:val="00F971E2"/>
    <w:rsid w:val="00F97240"/>
    <w:rsid w:val="00F975C6"/>
    <w:rsid w:val="00FA026B"/>
    <w:rsid w:val="00FA0969"/>
    <w:rsid w:val="00FA0C46"/>
    <w:rsid w:val="00FA129B"/>
    <w:rsid w:val="00FA141D"/>
    <w:rsid w:val="00FA28C4"/>
    <w:rsid w:val="00FA2C3E"/>
    <w:rsid w:val="00FA3EC4"/>
    <w:rsid w:val="00FA3FE1"/>
    <w:rsid w:val="00FA4396"/>
    <w:rsid w:val="00FA4C9E"/>
    <w:rsid w:val="00FA4E3A"/>
    <w:rsid w:val="00FA5F9F"/>
    <w:rsid w:val="00FA610E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DAE"/>
    <w:rsid w:val="00FB2016"/>
    <w:rsid w:val="00FB24D7"/>
    <w:rsid w:val="00FB281C"/>
    <w:rsid w:val="00FB2B8B"/>
    <w:rsid w:val="00FB2DAC"/>
    <w:rsid w:val="00FB2EF5"/>
    <w:rsid w:val="00FB3158"/>
    <w:rsid w:val="00FB346C"/>
    <w:rsid w:val="00FB361C"/>
    <w:rsid w:val="00FB3A63"/>
    <w:rsid w:val="00FB4946"/>
    <w:rsid w:val="00FB4D0C"/>
    <w:rsid w:val="00FB5947"/>
    <w:rsid w:val="00FB59BC"/>
    <w:rsid w:val="00FB5B09"/>
    <w:rsid w:val="00FB6265"/>
    <w:rsid w:val="00FB6A57"/>
    <w:rsid w:val="00FB6AB3"/>
    <w:rsid w:val="00FB6F17"/>
    <w:rsid w:val="00FB7462"/>
    <w:rsid w:val="00FB7534"/>
    <w:rsid w:val="00FB76BE"/>
    <w:rsid w:val="00FB7A1C"/>
    <w:rsid w:val="00FB7BCF"/>
    <w:rsid w:val="00FB7BE6"/>
    <w:rsid w:val="00FB7FB7"/>
    <w:rsid w:val="00FC08FE"/>
    <w:rsid w:val="00FC0E24"/>
    <w:rsid w:val="00FC1E21"/>
    <w:rsid w:val="00FC2CAC"/>
    <w:rsid w:val="00FC2CCD"/>
    <w:rsid w:val="00FC2D67"/>
    <w:rsid w:val="00FC3091"/>
    <w:rsid w:val="00FC3B60"/>
    <w:rsid w:val="00FC5119"/>
    <w:rsid w:val="00FC7016"/>
    <w:rsid w:val="00FC7690"/>
    <w:rsid w:val="00FC7831"/>
    <w:rsid w:val="00FC7D00"/>
    <w:rsid w:val="00FC7D2A"/>
    <w:rsid w:val="00FC7D6C"/>
    <w:rsid w:val="00FD0226"/>
    <w:rsid w:val="00FD0CBF"/>
    <w:rsid w:val="00FD1631"/>
    <w:rsid w:val="00FD1CC5"/>
    <w:rsid w:val="00FD1E1A"/>
    <w:rsid w:val="00FD3471"/>
    <w:rsid w:val="00FD384C"/>
    <w:rsid w:val="00FD3C17"/>
    <w:rsid w:val="00FD3C87"/>
    <w:rsid w:val="00FD41BF"/>
    <w:rsid w:val="00FD53D8"/>
    <w:rsid w:val="00FD54DD"/>
    <w:rsid w:val="00FD5B8D"/>
    <w:rsid w:val="00FD6225"/>
    <w:rsid w:val="00FD657B"/>
    <w:rsid w:val="00FD6628"/>
    <w:rsid w:val="00FD6A37"/>
    <w:rsid w:val="00FD70B4"/>
    <w:rsid w:val="00FD7891"/>
    <w:rsid w:val="00FD7DA0"/>
    <w:rsid w:val="00FE0174"/>
    <w:rsid w:val="00FE0296"/>
    <w:rsid w:val="00FE0327"/>
    <w:rsid w:val="00FE13FE"/>
    <w:rsid w:val="00FE18DA"/>
    <w:rsid w:val="00FE2153"/>
    <w:rsid w:val="00FE25FC"/>
    <w:rsid w:val="00FE2AB5"/>
    <w:rsid w:val="00FE2E85"/>
    <w:rsid w:val="00FE36C0"/>
    <w:rsid w:val="00FE390E"/>
    <w:rsid w:val="00FE399A"/>
    <w:rsid w:val="00FE3C41"/>
    <w:rsid w:val="00FE58DF"/>
    <w:rsid w:val="00FE61B0"/>
    <w:rsid w:val="00FE61F8"/>
    <w:rsid w:val="00FE6A52"/>
    <w:rsid w:val="00FE6DCA"/>
    <w:rsid w:val="00FE7592"/>
    <w:rsid w:val="00FE7A0C"/>
    <w:rsid w:val="00FF010B"/>
    <w:rsid w:val="00FF0456"/>
    <w:rsid w:val="00FF0A7D"/>
    <w:rsid w:val="00FF1238"/>
    <w:rsid w:val="00FF15BB"/>
    <w:rsid w:val="00FF19AF"/>
    <w:rsid w:val="00FF1CFB"/>
    <w:rsid w:val="00FF22EC"/>
    <w:rsid w:val="00FF28BF"/>
    <w:rsid w:val="00FF33EC"/>
    <w:rsid w:val="00FF38AA"/>
    <w:rsid w:val="00FF3D25"/>
    <w:rsid w:val="00FF3F7A"/>
    <w:rsid w:val="00FF437D"/>
    <w:rsid w:val="00FF43C1"/>
    <w:rsid w:val="00FF4780"/>
    <w:rsid w:val="00FF48CE"/>
    <w:rsid w:val="00FF4E48"/>
    <w:rsid w:val="00FF5264"/>
    <w:rsid w:val="00FF5CD4"/>
    <w:rsid w:val="00FF60B3"/>
    <w:rsid w:val="00FF6B0E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02016181-580D-4785-BEF5-3768F3AB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9ADD6-CA67-46E0-B827-47257C1C925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2690A-996E-44DA-BD66-3EDDDADB3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C7CA5-7152-4E68-8EF8-2CCCE8C28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72</TotalTime>
  <Pages>7</Pages>
  <Words>2213</Words>
  <Characters>8633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19</cp:revision>
  <cp:lastPrinted>2025-02-14T07:06:00Z</cp:lastPrinted>
  <dcterms:created xsi:type="dcterms:W3CDTF">2025-02-22T10:46:00Z</dcterms:created>
  <dcterms:modified xsi:type="dcterms:W3CDTF">2025-02-24T02:25:00Z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