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76"/>
        <w:gridCol w:w="8002"/>
      </w:tblGrid>
      <w:tr w:rsidR="0063663D" w:rsidRPr="00396BC1" w14:paraId="201FF11F" w14:textId="77777777" w:rsidTr="00C27993">
        <w:tc>
          <w:tcPr>
            <w:tcW w:w="1376" w:type="dxa"/>
          </w:tcPr>
          <w:p w14:paraId="37ABF168" w14:textId="77777777" w:rsidR="0063663D" w:rsidRPr="00396BC1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02" w:type="dxa"/>
          </w:tcPr>
          <w:p w14:paraId="5A58EA43" w14:textId="77777777" w:rsidR="0063663D" w:rsidRPr="00396BC1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663D" w:rsidRPr="00396BC1" w14:paraId="2410681B" w14:textId="77777777" w:rsidTr="00C27993">
        <w:tc>
          <w:tcPr>
            <w:tcW w:w="1376" w:type="dxa"/>
          </w:tcPr>
          <w:p w14:paraId="0471F181" w14:textId="77777777" w:rsidR="0063663D" w:rsidRPr="00396BC1" w:rsidRDefault="0063663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24AA108" w14:textId="77777777" w:rsidR="0063663D" w:rsidRPr="00396BC1" w:rsidRDefault="0063663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663D" w:rsidRPr="00396BC1" w14:paraId="29B1794A" w14:textId="77777777" w:rsidTr="00C27993">
        <w:tc>
          <w:tcPr>
            <w:tcW w:w="1376" w:type="dxa"/>
          </w:tcPr>
          <w:p w14:paraId="24769021" w14:textId="77777777" w:rsidR="0063663D" w:rsidRPr="00396BC1" w:rsidRDefault="0063663D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7383FDEE" w14:textId="77777777" w:rsidR="0063663D" w:rsidRPr="00396BC1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63663D" w:rsidRPr="00396BC1" w14:paraId="7478106F" w14:textId="77777777" w:rsidTr="00C27993">
        <w:tc>
          <w:tcPr>
            <w:tcW w:w="1376" w:type="dxa"/>
          </w:tcPr>
          <w:p w14:paraId="1886E008" w14:textId="77777777" w:rsidR="0063663D" w:rsidRPr="00396BC1" w:rsidRDefault="0063663D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094D45B6" w14:textId="5DBAF537" w:rsidR="0063663D" w:rsidRPr="00396BC1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เกณฑ์การจัดทำงบการเงิน</w:t>
            </w:r>
          </w:p>
        </w:tc>
      </w:tr>
      <w:tr w:rsidR="003A0F32" w:rsidRPr="00396BC1" w14:paraId="6D676662" w14:textId="77777777" w:rsidTr="00C27993">
        <w:tc>
          <w:tcPr>
            <w:tcW w:w="1376" w:type="dxa"/>
          </w:tcPr>
          <w:p w14:paraId="5D66D1DA" w14:textId="77777777" w:rsidR="003A0F32" w:rsidRPr="00396BC1" w:rsidRDefault="003A0F32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C8D8D02" w14:textId="7F418857" w:rsidR="003A0F32" w:rsidRPr="00396BC1" w:rsidRDefault="003A0F32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การเปลี่ยนแปลงนโยบายการบัญชีที่มีสาระสำคัญ</w:t>
            </w:r>
          </w:p>
        </w:tc>
      </w:tr>
      <w:tr w:rsidR="00547001" w:rsidRPr="00396BC1" w14:paraId="35721D23" w14:textId="77777777" w:rsidTr="00C27993">
        <w:tc>
          <w:tcPr>
            <w:tcW w:w="1376" w:type="dxa"/>
          </w:tcPr>
          <w:p w14:paraId="6699BB92" w14:textId="77777777" w:rsidR="00547001" w:rsidRPr="00396BC1" w:rsidRDefault="00547001" w:rsidP="00547001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32BDC66D" w14:textId="6014F601" w:rsidR="00547001" w:rsidRPr="00396BC1" w:rsidRDefault="005F0BEF" w:rsidP="0054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C51C0D" w:rsidRPr="00396BC1" w14:paraId="2C55819B" w14:textId="77777777" w:rsidTr="00C27993">
        <w:tc>
          <w:tcPr>
            <w:tcW w:w="1376" w:type="dxa"/>
          </w:tcPr>
          <w:p w14:paraId="77D5E99A" w14:textId="77777777" w:rsidR="00C51C0D" w:rsidRPr="00396BC1" w:rsidRDefault="00C51C0D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646FB3E7" w14:textId="77777777" w:rsidR="00C51C0D" w:rsidRPr="00396BC1" w:rsidRDefault="00C51C0D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86595" w:rsidRPr="00396BC1" w14:paraId="0E1A2D19" w14:textId="77777777" w:rsidTr="00C27993">
        <w:tc>
          <w:tcPr>
            <w:tcW w:w="1376" w:type="dxa"/>
          </w:tcPr>
          <w:p w14:paraId="6759E53B" w14:textId="77777777" w:rsidR="00486595" w:rsidRPr="00396BC1" w:rsidRDefault="00486595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7EBC0509" w14:textId="27C2A4EB" w:rsidR="00486595" w:rsidRPr="00396BC1" w:rsidRDefault="00486595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="006E4216"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และเงินลงทุนระยะสั้น</w:t>
            </w:r>
          </w:p>
        </w:tc>
      </w:tr>
      <w:tr w:rsidR="00CE404E" w:rsidRPr="00396BC1" w14:paraId="5971951D" w14:textId="77777777" w:rsidTr="00C27993">
        <w:tc>
          <w:tcPr>
            <w:tcW w:w="1376" w:type="dxa"/>
          </w:tcPr>
          <w:p w14:paraId="129E5895" w14:textId="77777777" w:rsidR="00CE404E" w:rsidRPr="00396BC1" w:rsidRDefault="00CE404E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FB90E97" w14:textId="6FC63E75" w:rsidR="00CE404E" w:rsidRPr="00396BC1" w:rsidRDefault="00CE404E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602251" w:rsidRPr="00396BC1" w14:paraId="0B9562D8" w14:textId="77777777" w:rsidTr="00C27993">
        <w:tc>
          <w:tcPr>
            <w:tcW w:w="1376" w:type="dxa"/>
          </w:tcPr>
          <w:p w14:paraId="1D40D141" w14:textId="77777777" w:rsidR="00602251" w:rsidRPr="00396BC1" w:rsidRDefault="00602251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AA874CA" w14:textId="77777777" w:rsidR="00602251" w:rsidRPr="00396BC1" w:rsidRDefault="00602251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D405FC" w:rsidRPr="00396BC1" w14:paraId="3063495B" w14:textId="77777777" w:rsidTr="00C27993">
        <w:tc>
          <w:tcPr>
            <w:tcW w:w="1376" w:type="dxa"/>
          </w:tcPr>
          <w:p w14:paraId="7CFDBCCD" w14:textId="77777777" w:rsidR="00D405FC" w:rsidRPr="00396BC1" w:rsidRDefault="00D405FC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D40F77D" w14:textId="77777777" w:rsidR="00D405FC" w:rsidRPr="00396BC1" w:rsidRDefault="00D405FC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25DC6" w:rsidRPr="00396BC1" w14:paraId="5422FA45" w14:textId="77777777" w:rsidTr="00C27993">
        <w:tc>
          <w:tcPr>
            <w:tcW w:w="1376" w:type="dxa"/>
          </w:tcPr>
          <w:p w14:paraId="6C0204D1" w14:textId="77777777" w:rsidR="00825DC6" w:rsidRPr="00396BC1" w:rsidRDefault="00825DC6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47FC12F" w14:textId="77777777" w:rsidR="00825DC6" w:rsidRPr="00396BC1" w:rsidRDefault="00825DC6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เงินฝากสถาบันการเงินที่มีข้อจำกัดในการใช้</w:t>
            </w:r>
          </w:p>
        </w:tc>
      </w:tr>
      <w:tr w:rsidR="00053885" w:rsidRPr="00396BC1" w14:paraId="0FD1207E" w14:textId="77777777" w:rsidTr="00C27993">
        <w:tc>
          <w:tcPr>
            <w:tcW w:w="1376" w:type="dxa"/>
          </w:tcPr>
          <w:p w14:paraId="5CE80CDF" w14:textId="77777777" w:rsidR="00053885" w:rsidRPr="00396BC1" w:rsidRDefault="00053885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D429EC1" w14:textId="007234FC" w:rsidR="00053885" w:rsidRPr="00396BC1" w:rsidRDefault="00053885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และอุปกรณ์</w:t>
            </w:r>
          </w:p>
        </w:tc>
      </w:tr>
      <w:tr w:rsidR="00452F0E" w:rsidRPr="00396BC1" w14:paraId="4119C858" w14:textId="77777777" w:rsidTr="00C27993">
        <w:tc>
          <w:tcPr>
            <w:tcW w:w="1376" w:type="dxa"/>
          </w:tcPr>
          <w:p w14:paraId="64D83519" w14:textId="77777777" w:rsidR="00452F0E" w:rsidRPr="00396BC1" w:rsidRDefault="00452F0E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579EA2E" w14:textId="77777777" w:rsidR="00452F0E" w:rsidRPr="00396BC1" w:rsidRDefault="00452F0E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4E173D" w:rsidRPr="00396BC1" w14:paraId="39836190" w14:textId="77777777" w:rsidTr="00C27993">
        <w:tc>
          <w:tcPr>
            <w:tcW w:w="1376" w:type="dxa"/>
          </w:tcPr>
          <w:p w14:paraId="45151276" w14:textId="77777777" w:rsidR="004E173D" w:rsidRPr="00396BC1" w:rsidRDefault="004E173D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47221B1" w14:textId="15F5BF93" w:rsidR="004E173D" w:rsidRPr="00396BC1" w:rsidRDefault="004E173D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5F3AF3" w:rsidRPr="00396BC1" w14:paraId="59787614" w14:textId="77777777" w:rsidTr="00C27993">
        <w:tc>
          <w:tcPr>
            <w:tcW w:w="1376" w:type="dxa"/>
          </w:tcPr>
          <w:p w14:paraId="644ABB2F" w14:textId="77777777" w:rsidR="005F3AF3" w:rsidRPr="00396BC1" w:rsidRDefault="005F3AF3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1FBF1D0" w14:textId="77777777" w:rsidR="005F3AF3" w:rsidRPr="00396BC1" w:rsidRDefault="005F3AF3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25DC6" w:rsidRPr="00396BC1" w14:paraId="681F230A" w14:textId="77777777" w:rsidTr="00C27993">
        <w:tc>
          <w:tcPr>
            <w:tcW w:w="1376" w:type="dxa"/>
          </w:tcPr>
          <w:p w14:paraId="7D56BBF9" w14:textId="77777777" w:rsidR="00825DC6" w:rsidRPr="00396BC1" w:rsidRDefault="00825DC6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03763014" w14:textId="54CD1D5C" w:rsidR="00825DC6" w:rsidRPr="00396BC1" w:rsidRDefault="00D5537A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5F3AF3" w:rsidRPr="00396BC1" w14:paraId="49B89A1F" w14:textId="77777777" w:rsidTr="00C27993">
        <w:tc>
          <w:tcPr>
            <w:tcW w:w="1376" w:type="dxa"/>
          </w:tcPr>
          <w:p w14:paraId="0D90242E" w14:textId="77777777" w:rsidR="005F3AF3" w:rsidRPr="00396BC1" w:rsidRDefault="005F3AF3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6DC8C19D" w14:textId="77777777" w:rsidR="005F3AF3" w:rsidRPr="00396BC1" w:rsidRDefault="005F3AF3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9249C1" w:rsidRPr="00396BC1" w14:paraId="0420CD6C" w14:textId="77777777" w:rsidTr="00C27993">
        <w:tc>
          <w:tcPr>
            <w:tcW w:w="1376" w:type="dxa"/>
          </w:tcPr>
          <w:p w14:paraId="49FD7B4A" w14:textId="77777777" w:rsidR="009249C1" w:rsidRPr="00396BC1" w:rsidRDefault="009249C1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1C6FB288" w14:textId="77777777" w:rsidR="009249C1" w:rsidRPr="00396BC1" w:rsidRDefault="009249C1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061FB6" w:rsidRPr="00396BC1" w14:paraId="6C0C4D6C" w14:textId="77777777" w:rsidTr="00C27993">
        <w:tc>
          <w:tcPr>
            <w:tcW w:w="1376" w:type="dxa"/>
          </w:tcPr>
          <w:p w14:paraId="79755CAE" w14:textId="77777777" w:rsidR="00061FB6" w:rsidRPr="00396BC1" w:rsidRDefault="00061FB6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671851C" w14:textId="77777777" w:rsidR="00061FB6" w:rsidRPr="00396BC1" w:rsidRDefault="00C51C0D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51C0D" w:rsidRPr="00396BC1" w14:paraId="078F1C27" w14:textId="77777777" w:rsidTr="00C27993">
        <w:tc>
          <w:tcPr>
            <w:tcW w:w="1376" w:type="dxa"/>
          </w:tcPr>
          <w:p w14:paraId="33964A2E" w14:textId="77777777" w:rsidR="00C51C0D" w:rsidRPr="00396BC1" w:rsidRDefault="00C51C0D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7A888A6" w14:textId="7966D9B6" w:rsidR="00C51C0D" w:rsidRPr="00396BC1" w:rsidRDefault="005F0BEF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</w:t>
            </w:r>
            <w:r w:rsidR="00CF55FE"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ธรรมชาติ</w:t>
            </w:r>
          </w:p>
        </w:tc>
      </w:tr>
      <w:tr w:rsidR="005F3AF3" w:rsidRPr="00396BC1" w14:paraId="274BBE1A" w14:textId="77777777" w:rsidTr="00C27993">
        <w:tc>
          <w:tcPr>
            <w:tcW w:w="1376" w:type="dxa"/>
          </w:tcPr>
          <w:p w14:paraId="1837C176" w14:textId="77777777" w:rsidR="005F3AF3" w:rsidRPr="00396BC1" w:rsidRDefault="005F3AF3" w:rsidP="008E784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E0595AC" w14:textId="77777777" w:rsidR="005F3AF3" w:rsidRPr="00396BC1" w:rsidRDefault="001D5000" w:rsidP="001D500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667AD" w:rsidRPr="00396BC1" w14:paraId="65385C78" w14:textId="77777777" w:rsidTr="00C27993">
        <w:tc>
          <w:tcPr>
            <w:tcW w:w="1376" w:type="dxa"/>
          </w:tcPr>
          <w:p w14:paraId="2ED15BAB" w14:textId="77777777" w:rsidR="007667AD" w:rsidRPr="00396BC1" w:rsidRDefault="007667AD" w:rsidP="007667A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30B685D0" w14:textId="77777777" w:rsidR="007667AD" w:rsidRPr="00396BC1" w:rsidRDefault="007667AD" w:rsidP="007667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7667AD" w:rsidRPr="00396BC1" w14:paraId="69D1C409" w14:textId="77777777" w:rsidTr="00C27993">
        <w:tc>
          <w:tcPr>
            <w:tcW w:w="1376" w:type="dxa"/>
          </w:tcPr>
          <w:p w14:paraId="3E40549D" w14:textId="77777777" w:rsidR="007667AD" w:rsidRPr="00396BC1" w:rsidRDefault="007667AD" w:rsidP="007667A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4FAEFE3" w14:textId="77777777" w:rsidR="007667AD" w:rsidRPr="00396BC1" w:rsidRDefault="007667AD" w:rsidP="007667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7667AD" w:rsidRPr="00396BC1" w14:paraId="3D9AF4D1" w14:textId="77777777" w:rsidTr="00C27993">
        <w:tc>
          <w:tcPr>
            <w:tcW w:w="1376" w:type="dxa"/>
          </w:tcPr>
          <w:p w14:paraId="2F5A6EAD" w14:textId="77777777" w:rsidR="007667AD" w:rsidRPr="00396BC1" w:rsidRDefault="007667AD" w:rsidP="007667A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3B54C1C8" w14:textId="77777777" w:rsidR="007667AD" w:rsidRPr="00396BC1" w:rsidRDefault="007667AD" w:rsidP="007667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7667AD" w:rsidRPr="00396BC1" w14:paraId="59265F7A" w14:textId="77777777" w:rsidTr="00C27993">
        <w:tc>
          <w:tcPr>
            <w:tcW w:w="1376" w:type="dxa"/>
          </w:tcPr>
          <w:p w14:paraId="7CAEC39F" w14:textId="77777777" w:rsidR="007667AD" w:rsidRPr="00396BC1" w:rsidRDefault="007667AD" w:rsidP="007667A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793B8D3" w14:textId="77777777" w:rsidR="007667AD" w:rsidRPr="00396BC1" w:rsidRDefault="007667AD" w:rsidP="007667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7667AD" w:rsidRPr="00396BC1" w14:paraId="5647E69D" w14:textId="77777777" w:rsidTr="00C27993">
        <w:tc>
          <w:tcPr>
            <w:tcW w:w="1376" w:type="dxa"/>
          </w:tcPr>
          <w:p w14:paraId="3029A995" w14:textId="77777777" w:rsidR="007667AD" w:rsidRPr="00396BC1" w:rsidRDefault="007667AD" w:rsidP="007667A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495B7FF0" w14:textId="77777777" w:rsidR="007667AD" w:rsidRPr="00396BC1" w:rsidRDefault="007667AD" w:rsidP="007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6D530C" w:rsidRPr="00396BC1" w14:paraId="62DF976B" w14:textId="77777777" w:rsidTr="00C27993">
        <w:tc>
          <w:tcPr>
            <w:tcW w:w="1376" w:type="dxa"/>
          </w:tcPr>
          <w:p w14:paraId="29FF15B6" w14:textId="77777777" w:rsidR="006D530C" w:rsidRPr="00396BC1" w:rsidRDefault="006D530C" w:rsidP="007667A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39F0B86A" w14:textId="263403DA" w:rsidR="006D530C" w:rsidRPr="00396BC1" w:rsidRDefault="006D530C" w:rsidP="007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3021D7" w:rsidRPr="00396BC1" w14:paraId="54E81856" w14:textId="77777777" w:rsidTr="00C27993">
        <w:tc>
          <w:tcPr>
            <w:tcW w:w="1376" w:type="dxa"/>
          </w:tcPr>
          <w:p w14:paraId="6873A263" w14:textId="77777777" w:rsidR="003021D7" w:rsidRPr="00396BC1" w:rsidRDefault="003021D7" w:rsidP="007667A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3729AD3F" w14:textId="04C55CA4" w:rsidR="003021D7" w:rsidRPr="00396BC1" w:rsidRDefault="003021D7" w:rsidP="007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เหตุการณ</w:t>
            </w:r>
            <w:r w:rsidR="00191218" w:rsidRPr="00396BC1">
              <w:rPr>
                <w:rFonts w:asciiTheme="majorBidi" w:hAnsiTheme="majorBidi" w:hint="cs"/>
                <w:sz w:val="30"/>
                <w:szCs w:val="30"/>
                <w:cs/>
              </w:rPr>
              <w:t>์</w:t>
            </w: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ภายหลังรอบระยะเวลาที่รายงาน</w:t>
            </w:r>
          </w:p>
        </w:tc>
      </w:tr>
    </w:tbl>
    <w:p w14:paraId="1F66F95E" w14:textId="77777777" w:rsidR="00076874" w:rsidRPr="00396BC1" w:rsidRDefault="0007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36371" w14:textId="77777777" w:rsidR="004849A9" w:rsidRPr="00396BC1" w:rsidRDefault="00484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2AC25E" w14:textId="77777777" w:rsidR="00076874" w:rsidRPr="00396BC1" w:rsidRDefault="007251E0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Cs w:val="22"/>
        </w:rPr>
        <w:br w:type="page"/>
      </w:r>
      <w:r w:rsidRPr="00396BC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96F3B3C" w14:textId="77777777" w:rsidR="00076874" w:rsidRPr="00396BC1" w:rsidRDefault="0007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B403148" w14:textId="2F519AC6" w:rsidR="00076874" w:rsidRPr="00396BC1" w:rsidRDefault="00725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136683" w:rsidRPr="00396BC1">
        <w:rPr>
          <w:rFonts w:asciiTheme="majorBidi" w:hAnsiTheme="majorBidi" w:cstheme="majorBidi"/>
          <w:sz w:val="30"/>
          <w:szCs w:val="30"/>
          <w:cs/>
        </w:rPr>
        <w:t>คณะ</w:t>
      </w:r>
      <w:r w:rsidRPr="00396BC1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CE404E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396BC1" w:rsidRPr="00396BC1">
        <w:rPr>
          <w:rFonts w:asciiTheme="majorBidi" w:hAnsiTheme="majorBidi"/>
          <w:sz w:val="30"/>
          <w:szCs w:val="30"/>
        </w:rPr>
        <w:t>24</w:t>
      </w:r>
      <w:r w:rsidR="00125C86" w:rsidRPr="00396BC1">
        <w:rPr>
          <w:rFonts w:asciiTheme="majorBidi" w:hAnsiTheme="majorBidi" w:hint="cs"/>
          <w:sz w:val="30"/>
          <w:szCs w:val="30"/>
          <w:cs/>
        </w:rPr>
        <w:t xml:space="preserve"> </w:t>
      </w:r>
      <w:r w:rsidR="00CE404E" w:rsidRPr="00396BC1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396BC1" w:rsidRPr="00396BC1">
        <w:rPr>
          <w:rFonts w:asciiTheme="majorBidi" w:hAnsiTheme="majorBidi"/>
          <w:sz w:val="30"/>
          <w:szCs w:val="30"/>
        </w:rPr>
        <w:t>2568</w:t>
      </w:r>
    </w:p>
    <w:p w14:paraId="48AF71BF" w14:textId="77777777" w:rsidR="004849A9" w:rsidRPr="00396BC1" w:rsidRDefault="00484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DAB7705" w14:textId="77777777" w:rsidR="00076874" w:rsidRPr="00396BC1" w:rsidRDefault="007251E0" w:rsidP="00DE73C9">
      <w:pPr>
        <w:pStyle w:val="Heading2"/>
        <w:tabs>
          <w:tab w:val="clear" w:pos="340"/>
          <w:tab w:val="clear" w:pos="540"/>
        </w:tabs>
        <w:ind w:left="540" w:hanging="540"/>
        <w:rPr>
          <w:cs/>
        </w:rPr>
      </w:pPr>
      <w:r w:rsidRPr="00396BC1">
        <w:rPr>
          <w:cs/>
        </w:rPr>
        <w:t>ข้อมูลทั่วไป</w:t>
      </w:r>
    </w:p>
    <w:p w14:paraId="0601AB00" w14:textId="77777777" w:rsidR="00076874" w:rsidRPr="00396BC1" w:rsidRDefault="0007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909CA9D" w14:textId="106D084D" w:rsidR="003433DC" w:rsidRPr="00396BC1" w:rsidRDefault="00320005" w:rsidP="001E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บริษัท บางกอกแล็ป แอนด์ คอสเมติค จำกัด </w:t>
      </w:r>
      <w:r w:rsidR="001232A1" w:rsidRPr="00396BC1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="001E3061" w:rsidRPr="00396BC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251E0" w:rsidRPr="00396BC1">
        <w:rPr>
          <w:rFonts w:asciiTheme="majorBidi" w:hAnsiTheme="majorBidi" w:cstheme="majorBidi"/>
          <w:sz w:val="30"/>
          <w:szCs w:val="30"/>
        </w:rPr>
        <w:t>“</w:t>
      </w:r>
      <w:r w:rsidR="007251E0" w:rsidRPr="00396BC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251E0" w:rsidRPr="00396BC1">
        <w:rPr>
          <w:rFonts w:asciiTheme="majorBidi" w:hAnsiTheme="majorBidi" w:cstheme="majorBidi"/>
          <w:sz w:val="30"/>
          <w:szCs w:val="30"/>
        </w:rPr>
        <w:t>”</w:t>
      </w:r>
      <w:r w:rsidR="007251E0"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F6176" w:rsidRPr="00396BC1">
        <w:rPr>
          <w:rFonts w:asciiTheme="majorBidi" w:hAnsiTheme="majorBidi" w:cstheme="majorBidi"/>
          <w:sz w:val="30"/>
          <w:szCs w:val="30"/>
          <w:cs/>
        </w:rPr>
        <w:t xml:space="preserve">เป็นนิติบุคคลที่จัดตั้งขึ้นในประเทศไทย </w:t>
      </w:r>
      <w:r w:rsidR="00BB7775" w:rsidRPr="00396BC1">
        <w:rPr>
          <w:rFonts w:ascii="Angsana New" w:hAnsi="Angsana New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BB7775" w:rsidRPr="00396BC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96BC1" w:rsidRPr="00396BC1">
        <w:rPr>
          <w:rFonts w:ascii="Angsana New" w:hAnsi="Angsana New"/>
          <w:sz w:val="30"/>
          <w:szCs w:val="30"/>
        </w:rPr>
        <w:t>21</w:t>
      </w:r>
      <w:r w:rsidR="00BB7775" w:rsidRPr="00396BC1">
        <w:rPr>
          <w:rFonts w:ascii="Angsana New" w:hAnsi="Angsana New"/>
          <w:sz w:val="30"/>
          <w:szCs w:val="30"/>
        </w:rPr>
        <w:t xml:space="preserve"> </w:t>
      </w:r>
      <w:r w:rsidR="00BB7775" w:rsidRPr="00396BC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96BC1" w:rsidRPr="00396BC1">
        <w:rPr>
          <w:rFonts w:ascii="Angsana New" w:hAnsi="Angsana New"/>
          <w:sz w:val="30"/>
          <w:szCs w:val="30"/>
        </w:rPr>
        <w:t>2566</w:t>
      </w:r>
      <w:r w:rsidR="003F5673" w:rsidRPr="00396BC1">
        <w:rPr>
          <w:rFonts w:ascii="Angsana New" w:hAnsi="Angsana New" w:hint="cs"/>
          <w:sz w:val="30"/>
          <w:szCs w:val="30"/>
          <w:cs/>
        </w:rPr>
        <w:t xml:space="preserve"> โดย</w:t>
      </w:r>
      <w:r w:rsidR="003F5673" w:rsidRPr="00396BC1">
        <w:rPr>
          <w:rFonts w:ascii="Angsana New" w:hAnsi="Angsana New"/>
          <w:sz w:val="30"/>
          <w:szCs w:val="30"/>
          <w:cs/>
        </w:rPr>
        <w:t xml:space="preserve">มีที่อยู่จดทะเบียนของบริษัทตั้งอยู่เลขที่ </w:t>
      </w:r>
      <w:r w:rsidR="00396BC1" w:rsidRPr="00396BC1">
        <w:rPr>
          <w:rFonts w:ascii="Angsana New" w:hAnsi="Angsana New"/>
          <w:sz w:val="30"/>
          <w:szCs w:val="30"/>
        </w:rPr>
        <w:t>48</w:t>
      </w:r>
      <w:r w:rsidR="003F5673" w:rsidRPr="00396BC1">
        <w:rPr>
          <w:rFonts w:ascii="Angsana New" w:hAnsi="Angsana New"/>
          <w:sz w:val="30"/>
          <w:szCs w:val="30"/>
          <w:cs/>
        </w:rPr>
        <w:t>/</w:t>
      </w:r>
      <w:r w:rsidR="00396BC1" w:rsidRPr="00396BC1">
        <w:rPr>
          <w:rFonts w:ascii="Angsana New" w:hAnsi="Angsana New"/>
          <w:sz w:val="30"/>
          <w:szCs w:val="30"/>
        </w:rPr>
        <w:t>1</w:t>
      </w:r>
      <w:r w:rsidR="003F5673" w:rsidRPr="00396BC1">
        <w:rPr>
          <w:rFonts w:ascii="Angsana New" w:hAnsi="Angsana New"/>
          <w:sz w:val="30"/>
          <w:szCs w:val="30"/>
          <w:cs/>
        </w:rPr>
        <w:t xml:space="preserve"> หมู่ที่ </w:t>
      </w:r>
      <w:r w:rsidR="00396BC1" w:rsidRPr="00396BC1">
        <w:rPr>
          <w:rFonts w:ascii="Angsana New" w:hAnsi="Angsana New"/>
          <w:sz w:val="30"/>
          <w:szCs w:val="30"/>
        </w:rPr>
        <w:t>5</w:t>
      </w:r>
      <w:r w:rsidR="003F5673" w:rsidRPr="00396BC1">
        <w:rPr>
          <w:rFonts w:ascii="Angsana New" w:hAnsi="Angsana New"/>
          <w:sz w:val="30"/>
          <w:szCs w:val="30"/>
          <w:cs/>
        </w:rPr>
        <w:t xml:space="preserve"> ถนนหนองแช่เสา ตำบลน้ำพุ อำเภอเมืองราชบุรี จังหวัดราชบุรี</w:t>
      </w:r>
    </w:p>
    <w:p w14:paraId="57AE9192" w14:textId="77777777" w:rsidR="00D6035E" w:rsidRPr="00396BC1" w:rsidRDefault="00D6035E" w:rsidP="00193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E8293C4" w14:textId="39DE71B6" w:rsidR="00BB7775" w:rsidRPr="00396BC1" w:rsidRDefault="00BB7775" w:rsidP="00BB777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96BC1" w:rsidRPr="00396BC1">
        <w:rPr>
          <w:rFonts w:ascii="Angsana New" w:hAnsi="Angsana New"/>
          <w:sz w:val="30"/>
          <w:szCs w:val="30"/>
        </w:rPr>
        <w:t>31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96BC1" w:rsidRPr="00396BC1">
        <w:rPr>
          <w:rFonts w:ascii="Angsana New" w:hAnsi="Angsana New"/>
          <w:sz w:val="30"/>
          <w:szCs w:val="30"/>
        </w:rPr>
        <w:t>2567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 xml:space="preserve">ผู้ถือหุ้นรายใหญ่ได้แก่ </w:t>
      </w:r>
      <w:r w:rsidR="006C537F" w:rsidRPr="00396BC1">
        <w:rPr>
          <w:rFonts w:ascii="Angsana New" w:hAnsi="Angsana New"/>
          <w:sz w:val="30"/>
          <w:szCs w:val="30"/>
          <w:cs/>
        </w:rPr>
        <w:t xml:space="preserve">คุณสุวิทย์ งามภูพันธ์ </w:t>
      </w:r>
      <w:r w:rsidRPr="00396BC1">
        <w:rPr>
          <w:rFonts w:ascii="Angsana New" w:hAnsi="Angsana New"/>
          <w:sz w:val="30"/>
          <w:szCs w:val="30"/>
          <w:cs/>
        </w:rPr>
        <w:t>ถือหุ้น</w:t>
      </w:r>
      <w:r w:rsidRPr="00396BC1">
        <w:rPr>
          <w:rFonts w:ascii="Angsana New" w:hAnsi="Angsana New" w:hint="cs"/>
          <w:sz w:val="30"/>
          <w:szCs w:val="30"/>
          <w:cs/>
        </w:rPr>
        <w:t>ของบริษัทในอัตรา</w:t>
      </w:r>
      <w:r w:rsidRPr="00396BC1">
        <w:rPr>
          <w:rFonts w:ascii="Angsana New" w:hAnsi="Angsana New"/>
          <w:sz w:val="30"/>
          <w:szCs w:val="30"/>
          <w:cs/>
        </w:rPr>
        <w:t xml:space="preserve">ร้อยละ </w:t>
      </w:r>
      <w:r w:rsidR="00396BC1" w:rsidRPr="00396BC1">
        <w:rPr>
          <w:rFonts w:ascii="Angsana New" w:hAnsi="Angsana New"/>
          <w:sz w:val="30"/>
          <w:szCs w:val="30"/>
        </w:rPr>
        <w:t>23</w:t>
      </w:r>
      <w:r w:rsidR="00B70B4B" w:rsidRPr="00396BC1">
        <w:rPr>
          <w:rFonts w:ascii="Angsana New" w:hAnsi="Angsana New"/>
          <w:sz w:val="30"/>
          <w:szCs w:val="30"/>
        </w:rPr>
        <w:t>.</w:t>
      </w:r>
      <w:r w:rsidR="00396BC1" w:rsidRPr="00396BC1">
        <w:rPr>
          <w:rFonts w:ascii="Angsana New" w:hAnsi="Angsana New"/>
          <w:sz w:val="30"/>
          <w:szCs w:val="30"/>
        </w:rPr>
        <w:t>2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</w:rPr>
        <w:br/>
      </w:r>
      <w:r w:rsidRPr="00396BC1">
        <w:rPr>
          <w:rFonts w:ascii="Angsana New" w:hAnsi="Angsana New"/>
          <w:i/>
          <w:iCs/>
          <w:sz w:val="30"/>
          <w:szCs w:val="30"/>
        </w:rPr>
        <w:t>(</w:t>
      </w:r>
      <w:r w:rsidR="00396BC1" w:rsidRPr="00396BC1">
        <w:rPr>
          <w:rFonts w:ascii="Angsana New" w:hAnsi="Angsana New"/>
          <w:i/>
          <w:iCs/>
          <w:sz w:val="30"/>
          <w:szCs w:val="30"/>
        </w:rPr>
        <w:t>2566</w:t>
      </w:r>
      <w:r w:rsidRPr="00396BC1">
        <w:rPr>
          <w:rFonts w:ascii="Angsana New" w:hAnsi="Angsana New"/>
          <w:i/>
          <w:iCs/>
          <w:sz w:val="30"/>
          <w:szCs w:val="30"/>
        </w:rPr>
        <w:t xml:space="preserve">: </w:t>
      </w:r>
      <w:r w:rsidRPr="00396BC1">
        <w:rPr>
          <w:rFonts w:ascii="Angsana New" w:hAnsi="Angsana New"/>
          <w:i/>
          <w:iCs/>
          <w:sz w:val="30"/>
          <w:szCs w:val="30"/>
          <w:cs/>
        </w:rPr>
        <w:t>ถือหุ้น</w:t>
      </w:r>
      <w:r w:rsidRPr="00396BC1">
        <w:rPr>
          <w:rFonts w:ascii="Angsana New" w:hAnsi="Angsana New" w:hint="cs"/>
          <w:i/>
          <w:iCs/>
          <w:sz w:val="30"/>
          <w:szCs w:val="30"/>
          <w:cs/>
        </w:rPr>
        <w:t>ของบริษัทในอัตรา</w:t>
      </w:r>
      <w:r w:rsidRPr="00396BC1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396BC1" w:rsidRPr="00396BC1">
        <w:rPr>
          <w:rFonts w:ascii="Angsana New" w:hAnsi="Angsana New"/>
          <w:i/>
          <w:iCs/>
          <w:sz w:val="30"/>
          <w:szCs w:val="30"/>
        </w:rPr>
        <w:t>22</w:t>
      </w:r>
      <w:r w:rsidR="00C11131" w:rsidRPr="00396BC1">
        <w:rPr>
          <w:rFonts w:ascii="Angsana New" w:hAnsi="Angsana New"/>
          <w:i/>
          <w:iCs/>
          <w:sz w:val="30"/>
          <w:szCs w:val="30"/>
        </w:rPr>
        <w:t>.</w:t>
      </w:r>
      <w:r w:rsidR="00396BC1" w:rsidRPr="00396BC1">
        <w:rPr>
          <w:rFonts w:ascii="Angsana New" w:hAnsi="Angsana New"/>
          <w:i/>
          <w:iCs/>
          <w:sz w:val="30"/>
          <w:szCs w:val="30"/>
        </w:rPr>
        <w:t>0</w:t>
      </w:r>
      <w:r w:rsidRPr="00396BC1">
        <w:rPr>
          <w:rFonts w:ascii="Angsana New" w:hAnsi="Angsana New"/>
          <w:i/>
          <w:iCs/>
          <w:sz w:val="30"/>
          <w:szCs w:val="30"/>
        </w:rPr>
        <w:t xml:space="preserve">) </w:t>
      </w:r>
      <w:r w:rsidR="006C537F" w:rsidRPr="00396BC1">
        <w:rPr>
          <w:rFonts w:ascii="Angsana New" w:hAnsi="Angsana New"/>
          <w:sz w:val="30"/>
          <w:szCs w:val="30"/>
          <w:cs/>
        </w:rPr>
        <w:t xml:space="preserve">คุณสุณิสา มงคลอารีย์พงษ์ </w:t>
      </w:r>
      <w:r w:rsidRPr="00396BC1">
        <w:rPr>
          <w:rFonts w:ascii="Angsana New" w:hAnsi="Angsana New"/>
          <w:sz w:val="30"/>
          <w:szCs w:val="30"/>
          <w:cs/>
        </w:rPr>
        <w:t>ถือหุ้น</w:t>
      </w:r>
      <w:r w:rsidRPr="00396BC1">
        <w:rPr>
          <w:rFonts w:ascii="Angsana New" w:hAnsi="Angsana New" w:hint="cs"/>
          <w:sz w:val="30"/>
          <w:szCs w:val="30"/>
          <w:cs/>
        </w:rPr>
        <w:t>ของบริษัทในอัตรา</w:t>
      </w:r>
      <w:r w:rsidR="003F5673" w:rsidRPr="00396BC1">
        <w:rPr>
          <w:rFonts w:ascii="Angsana New" w:hAnsi="Angsana New"/>
          <w:sz w:val="30"/>
          <w:szCs w:val="30"/>
          <w:cs/>
        </w:rPr>
        <w:br/>
      </w:r>
      <w:r w:rsidRPr="00396BC1">
        <w:rPr>
          <w:rFonts w:ascii="Angsana New" w:hAnsi="Angsana New"/>
          <w:sz w:val="30"/>
          <w:szCs w:val="30"/>
          <w:cs/>
        </w:rPr>
        <w:t xml:space="preserve">ร้อยละ </w:t>
      </w:r>
      <w:r w:rsidR="00396BC1" w:rsidRPr="00396BC1">
        <w:rPr>
          <w:rFonts w:ascii="Angsana New" w:hAnsi="Angsana New"/>
          <w:sz w:val="30"/>
          <w:szCs w:val="30"/>
        </w:rPr>
        <w:t>15</w:t>
      </w:r>
      <w:r w:rsidR="00B70B4B" w:rsidRPr="00396BC1">
        <w:rPr>
          <w:rFonts w:ascii="Angsana New" w:hAnsi="Angsana New"/>
          <w:sz w:val="30"/>
          <w:szCs w:val="30"/>
        </w:rPr>
        <w:t>.</w:t>
      </w:r>
      <w:r w:rsidR="00396BC1" w:rsidRPr="00396BC1">
        <w:rPr>
          <w:rFonts w:ascii="Angsana New" w:hAnsi="Angsana New"/>
          <w:sz w:val="30"/>
          <w:szCs w:val="30"/>
        </w:rPr>
        <w:t>8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i/>
          <w:iCs/>
          <w:sz w:val="30"/>
          <w:szCs w:val="30"/>
        </w:rPr>
        <w:t>(</w:t>
      </w:r>
      <w:r w:rsidR="00396BC1" w:rsidRPr="00396BC1">
        <w:rPr>
          <w:rFonts w:ascii="Angsana New" w:hAnsi="Angsana New"/>
          <w:i/>
          <w:iCs/>
          <w:sz w:val="30"/>
          <w:szCs w:val="30"/>
        </w:rPr>
        <w:t>2566</w:t>
      </w:r>
      <w:r w:rsidRPr="00396BC1">
        <w:rPr>
          <w:rFonts w:ascii="Angsana New" w:hAnsi="Angsana New"/>
          <w:i/>
          <w:iCs/>
          <w:sz w:val="30"/>
          <w:szCs w:val="30"/>
        </w:rPr>
        <w:t xml:space="preserve">: </w:t>
      </w:r>
      <w:r w:rsidRPr="00396BC1">
        <w:rPr>
          <w:rFonts w:ascii="Angsana New" w:hAnsi="Angsana New"/>
          <w:i/>
          <w:iCs/>
          <w:sz w:val="30"/>
          <w:szCs w:val="30"/>
          <w:cs/>
        </w:rPr>
        <w:t>ถือหุ้น</w:t>
      </w:r>
      <w:r w:rsidRPr="00396BC1">
        <w:rPr>
          <w:rFonts w:ascii="Angsana New" w:hAnsi="Angsana New" w:hint="cs"/>
          <w:i/>
          <w:iCs/>
          <w:sz w:val="30"/>
          <w:szCs w:val="30"/>
          <w:cs/>
        </w:rPr>
        <w:t>ของบริษัทในอัตรา</w:t>
      </w:r>
      <w:r w:rsidRPr="00396BC1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396BC1" w:rsidRPr="00396BC1">
        <w:rPr>
          <w:rFonts w:ascii="Angsana New" w:hAnsi="Angsana New"/>
          <w:i/>
          <w:iCs/>
          <w:sz w:val="30"/>
          <w:szCs w:val="30"/>
        </w:rPr>
        <w:t>15</w:t>
      </w:r>
      <w:r w:rsidR="00C11131" w:rsidRPr="00396BC1">
        <w:rPr>
          <w:rFonts w:ascii="Angsana New" w:hAnsi="Angsana New"/>
          <w:i/>
          <w:iCs/>
          <w:sz w:val="30"/>
          <w:szCs w:val="30"/>
        </w:rPr>
        <w:t>.</w:t>
      </w:r>
      <w:r w:rsidR="00396BC1" w:rsidRPr="00396BC1">
        <w:rPr>
          <w:rFonts w:ascii="Angsana New" w:hAnsi="Angsana New"/>
          <w:i/>
          <w:iCs/>
          <w:sz w:val="30"/>
          <w:szCs w:val="30"/>
        </w:rPr>
        <w:t>8</w:t>
      </w:r>
      <w:r w:rsidRPr="00396BC1">
        <w:rPr>
          <w:rFonts w:ascii="Angsana New" w:hAnsi="Angsana New"/>
          <w:i/>
          <w:iCs/>
          <w:sz w:val="30"/>
          <w:szCs w:val="30"/>
        </w:rPr>
        <w:t>)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>และคุณสมชัย พิสพหุธาร ถือหุ้น</w:t>
      </w:r>
      <w:r w:rsidRPr="00396BC1">
        <w:rPr>
          <w:rFonts w:ascii="Angsana New" w:hAnsi="Angsana New" w:hint="cs"/>
          <w:sz w:val="30"/>
          <w:szCs w:val="30"/>
          <w:cs/>
        </w:rPr>
        <w:t>ของบริษัทในอัตรา</w:t>
      </w:r>
      <w:r w:rsidR="00563A76" w:rsidRPr="00396BC1">
        <w:rPr>
          <w:rFonts w:ascii="Angsana New" w:hAnsi="Angsana New"/>
          <w:sz w:val="30"/>
          <w:szCs w:val="30"/>
        </w:rPr>
        <w:br/>
      </w:r>
      <w:r w:rsidRPr="00396BC1">
        <w:rPr>
          <w:rFonts w:ascii="Angsana New" w:hAnsi="Angsana New"/>
          <w:sz w:val="30"/>
          <w:szCs w:val="30"/>
          <w:cs/>
        </w:rPr>
        <w:t xml:space="preserve">ร้อยละ </w:t>
      </w:r>
      <w:r w:rsidR="00396BC1" w:rsidRPr="00396BC1">
        <w:rPr>
          <w:rFonts w:ascii="Angsana New" w:hAnsi="Angsana New"/>
          <w:sz w:val="30"/>
          <w:szCs w:val="30"/>
        </w:rPr>
        <w:t>14</w:t>
      </w:r>
      <w:r w:rsidR="00B70B4B" w:rsidRPr="00396BC1">
        <w:rPr>
          <w:rFonts w:ascii="Angsana New" w:hAnsi="Angsana New"/>
          <w:sz w:val="30"/>
          <w:szCs w:val="30"/>
        </w:rPr>
        <w:t>.</w:t>
      </w:r>
      <w:r w:rsidR="00396BC1" w:rsidRPr="00396BC1">
        <w:rPr>
          <w:rFonts w:ascii="Angsana New" w:hAnsi="Angsana New"/>
          <w:sz w:val="30"/>
          <w:szCs w:val="30"/>
        </w:rPr>
        <w:t>8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i/>
          <w:iCs/>
          <w:sz w:val="30"/>
          <w:szCs w:val="30"/>
        </w:rPr>
        <w:t>(</w:t>
      </w:r>
      <w:r w:rsidR="00396BC1" w:rsidRPr="00396BC1">
        <w:rPr>
          <w:rFonts w:ascii="Angsana New" w:hAnsi="Angsana New"/>
          <w:i/>
          <w:iCs/>
          <w:sz w:val="30"/>
          <w:szCs w:val="30"/>
        </w:rPr>
        <w:t>2566</w:t>
      </w:r>
      <w:r w:rsidRPr="00396BC1">
        <w:rPr>
          <w:rFonts w:ascii="Angsana New" w:hAnsi="Angsana New"/>
          <w:i/>
          <w:iCs/>
          <w:sz w:val="30"/>
          <w:szCs w:val="30"/>
        </w:rPr>
        <w:t xml:space="preserve">: </w:t>
      </w:r>
      <w:r w:rsidRPr="00396BC1">
        <w:rPr>
          <w:rFonts w:ascii="Angsana New" w:hAnsi="Angsana New"/>
          <w:i/>
          <w:iCs/>
          <w:sz w:val="30"/>
          <w:szCs w:val="30"/>
          <w:cs/>
        </w:rPr>
        <w:t>ถือหุ้น</w:t>
      </w:r>
      <w:r w:rsidRPr="00396BC1">
        <w:rPr>
          <w:rFonts w:ascii="Angsana New" w:hAnsi="Angsana New" w:hint="cs"/>
          <w:i/>
          <w:iCs/>
          <w:sz w:val="30"/>
          <w:szCs w:val="30"/>
          <w:cs/>
        </w:rPr>
        <w:t>ของบริษัทในอัตรา</w:t>
      </w:r>
      <w:r w:rsidRPr="00396BC1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396BC1" w:rsidRPr="00396BC1">
        <w:rPr>
          <w:rFonts w:ascii="Angsana New" w:hAnsi="Angsana New"/>
          <w:i/>
          <w:iCs/>
          <w:sz w:val="30"/>
          <w:szCs w:val="30"/>
        </w:rPr>
        <w:t>15</w:t>
      </w:r>
      <w:r w:rsidR="00C11131" w:rsidRPr="00396BC1">
        <w:rPr>
          <w:rFonts w:ascii="Angsana New" w:hAnsi="Angsana New"/>
          <w:i/>
          <w:iCs/>
          <w:sz w:val="30"/>
          <w:szCs w:val="30"/>
        </w:rPr>
        <w:t>.</w:t>
      </w:r>
      <w:r w:rsidR="00396BC1" w:rsidRPr="00396BC1">
        <w:rPr>
          <w:rFonts w:ascii="Angsana New" w:hAnsi="Angsana New"/>
          <w:i/>
          <w:iCs/>
          <w:sz w:val="30"/>
          <w:szCs w:val="30"/>
        </w:rPr>
        <w:t>0</w:t>
      </w:r>
      <w:r w:rsidRPr="00396BC1">
        <w:rPr>
          <w:rFonts w:ascii="Angsana New" w:hAnsi="Angsana New"/>
          <w:i/>
          <w:iCs/>
          <w:sz w:val="30"/>
          <w:szCs w:val="30"/>
        </w:rPr>
        <w:t>)</w:t>
      </w:r>
    </w:p>
    <w:p w14:paraId="7981B650" w14:textId="77777777" w:rsidR="006B2908" w:rsidRPr="00396BC1" w:rsidRDefault="006B2908" w:rsidP="0066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4FE48E" w14:textId="39301922" w:rsidR="004A3B60" w:rsidRPr="00396BC1" w:rsidRDefault="00136683" w:rsidP="00D34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23336" w:rsidRPr="00396BC1">
        <w:rPr>
          <w:rFonts w:asciiTheme="majorBidi" w:hAnsiTheme="majorBidi" w:cstheme="majorBidi"/>
          <w:sz w:val="30"/>
          <w:szCs w:val="30"/>
          <w:cs/>
          <w:lang w:val="th-TH"/>
        </w:rPr>
        <w:t>ดำเนินธุรกิจหลักเกี่ยวกับ</w:t>
      </w:r>
      <w:r w:rsidR="004A3B60" w:rsidRPr="00396BC1">
        <w:rPr>
          <w:rFonts w:asciiTheme="majorBidi" w:hAnsiTheme="majorBidi" w:cstheme="majorBidi"/>
          <w:sz w:val="30"/>
          <w:szCs w:val="30"/>
          <w:cs/>
          <w:lang w:val="th-TH"/>
        </w:rPr>
        <w:t>การ</w:t>
      </w:r>
      <w:r w:rsidR="004A3B60" w:rsidRPr="00396BC1">
        <w:rPr>
          <w:rFonts w:asciiTheme="majorBidi" w:hAnsiTheme="majorBidi" w:cstheme="majorBidi"/>
          <w:sz w:val="30"/>
          <w:szCs w:val="30"/>
          <w:cs/>
        </w:rPr>
        <w:t>ผลิต</w:t>
      </w:r>
      <w:r w:rsidR="00E2141E" w:rsidRPr="00396BC1">
        <w:rPr>
          <w:rFonts w:asciiTheme="majorBidi" w:hAnsiTheme="majorBidi" w:cstheme="majorBidi"/>
          <w:sz w:val="30"/>
          <w:szCs w:val="30"/>
          <w:cs/>
        </w:rPr>
        <w:t>และจัดจำหน่าย</w:t>
      </w:r>
      <w:r w:rsidR="0011352C" w:rsidRPr="00396BC1">
        <w:rPr>
          <w:rFonts w:asciiTheme="majorBidi" w:hAnsiTheme="majorBidi" w:cstheme="majorBidi"/>
          <w:sz w:val="30"/>
          <w:szCs w:val="30"/>
          <w:cs/>
        </w:rPr>
        <w:t>ยาและเวชภัณฑ์ สำหรับรักษาโรคในคนและสัตว์</w:t>
      </w:r>
      <w:r w:rsidR="00317628" w:rsidRPr="00396BC1">
        <w:rPr>
          <w:rFonts w:asciiTheme="majorBidi" w:hAnsiTheme="majorBidi" w:cstheme="majorBidi"/>
          <w:sz w:val="30"/>
          <w:szCs w:val="30"/>
          <w:cs/>
        </w:rPr>
        <w:br/>
        <w:t xml:space="preserve">โดยรายละเอียดของบริษัทย่อย ณ วันที่ </w:t>
      </w:r>
      <w:r w:rsidR="00396BC1" w:rsidRPr="00396BC1">
        <w:rPr>
          <w:rFonts w:asciiTheme="majorBidi" w:hAnsiTheme="majorBidi"/>
          <w:sz w:val="30"/>
          <w:szCs w:val="30"/>
        </w:rPr>
        <w:t>31</w:t>
      </w:r>
      <w:r w:rsidR="00317628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317628" w:rsidRPr="00396BC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96BC1" w:rsidRPr="00396BC1">
        <w:rPr>
          <w:rFonts w:asciiTheme="majorBidi" w:hAnsiTheme="majorBidi"/>
          <w:sz w:val="30"/>
          <w:szCs w:val="30"/>
        </w:rPr>
        <w:t>2567</w:t>
      </w:r>
      <w:r w:rsidR="00B92022" w:rsidRPr="00396BC1">
        <w:rPr>
          <w:rFonts w:asciiTheme="majorBidi" w:hAnsiTheme="majorBidi"/>
          <w:sz w:val="30"/>
          <w:szCs w:val="30"/>
        </w:rPr>
        <w:t xml:space="preserve"> </w:t>
      </w:r>
      <w:r w:rsidR="00B92022" w:rsidRPr="00396BC1">
        <w:rPr>
          <w:rFonts w:asciiTheme="majorBidi" w:hAnsiTheme="majorBidi"/>
          <w:sz w:val="30"/>
          <w:szCs w:val="30"/>
          <w:cs/>
        </w:rPr>
        <w:t xml:space="preserve">และ </w:t>
      </w:r>
      <w:r w:rsidR="00396BC1" w:rsidRPr="00396BC1">
        <w:rPr>
          <w:rFonts w:asciiTheme="majorBidi" w:hAnsiTheme="majorBidi"/>
          <w:sz w:val="30"/>
          <w:szCs w:val="30"/>
        </w:rPr>
        <w:t>2566</w:t>
      </w:r>
      <w:r w:rsidR="00317628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317628" w:rsidRPr="00396BC1">
        <w:rPr>
          <w:rFonts w:asciiTheme="majorBidi" w:hAnsiTheme="majorBidi" w:cstheme="majorBidi"/>
          <w:sz w:val="30"/>
          <w:szCs w:val="30"/>
          <w:cs/>
        </w:rPr>
        <w:t>ได้เปิดเผยไว้ในหมายเหตุข้อ</w:t>
      </w:r>
      <w:r w:rsidR="00317628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396BC1" w:rsidRPr="00396BC1">
        <w:rPr>
          <w:rFonts w:asciiTheme="majorBidi" w:hAnsiTheme="majorBidi"/>
          <w:sz w:val="30"/>
          <w:szCs w:val="30"/>
        </w:rPr>
        <w:t>9</w:t>
      </w:r>
    </w:p>
    <w:p w14:paraId="48FFF6C6" w14:textId="77777777" w:rsidR="00853DB3" w:rsidRPr="00396BC1" w:rsidRDefault="00853DB3" w:rsidP="0066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AE5F2" w14:textId="77777777" w:rsidR="00076874" w:rsidRPr="00396BC1" w:rsidRDefault="007251E0" w:rsidP="00667EEF">
      <w:pPr>
        <w:pStyle w:val="Heading2"/>
        <w:tabs>
          <w:tab w:val="clear" w:pos="340"/>
        </w:tabs>
        <w:ind w:left="540" w:hanging="540"/>
      </w:pPr>
      <w:r w:rsidRPr="00396BC1">
        <w:rPr>
          <w:cs/>
        </w:rPr>
        <w:t xml:space="preserve">เกณฑ์การจัดทำงบการเงิน </w:t>
      </w:r>
    </w:p>
    <w:p w14:paraId="1D442A7E" w14:textId="77777777" w:rsidR="00076874" w:rsidRPr="00396BC1" w:rsidRDefault="00076874" w:rsidP="00667EE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D4EB3A" w14:textId="1FD234DD" w:rsidR="00716D54" w:rsidRPr="00396BC1" w:rsidRDefault="00CE404E" w:rsidP="00667EE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                สภาวิชาชีพบัญชีฯ </w:t>
      </w:r>
      <w:r w:rsidR="003F5673" w:rsidRPr="00396BC1">
        <w:rPr>
          <w:rFonts w:asciiTheme="majorBidi" w:hAnsiTheme="majorBidi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3F5673" w:rsidRPr="00396BC1">
        <w:rPr>
          <w:rFonts w:asciiTheme="majorBidi" w:hAnsiTheme="majorBidi"/>
          <w:sz w:val="30"/>
          <w:szCs w:val="30"/>
          <w:cs/>
        </w:rPr>
        <w:br/>
      </w:r>
      <w:r w:rsidRPr="00396BC1">
        <w:rPr>
          <w:rFonts w:asciiTheme="majorBidi" w:hAnsi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FB59BC" w:rsidRPr="00396BC1">
        <w:rPr>
          <w:rFonts w:asciiTheme="majorBidi" w:hAnsiTheme="majorBidi"/>
          <w:sz w:val="30"/>
          <w:szCs w:val="30"/>
        </w:rPr>
        <w:t xml:space="preserve"> </w:t>
      </w:r>
      <w:r w:rsidR="00396BC1" w:rsidRPr="00396BC1">
        <w:rPr>
          <w:rFonts w:asciiTheme="majorBidi" w:hAnsiTheme="majorBidi"/>
          <w:sz w:val="30"/>
          <w:szCs w:val="30"/>
        </w:rPr>
        <w:t>4</w:t>
      </w:r>
      <w:r w:rsidR="00FB59BC" w:rsidRPr="00396BC1">
        <w:rPr>
          <w:rFonts w:asciiTheme="majorBidi" w:hAnsiTheme="majorBidi"/>
          <w:sz w:val="30"/>
          <w:szCs w:val="30"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83A0160" w14:textId="4453B1B1" w:rsidR="00632AE5" w:rsidRPr="00396BC1" w:rsidRDefault="00632AE5" w:rsidP="00667EE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9D4A9C4" w14:textId="7B2A8447" w:rsidR="00632AE5" w:rsidRPr="00396BC1" w:rsidRDefault="007F7B05" w:rsidP="00667EE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396BC1">
        <w:rPr>
          <w:rFonts w:asciiTheme="majorBidi" w:hAnsiTheme="majorBidi"/>
          <w:sz w:val="30"/>
          <w:szCs w:val="30"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การประมาณการ</w:t>
      </w:r>
      <w:r w:rsidRPr="00396BC1">
        <w:rPr>
          <w:rFonts w:asciiTheme="majorBidi" w:hAnsiTheme="majorBidi"/>
          <w:spacing w:val="-2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</w:t>
      </w:r>
      <w:r w:rsidR="003F5673" w:rsidRPr="00396BC1">
        <w:rPr>
          <w:rFonts w:asciiTheme="majorBidi" w:hAnsiTheme="majorBidi"/>
          <w:sz w:val="30"/>
          <w:szCs w:val="30"/>
          <w:cs/>
        </w:rPr>
        <w:br/>
      </w:r>
      <w:r w:rsidRPr="00396BC1">
        <w:rPr>
          <w:rFonts w:asciiTheme="majorBidi" w:hAnsiTheme="majorBidi"/>
          <w:sz w:val="30"/>
          <w:szCs w:val="30"/>
          <w:cs/>
        </w:rPr>
        <w:t>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396BC1">
        <w:rPr>
          <w:rFonts w:asciiTheme="majorBidi" w:hAnsiTheme="majorBidi" w:hint="cs"/>
          <w:sz w:val="30"/>
          <w:szCs w:val="30"/>
          <w:cs/>
        </w:rPr>
        <w:t>ไป</w:t>
      </w:r>
      <w:r w:rsidR="00F935AD" w:rsidRPr="00396BC1">
        <w:rPr>
          <w:rFonts w:asciiTheme="majorBidi" w:hAnsiTheme="majorBidi"/>
          <w:sz w:val="30"/>
          <w:szCs w:val="30"/>
        </w:rPr>
        <w:t xml:space="preserve"> </w:t>
      </w:r>
    </w:p>
    <w:p w14:paraId="7220CA94" w14:textId="4296FD4A" w:rsidR="007F7B05" w:rsidRPr="00396BC1" w:rsidRDefault="007F7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5383A3B2" w14:textId="77777777" w:rsidR="00AE4845" w:rsidRPr="00396BC1" w:rsidRDefault="00AE4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  <w:lang w:val="th-TH"/>
        </w:rPr>
      </w:pPr>
      <w:r w:rsidRPr="00396BC1">
        <w:rPr>
          <w:rFonts w:ascii="Angsana New" w:hAnsi="Angsana New"/>
          <w:cs/>
          <w:lang w:val="th-TH"/>
        </w:rPr>
        <w:br w:type="page"/>
      </w:r>
    </w:p>
    <w:p w14:paraId="78614E35" w14:textId="3C9FA4D7" w:rsidR="00AE4845" w:rsidRPr="00396BC1" w:rsidRDefault="00AE4845" w:rsidP="00AE4845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  <w:lang w:val="th-TH"/>
        </w:rPr>
      </w:pPr>
      <w:r w:rsidRPr="00396BC1">
        <w:rPr>
          <w:rFonts w:ascii="Angsana New" w:hAnsi="Angsana New" w:cs="Angsana New"/>
          <w:cs/>
          <w:lang w:val="th-TH"/>
        </w:rPr>
        <w:lastRenderedPageBreak/>
        <w:t>การเปลี่ยนแปลงนโยบายการ</w:t>
      </w:r>
      <w:r w:rsidRPr="00396BC1">
        <w:rPr>
          <w:rFonts w:ascii="Angsana New" w:hAnsi="Angsana New" w:cs="Angsana New" w:hint="cs"/>
          <w:cs/>
          <w:lang w:val="th-TH"/>
        </w:rPr>
        <w:t>บัญชี</w:t>
      </w:r>
      <w:r w:rsidRPr="00396BC1">
        <w:rPr>
          <w:rFonts w:ascii="Angsana New" w:hAnsi="Angsana New" w:cs="Angsana New" w:hint="cs"/>
          <w:cs/>
        </w:rPr>
        <w:t>ที่มีสาระสำคัญ</w:t>
      </w:r>
    </w:p>
    <w:p w14:paraId="48025265" w14:textId="77777777" w:rsidR="00AE4845" w:rsidRPr="00396BC1" w:rsidRDefault="00AE4845" w:rsidP="00AE484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FED4E9" w14:textId="0CA2F941" w:rsidR="00353FFB" w:rsidRPr="00396BC1" w:rsidRDefault="00353FFB" w:rsidP="00353FFB">
      <w:pPr>
        <w:pStyle w:val="Heading3"/>
        <w:rPr>
          <w:lang w:val="th-TH"/>
        </w:rPr>
      </w:pPr>
      <w:r w:rsidRPr="00396BC1">
        <w:rPr>
          <w:rFonts w:cs="Angsana New"/>
          <w:cs/>
          <w:lang w:val="th-TH"/>
        </w:rPr>
        <w:t xml:space="preserve">มาตรฐานการบัญชี ฉบับที่ </w:t>
      </w:r>
      <w:r w:rsidR="00396BC1" w:rsidRPr="00396BC1">
        <w:rPr>
          <w:rFonts w:cs="Angsana New"/>
        </w:rPr>
        <w:t>12</w:t>
      </w:r>
      <w:r w:rsidRPr="00396BC1">
        <w:rPr>
          <w:rFonts w:cs="Angsana New"/>
          <w:cs/>
          <w:lang w:val="th-TH"/>
        </w:rPr>
        <w:t xml:space="preserve"> 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1C1FD25F" w14:textId="36620052" w:rsidR="00AE4845" w:rsidRPr="00396BC1" w:rsidRDefault="00AE4845" w:rsidP="00AE484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="00396BC1" w:rsidRPr="00396BC1">
        <w:rPr>
          <w:rFonts w:ascii="Angsana New" w:hAnsi="Angsana New"/>
          <w:sz w:val="30"/>
          <w:szCs w:val="30"/>
        </w:rPr>
        <w:t>12</w:t>
      </w:r>
      <w:r w:rsidRPr="00396BC1">
        <w:rPr>
          <w:rFonts w:ascii="Angsana New" w:hAnsi="Angsana New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="00396BC1" w:rsidRPr="00396BC1">
        <w:rPr>
          <w:rFonts w:ascii="Angsana New" w:hAnsi="Angsana New"/>
          <w:sz w:val="30"/>
          <w:szCs w:val="30"/>
        </w:rPr>
        <w:t>1</w:t>
      </w:r>
      <w:r w:rsidRPr="00396BC1">
        <w:rPr>
          <w:rFonts w:ascii="Angsana New" w:hAnsi="Angsana New"/>
          <w:sz w:val="30"/>
          <w:szCs w:val="30"/>
          <w:cs/>
        </w:rPr>
        <w:t xml:space="preserve"> มกราคม </w:t>
      </w:r>
      <w:r w:rsidR="00396BC1" w:rsidRPr="00396BC1">
        <w:rPr>
          <w:rFonts w:ascii="Angsana New" w:hAnsi="Angsana New"/>
          <w:sz w:val="30"/>
          <w:szCs w:val="30"/>
        </w:rPr>
        <w:t>2567</w:t>
      </w:r>
      <w:r w:rsidRPr="00396BC1">
        <w:rPr>
          <w:rFonts w:ascii="Angsana New" w:hAnsi="Angsana New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 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0BD64CA6" w14:textId="77777777" w:rsidR="00AE4845" w:rsidRPr="00396BC1" w:rsidRDefault="00AE4845" w:rsidP="00AE484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473061" w14:textId="4717A5BB" w:rsidR="00AE4845" w:rsidRPr="00396BC1" w:rsidRDefault="00AE4845" w:rsidP="00BD578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/>
          <w:sz w:val="30"/>
          <w:szCs w:val="30"/>
          <w:cs/>
        </w:rPr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</w:t>
      </w:r>
      <w:r w:rsidRPr="00396BC1">
        <w:rPr>
          <w:rFonts w:ascii="Angsana New" w:hAnsi="Angsana New"/>
          <w:sz w:val="30"/>
          <w:szCs w:val="30"/>
        </w:rPr>
        <w:br/>
      </w:r>
      <w:r w:rsidRPr="00396BC1">
        <w:rPr>
          <w:rFonts w:ascii="Angsana New" w:hAnsi="Angsana New"/>
          <w:sz w:val="30"/>
          <w:szCs w:val="30"/>
          <w:cs/>
        </w:rPr>
        <w:t xml:space="preserve">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="00396BC1" w:rsidRPr="00396BC1">
        <w:rPr>
          <w:rFonts w:ascii="Angsana New" w:hAnsi="Angsana New"/>
          <w:sz w:val="30"/>
          <w:szCs w:val="30"/>
        </w:rPr>
        <w:t>12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="00396BC1" w:rsidRPr="00396BC1">
        <w:rPr>
          <w:rFonts w:ascii="Angsana New" w:hAnsi="Angsana New"/>
          <w:sz w:val="30"/>
          <w:szCs w:val="30"/>
        </w:rPr>
        <w:t>1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 xml:space="preserve">มกราคม </w:t>
      </w:r>
      <w:r w:rsidR="00396BC1" w:rsidRPr="00396BC1">
        <w:rPr>
          <w:rFonts w:ascii="Angsana New" w:hAnsi="Angsana New"/>
          <w:sz w:val="30"/>
          <w:szCs w:val="30"/>
        </w:rPr>
        <w:t>2566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 xml:space="preserve"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</w:t>
      </w:r>
      <w:r w:rsidR="0084365F" w:rsidRPr="00396BC1">
        <w:rPr>
          <w:rFonts w:ascii="Angsana New" w:hAnsi="Angsana New"/>
          <w:sz w:val="30"/>
          <w:szCs w:val="30"/>
        </w:rPr>
        <w:t>(</w:t>
      </w:r>
      <w:r w:rsidR="0084365F" w:rsidRPr="00396BC1">
        <w:rPr>
          <w:rFonts w:ascii="Angsana New" w:hAnsi="Angsana New" w:hint="cs"/>
          <w:sz w:val="30"/>
          <w:szCs w:val="30"/>
          <w:cs/>
        </w:rPr>
        <w:t>ดูหมายเหตุข้อ</w:t>
      </w:r>
      <w:r w:rsidR="00913327" w:rsidRPr="00396BC1">
        <w:rPr>
          <w:rFonts w:ascii="Angsana New" w:hAnsi="Angsana New" w:hint="cs"/>
          <w:sz w:val="30"/>
          <w:szCs w:val="30"/>
          <w:cs/>
        </w:rPr>
        <w:t xml:space="preserve"> </w:t>
      </w:r>
      <w:r w:rsidR="00396BC1" w:rsidRPr="00396BC1">
        <w:rPr>
          <w:rFonts w:ascii="Angsana New" w:hAnsi="Angsana New"/>
          <w:sz w:val="30"/>
          <w:szCs w:val="30"/>
        </w:rPr>
        <w:t>20</w:t>
      </w:r>
      <w:r w:rsidR="0084365F" w:rsidRPr="00396BC1">
        <w:rPr>
          <w:rFonts w:ascii="Angsana New" w:hAnsi="Angsana New"/>
          <w:sz w:val="30"/>
          <w:szCs w:val="30"/>
        </w:rPr>
        <w:t>)</w:t>
      </w:r>
    </w:p>
    <w:p w14:paraId="3D9DED62" w14:textId="77777777" w:rsidR="00353FFB" w:rsidRPr="00396BC1" w:rsidRDefault="00353FFB" w:rsidP="00BD578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CCAC9F" w14:textId="7FD3DCB7" w:rsidR="00353FFB" w:rsidRPr="00396BC1" w:rsidRDefault="00353FFB" w:rsidP="00353FFB">
      <w:pPr>
        <w:pStyle w:val="Heading3"/>
        <w:rPr>
          <w:rFonts w:ascii="Angsana New" w:hAnsi="Angsana New" w:cs="Angsana New"/>
        </w:rPr>
      </w:pPr>
      <w:r w:rsidRPr="00396BC1">
        <w:rPr>
          <w:rFonts w:ascii="Angsana New" w:hAnsi="Angsana New" w:cs="Angsana New"/>
          <w:cs/>
        </w:rPr>
        <w:t xml:space="preserve">มาตรฐานการบัญชี ฉบับที่ </w:t>
      </w:r>
      <w:r w:rsidR="00396BC1" w:rsidRPr="00396BC1">
        <w:rPr>
          <w:rFonts w:ascii="Angsana New" w:hAnsi="Angsana New"/>
        </w:rPr>
        <w:t>1</w:t>
      </w:r>
      <w:r w:rsidRPr="00396BC1">
        <w:rPr>
          <w:rFonts w:ascii="Angsana New" w:hAnsi="Angsana New" w:cs="Angsana New"/>
          <w:cs/>
        </w:rPr>
        <w:t xml:space="preserve"> เรื่อง การเปิดเผยนโยบายการบัญชี</w:t>
      </w:r>
    </w:p>
    <w:p w14:paraId="249A87F3" w14:textId="3C959BB6" w:rsidR="00353FFB" w:rsidRPr="00396BC1" w:rsidRDefault="00353FFB" w:rsidP="00353FF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/>
          <w:sz w:val="30"/>
          <w:szCs w:val="30"/>
          <w:cs/>
        </w:rPr>
        <w:t xml:space="preserve">กลุ่มบริษัทบริษัทได้ถือปฏิบัติตามการปรับปรุงมาตรฐานการบัญชีฉบับที่ </w:t>
      </w:r>
      <w:r w:rsidR="00396BC1" w:rsidRPr="00396BC1">
        <w:rPr>
          <w:rFonts w:ascii="Angsana New" w:hAnsi="Angsana New"/>
          <w:sz w:val="30"/>
          <w:szCs w:val="30"/>
        </w:rPr>
        <w:t>1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 xml:space="preserve">เรื่องการเปิดเผยนโยบายการบัญชีตั้งแต่วันที่ </w:t>
      </w:r>
      <w:r w:rsidR="00396BC1" w:rsidRPr="00396BC1">
        <w:rPr>
          <w:rFonts w:ascii="Angsana New" w:hAnsi="Angsana New"/>
          <w:sz w:val="30"/>
          <w:szCs w:val="30"/>
        </w:rPr>
        <w:t>1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 xml:space="preserve">มกราคม </w:t>
      </w:r>
      <w:r w:rsidR="00396BC1" w:rsidRPr="00396BC1">
        <w:rPr>
          <w:rFonts w:ascii="Angsana New" w:hAnsi="Angsana New"/>
          <w:sz w:val="30"/>
          <w:szCs w:val="30"/>
        </w:rPr>
        <w:t>2567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>การปรับปรุงดังกล่าวกำหนดให้เปิดเผยนโยบายการบัญชีที่มีสาระสำคัญมากกว่านโยบายการ</w:t>
      </w:r>
      <w:r w:rsidRPr="007D6819">
        <w:rPr>
          <w:rFonts w:ascii="Angsana New" w:hAnsi="Angsana New"/>
          <w:spacing w:val="-6"/>
          <w:sz w:val="30"/>
          <w:szCs w:val="30"/>
          <w:cs/>
        </w:rPr>
        <w:t>บัญชีที่มีนัยสำคัญ 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7F9D38CA" w14:textId="77777777" w:rsidR="00353FFB" w:rsidRPr="00396BC1" w:rsidRDefault="00353FFB" w:rsidP="00353FF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9FE144" w14:textId="39CB4D48" w:rsidR="00353FFB" w:rsidRPr="00396BC1" w:rsidRDefault="00353FFB" w:rsidP="00353FF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/>
          <w:sz w:val="30"/>
          <w:szCs w:val="30"/>
          <w:cs/>
        </w:rPr>
        <w:t>จากการปรับปรุงดังกล่าว กลุ่มบริษัทนำข้อมูลนโยบายการบัญชีที่เคยเปิดเผยมาทบทวนและปรับปรุงข้อมูลตามที่เปิดเผยในหมายเหตุทุกข้อ</w:t>
      </w:r>
    </w:p>
    <w:p w14:paraId="799D8073" w14:textId="77777777" w:rsidR="00353FFB" w:rsidRPr="00396BC1" w:rsidRDefault="00353FFB" w:rsidP="00353FFB"/>
    <w:p w14:paraId="14DAA6A5" w14:textId="14A85916" w:rsidR="003F5673" w:rsidRPr="00396BC1" w:rsidRDefault="003F5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5DE731AA" w14:textId="77777777" w:rsidR="00353FFB" w:rsidRPr="00396BC1" w:rsidRDefault="00353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396BC1">
        <w:rPr>
          <w:cs/>
        </w:rPr>
        <w:br w:type="page"/>
      </w:r>
    </w:p>
    <w:p w14:paraId="3A6191E2" w14:textId="47608BFD" w:rsidR="00CD47AB" w:rsidRPr="00396BC1" w:rsidRDefault="005F0BEF" w:rsidP="00CD47AB">
      <w:pPr>
        <w:pStyle w:val="Heading2"/>
        <w:tabs>
          <w:tab w:val="clear" w:pos="340"/>
          <w:tab w:val="clear" w:pos="540"/>
        </w:tabs>
        <w:ind w:left="540" w:hanging="540"/>
      </w:pPr>
      <w:r w:rsidRPr="00396BC1">
        <w:rPr>
          <w:cs/>
        </w:rPr>
        <w:lastRenderedPageBreak/>
        <w:t>นโยบายการบัญชีที่มีสาระสำคัญ</w:t>
      </w:r>
    </w:p>
    <w:p w14:paraId="33E7128E" w14:textId="0D2FB876" w:rsidR="00C3174C" w:rsidRPr="00396BC1" w:rsidRDefault="00C317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/>
          <w:b/>
          <w:bCs/>
          <w:sz w:val="30"/>
          <w:szCs w:val="30"/>
          <w:cs/>
        </w:rPr>
      </w:pPr>
    </w:p>
    <w:p w14:paraId="4EA24D48" w14:textId="5F619407" w:rsidR="00CE6F49" w:rsidRPr="00396BC1" w:rsidRDefault="00CE6F49" w:rsidP="00353FFB">
      <w:pPr>
        <w:pStyle w:val="Heading3"/>
        <w:numPr>
          <w:ilvl w:val="0"/>
          <w:numId w:val="48"/>
        </w:numPr>
        <w:tabs>
          <w:tab w:val="clear" w:pos="540"/>
        </w:tabs>
        <w:rPr>
          <w:i w:val="0"/>
          <w:iCs w:val="0"/>
          <w:cs/>
          <w:lang w:val="th-TH"/>
        </w:rPr>
      </w:pPr>
      <w:r w:rsidRPr="00396BC1">
        <w:rPr>
          <w:cs/>
          <w:lang w:val="th-TH"/>
        </w:rPr>
        <w:t>เกณฑ์ในการจัดทำงบการเงินรวม</w:t>
      </w:r>
    </w:p>
    <w:p w14:paraId="437BB2E0" w14:textId="77777777" w:rsidR="00CE6F49" w:rsidRPr="00396BC1" w:rsidRDefault="00CE6F49" w:rsidP="00CE6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B8A0E8B" w14:textId="2BB186E6" w:rsidR="00CE6F49" w:rsidRPr="00396BC1" w:rsidRDefault="00CE6F49" w:rsidP="00CE6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เงินของบริษัทและบริษัทย่อย (รวมกันเรียกว่า </w:t>
      </w:r>
      <w:r w:rsidRPr="00396BC1">
        <w:rPr>
          <w:rFonts w:asciiTheme="majorBidi" w:hAnsiTheme="majorBidi" w:cstheme="majorBidi"/>
          <w:sz w:val="30"/>
          <w:szCs w:val="30"/>
        </w:rPr>
        <w:t>“</w:t>
      </w:r>
      <w:r w:rsidRPr="00396BC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96BC1">
        <w:rPr>
          <w:rFonts w:asciiTheme="majorBidi" w:hAnsiTheme="majorBidi" w:cstheme="majorBidi"/>
          <w:sz w:val="30"/>
          <w:szCs w:val="30"/>
        </w:rPr>
        <w:t>”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14:paraId="7A5CDC29" w14:textId="2AE0DEB4" w:rsidR="00FB4946" w:rsidRPr="00396BC1" w:rsidRDefault="00FB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FCC5A4A" w14:textId="4C19AEDC" w:rsidR="007F7B05" w:rsidRPr="00396BC1" w:rsidRDefault="007F7B05" w:rsidP="007F7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</w:t>
      </w:r>
      <w:r w:rsidRPr="00396BC1">
        <w:rPr>
          <w:rFonts w:asciiTheme="majorBidi" w:hAnsiTheme="majorBidi" w:cstheme="majorBidi"/>
          <w:sz w:val="30"/>
          <w:szCs w:val="30"/>
          <w:cs/>
          <w:lang w:val="th-TH"/>
        </w:rPr>
        <w:t>แปร</w:t>
      </w:r>
      <w:r w:rsidRPr="00396BC1">
        <w:rPr>
          <w:rFonts w:asciiTheme="majorBidi" w:hAnsiTheme="majorBidi" w:cstheme="majorBidi"/>
          <w:sz w:val="30"/>
          <w:szCs w:val="30"/>
          <w:cs/>
        </w:rPr>
        <w:t>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งบการเงินของบริษัทย่อยได้รวมอยู่ในงบการเงินรวม </w:t>
      </w:r>
      <w:r w:rsidRPr="00396BC1">
        <w:rPr>
          <w:rFonts w:asciiTheme="majorBidi" w:hAnsiTheme="majorBidi" w:cstheme="majorBidi"/>
          <w:sz w:val="30"/>
          <w:szCs w:val="30"/>
        </w:rPr>
        <w:br/>
      </w:r>
      <w:r w:rsidRPr="00396BC1">
        <w:rPr>
          <w:rFonts w:asciiTheme="majorBidi" w:hAnsiTheme="majorBidi" w:cs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47B48CC7" w14:textId="77777777" w:rsidR="007F7B05" w:rsidRPr="00396BC1" w:rsidRDefault="007F7B05" w:rsidP="007F7B0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4899C36" w14:textId="750FC07A" w:rsidR="007F7B05" w:rsidRPr="00396BC1" w:rsidRDefault="007F7B05" w:rsidP="007F7B05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 w:hint="cs"/>
          <w:sz w:val="30"/>
          <w:szCs w:val="30"/>
          <w:cs/>
        </w:rPr>
        <w:t>เมื่อมี</w:t>
      </w:r>
      <w:r w:rsidRPr="00396BC1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396BC1">
        <w:rPr>
          <w:rFonts w:asciiTheme="majorBidi" w:hAnsi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</w:t>
      </w:r>
      <w:r w:rsidR="00D820EA" w:rsidRPr="00396BC1">
        <w:rPr>
          <w:rFonts w:asciiTheme="majorBidi" w:hAnsiTheme="majorBidi"/>
          <w:sz w:val="30"/>
          <w:szCs w:val="30"/>
        </w:rPr>
        <w:br/>
      </w:r>
      <w:r w:rsidRPr="00396BC1">
        <w:rPr>
          <w:rFonts w:asciiTheme="majorBidi" w:hAnsiTheme="majorBidi"/>
          <w:sz w:val="30"/>
          <w:szCs w:val="30"/>
          <w:cs/>
        </w:rPr>
        <w:t>ส่วน</w:t>
      </w:r>
      <w:r w:rsidR="00C410D6" w:rsidRPr="00396BC1">
        <w:rPr>
          <w:rFonts w:asciiTheme="majorBidi" w:hAnsiTheme="majorBidi" w:hint="cs"/>
          <w:sz w:val="30"/>
          <w:szCs w:val="30"/>
          <w:cs/>
        </w:rPr>
        <w:t>ขาด</w:t>
      </w:r>
      <w:r w:rsidRPr="00396BC1">
        <w:rPr>
          <w:rFonts w:asciiTheme="majorBidi" w:hAnsiTheme="majorBidi"/>
          <w:sz w:val="30"/>
          <w:szCs w:val="30"/>
          <w:cs/>
        </w:rPr>
        <w:t>ในส่วนของเจ้าของ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E45F4D3" w14:textId="77777777" w:rsidR="0042497E" w:rsidRPr="00396BC1" w:rsidRDefault="0042497E" w:rsidP="007F7B05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133934" w14:textId="0E6B4F37" w:rsidR="007F7B05" w:rsidRPr="00396BC1" w:rsidRDefault="007F7B05" w:rsidP="007F7B05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396BC1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5CA9C4A" w14:textId="08DA9C47" w:rsidR="007F7B05" w:rsidRPr="00396BC1" w:rsidRDefault="007F7B05" w:rsidP="007F7B05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D52472" w14:textId="548BC285" w:rsidR="00CE6F49" w:rsidRPr="00396BC1" w:rsidRDefault="00CE6F49" w:rsidP="00D1220E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รายการส่วนเกินหรือส่วนขาดจะถูก</w:t>
      </w:r>
      <w:r w:rsidR="007F7B05" w:rsidRPr="00396BC1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Pr="00396BC1">
        <w:rPr>
          <w:rFonts w:asciiTheme="majorBidi" w:hAnsiTheme="majorBidi" w:cstheme="majorBidi"/>
          <w:sz w:val="30"/>
          <w:szCs w:val="30"/>
          <w:cs/>
        </w:rPr>
        <w:t>เมื่อมีการขายเงินลงทุนในธุรกิจที่ซื้อดังกล่าวไป</w:t>
      </w:r>
      <w:r w:rsidR="008655A1" w:rsidRPr="00396BC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119FC2CB" w14:textId="77777777" w:rsidR="00F224E6" w:rsidRPr="00396BC1" w:rsidRDefault="00F224E6" w:rsidP="00D1220E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584E918" w14:textId="77777777" w:rsidR="00EB1FD2" w:rsidRPr="00396BC1" w:rsidRDefault="00EB1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96BC1">
        <w:rPr>
          <w:cs/>
        </w:rPr>
        <w:br w:type="page"/>
      </w:r>
    </w:p>
    <w:p w14:paraId="7662393F" w14:textId="1CCAA767" w:rsidR="00AD2984" w:rsidRPr="00396BC1" w:rsidRDefault="00AD2984" w:rsidP="00A610EA">
      <w:pPr>
        <w:pStyle w:val="Heading3"/>
        <w:tabs>
          <w:tab w:val="clear" w:pos="540"/>
        </w:tabs>
        <w:rPr>
          <w:cs/>
        </w:rPr>
      </w:pPr>
      <w:r w:rsidRPr="00396BC1">
        <w:rPr>
          <w:cs/>
        </w:rPr>
        <w:lastRenderedPageBreak/>
        <w:t>เงินลงทุนในบริษัทย่อย</w:t>
      </w:r>
    </w:p>
    <w:p w14:paraId="313B18AE" w14:textId="77777777" w:rsidR="00AD2984" w:rsidRPr="00396BC1" w:rsidRDefault="00AD2984" w:rsidP="00A61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B7683E9" w14:textId="1F3BD734" w:rsidR="005C1D86" w:rsidRPr="00396BC1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</w:t>
      </w:r>
      <w:r w:rsidR="00B37B27" w:rsidRPr="00396BC1">
        <w:rPr>
          <w:rFonts w:asciiTheme="majorBidi" w:hAnsiTheme="majorBidi" w:hint="cs"/>
          <w:sz w:val="30"/>
          <w:szCs w:val="30"/>
          <w:cs/>
        </w:rPr>
        <w:t>วิธีเข้าก่อนออกก่อน</w:t>
      </w:r>
      <w:r w:rsidR="00F015B0" w:rsidRPr="00396BC1">
        <w:rPr>
          <w:rFonts w:asciiTheme="majorBidi" w:hAnsiTheme="majorBidi" w:hint="cs"/>
          <w:sz w:val="30"/>
          <w:szCs w:val="30"/>
          <w:cs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กำไร</w:t>
      </w:r>
      <w:r w:rsidRPr="00396BC1">
        <w:rPr>
          <w:rFonts w:asciiTheme="majorBidi" w:hAnsiTheme="majorBidi" w:hint="cs"/>
          <w:sz w:val="30"/>
          <w:szCs w:val="30"/>
          <w:cs/>
        </w:rPr>
        <w:t>หรือ</w:t>
      </w:r>
      <w:r w:rsidRPr="00396BC1">
        <w:rPr>
          <w:rFonts w:asciiTheme="majorBidi" w:hAnsiTheme="majorBidi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510F2A51" w14:textId="7BA33E1A" w:rsidR="005C1D86" w:rsidRPr="00396BC1" w:rsidRDefault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99CF39" w14:textId="0BBA0845" w:rsidR="005C1D86" w:rsidRPr="00396BC1" w:rsidRDefault="005C1D86" w:rsidP="005C1D86">
      <w:pPr>
        <w:pStyle w:val="Heading3"/>
        <w:tabs>
          <w:tab w:val="clear" w:pos="540"/>
        </w:tabs>
      </w:pPr>
      <w:r w:rsidRPr="00396BC1">
        <w:rPr>
          <w:cs/>
        </w:rPr>
        <w:t>เงินตราต่างประเทศ</w:t>
      </w:r>
    </w:p>
    <w:p w14:paraId="572F9387" w14:textId="77777777" w:rsidR="00572695" w:rsidRPr="00396BC1" w:rsidRDefault="00572695" w:rsidP="00A167CD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433CEFE" w14:textId="77777777" w:rsidR="005C1D86" w:rsidRPr="00396BC1" w:rsidRDefault="005C1D86" w:rsidP="005C1D8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396BC1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60C54A23" w14:textId="77777777" w:rsidR="00044183" w:rsidRPr="00396BC1" w:rsidRDefault="00044183" w:rsidP="005C1D8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A0F178" w14:textId="5EEEA99E" w:rsidR="005C1D86" w:rsidRPr="00396BC1" w:rsidRDefault="005C1D86" w:rsidP="00FB0BDC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BCF6CFC" w14:textId="77777777" w:rsidR="00EB1FD2" w:rsidRPr="00396BC1" w:rsidRDefault="00EB1FD2" w:rsidP="00FB0BDC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07C493" w14:textId="193CCB17" w:rsidR="006E536B" w:rsidRPr="00396BC1" w:rsidRDefault="006E536B" w:rsidP="006E536B">
      <w:pPr>
        <w:pStyle w:val="Heading3"/>
        <w:tabs>
          <w:tab w:val="clear" w:pos="540"/>
        </w:tabs>
      </w:pPr>
      <w:r w:rsidRPr="00396BC1">
        <w:rPr>
          <w:cs/>
        </w:rPr>
        <w:t>เครื่องมือทางการเงิน</w:t>
      </w:r>
    </w:p>
    <w:p w14:paraId="6A0D19F6" w14:textId="77777777" w:rsidR="006E536B" w:rsidRPr="00396BC1" w:rsidRDefault="006E536B" w:rsidP="006E536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E8D296" w14:textId="2F49F7A0" w:rsidR="006E536B" w:rsidRPr="00396BC1" w:rsidRDefault="006E536B" w:rsidP="00E1621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96BC1" w:rsidRPr="00396BC1">
        <w:rPr>
          <w:rFonts w:asciiTheme="majorBidi" w:eastAsia="EucrosiaUPCBold" w:hAnsiTheme="majorBidi"/>
          <w:i/>
          <w:sz w:val="30"/>
          <w:szCs w:val="30"/>
        </w:rPr>
        <w:t>1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="008E735B" w:rsidRPr="00396BC1">
        <w:rPr>
          <w:rFonts w:asciiTheme="majorBidi" w:eastAsia="EucrosiaUPCBold" w:hAnsiTheme="majorBidi"/>
          <w:i/>
          <w:iCs/>
          <w:sz w:val="30"/>
          <w:szCs w:val="30"/>
          <w:cs/>
        </w:rPr>
        <w:tab/>
        <w:t>การจัดประเภทและการวัดมูลค่า</w:t>
      </w:r>
    </w:p>
    <w:p w14:paraId="30E398A3" w14:textId="40D0A52D" w:rsidR="006E536B" w:rsidRPr="00396BC1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6BC1">
        <w:rPr>
          <w:rFonts w:asciiTheme="majorBidi" w:hAnsiTheme="majorBidi"/>
          <w:sz w:val="30"/>
          <w:szCs w:val="30"/>
          <w:cs/>
        </w:rPr>
        <w:t xml:space="preserve">สินทรัพย์ทางการเงินและหนี้สินทางการเงินอื่นๆ นอกเหนือจากลูกหนี้การค้า </w:t>
      </w:r>
      <w:r w:rsidR="00D1220E" w:rsidRPr="00396BC1">
        <w:rPr>
          <w:rFonts w:asciiTheme="majorBidi" w:hAnsiTheme="majorBidi"/>
          <w:sz w:val="30"/>
          <w:szCs w:val="30"/>
          <w:cs/>
        </w:rPr>
        <w:t xml:space="preserve">(ดูหมายเหตุข้อ </w:t>
      </w:r>
      <w:r w:rsidR="00396BC1" w:rsidRPr="00396BC1">
        <w:rPr>
          <w:rFonts w:asciiTheme="majorBidi" w:hAnsiTheme="majorBidi"/>
          <w:sz w:val="30"/>
          <w:szCs w:val="30"/>
        </w:rPr>
        <w:t>4</w:t>
      </w:r>
      <w:r w:rsidR="00D1220E" w:rsidRPr="00396BC1">
        <w:rPr>
          <w:rFonts w:asciiTheme="majorBidi" w:hAnsiTheme="majorBidi"/>
          <w:sz w:val="30"/>
          <w:szCs w:val="30"/>
          <w:cs/>
        </w:rPr>
        <w:t xml:space="preserve">(ฉ)) </w:t>
      </w:r>
      <w:r w:rsidRPr="00396BC1">
        <w:rPr>
          <w:rFonts w:asciiTheme="majorBidi" w:hAnsiTheme="majorBidi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632D0C" w:rsidRPr="00396BC1">
        <w:rPr>
          <w:rFonts w:asciiTheme="majorBidi" w:hAnsiTheme="majorBidi"/>
          <w:sz w:val="30"/>
          <w:szCs w:val="30"/>
          <w:cs/>
        </w:rPr>
        <w:t>เมื่อเริ่มแรก</w:t>
      </w:r>
      <w:r w:rsidRPr="00396BC1">
        <w:rPr>
          <w:rFonts w:asciiTheme="majorBidi" w:hAnsiTheme="majorBidi"/>
          <w:sz w:val="30"/>
          <w:szCs w:val="30"/>
          <w:cs/>
        </w:rPr>
        <w:t>ด้วยมูลค่ายุติธรรม</w:t>
      </w:r>
      <w:r w:rsidR="00125C86" w:rsidRPr="00396BC1">
        <w:rPr>
          <w:rFonts w:asciiTheme="majorBidi" w:hAnsiTheme="majorBidi" w:hint="cs"/>
          <w:sz w:val="30"/>
          <w:szCs w:val="30"/>
          <w:cs/>
        </w:rPr>
        <w:t xml:space="preserve"> </w:t>
      </w:r>
      <w:r w:rsidR="00632D0C" w:rsidRPr="00396BC1">
        <w:rPr>
          <w:rFonts w:asciiTheme="majorBidi" w:hAnsiTheme="majorBidi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</w:t>
      </w:r>
      <w:r w:rsidRPr="00396BC1">
        <w:rPr>
          <w:rFonts w:asciiTheme="majorBidi" w:hAnsi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632D0C" w:rsidRPr="00396BC1">
        <w:rPr>
          <w:rFonts w:asciiTheme="majorBidi" w:hAnsiTheme="majorBidi" w:hint="cs"/>
          <w:sz w:val="30"/>
          <w:szCs w:val="30"/>
          <w:cs/>
        </w:rPr>
        <w:t>ด้วย</w:t>
      </w:r>
    </w:p>
    <w:p w14:paraId="415F8B4D" w14:textId="77777777" w:rsidR="007E69B3" w:rsidRPr="00396BC1" w:rsidRDefault="007E69B3" w:rsidP="006E536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A15CA" w14:textId="452B1012" w:rsidR="00CB15E2" w:rsidRPr="00396BC1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0144B86" w14:textId="77A9A48E" w:rsidR="007E69B3" w:rsidRPr="00396BC1" w:rsidRDefault="007E69B3" w:rsidP="007E69B3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421ACA08" w14:textId="7DC013A9" w:rsidR="007E69B3" w:rsidRPr="00396BC1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3A98F1D6" w14:textId="18826FE4" w:rsidR="007E69B3" w:rsidRPr="00396BC1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5F0B4CCD" w14:textId="576BB02B" w:rsidR="007E69B3" w:rsidRPr="00396BC1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DED96C7" w14:textId="77777777" w:rsidR="00E156DD" w:rsidRPr="00396BC1" w:rsidRDefault="00E156DD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3CD50D" w14:textId="6D665B9D" w:rsidR="006E536B" w:rsidRPr="00396BC1" w:rsidRDefault="006E536B" w:rsidP="00E1621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96BC1" w:rsidRPr="00396BC1">
        <w:rPr>
          <w:rFonts w:asciiTheme="majorBidi" w:eastAsia="EucrosiaUPCBold" w:hAnsiTheme="majorBidi"/>
          <w:i/>
          <w:sz w:val="30"/>
          <w:szCs w:val="30"/>
        </w:rPr>
        <w:t>2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7E69B3" w:rsidRPr="00396BC1">
        <w:rPr>
          <w:rFonts w:asciiTheme="majorBidi" w:eastAsia="EucrosiaUPCBold" w:hAnsi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F493A57" w14:textId="60EF5B37" w:rsidR="006E536B" w:rsidRPr="00396BC1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325657A" w14:textId="77777777" w:rsidR="00044183" w:rsidRPr="00396BC1" w:rsidRDefault="0004418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0B3E1689" w14:textId="4B600167" w:rsidR="007E69B3" w:rsidRPr="00396BC1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D22B10C" w14:textId="7FD6563B" w:rsidR="007E69B3" w:rsidRPr="00396BC1" w:rsidRDefault="007E69B3" w:rsidP="006E536B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4B540BE5" w14:textId="46C03E9B" w:rsidR="007E69B3" w:rsidRPr="00396BC1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2591E90" w14:textId="77777777" w:rsidR="007E69B3" w:rsidRPr="00396BC1" w:rsidRDefault="007E69B3" w:rsidP="007E69B3">
      <w:pPr>
        <w:pStyle w:val="BodyText2"/>
        <w:tabs>
          <w:tab w:val="left" w:pos="1260"/>
        </w:tabs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CB70513" w14:textId="6516539E" w:rsidR="007E69B3" w:rsidRPr="00396BC1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FF1C568" w14:textId="792F221C" w:rsidR="00D1220E" w:rsidRPr="00396BC1" w:rsidRDefault="00D1220E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2F2A712A" w14:textId="1E980E8E" w:rsidR="00D1220E" w:rsidRPr="00396BC1" w:rsidRDefault="00D1220E" w:rsidP="00D1220E">
      <w:pPr>
        <w:pStyle w:val="BodyText2"/>
        <w:ind w:left="990" w:right="47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96BC1" w:rsidRPr="00396BC1">
        <w:rPr>
          <w:rFonts w:asciiTheme="majorBidi" w:eastAsia="EucrosiaUPCBold" w:hAnsiTheme="majorBidi"/>
          <w:i/>
          <w:sz w:val="30"/>
          <w:szCs w:val="30"/>
        </w:rPr>
        <w:t>3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396BC1">
        <w:rPr>
          <w:rFonts w:asciiTheme="majorBidi" w:eastAsia="EucrosiaUPCBold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76D86C18" w14:textId="40079D7D" w:rsidR="006761E9" w:rsidRPr="00396BC1" w:rsidRDefault="006761E9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7F318CCA" w14:textId="77777777" w:rsidR="00D21E17" w:rsidRPr="00396BC1" w:rsidRDefault="00D21E17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7584D7C7" w14:textId="3B28BF91" w:rsidR="00D1220E" w:rsidRPr="00396BC1" w:rsidRDefault="00D1220E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lastRenderedPageBreak/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615F10" w:rsidRPr="00396BC1">
        <w:rPr>
          <w:rFonts w:asciiTheme="majorBidi" w:hAnsiTheme="majorBidi"/>
          <w:sz w:val="30"/>
          <w:szCs w:val="30"/>
          <w:cs/>
        </w:rPr>
        <w:br/>
      </w:r>
      <w:r w:rsidR="00396BC1" w:rsidRPr="00396BC1">
        <w:rPr>
          <w:rFonts w:asciiTheme="majorBidi" w:hAnsiTheme="majorBidi"/>
          <w:sz w:val="30"/>
          <w:szCs w:val="30"/>
        </w:rPr>
        <w:t>12</w:t>
      </w:r>
      <w:r w:rsidRPr="00396BC1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456DAFE" w14:textId="77777777" w:rsidR="00D1220E" w:rsidRPr="00396BC1" w:rsidRDefault="00D1220E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131BF2C1" w14:textId="4B42C724" w:rsidR="00D1220E" w:rsidRPr="00396BC1" w:rsidRDefault="00D1220E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615F10" w:rsidRPr="00396BC1">
        <w:rPr>
          <w:rFonts w:asciiTheme="majorBidi" w:hAnsiTheme="majorBidi"/>
          <w:sz w:val="30"/>
          <w:szCs w:val="30"/>
          <w:cs/>
        </w:rPr>
        <w:br/>
      </w:r>
      <w:r w:rsidRPr="00396BC1">
        <w:rPr>
          <w:rFonts w:asciiTheme="majorBidi" w:hAnsiTheme="majorBidi"/>
          <w:sz w:val="30"/>
          <w:szCs w:val="30"/>
          <w:cs/>
        </w:rPr>
        <w:t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23C9D99" w14:textId="77777777" w:rsidR="00D1220E" w:rsidRPr="00396BC1" w:rsidRDefault="00D1220E" w:rsidP="00D1220E">
      <w:pPr>
        <w:tabs>
          <w:tab w:val="clear" w:pos="907"/>
        </w:tabs>
        <w:spacing w:line="240" w:lineRule="auto"/>
        <w:ind w:right="29"/>
        <w:jc w:val="thaiDistribute"/>
        <w:rPr>
          <w:rFonts w:asciiTheme="majorBidi" w:hAnsiTheme="majorBidi"/>
          <w:sz w:val="30"/>
          <w:szCs w:val="30"/>
        </w:rPr>
      </w:pPr>
    </w:p>
    <w:p w14:paraId="5A76B4FF" w14:textId="2B840B8D" w:rsidR="00D1220E" w:rsidRPr="00396BC1" w:rsidRDefault="00D1220E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396BC1" w:rsidRPr="00396BC1">
        <w:rPr>
          <w:rFonts w:asciiTheme="majorBidi" w:hAnsiTheme="majorBidi"/>
          <w:sz w:val="30"/>
          <w:szCs w:val="30"/>
        </w:rPr>
        <w:t>90</w:t>
      </w:r>
      <w:r w:rsidR="0049094C" w:rsidRPr="00396BC1">
        <w:rPr>
          <w:rFonts w:asciiTheme="majorBidi" w:hAnsiTheme="majorBidi"/>
          <w:sz w:val="30"/>
          <w:szCs w:val="30"/>
        </w:rPr>
        <w:t xml:space="preserve"> - </w:t>
      </w:r>
      <w:r w:rsidR="00396BC1" w:rsidRPr="00396BC1">
        <w:rPr>
          <w:rFonts w:asciiTheme="majorBidi" w:hAnsiTheme="majorBidi"/>
          <w:sz w:val="30"/>
          <w:szCs w:val="30"/>
        </w:rPr>
        <w:t>180</w:t>
      </w:r>
      <w:r w:rsidR="0049094C" w:rsidRPr="00396BC1">
        <w:rPr>
          <w:rFonts w:asciiTheme="majorBidi" w:hAnsiTheme="majorBidi"/>
          <w:sz w:val="30"/>
          <w:szCs w:val="30"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วัน มีการเปลี่ยนแปลง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70A803E" w14:textId="77777777" w:rsidR="00D1220E" w:rsidRPr="00396BC1" w:rsidRDefault="00D1220E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08E689B1" w14:textId="7D986BBF" w:rsidR="00D1220E" w:rsidRPr="00396BC1" w:rsidRDefault="00D1220E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0F3D0380" w14:textId="0EE72758" w:rsidR="00D1220E" w:rsidRPr="00396BC1" w:rsidRDefault="00D1220E" w:rsidP="00D12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260" w:right="29" w:hanging="27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-</w:t>
      </w:r>
      <w:r w:rsidRPr="00396BC1">
        <w:rPr>
          <w:rFonts w:asciiTheme="majorBidi" w:hAnsiTheme="majorBidi"/>
          <w:sz w:val="30"/>
          <w:szCs w:val="30"/>
        </w:rPr>
        <w:tab/>
      </w:r>
      <w:r w:rsidRPr="00396BC1">
        <w:rPr>
          <w:rFonts w:asciiTheme="majorBidi" w:hAnsiTheme="majorBidi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203C8BC7" w14:textId="0C5BACEE" w:rsidR="00D21E17" w:rsidRPr="00396BC1" w:rsidRDefault="00D1220E" w:rsidP="0067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260" w:right="29" w:hanging="27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-</w:t>
      </w:r>
      <w:r w:rsidRPr="00396BC1">
        <w:rPr>
          <w:rFonts w:asciiTheme="majorBidi" w:hAnsiTheme="majorBidi"/>
          <w:sz w:val="30"/>
          <w:szCs w:val="30"/>
          <w:cs/>
        </w:rPr>
        <w:tab/>
        <w:t>สินทรัพย์ทางการเงินค้างชำระเกินกว่า</w:t>
      </w:r>
      <w:r w:rsidRPr="00396BC1">
        <w:rPr>
          <w:rFonts w:asciiTheme="majorBidi" w:hAnsiTheme="majorBidi"/>
          <w:sz w:val="30"/>
          <w:szCs w:val="30"/>
        </w:rPr>
        <w:t xml:space="preserve"> </w:t>
      </w:r>
      <w:r w:rsidR="00396BC1" w:rsidRPr="00396BC1">
        <w:rPr>
          <w:rFonts w:asciiTheme="majorBidi" w:hAnsiTheme="majorBidi"/>
          <w:sz w:val="30"/>
          <w:szCs w:val="30"/>
        </w:rPr>
        <w:t>365</w:t>
      </w:r>
      <w:r w:rsidRPr="00396BC1">
        <w:rPr>
          <w:rFonts w:asciiTheme="majorBidi" w:hAnsiTheme="majorBidi"/>
          <w:sz w:val="30"/>
          <w:szCs w:val="30"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วัน</w:t>
      </w:r>
    </w:p>
    <w:p w14:paraId="3DC8EC9A" w14:textId="77777777" w:rsidR="00EB1FD2" w:rsidRPr="00396BC1" w:rsidRDefault="00EB1FD2" w:rsidP="0067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260" w:right="29" w:hanging="270"/>
        <w:jc w:val="thaiDistribute"/>
        <w:rPr>
          <w:rFonts w:asciiTheme="majorBidi" w:hAnsiTheme="majorBidi"/>
          <w:sz w:val="30"/>
          <w:szCs w:val="30"/>
          <w:cs/>
        </w:rPr>
      </w:pPr>
    </w:p>
    <w:p w14:paraId="574FE14A" w14:textId="60CF7A58" w:rsidR="006E536B" w:rsidRPr="00396BC1" w:rsidRDefault="006E536B" w:rsidP="00E16212">
      <w:pPr>
        <w:pStyle w:val="BodyText2"/>
        <w:ind w:left="90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96BC1" w:rsidRPr="00396BC1">
        <w:rPr>
          <w:rFonts w:asciiTheme="majorBidi" w:eastAsia="EucrosiaUPCBold" w:hAnsiTheme="majorBidi"/>
          <w:i/>
          <w:sz w:val="30"/>
          <w:szCs w:val="30"/>
        </w:rPr>
        <w:t>4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7E69B3" w:rsidRPr="00396BC1">
        <w:rPr>
          <w:rFonts w:asciiTheme="majorBidi" w:eastAsia="EucrosiaUPCBold" w:hAnsiTheme="majorBidi"/>
          <w:i/>
          <w:iCs/>
          <w:sz w:val="30"/>
          <w:szCs w:val="30"/>
          <w:cs/>
        </w:rPr>
        <w:t>การตัดจำหน่าย</w:t>
      </w:r>
    </w:p>
    <w:p w14:paraId="65E228CB" w14:textId="73443091" w:rsidR="007E69B3" w:rsidRPr="00396BC1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C2AC2D0" w14:textId="77777777" w:rsidR="005C1D86" w:rsidRPr="00396BC1" w:rsidRDefault="005C1D86" w:rsidP="005C1D86">
      <w:pPr>
        <w:pStyle w:val="BodyText2"/>
        <w:ind w:left="990" w:right="47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2E08395" w14:textId="29A72553" w:rsidR="006E536B" w:rsidRPr="00396BC1" w:rsidRDefault="006E536B" w:rsidP="00E16212">
      <w:pPr>
        <w:pStyle w:val="BodyText2"/>
        <w:ind w:left="990" w:right="47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96BC1" w:rsidRPr="00396BC1">
        <w:rPr>
          <w:rFonts w:asciiTheme="majorBidi" w:eastAsia="EucrosiaUPCBold" w:hAnsiTheme="majorBidi"/>
          <w:i/>
          <w:sz w:val="30"/>
          <w:szCs w:val="30"/>
        </w:rPr>
        <w:t>5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7E69B3" w:rsidRPr="00396BC1">
        <w:rPr>
          <w:rFonts w:asciiTheme="majorBidi" w:eastAsia="EucrosiaUPCBold" w:hAnsiTheme="majorBidi"/>
          <w:i/>
          <w:iCs/>
          <w:sz w:val="30"/>
          <w:szCs w:val="30"/>
          <w:cs/>
        </w:rPr>
        <w:t>ดอกเบี้ย</w:t>
      </w:r>
    </w:p>
    <w:p w14:paraId="3E3B0010" w14:textId="64D31ACB" w:rsidR="005C1D86" w:rsidRPr="00396BC1" w:rsidRDefault="007E69B3" w:rsidP="00E16212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  <w:cs/>
        </w:rPr>
      </w:pPr>
      <w:r w:rsidRPr="00396BC1">
        <w:rPr>
          <w:rFonts w:asciiTheme="majorBidi" w:hAnsiTheme="majorBidi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11B7D57C" w14:textId="0D6B6C5F" w:rsidR="005C1D86" w:rsidRPr="00396BC1" w:rsidRDefault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1B9F5AE6" w14:textId="77777777" w:rsidR="00076874" w:rsidRPr="00396BC1" w:rsidRDefault="007251E0" w:rsidP="00667EEF">
      <w:pPr>
        <w:pStyle w:val="Heading3"/>
        <w:tabs>
          <w:tab w:val="clear" w:pos="540"/>
        </w:tabs>
      </w:pPr>
      <w:r w:rsidRPr="00396BC1">
        <w:rPr>
          <w:cs/>
        </w:rPr>
        <w:t>เงินสดและรายการเทียบเท่าเงินสด</w:t>
      </w:r>
    </w:p>
    <w:p w14:paraId="4B6EE4D3" w14:textId="77777777" w:rsidR="00076874" w:rsidRPr="00396BC1" w:rsidRDefault="007251E0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ab/>
      </w:r>
    </w:p>
    <w:p w14:paraId="46A204C9" w14:textId="68193038" w:rsidR="00A167CD" w:rsidRPr="00396BC1" w:rsidRDefault="0074357D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509E61EB" w14:textId="3B32BBEA" w:rsidR="00503E19" w:rsidRPr="00396BC1" w:rsidRDefault="00503E19" w:rsidP="00C025B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lastRenderedPageBreak/>
        <w:t>เงินฝากธนาคารที่มีข้อจำกัดในการเบิกใช้ได้ แสดงแยกเป็นรายการเงินสดที่มีข้อจำกัดในการเบิกใช้ภายใต้</w:t>
      </w:r>
      <w:r w:rsidRPr="00396BC1">
        <w:rPr>
          <w:rFonts w:asciiTheme="majorBidi" w:hAnsiTheme="majorBidi" w:cstheme="majorBidi"/>
          <w:sz w:val="30"/>
          <w:szCs w:val="30"/>
        </w:rPr>
        <w:t xml:space="preserve"> “</w:t>
      </w:r>
      <w:r w:rsidRPr="00396BC1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</w:t>
      </w:r>
      <w:r w:rsidRPr="00396BC1">
        <w:rPr>
          <w:rFonts w:asciiTheme="majorBidi" w:hAnsiTheme="majorBidi" w:cstheme="majorBidi"/>
          <w:sz w:val="30"/>
          <w:szCs w:val="30"/>
        </w:rPr>
        <w:t xml:space="preserve">” </w:t>
      </w:r>
      <w:r w:rsidRPr="00396BC1">
        <w:rPr>
          <w:rFonts w:asciiTheme="majorBidi" w:hAnsiTheme="majorBidi" w:cstheme="majorBidi"/>
          <w:sz w:val="30"/>
          <w:szCs w:val="30"/>
          <w:cs/>
        </w:rPr>
        <w:t>ในงบฐานะการเงิน</w:t>
      </w:r>
    </w:p>
    <w:p w14:paraId="38C2861E" w14:textId="77777777" w:rsidR="005A60D7" w:rsidRPr="00396BC1" w:rsidRDefault="005A60D7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920D92" w14:textId="490BFBF1" w:rsidR="00076874" w:rsidRPr="00396BC1" w:rsidRDefault="007251E0" w:rsidP="00667EEF">
      <w:pPr>
        <w:pStyle w:val="Heading3"/>
        <w:tabs>
          <w:tab w:val="clear" w:pos="540"/>
        </w:tabs>
      </w:pPr>
      <w:r w:rsidRPr="00396BC1">
        <w:rPr>
          <w:cs/>
        </w:rPr>
        <w:t>ลูกหนี้การค้าและลูกหนี้</w:t>
      </w:r>
      <w:r w:rsidR="00562335" w:rsidRPr="00396BC1">
        <w:rPr>
          <w:rFonts w:hint="cs"/>
          <w:cs/>
        </w:rPr>
        <w:t>หมุนเวียน</w:t>
      </w:r>
      <w:r w:rsidRPr="00396BC1">
        <w:rPr>
          <w:cs/>
        </w:rPr>
        <w:t>อื่น</w:t>
      </w:r>
    </w:p>
    <w:p w14:paraId="561F7E4B" w14:textId="77777777" w:rsidR="00076874" w:rsidRPr="00396BC1" w:rsidRDefault="00076874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B33AEC" w14:textId="1982B0C7" w:rsidR="0074357D" w:rsidRPr="00396BC1" w:rsidRDefault="0074357D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ลูกหนี้การค้า</w:t>
      </w:r>
      <w:r w:rsidR="001F6E86" w:rsidRPr="00396BC1">
        <w:rPr>
          <w:rFonts w:asciiTheme="majorBidi" w:hAnsiTheme="majorBidi" w:hint="cs"/>
          <w:sz w:val="30"/>
          <w:szCs w:val="30"/>
          <w:cs/>
        </w:rPr>
        <w:t>และลูกหนี้</w:t>
      </w:r>
      <w:r w:rsidR="00562335" w:rsidRPr="00396BC1">
        <w:rPr>
          <w:rFonts w:asciiTheme="majorBidi" w:hAnsiTheme="majorBidi" w:hint="cs"/>
          <w:sz w:val="30"/>
          <w:szCs w:val="30"/>
          <w:cs/>
        </w:rPr>
        <w:t>หมุนเวียน</w:t>
      </w:r>
      <w:r w:rsidR="001F6E86" w:rsidRPr="00396BC1">
        <w:rPr>
          <w:rFonts w:asciiTheme="majorBidi" w:hAnsiTheme="majorBidi" w:hint="cs"/>
          <w:sz w:val="30"/>
          <w:szCs w:val="30"/>
          <w:cs/>
        </w:rPr>
        <w:t>อื่น</w:t>
      </w:r>
      <w:r w:rsidRPr="00396BC1">
        <w:rPr>
          <w:rFonts w:asciiTheme="majorBidi" w:hAnsiTheme="majorBidi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1F6E86" w:rsidRPr="00396BC1">
        <w:rPr>
          <w:rFonts w:asciiTheme="majorBidi" w:hAnsiTheme="majorBidi" w:hint="cs"/>
          <w:sz w:val="30"/>
          <w:szCs w:val="30"/>
          <w:cs/>
        </w:rPr>
        <w:t>และลูกหนี้</w:t>
      </w:r>
      <w:r w:rsidR="00562335" w:rsidRPr="00396BC1">
        <w:rPr>
          <w:rFonts w:asciiTheme="majorBidi" w:hAnsiTheme="majorBidi" w:hint="cs"/>
          <w:sz w:val="30"/>
          <w:szCs w:val="30"/>
          <w:cs/>
        </w:rPr>
        <w:t>หมุนเวียน</w:t>
      </w:r>
      <w:r w:rsidR="001F6E86" w:rsidRPr="00396BC1">
        <w:rPr>
          <w:rFonts w:asciiTheme="majorBidi" w:hAnsiTheme="majorBidi" w:hint="cs"/>
          <w:sz w:val="30"/>
          <w:szCs w:val="30"/>
          <w:cs/>
        </w:rPr>
        <w:t>อื่น</w:t>
      </w:r>
      <w:r w:rsidRPr="00396BC1">
        <w:rPr>
          <w:rFonts w:asciiTheme="majorBidi" w:hAnsi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</w:t>
      </w:r>
      <w:r w:rsidRPr="00396BC1">
        <w:rPr>
          <w:rFonts w:asciiTheme="majorBidi" w:hAnsiTheme="majorBidi"/>
          <w:spacing w:val="-4"/>
          <w:sz w:val="30"/>
          <w:szCs w:val="30"/>
          <w:cs/>
        </w:rPr>
        <w:t>จะเกิดขึ้น หนี้สูญจะถูกตัดจำหน่ายเมื่อเกิดขึ้น</w:t>
      </w:r>
      <w:r w:rsidR="00562335" w:rsidRPr="00396BC1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562335" w:rsidRPr="00396BC1">
        <w:rPr>
          <w:rFonts w:asciiTheme="majorBidi" w:hAnsiTheme="majorBidi"/>
          <w:spacing w:val="-4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66483C03" w14:textId="77777777" w:rsidR="00E156DD" w:rsidRPr="00396BC1" w:rsidRDefault="00E156DD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7034D32D" w14:textId="430D0A12" w:rsidR="00A20B3A" w:rsidRPr="00396BC1" w:rsidRDefault="0074357D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7074C5" w:rsidRPr="00396BC1">
        <w:rPr>
          <w:rFonts w:asciiTheme="majorBidi" w:hAnsiTheme="majorBidi"/>
          <w:sz w:val="30"/>
          <w:szCs w:val="30"/>
        </w:rPr>
        <w:br/>
      </w:r>
      <w:r w:rsidRPr="00396BC1">
        <w:rPr>
          <w:rFonts w:asciiTheme="majorBidi" w:hAnsi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</w:t>
      </w:r>
      <w:r w:rsidR="007074C5" w:rsidRPr="00396BC1">
        <w:rPr>
          <w:rFonts w:asciiTheme="majorBidi" w:hAnsiTheme="majorBidi"/>
          <w:sz w:val="30"/>
          <w:szCs w:val="30"/>
        </w:rPr>
        <w:br/>
      </w:r>
      <w:r w:rsidRPr="00396BC1">
        <w:rPr>
          <w:rFonts w:asciiTheme="majorBidi" w:hAnsiTheme="majorBidi"/>
          <w:sz w:val="30"/>
          <w:szCs w:val="30"/>
          <w:cs/>
        </w:rPr>
        <w:t>ความเสี่ยงด้านเครดิตที่มีลักษณะร่วมกันและตามระยะเวลาที่เกินกำหนดชำระ</w:t>
      </w:r>
      <w:r w:rsidR="00125C86" w:rsidRPr="00396BC1">
        <w:rPr>
          <w:rFonts w:asciiTheme="majorBidi" w:hAnsiTheme="majorBidi" w:hint="cs"/>
          <w:sz w:val="30"/>
          <w:szCs w:val="30"/>
          <w:cs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โดยนำข้อมูลผลขาดทุนที่เกิดขึ้น</w:t>
      </w:r>
      <w:r w:rsidR="00670B20" w:rsidRPr="00396BC1">
        <w:rPr>
          <w:rFonts w:asciiTheme="majorBidi" w:hAnsiTheme="majorBidi"/>
          <w:sz w:val="30"/>
          <w:szCs w:val="30"/>
        </w:rPr>
        <w:br/>
      </w:r>
      <w:r w:rsidRPr="00396BC1">
        <w:rPr>
          <w:rFonts w:asciiTheme="majorBidi" w:hAnsiTheme="majorBidi"/>
          <w:sz w:val="30"/>
          <w:szCs w:val="30"/>
          <w:cs/>
        </w:rPr>
        <w:t>ในอดีต</w:t>
      </w:r>
      <w:r w:rsidR="00F935AD" w:rsidRPr="00396BC1">
        <w:rPr>
          <w:rFonts w:asciiTheme="majorBidi" w:hAnsiTheme="majorBidi"/>
          <w:sz w:val="30"/>
          <w:szCs w:val="30"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="00A20B3A"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BDB73A1" w14:textId="568D5858" w:rsidR="001F6E86" w:rsidRPr="00396BC1" w:rsidRDefault="001F6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507CC73" w14:textId="7C33395F" w:rsidR="00065947" w:rsidRPr="00396BC1" w:rsidRDefault="00BD26E1" w:rsidP="00667EEF">
      <w:pPr>
        <w:pStyle w:val="Heading3"/>
        <w:tabs>
          <w:tab w:val="clear" w:pos="540"/>
        </w:tabs>
      </w:pPr>
      <w:r w:rsidRPr="00396BC1">
        <w:rPr>
          <w:cs/>
        </w:rPr>
        <w:t>สินค้าคงเหลือ</w:t>
      </w:r>
    </w:p>
    <w:p w14:paraId="773B3E6D" w14:textId="77777777" w:rsidR="00BD26E1" w:rsidRPr="00396BC1" w:rsidRDefault="00BD26E1" w:rsidP="00BD26E1">
      <w:pPr>
        <w:pStyle w:val="BodyText2"/>
        <w:tabs>
          <w:tab w:val="left" w:pos="540"/>
        </w:tabs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D6D5F5" w14:textId="77777777" w:rsidR="00BD26E1" w:rsidRPr="00396BC1" w:rsidRDefault="00BD26E1" w:rsidP="00D756E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A20B3A" w:rsidRPr="00396BC1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396BC1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40406CDD" w14:textId="5485B390" w:rsidR="00B92B71" w:rsidRPr="00396BC1" w:rsidRDefault="00B9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A4F163A" w14:textId="67EE6909" w:rsidR="00D756EA" w:rsidRPr="00396BC1" w:rsidRDefault="00D756EA" w:rsidP="00D75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ต้นทุนของสินค้าคำนวณโดยใช้วิธีดังนี้</w:t>
      </w:r>
      <w:r w:rsidRPr="00396BC1">
        <w:rPr>
          <w:rFonts w:asciiTheme="majorBidi" w:hAnsiTheme="majorBidi" w:cstheme="majorBidi"/>
          <w:sz w:val="30"/>
          <w:szCs w:val="30"/>
        </w:rPr>
        <w:t>: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714A8AD" w14:textId="77777777" w:rsidR="00D756EA" w:rsidRPr="00396BC1" w:rsidRDefault="00D756EA" w:rsidP="00BD26E1">
      <w:pPr>
        <w:pStyle w:val="BodyText2"/>
        <w:tabs>
          <w:tab w:val="left" w:pos="540"/>
        </w:tabs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320"/>
        <w:gridCol w:w="450"/>
        <w:gridCol w:w="4410"/>
      </w:tblGrid>
      <w:tr w:rsidR="00D756EA" w:rsidRPr="00396BC1" w14:paraId="5BC23C06" w14:textId="77777777" w:rsidTr="00832303">
        <w:tc>
          <w:tcPr>
            <w:tcW w:w="4320" w:type="dxa"/>
          </w:tcPr>
          <w:p w14:paraId="6E97ED7B" w14:textId="77777777" w:rsidR="00D756EA" w:rsidRPr="00396BC1" w:rsidRDefault="00D756EA" w:rsidP="00A20B3A">
            <w:pPr>
              <w:pStyle w:val="a"/>
              <w:tabs>
                <w:tab w:val="clear" w:pos="1080"/>
                <w:tab w:val="left" w:pos="243"/>
                <w:tab w:val="left" w:pos="3060"/>
              </w:tabs>
              <w:ind w:left="-42" w:right="-11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cs/>
              </w:rPr>
              <w:t>วัตถุดิบ</w:t>
            </w:r>
            <w:r w:rsidR="00640226" w:rsidRPr="00396BC1">
              <w:rPr>
                <w:rFonts w:asciiTheme="majorBidi" w:hAnsiTheme="majorBidi" w:cstheme="majorBidi"/>
                <w:cs/>
              </w:rPr>
              <w:t xml:space="preserve"> </w:t>
            </w:r>
            <w:r w:rsidRPr="00396BC1">
              <w:rPr>
                <w:rFonts w:asciiTheme="majorBidi" w:hAnsiTheme="majorBidi" w:cstheme="majorBidi"/>
                <w:cs/>
              </w:rPr>
              <w:t>บรรจุภัณฑ์</w:t>
            </w:r>
            <w:r w:rsidR="00640226" w:rsidRPr="00396BC1">
              <w:rPr>
                <w:rFonts w:asciiTheme="majorBidi" w:hAnsiTheme="majorBidi" w:cstheme="majorBidi"/>
                <w:cs/>
              </w:rPr>
              <w:t>และ</w:t>
            </w:r>
            <w:r w:rsidR="00640226" w:rsidRPr="00396BC1">
              <w:rPr>
                <w:rFonts w:asciiTheme="majorBidi" w:hAnsiTheme="majorBidi" w:cstheme="majorBidi"/>
                <w:cs/>
                <w:lang w:val="en-US"/>
              </w:rPr>
              <w:t>สินค้าซื้อมาเพื่อขาย</w:t>
            </w:r>
          </w:p>
        </w:tc>
        <w:tc>
          <w:tcPr>
            <w:tcW w:w="450" w:type="dxa"/>
          </w:tcPr>
          <w:p w14:paraId="557E729B" w14:textId="77777777" w:rsidR="00D756EA" w:rsidRPr="00396BC1" w:rsidRDefault="00D756EA" w:rsidP="00D756EA">
            <w:pPr>
              <w:pStyle w:val="a"/>
              <w:tabs>
                <w:tab w:val="clear" w:pos="1080"/>
                <w:tab w:val="left" w:pos="540"/>
                <w:tab w:val="left" w:pos="2700"/>
                <w:tab w:val="left" w:pos="306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96BC1">
              <w:rPr>
                <w:rFonts w:asciiTheme="majorBidi" w:hAnsiTheme="majorBidi" w:cstheme="majorBidi"/>
                <w:lang w:val="en-US"/>
              </w:rPr>
              <w:t>:</w:t>
            </w:r>
          </w:p>
        </w:tc>
        <w:tc>
          <w:tcPr>
            <w:tcW w:w="4410" w:type="dxa"/>
          </w:tcPr>
          <w:p w14:paraId="6EFF85F0" w14:textId="77777777" w:rsidR="00D756EA" w:rsidRPr="00396BC1" w:rsidRDefault="00D756EA" w:rsidP="00640226">
            <w:pPr>
              <w:pStyle w:val="a"/>
              <w:tabs>
                <w:tab w:val="clear" w:pos="1080"/>
                <w:tab w:val="left" w:pos="540"/>
                <w:tab w:val="left" w:pos="2700"/>
                <w:tab w:val="left" w:pos="306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96BC1">
              <w:rPr>
                <w:rFonts w:asciiTheme="majorBidi" w:hAnsiTheme="majorBidi" w:cstheme="majorBidi"/>
                <w:cs/>
              </w:rPr>
              <w:t>ในราคาทุน</w:t>
            </w:r>
            <w:r w:rsidRPr="00396BC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18003E" w:rsidRPr="00396BC1">
              <w:rPr>
                <w:rFonts w:asciiTheme="majorBidi" w:hAnsiTheme="majorBidi" w:cstheme="majorBidi"/>
                <w:lang w:val="en-US"/>
              </w:rPr>
              <w:t>(</w:t>
            </w:r>
            <w:r w:rsidR="0018003E" w:rsidRPr="00396BC1">
              <w:rPr>
                <w:rFonts w:asciiTheme="majorBidi" w:hAnsiTheme="majorBidi" w:cstheme="majorBidi"/>
                <w:cs/>
                <w:lang w:val="en-US"/>
              </w:rPr>
              <w:t>ถัวเฉลี่ยถ่วงน้ำหนัก</w:t>
            </w:r>
            <w:r w:rsidR="0018003E" w:rsidRPr="00396BC1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D756EA" w:rsidRPr="00396BC1" w14:paraId="147F74DD" w14:textId="77777777" w:rsidTr="00832303">
        <w:tc>
          <w:tcPr>
            <w:tcW w:w="4320" w:type="dxa"/>
          </w:tcPr>
          <w:p w14:paraId="4585AB7D" w14:textId="77777777" w:rsidR="00D756EA" w:rsidRPr="00396BC1" w:rsidRDefault="00D756EA" w:rsidP="00A20B3A">
            <w:pPr>
              <w:pStyle w:val="a"/>
              <w:tabs>
                <w:tab w:val="clear" w:pos="1080"/>
                <w:tab w:val="left" w:pos="243"/>
                <w:tab w:val="left" w:pos="3060"/>
              </w:tabs>
              <w:ind w:left="-4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cs/>
              </w:rPr>
              <w:t>สินค้าสำเร็จรูป และสินค้าระหว่างผลิต</w:t>
            </w:r>
            <w:r w:rsidR="00832303" w:rsidRPr="00396BC1">
              <w:rPr>
                <w:rFonts w:asciiTheme="majorBidi" w:hAnsiTheme="majorBidi" w:cstheme="majorBidi"/>
                <w:cs/>
              </w:rPr>
              <w:t xml:space="preserve"> </w:t>
            </w:r>
            <w:r w:rsidR="00832303" w:rsidRPr="00396BC1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="00832303" w:rsidRPr="00396BC1">
              <w:rPr>
                <w:rFonts w:asciiTheme="majorBidi" w:hAnsiTheme="majorBidi" w:cstheme="majorBidi"/>
                <w:cs/>
                <w:lang w:val="en-US"/>
              </w:rPr>
              <w:t>บริษัทใหญ่</w:t>
            </w:r>
          </w:p>
        </w:tc>
        <w:tc>
          <w:tcPr>
            <w:tcW w:w="450" w:type="dxa"/>
          </w:tcPr>
          <w:p w14:paraId="3410B72C" w14:textId="77777777" w:rsidR="00D756EA" w:rsidRPr="00396BC1" w:rsidRDefault="00D756EA" w:rsidP="00D756EA">
            <w:pPr>
              <w:pStyle w:val="a"/>
              <w:tabs>
                <w:tab w:val="clear" w:pos="1080"/>
                <w:tab w:val="left" w:pos="540"/>
                <w:tab w:val="left" w:pos="2700"/>
                <w:tab w:val="left" w:pos="306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96BC1">
              <w:rPr>
                <w:rFonts w:asciiTheme="majorBidi" w:hAnsiTheme="majorBidi" w:cstheme="majorBidi"/>
                <w:lang w:val="en-US"/>
              </w:rPr>
              <w:t>:</w:t>
            </w:r>
          </w:p>
        </w:tc>
        <w:tc>
          <w:tcPr>
            <w:tcW w:w="4410" w:type="dxa"/>
          </w:tcPr>
          <w:p w14:paraId="004FE7E2" w14:textId="77777777" w:rsidR="00D756EA" w:rsidRPr="00396BC1" w:rsidRDefault="00D756EA" w:rsidP="00D756EA">
            <w:pPr>
              <w:pStyle w:val="a"/>
              <w:tabs>
                <w:tab w:val="clear" w:pos="1080"/>
                <w:tab w:val="left" w:pos="540"/>
                <w:tab w:val="left" w:pos="2700"/>
                <w:tab w:val="left" w:pos="306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96BC1">
              <w:rPr>
                <w:rFonts w:asciiTheme="majorBidi" w:hAnsiTheme="majorBidi" w:cstheme="majorBidi"/>
                <w:cs/>
                <w:lang w:val="en-US"/>
              </w:rPr>
              <w:t>ในราคาต้นทุนมาตรฐาน ซึ่งได้รับการปรับปรุงให้ใกล้เคียงกับต้นทุนจริงถัวเฉลี่ย</w:t>
            </w:r>
          </w:p>
        </w:tc>
      </w:tr>
      <w:tr w:rsidR="00832303" w:rsidRPr="00396BC1" w14:paraId="529350E4" w14:textId="77777777" w:rsidTr="00045E99">
        <w:tc>
          <w:tcPr>
            <w:tcW w:w="4320" w:type="dxa"/>
          </w:tcPr>
          <w:p w14:paraId="78B2F8C2" w14:textId="77777777" w:rsidR="00832303" w:rsidRPr="00396BC1" w:rsidRDefault="00832303" w:rsidP="00045E99">
            <w:pPr>
              <w:pStyle w:val="a"/>
              <w:tabs>
                <w:tab w:val="clear" w:pos="1080"/>
                <w:tab w:val="left" w:pos="243"/>
                <w:tab w:val="left" w:pos="3060"/>
              </w:tabs>
              <w:ind w:left="-4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cs/>
              </w:rPr>
              <w:t>สินค้าสำเร็จรูป -</w:t>
            </w:r>
            <w:r w:rsidRPr="00396BC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396BC1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450" w:type="dxa"/>
          </w:tcPr>
          <w:p w14:paraId="04FE14B6" w14:textId="77777777" w:rsidR="00832303" w:rsidRPr="00396BC1" w:rsidRDefault="00832303" w:rsidP="00045E99">
            <w:pPr>
              <w:pStyle w:val="a"/>
              <w:tabs>
                <w:tab w:val="clear" w:pos="1080"/>
                <w:tab w:val="left" w:pos="540"/>
                <w:tab w:val="left" w:pos="2700"/>
                <w:tab w:val="left" w:pos="306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96BC1">
              <w:rPr>
                <w:rFonts w:asciiTheme="majorBidi" w:hAnsiTheme="majorBidi" w:cstheme="majorBidi"/>
                <w:lang w:val="en-US"/>
              </w:rPr>
              <w:t>:</w:t>
            </w:r>
          </w:p>
        </w:tc>
        <w:tc>
          <w:tcPr>
            <w:tcW w:w="4410" w:type="dxa"/>
          </w:tcPr>
          <w:p w14:paraId="226D34E7" w14:textId="77777777" w:rsidR="00832303" w:rsidRPr="00396BC1" w:rsidRDefault="00832303" w:rsidP="00045E99">
            <w:pPr>
              <w:pStyle w:val="a"/>
              <w:tabs>
                <w:tab w:val="clear" w:pos="1080"/>
                <w:tab w:val="left" w:pos="540"/>
                <w:tab w:val="left" w:pos="2700"/>
                <w:tab w:val="left" w:pos="306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96BC1">
              <w:rPr>
                <w:rFonts w:asciiTheme="majorBidi" w:hAnsiTheme="majorBidi" w:cstheme="majorBidi"/>
                <w:cs/>
                <w:lang w:val="en-US"/>
              </w:rPr>
              <w:t>ในราคาทุน (เข้าก่อนออกก่อน)</w:t>
            </w:r>
          </w:p>
        </w:tc>
      </w:tr>
    </w:tbl>
    <w:p w14:paraId="64995A8A" w14:textId="3CEFC7EC" w:rsidR="005C1D86" w:rsidRPr="00396BC1" w:rsidRDefault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4E180B07" w14:textId="77777777" w:rsidR="005C1D86" w:rsidRPr="00396BC1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0D5D7846" w14:textId="5858B2CF" w:rsidR="007C0221" w:rsidRPr="00396BC1" w:rsidRDefault="007C0221" w:rsidP="00D75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D09B9E" w14:textId="4623A6E0" w:rsidR="005C1D86" w:rsidRPr="00396BC1" w:rsidRDefault="00562335" w:rsidP="00D75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lastRenderedPageBreak/>
        <w:t>สิทธิในการ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ในการรับคืนและขาดทุนจากการลดมูลค่าของสินค้าดังกล่าว สิทธิในการได้รับคืนสินค้าได้รับการทบทวน ณ ทุกวันที่รายงานและปรับปรุงกับจำนวนที่รับรู้เป็นต้นทุนขาย</w:t>
      </w:r>
    </w:p>
    <w:p w14:paraId="5D6E26FC" w14:textId="77777777" w:rsidR="00562335" w:rsidRPr="00396BC1" w:rsidRDefault="00562335" w:rsidP="00D75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037440" w14:textId="66965781" w:rsidR="00076874" w:rsidRPr="00396BC1" w:rsidRDefault="007251E0" w:rsidP="009813A6">
      <w:pPr>
        <w:pStyle w:val="Heading3"/>
        <w:tabs>
          <w:tab w:val="clear" w:pos="540"/>
        </w:tabs>
      </w:pPr>
      <w:r w:rsidRPr="00396BC1">
        <w:rPr>
          <w:cs/>
        </w:rPr>
        <w:t>ที่ดิน อาคารและอุปกรณ์</w:t>
      </w:r>
    </w:p>
    <w:p w14:paraId="395C8AF5" w14:textId="77777777" w:rsidR="005C1D86" w:rsidRPr="00396BC1" w:rsidRDefault="005C1D86" w:rsidP="00FB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22"/>
        <w:jc w:val="both"/>
        <w:rPr>
          <w:rFonts w:asciiTheme="majorBidi" w:hAnsiTheme="majorBidi" w:cstheme="majorBidi"/>
          <w:sz w:val="30"/>
          <w:szCs w:val="30"/>
        </w:rPr>
      </w:pPr>
    </w:p>
    <w:p w14:paraId="7C855ABC" w14:textId="66AD1523" w:rsidR="005C1D86" w:rsidRPr="00396BC1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22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396BC1">
        <w:rPr>
          <w:rFonts w:asciiTheme="majorBidi" w:hAnsiTheme="majorBidi" w:hint="cs"/>
          <w:sz w:val="30"/>
          <w:szCs w:val="30"/>
          <w:cs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ยกเว้นที่ดินที่</w:t>
      </w:r>
      <w:r w:rsidR="00615F10" w:rsidRPr="00396BC1">
        <w:rPr>
          <w:rFonts w:asciiTheme="majorBidi" w:hAnsiTheme="majorBidi"/>
          <w:sz w:val="30"/>
          <w:szCs w:val="30"/>
          <w:cs/>
        </w:rPr>
        <w:br/>
      </w:r>
      <w:r w:rsidRPr="00396BC1">
        <w:rPr>
          <w:rFonts w:asciiTheme="majorBidi" w:hAnsiTheme="majorBidi"/>
          <w:sz w:val="30"/>
          <w:szCs w:val="30"/>
          <w:cs/>
        </w:rPr>
        <w:t>วัดมูลค่าด้วยราคาที่ตีใหม่</w:t>
      </w:r>
      <w:r w:rsidRPr="00396BC1">
        <w:rPr>
          <w:rFonts w:asciiTheme="majorBidi" w:hAnsiTheme="majorBidi" w:hint="cs"/>
          <w:sz w:val="30"/>
          <w:szCs w:val="30"/>
          <w:cs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ราคาที่ตีใหม่หมายถึงมูลค่ายุติธรรม</w:t>
      </w:r>
      <w:r w:rsidR="00FB59BC" w:rsidRPr="00396BC1">
        <w:rPr>
          <w:rFonts w:asciiTheme="majorBidi" w:hAnsiTheme="majorBidi"/>
          <w:sz w:val="30"/>
          <w:szCs w:val="30"/>
          <w:cs/>
        </w:rPr>
        <w:t>ซึ่งกำหนดจากเกณฑ์การใช้งานของสินทรัพย์ที่มีอยู่จริง</w:t>
      </w:r>
      <w:r w:rsidRPr="00396BC1">
        <w:rPr>
          <w:rFonts w:asciiTheme="majorBidi" w:hAnsiTheme="majorBidi"/>
          <w:sz w:val="30"/>
          <w:szCs w:val="30"/>
          <w:cs/>
        </w:rPr>
        <w:t xml:space="preserve"> ณ วันที่มีการตีราคาใหม่หักด้วยค่าเผื่อการด้อยค่าของสินทรัพย์</w:t>
      </w:r>
    </w:p>
    <w:p w14:paraId="22F6CB18" w14:textId="77777777" w:rsidR="005C1D86" w:rsidRPr="00396BC1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22"/>
        <w:jc w:val="both"/>
        <w:rPr>
          <w:rFonts w:asciiTheme="majorBidi" w:hAnsiTheme="majorBidi" w:cstheme="majorBidi"/>
          <w:sz w:val="30"/>
          <w:szCs w:val="30"/>
        </w:rPr>
      </w:pPr>
    </w:p>
    <w:p w14:paraId="70DA27AA" w14:textId="3492A403" w:rsidR="005C1D86" w:rsidRPr="00396BC1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รวมถึงต้นทุนการกู้ยืม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7C309DB0" w14:textId="77777777" w:rsidR="005C1D86" w:rsidRPr="00396BC1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7682C2C" w14:textId="726A160A" w:rsidR="00FB59BC" w:rsidRPr="00396BC1" w:rsidRDefault="005C1D86" w:rsidP="00FB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54A5C30F" w14:textId="77777777" w:rsidR="00EB1FD2" w:rsidRPr="00396BC1" w:rsidRDefault="00EB1FD2" w:rsidP="00FB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21A44E9" w14:textId="64CBDFD0" w:rsidR="005C1D86" w:rsidRPr="00396BC1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 ซึ่งมูลค่าของสินทรัพย์ส่วนที่ตีเพิ่มขึ้นจะบันทึกไปยังกำไรขาดทุนเบ็ดเสร็จอื่นและแสดงเป็น “</w:t>
      </w:r>
      <w:r w:rsidR="00F015B0" w:rsidRPr="00396BC1">
        <w:rPr>
          <w:rFonts w:asciiTheme="majorBidi" w:hAnsiTheme="majorBidi" w:hint="cs"/>
          <w:sz w:val="30"/>
          <w:szCs w:val="30"/>
          <w:cs/>
        </w:rPr>
        <w:t>ส่วนเกินทุนจากการตีราคาที่ดิน</w:t>
      </w:r>
      <w:r w:rsidRPr="00396BC1">
        <w:rPr>
          <w:rFonts w:asciiTheme="majorBidi" w:hAnsiTheme="majorBidi"/>
          <w:sz w:val="30"/>
          <w:szCs w:val="30"/>
          <w:cs/>
        </w:rPr>
        <w:t>” 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</w:t>
      </w:r>
      <w:r w:rsidR="00FB59BC" w:rsidRPr="00396BC1">
        <w:rPr>
          <w:rFonts w:asciiTheme="majorBidi" w:hAnsiTheme="majorBidi"/>
          <w:sz w:val="30"/>
          <w:szCs w:val="30"/>
        </w:rPr>
        <w:t xml:space="preserve"> </w:t>
      </w:r>
      <w:r w:rsidR="00FB59BC" w:rsidRPr="00396BC1">
        <w:rPr>
          <w:rFonts w:asciiTheme="majorBidi" w:hAnsiTheme="majorBidi"/>
          <w:sz w:val="30"/>
          <w:szCs w:val="30"/>
          <w:cs/>
        </w:rPr>
        <w:t>ในกรณีที่มีการจำหน่ายสินทรัพย์ที่เคยตีราคาใหม่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34D263A8" w14:textId="77777777" w:rsidR="005C1D86" w:rsidRPr="00396BC1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45E2AD" w14:textId="77777777" w:rsidR="005C1D86" w:rsidRPr="00396BC1" w:rsidRDefault="005C1D86" w:rsidP="005C1D86">
      <w:pPr>
        <w:pStyle w:val="Default"/>
        <w:ind w:left="540"/>
        <w:jc w:val="thaiDistribute"/>
        <w:rPr>
          <w:rFonts w:asciiTheme="majorBidi" w:eastAsia="Times New Roman" w:hAnsiTheme="majorBidi" w:cs="Angsana New"/>
          <w:color w:val="auto"/>
          <w:sz w:val="30"/>
          <w:szCs w:val="30"/>
        </w:rPr>
      </w:pPr>
      <w:r w:rsidRPr="00396BC1">
        <w:rPr>
          <w:rFonts w:asciiTheme="majorBidi" w:eastAsia="Times New Roman" w:hAnsiTheme="majorBidi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396BC1">
        <w:rPr>
          <w:rFonts w:asciiTheme="majorBidi" w:eastAsia="Times New Roman" w:hAnsiTheme="majorBidi" w:cs="Angsana New"/>
          <w:color w:val="auto"/>
          <w:sz w:val="30"/>
          <w:szCs w:val="30"/>
        </w:rPr>
        <w:t xml:space="preserve"> </w:t>
      </w:r>
      <w:r w:rsidRPr="00396BC1">
        <w:rPr>
          <w:rFonts w:asciiTheme="majorBidi" w:eastAsia="Times New Roman" w:hAnsiTheme="majorBidi" w:cs="Angsana New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396BC1">
        <w:rPr>
          <w:rFonts w:asciiTheme="majorBidi" w:eastAsia="Times New Roman" w:hAnsiTheme="majorBidi" w:cs="Angsana New"/>
          <w:color w:val="auto"/>
          <w:sz w:val="30"/>
          <w:szCs w:val="30"/>
        </w:rPr>
        <w:t xml:space="preserve"> </w:t>
      </w:r>
      <w:r w:rsidRPr="00396BC1">
        <w:rPr>
          <w:rFonts w:asciiTheme="majorBidi" w:eastAsia="Times New Roman" w:hAnsiTheme="majorBidi" w:cs="Angsana New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4215B4A1" w14:textId="77777777" w:rsidR="005C1D86" w:rsidRPr="00396BC1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/>
          <w:sz w:val="30"/>
          <w:szCs w:val="30"/>
        </w:rPr>
      </w:pPr>
    </w:p>
    <w:p w14:paraId="55BF5DA7" w14:textId="5818E3D3" w:rsidR="005C1D86" w:rsidRPr="00396BC1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lastRenderedPageBreak/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="00F935AD" w:rsidRPr="00396BC1">
        <w:rPr>
          <w:rFonts w:asciiTheme="majorBidi" w:hAnsiTheme="majorBidi" w:hint="cs"/>
          <w:sz w:val="30"/>
          <w:szCs w:val="30"/>
          <w:cs/>
        </w:rPr>
        <w:t>และติดตั้ง</w:t>
      </w:r>
    </w:p>
    <w:p w14:paraId="4DE8FB41" w14:textId="77777777" w:rsidR="00775533" w:rsidRPr="00396BC1" w:rsidRDefault="00775533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FA43B45" w14:textId="409B31D6" w:rsidR="00163200" w:rsidRPr="00396BC1" w:rsidRDefault="00163200" w:rsidP="00163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6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160"/>
      </w:tblGrid>
      <w:tr w:rsidR="00F963A8" w:rsidRPr="00396BC1" w14:paraId="55CE3093" w14:textId="77777777" w:rsidTr="00C0523B">
        <w:tc>
          <w:tcPr>
            <w:tcW w:w="5490" w:type="dxa"/>
          </w:tcPr>
          <w:p w14:paraId="313EEC93" w14:textId="77777777" w:rsidR="00F963A8" w:rsidRPr="00396BC1" w:rsidRDefault="00F963A8" w:rsidP="00207B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D8773F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207BFB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160" w:type="dxa"/>
          </w:tcPr>
          <w:p w14:paraId="560696A6" w14:textId="68D11EF0" w:rsidR="00F963A8" w:rsidRPr="00396BC1" w:rsidRDefault="00396BC1" w:rsidP="0066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color w:val="000000"/>
                <w:sz w:val="30"/>
                <w:szCs w:val="30"/>
              </w:rPr>
              <w:t>5</w:t>
            </w:r>
            <w:r w:rsidR="00F34BA8" w:rsidRPr="00396BC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, </w:t>
            </w:r>
            <w:r w:rsidRPr="00396BC1">
              <w:rPr>
                <w:rFonts w:asciiTheme="majorBidi" w:hAnsiTheme="majorBidi"/>
                <w:color w:val="000000"/>
                <w:sz w:val="30"/>
                <w:szCs w:val="30"/>
              </w:rPr>
              <w:t>10</w:t>
            </w:r>
            <w:r w:rsidR="00F34BA8" w:rsidRPr="00396BC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34BA8" w:rsidRPr="00396B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และ </w:t>
            </w:r>
            <w:r w:rsidRPr="00396BC1">
              <w:rPr>
                <w:rFonts w:asciiTheme="majorBidi" w:hAnsiTheme="majorBidi"/>
                <w:color w:val="000000"/>
                <w:sz w:val="30"/>
                <w:szCs w:val="30"/>
              </w:rPr>
              <w:t>20</w:t>
            </w:r>
            <w:r w:rsidR="00F963A8" w:rsidRPr="00396BC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963A8" w:rsidRPr="00396B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207BFB" w:rsidRPr="00396BC1" w14:paraId="547497D8" w14:textId="77777777" w:rsidTr="00C0523B">
        <w:tc>
          <w:tcPr>
            <w:tcW w:w="5490" w:type="dxa"/>
          </w:tcPr>
          <w:p w14:paraId="622A622C" w14:textId="77777777" w:rsidR="00207BFB" w:rsidRPr="00396BC1" w:rsidRDefault="00207BFB" w:rsidP="00207B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ระบบไฟฟ้าและน้ำบาดาล</w:t>
            </w:r>
            <w:r w:rsidRPr="00396BC1">
              <w:rPr>
                <w:rFonts w:asciiTheme="majorBidi" w:hAnsiTheme="majorBidi" w:cstheme="majorBidi"/>
                <w:vanish/>
                <w:sz w:val="30"/>
                <w:szCs w:val="30"/>
              </w:rPr>
              <w:pgNum/>
            </w:r>
          </w:p>
        </w:tc>
        <w:tc>
          <w:tcPr>
            <w:tcW w:w="2160" w:type="dxa"/>
          </w:tcPr>
          <w:p w14:paraId="0F052BF9" w14:textId="4CD5B153" w:rsidR="00207BFB" w:rsidRPr="00396BC1" w:rsidRDefault="00396BC1" w:rsidP="0020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10</w:t>
            </w:r>
            <w:r w:rsidR="00B92B71"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2B71"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396BC1">
              <w:rPr>
                <w:rFonts w:asciiTheme="majorBidi" w:hAnsiTheme="majorBidi"/>
                <w:sz w:val="30"/>
                <w:szCs w:val="30"/>
              </w:rPr>
              <w:t>25</w:t>
            </w:r>
            <w:r w:rsidR="00207BFB"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7BFB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60E37" w:rsidRPr="00396BC1" w14:paraId="329DC443" w14:textId="77777777" w:rsidTr="00C0523B">
        <w:tc>
          <w:tcPr>
            <w:tcW w:w="5490" w:type="dxa"/>
          </w:tcPr>
          <w:p w14:paraId="17F20FA4" w14:textId="77777777" w:rsidR="00B60E37" w:rsidRPr="00396BC1" w:rsidRDefault="002C4B7A" w:rsidP="004C32E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  <w:r w:rsidR="00B60E37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160" w:type="dxa"/>
          </w:tcPr>
          <w:p w14:paraId="3C4EB5B5" w14:textId="5D2E631B" w:rsidR="00B60E37" w:rsidRPr="00396BC1" w:rsidRDefault="00396BC1" w:rsidP="0066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5</w:t>
            </w:r>
            <w:r w:rsidR="00B65156"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2351B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8F44AF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96BC1">
              <w:rPr>
                <w:rFonts w:asciiTheme="majorBidi" w:hAnsiTheme="majorBidi"/>
                <w:sz w:val="30"/>
                <w:szCs w:val="30"/>
              </w:rPr>
              <w:t>10</w:t>
            </w:r>
            <w:r w:rsidR="002C4B7A"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4B7A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C32E7" w:rsidRPr="00396BC1" w14:paraId="21C50ABA" w14:textId="77777777" w:rsidTr="00C0523B">
        <w:tc>
          <w:tcPr>
            <w:tcW w:w="5490" w:type="dxa"/>
          </w:tcPr>
          <w:p w14:paraId="697EFA35" w14:textId="77777777" w:rsidR="004C32E7" w:rsidRPr="00396BC1" w:rsidRDefault="002C4B7A" w:rsidP="002C4B7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="00746CE7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  <w:r w:rsidR="00D8773F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และอุปกรณ์สำนักงาน</w:t>
            </w:r>
          </w:p>
        </w:tc>
        <w:tc>
          <w:tcPr>
            <w:tcW w:w="2160" w:type="dxa"/>
          </w:tcPr>
          <w:p w14:paraId="4751A21D" w14:textId="37FA7BC7" w:rsidR="004C32E7" w:rsidRPr="00396BC1" w:rsidRDefault="00396BC1" w:rsidP="0066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6BC1">
              <w:rPr>
                <w:rFonts w:asciiTheme="majorBidi" w:hAnsiTheme="majorBidi"/>
                <w:color w:val="000000"/>
                <w:sz w:val="30"/>
                <w:szCs w:val="30"/>
              </w:rPr>
              <w:t>5</w:t>
            </w:r>
            <w:r w:rsidR="004C32E7" w:rsidRPr="00396BC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4C32E7" w:rsidRPr="00396B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F963A8" w:rsidRPr="00396BC1" w14:paraId="5B429503" w14:textId="77777777" w:rsidTr="00C0523B">
        <w:tc>
          <w:tcPr>
            <w:tcW w:w="5490" w:type="dxa"/>
          </w:tcPr>
          <w:p w14:paraId="1F395365" w14:textId="77777777" w:rsidR="00F963A8" w:rsidRPr="00396BC1" w:rsidRDefault="002C4B7A" w:rsidP="00B60E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160" w:type="dxa"/>
          </w:tcPr>
          <w:p w14:paraId="75410AA7" w14:textId="75828E49" w:rsidR="00F963A8" w:rsidRPr="00396BC1" w:rsidRDefault="00396BC1" w:rsidP="0066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6BC1">
              <w:rPr>
                <w:rFonts w:asciiTheme="majorBidi" w:hAnsiTheme="majorBidi"/>
                <w:color w:val="000000"/>
                <w:sz w:val="30"/>
                <w:szCs w:val="30"/>
              </w:rPr>
              <w:t>5</w:t>
            </w:r>
            <w:r w:rsidR="00F963A8" w:rsidRPr="00396B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</w:tbl>
    <w:p w14:paraId="76E72FEA" w14:textId="77777777" w:rsidR="00E156DD" w:rsidRPr="00396BC1" w:rsidRDefault="00E156DD" w:rsidP="00E156DD">
      <w:pPr>
        <w:pStyle w:val="Heading3"/>
        <w:numPr>
          <w:ilvl w:val="0"/>
          <w:numId w:val="0"/>
        </w:numPr>
        <w:ind w:left="540" w:hanging="540"/>
      </w:pPr>
    </w:p>
    <w:p w14:paraId="56B752E7" w14:textId="2217B8E3" w:rsidR="00076874" w:rsidRPr="00396BC1" w:rsidRDefault="007251E0" w:rsidP="00667EEF">
      <w:pPr>
        <w:pStyle w:val="Heading3"/>
        <w:tabs>
          <w:tab w:val="clear" w:pos="540"/>
        </w:tabs>
      </w:pPr>
      <w:r w:rsidRPr="00396BC1">
        <w:rPr>
          <w:cs/>
        </w:rPr>
        <w:t>สินทรัพย์ไม่มีตัวตน</w:t>
      </w:r>
    </w:p>
    <w:p w14:paraId="51F45862" w14:textId="77777777" w:rsidR="00076874" w:rsidRPr="00396BC1" w:rsidRDefault="00076874" w:rsidP="003F42B8">
      <w:pPr>
        <w:pStyle w:val="AccPolicyHeading"/>
        <w:rPr>
          <w:sz w:val="30"/>
          <w:szCs w:val="30"/>
          <w:cs/>
        </w:rPr>
      </w:pPr>
    </w:p>
    <w:p w14:paraId="25EF9A18" w14:textId="77777777" w:rsidR="009813A6" w:rsidRPr="00396BC1" w:rsidRDefault="009813A6" w:rsidP="0098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96BC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รายจ่ายในการวิจัยและพัฒนา</w:t>
      </w:r>
    </w:p>
    <w:p w14:paraId="73F7532C" w14:textId="77777777" w:rsidR="009813A6" w:rsidRPr="00396BC1" w:rsidRDefault="009813A6" w:rsidP="009813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4BFB2A" w14:textId="73CD7337" w:rsidR="009813A6" w:rsidRPr="00396BC1" w:rsidRDefault="009813A6" w:rsidP="0098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</w:t>
      </w:r>
      <w:r w:rsidRPr="00396BC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</w:t>
      </w:r>
      <w:r w:rsidR="00185C49" w:rsidRPr="00396BC1">
        <w:rPr>
          <w:rFonts w:asciiTheme="majorBidi" w:eastAsia="Calibri" w:hAnsiTheme="majorBidi" w:cstheme="majorBidi"/>
          <w:sz w:val="30"/>
          <w:szCs w:val="30"/>
          <w:cs/>
        </w:rPr>
        <w:t>นทุนการพัฒนาได้อย่างน่าเชื่อถือ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 xml:space="preserve"> ผลิตภัณฑ์หรือกระบวนการนั้นมีความ</w:t>
      </w:r>
      <w:r w:rsidR="00185C49" w:rsidRPr="00396BC1">
        <w:rPr>
          <w:rFonts w:asciiTheme="majorBidi" w:eastAsia="Calibri" w:hAnsiTheme="majorBidi" w:cstheme="majorBidi"/>
          <w:sz w:val="30"/>
          <w:szCs w:val="30"/>
          <w:cs/>
        </w:rPr>
        <w:t xml:space="preserve">เป็นไปได้ทางเทคนิคและทางการค้า 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ซึ่ง</w:t>
      </w:r>
      <w:r w:rsidR="008F44AF" w:rsidRPr="00396BC1">
        <w:rPr>
          <w:rFonts w:asciiTheme="majorBidi" w:eastAsia="Calibri" w:hAnsiTheme="majorBidi" w:cstheme="majorBidi"/>
          <w:sz w:val="30"/>
          <w:szCs w:val="30"/>
          <w:cs/>
        </w:rPr>
        <w:t>มีความเป็นไปได้ที่จะ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ก่อ</w:t>
      </w:r>
      <w:r w:rsidR="00185C49" w:rsidRPr="00396BC1">
        <w:rPr>
          <w:rFonts w:asciiTheme="majorBidi" w:eastAsia="Calibri" w:hAnsiTheme="majorBidi" w:cstheme="majorBidi"/>
          <w:sz w:val="30"/>
          <w:szCs w:val="30"/>
          <w:cs/>
        </w:rPr>
        <w:t>ให้เกิดประโยชน์เชิงเศรษฐกิจ</w:t>
      </w:r>
      <w:r w:rsidR="008F44AF" w:rsidRPr="00396BC1">
        <w:rPr>
          <w:rFonts w:asciiTheme="majorBidi" w:eastAsia="Calibri" w:hAnsiTheme="majorBidi" w:cstheme="majorBidi"/>
          <w:sz w:val="30"/>
          <w:szCs w:val="30"/>
          <w:cs/>
        </w:rPr>
        <w:t>ในอนาคต</w:t>
      </w:r>
      <w:r w:rsidR="00185C49" w:rsidRPr="00396BC1">
        <w:rPr>
          <w:rFonts w:asciiTheme="majorBidi" w:eastAsia="Calibri" w:hAnsiTheme="majorBidi" w:cstheme="majorBidi"/>
          <w:sz w:val="30"/>
          <w:szCs w:val="30"/>
          <w:cs/>
        </w:rPr>
        <w:t xml:space="preserve"> และ</w:t>
      </w:r>
      <w:r w:rsidR="00B77DA2" w:rsidRPr="00396BC1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บริษัทมีความตั้งใจและมีทรัพยากรเพียงพอที่จะนำมาใช้เพื่อทำให้การพัฒนาเสร็จสิ้นสมบูรณ์</w:t>
      </w:r>
      <w:r w:rsidRPr="00396BC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และนำสินทร</w:t>
      </w:r>
      <w:r w:rsidR="00185C49" w:rsidRPr="00396BC1">
        <w:rPr>
          <w:rFonts w:asciiTheme="majorBidi" w:eastAsia="Calibri" w:hAnsiTheme="majorBidi" w:cstheme="majorBidi"/>
          <w:sz w:val="30"/>
          <w:szCs w:val="30"/>
          <w:cs/>
        </w:rPr>
        <w:t>ัพย์มาใช้ประโยชน์หรือนำมาขายได้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 xml:space="preserve"> รายจ่ายในการพัฒนา</w:t>
      </w:r>
      <w:r w:rsidR="00BA7775" w:rsidRPr="00396BC1">
        <w:rPr>
          <w:rFonts w:asciiTheme="majorBidi" w:eastAsia="Calibri" w:hAnsiTheme="majorBidi" w:cstheme="majorBidi" w:hint="cs"/>
          <w:sz w:val="30"/>
          <w:szCs w:val="30"/>
          <w:cs/>
        </w:rPr>
        <w:t>และรายจ่ายในขั้นตอนการวิจัย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อื่นรับรู้ในกำไร</w:t>
      </w:r>
      <w:r w:rsidR="008F44AF" w:rsidRPr="00396BC1">
        <w:rPr>
          <w:rFonts w:asciiTheme="majorBidi" w:eastAsia="Calibri" w:hAnsiTheme="majorBidi" w:cstheme="majorBidi"/>
          <w:sz w:val="30"/>
          <w:szCs w:val="30"/>
          <w:cs/>
        </w:rPr>
        <w:t>หรือ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ขาดทุนเมื่อเกิดขึ้น</w:t>
      </w:r>
    </w:p>
    <w:p w14:paraId="72EF767C" w14:textId="77777777" w:rsidR="00512DE0" w:rsidRPr="00396BC1" w:rsidRDefault="00512DE0" w:rsidP="0098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DBA9E5B" w14:textId="2CFE8AD8" w:rsidR="001F6E86" w:rsidRPr="00396BC1" w:rsidRDefault="009813A6" w:rsidP="0098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รายจ่ายในการพัฒนาซึ่งรับรู้เป็นสินทรัพย์</w:t>
      </w:r>
      <w:r w:rsidR="008F44AF" w:rsidRPr="00396BC1">
        <w:rPr>
          <w:rFonts w:asciiTheme="majorBidi" w:eastAsia="Calibri" w:hAnsiTheme="majorBidi" w:cstheme="majorBidi"/>
          <w:sz w:val="30"/>
          <w:szCs w:val="30"/>
          <w:cs/>
        </w:rPr>
        <w:t>วัดมูลค่า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ด้วยราคาทุนหักค่าตัดจำหน่ายสะสมและขาดทุนจากการ</w:t>
      </w:r>
      <w:r w:rsidR="008F44AF" w:rsidRPr="00396BC1">
        <w:rPr>
          <w:rFonts w:asciiTheme="majorBidi" w:eastAsia="Calibri" w:hAnsiTheme="majorBidi" w:cstheme="majorBidi"/>
          <w:sz w:val="30"/>
          <w:szCs w:val="30"/>
          <w:cs/>
        </w:rPr>
        <w:t>ด้อยค่า</w:t>
      </w:r>
      <w:r w:rsidR="004B60B8" w:rsidRPr="00396BC1">
        <w:rPr>
          <w:rFonts w:asciiTheme="majorBidi" w:eastAsia="Calibri" w:hAnsiTheme="majorBidi" w:cstheme="majorBidi" w:hint="cs"/>
          <w:sz w:val="30"/>
          <w:szCs w:val="30"/>
          <w:cs/>
        </w:rPr>
        <w:t xml:space="preserve"> ราคาทุน</w:t>
      </w:r>
      <w:r w:rsidR="001F6E86" w:rsidRPr="00396BC1">
        <w:rPr>
          <w:rFonts w:asciiTheme="majorBidi" w:eastAsia="Calibri" w:hAnsiTheme="majorBidi" w:cstheme="majorBidi"/>
          <w:sz w:val="30"/>
          <w:szCs w:val="30"/>
          <w:cs/>
        </w:rPr>
        <w:t>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</w:t>
      </w:r>
      <w:r w:rsidR="004B60B8" w:rsidRPr="00396BC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B60B8" w:rsidRPr="00396BC1">
        <w:rPr>
          <w:rFonts w:asciiTheme="majorBidi" w:eastAsia="Calibri" w:hAnsi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70F9D8A0" w14:textId="5AAAC524" w:rsidR="001B3BF3" w:rsidRPr="00396BC1" w:rsidRDefault="001B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691FD7E1" w14:textId="77777777" w:rsidR="00EB1FD2" w:rsidRPr="00396BC1" w:rsidRDefault="00EB1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396BC1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518BE8CF" w14:textId="01BA74CF" w:rsidR="00076874" w:rsidRPr="00396BC1" w:rsidRDefault="001175AD" w:rsidP="0066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96BC1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ค่าลิขสิทธิ์ซอฟต์แวร์</w:t>
      </w:r>
    </w:p>
    <w:p w14:paraId="7F6F36C5" w14:textId="77777777" w:rsidR="00076874" w:rsidRPr="00396BC1" w:rsidRDefault="00076874" w:rsidP="0066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401B9D27" w14:textId="3B83D8A1" w:rsidR="00D91CED" w:rsidRPr="00396BC1" w:rsidRDefault="001175AD" w:rsidP="003F5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ค่าลิขสิทธิ์ซอฟต์แวร์</w:t>
      </w:r>
      <w:r w:rsidR="007251E0" w:rsidRPr="00396BC1">
        <w:rPr>
          <w:rFonts w:asciiTheme="majorBidi" w:hAnsiTheme="majorBidi" w:cstheme="majorBidi"/>
          <w:sz w:val="30"/>
          <w:szCs w:val="30"/>
          <w:cs/>
        </w:rPr>
        <w:t>ที่</w:t>
      </w:r>
      <w:r w:rsidR="00B77DA2" w:rsidRPr="00396BC1">
        <w:rPr>
          <w:rFonts w:asciiTheme="majorBidi" w:hAnsiTheme="majorBidi" w:cstheme="majorBidi"/>
          <w:sz w:val="30"/>
          <w:szCs w:val="30"/>
          <w:cs/>
        </w:rPr>
        <w:t>กลุ่ม</w:t>
      </w:r>
      <w:r w:rsidR="007251E0" w:rsidRPr="00396BC1">
        <w:rPr>
          <w:rFonts w:asciiTheme="majorBidi" w:hAnsiTheme="majorBidi" w:cstheme="majorBidi"/>
          <w:sz w:val="30"/>
          <w:szCs w:val="30"/>
          <w:cs/>
        </w:rPr>
        <w:t xml:space="preserve">บริษัทซื้อมาและมีอายุการใช้งานจำกัด </w:t>
      </w:r>
      <w:r w:rsidR="008F44AF" w:rsidRPr="00396BC1">
        <w:rPr>
          <w:rFonts w:asciiTheme="majorBidi" w:eastAsia="Calibri" w:hAnsiTheme="majorBidi" w:cstheme="majorBidi"/>
          <w:sz w:val="30"/>
          <w:szCs w:val="30"/>
          <w:cs/>
        </w:rPr>
        <w:t>วัดมูลค่าด้วย</w:t>
      </w:r>
      <w:r w:rsidR="00F963A8" w:rsidRPr="00396BC1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</w:t>
      </w:r>
      <w:r w:rsidR="00E156DD" w:rsidRPr="00396BC1">
        <w:rPr>
          <w:rFonts w:asciiTheme="majorBidi" w:hAnsiTheme="majorBidi" w:cstheme="majorBidi" w:hint="cs"/>
          <w:sz w:val="30"/>
          <w:szCs w:val="30"/>
          <w:cs/>
        </w:rPr>
        <w:t>สะสม</w:t>
      </w:r>
      <w:r w:rsidR="00F963A8" w:rsidRPr="00396BC1">
        <w:rPr>
          <w:rFonts w:asciiTheme="majorBidi" w:hAnsiTheme="majorBidi" w:cstheme="majorBidi"/>
          <w:sz w:val="30"/>
          <w:szCs w:val="30"/>
          <w:cs/>
        </w:rPr>
        <w:t>และขาดทุน</w:t>
      </w:r>
      <w:r w:rsidR="008F44AF" w:rsidRPr="00396BC1">
        <w:rPr>
          <w:rFonts w:asciiTheme="majorBidi" w:eastAsia="Calibri" w:hAnsiTheme="majorBidi" w:cstheme="majorBidi"/>
          <w:sz w:val="30"/>
          <w:szCs w:val="30"/>
          <w:cs/>
        </w:rPr>
        <w:t>จากการด้อยค่า</w:t>
      </w:r>
      <w:r w:rsidR="00BA7775" w:rsidRPr="00396BC1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0441CB" w:rsidRPr="00396BC1">
        <w:rPr>
          <w:rFonts w:asciiTheme="majorBidi" w:eastAsia="Calibri" w:hAnsiTheme="majorBidi" w:cs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0441CB" w:rsidRPr="00396BC1">
        <w:rPr>
          <w:rFonts w:asciiTheme="majorBidi" w:hAnsiTheme="majorBidi" w:cstheme="majorBidi"/>
          <w:sz w:val="30"/>
          <w:szCs w:val="30"/>
          <w:cs/>
        </w:rPr>
        <w:t>ค่าตัดจำหน่ายคำนวณ</w:t>
      </w:r>
      <w:r w:rsidR="00BA7775" w:rsidRPr="00396BC1">
        <w:rPr>
          <w:rFonts w:asciiTheme="majorBidi" w:eastAsia="Calibri" w:hAnsiTheme="majorBidi" w:cstheme="majorBidi"/>
          <w:sz w:val="30"/>
          <w:szCs w:val="30"/>
          <w:cs/>
        </w:rPr>
        <w:t>โดยวิธีเส้นตรง</w:t>
      </w:r>
      <w:r w:rsidR="004B60B8" w:rsidRPr="00396BC1">
        <w:rPr>
          <w:rFonts w:asciiTheme="majorBidi" w:eastAsia="Calibri" w:hAnsiTheme="majorBidi" w:cstheme="majorBidi"/>
          <w:sz w:val="30"/>
          <w:szCs w:val="30"/>
          <w:cs/>
        </w:rPr>
        <w:t>ตามระยะเวลาที่คาดว่าจะได้รับประโยชน์จากสินทรัพย์ไม่มีตัวตน</w:t>
      </w:r>
      <w:r w:rsidR="004B60B8" w:rsidRPr="00396BC1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="00BA7775" w:rsidRPr="00396BC1">
        <w:rPr>
          <w:rFonts w:asciiTheme="majorBidi" w:eastAsia="Calibri" w:hAnsiTheme="majorBidi" w:cstheme="majorBidi"/>
          <w:sz w:val="30"/>
          <w:szCs w:val="30"/>
          <w:cs/>
        </w:rPr>
        <w:t>รับรู้ในกำไรหรือขาดทุน</w:t>
      </w:r>
      <w:r w:rsidR="004B60B8" w:rsidRPr="00396BC1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297B890C" w14:textId="77777777" w:rsidR="00775533" w:rsidRPr="00396BC1" w:rsidRDefault="00775533" w:rsidP="003F5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49666772" w14:textId="0FDD83F2" w:rsidR="00BA7775" w:rsidRPr="00396BC1" w:rsidRDefault="00BA7775" w:rsidP="0004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eastAsia="Calibri" w:hAnsiTheme="majorBidi" w:cstheme="majorBidi" w:hint="cs"/>
          <w:sz w:val="30"/>
          <w:szCs w:val="30"/>
          <w:cs/>
        </w:rPr>
        <w:t>ประมาณการระยะเวลาที่คาดว่าจะได้รับปร</w:t>
      </w:r>
      <w:r w:rsidR="00E17C48" w:rsidRPr="00396BC1">
        <w:rPr>
          <w:rFonts w:asciiTheme="majorBidi" w:eastAsia="Calibri" w:hAnsiTheme="majorBidi" w:cstheme="majorBidi" w:hint="cs"/>
          <w:sz w:val="30"/>
          <w:szCs w:val="30"/>
          <w:cs/>
        </w:rPr>
        <w:t>ะ</w:t>
      </w:r>
      <w:r w:rsidRPr="00396BC1">
        <w:rPr>
          <w:rFonts w:asciiTheme="majorBidi" w:eastAsia="Calibri" w:hAnsiTheme="majorBidi" w:cstheme="majorBidi" w:hint="cs"/>
          <w:sz w:val="30"/>
          <w:szCs w:val="30"/>
          <w:cs/>
        </w:rPr>
        <w:t>โยชน์แสดงได้ดังนี้</w:t>
      </w:r>
    </w:p>
    <w:tbl>
      <w:tblPr>
        <w:tblW w:w="76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160"/>
      </w:tblGrid>
      <w:tr w:rsidR="00B429FB" w:rsidRPr="00396BC1" w14:paraId="2F067D58" w14:textId="77777777" w:rsidTr="00C0523B">
        <w:tc>
          <w:tcPr>
            <w:tcW w:w="5490" w:type="dxa"/>
          </w:tcPr>
          <w:p w14:paraId="709681B5" w14:textId="77777777" w:rsidR="00B429FB" w:rsidRPr="00396BC1" w:rsidRDefault="00B429FB" w:rsidP="00C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6" w:firstLine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ต้นทุนโครงการพัฒนารอตัดบัญชี</w:t>
            </w:r>
          </w:p>
        </w:tc>
        <w:tc>
          <w:tcPr>
            <w:tcW w:w="2160" w:type="dxa"/>
          </w:tcPr>
          <w:p w14:paraId="58FAF7EF" w14:textId="4C75CB9C" w:rsidR="00B429FB" w:rsidRPr="00396BC1" w:rsidRDefault="00396BC1" w:rsidP="0066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color w:val="000000"/>
                <w:sz w:val="30"/>
                <w:szCs w:val="30"/>
              </w:rPr>
              <w:t>5</w:t>
            </w:r>
            <w:r w:rsidR="000938A2" w:rsidRPr="00396B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และ </w:t>
            </w:r>
            <w:r w:rsidRPr="00396BC1">
              <w:rPr>
                <w:rFonts w:asciiTheme="majorBidi" w:hAnsiTheme="majorBidi"/>
                <w:color w:val="000000"/>
                <w:sz w:val="30"/>
                <w:szCs w:val="30"/>
              </w:rPr>
              <w:t>8</w:t>
            </w:r>
            <w:r w:rsidR="00B429FB" w:rsidRPr="00396BC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B429FB" w:rsidRPr="00396B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F963A8" w:rsidRPr="00396BC1" w14:paraId="160B07FF" w14:textId="77777777" w:rsidTr="00C0523B">
        <w:tc>
          <w:tcPr>
            <w:tcW w:w="5490" w:type="dxa"/>
          </w:tcPr>
          <w:p w14:paraId="27035391" w14:textId="77777777" w:rsidR="00F963A8" w:rsidRPr="00396BC1" w:rsidRDefault="00F963A8" w:rsidP="00C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6" w:firstLine="1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</w:t>
            </w:r>
            <w:r w:rsidR="007F11B5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ต์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2160" w:type="dxa"/>
          </w:tcPr>
          <w:p w14:paraId="45A996CD" w14:textId="56EFFCB7" w:rsidR="00F963A8" w:rsidRPr="00396BC1" w:rsidRDefault="00396BC1" w:rsidP="0066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color w:val="000000"/>
                <w:sz w:val="30"/>
                <w:szCs w:val="30"/>
              </w:rPr>
              <w:t>5</w:t>
            </w:r>
            <w:r w:rsidR="000938A2" w:rsidRPr="00396B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และ </w:t>
            </w:r>
            <w:r w:rsidRPr="00396BC1">
              <w:rPr>
                <w:rFonts w:asciiTheme="majorBidi" w:hAnsiTheme="majorBidi"/>
                <w:color w:val="000000"/>
                <w:sz w:val="30"/>
                <w:szCs w:val="30"/>
              </w:rPr>
              <w:t>10</w:t>
            </w:r>
            <w:r w:rsidR="000938A2" w:rsidRPr="00396BC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0938A2" w:rsidRPr="00396B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14:paraId="07E237CE" w14:textId="116A77CB" w:rsidR="006B1100" w:rsidRPr="00396BC1" w:rsidRDefault="006B1100" w:rsidP="001B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sz w:val="30"/>
          <w:szCs w:val="30"/>
        </w:rPr>
      </w:pPr>
    </w:p>
    <w:p w14:paraId="3C825281" w14:textId="056945C7" w:rsidR="001B3BF3" w:rsidRPr="00396BC1" w:rsidRDefault="001B3BF3" w:rsidP="001B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sz w:val="30"/>
          <w:szCs w:val="30"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ค่าตัดจำหน่ายของสินทรัพย์ไม่มีตัวตนบันทึกในค่าใช้จ่ายในการบริหาร</w:t>
      </w:r>
    </w:p>
    <w:p w14:paraId="65B80E76" w14:textId="32A687EF" w:rsidR="00CF35A1" w:rsidRPr="00396BC1" w:rsidRDefault="00CF3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79DCC73" w14:textId="267C0FC3" w:rsidR="001E3F13" w:rsidRPr="00396BC1" w:rsidRDefault="001E3F13" w:rsidP="001E3F13">
      <w:pPr>
        <w:pStyle w:val="Heading3"/>
        <w:tabs>
          <w:tab w:val="clear" w:pos="540"/>
        </w:tabs>
      </w:pPr>
      <w:r w:rsidRPr="00396BC1">
        <w:rPr>
          <w:cs/>
        </w:rPr>
        <w:t>สัญญาเช่า</w:t>
      </w:r>
    </w:p>
    <w:p w14:paraId="6C314E3B" w14:textId="3A932984" w:rsidR="00163200" w:rsidRPr="00396BC1" w:rsidRDefault="00163200" w:rsidP="0091421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183CC40" w14:textId="39B9AED8" w:rsidR="000441CB" w:rsidRPr="00396BC1" w:rsidRDefault="000441CB" w:rsidP="000441CB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ณ วันเริ่มต้นของสัญญา</w:t>
      </w:r>
      <w:r w:rsidR="00D91CED" w:rsidRPr="00396BC1">
        <w:rPr>
          <w:rFonts w:asciiTheme="majorBidi" w:hAnsiTheme="majorBidi"/>
          <w:sz w:val="30"/>
          <w:szCs w:val="30"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83F88F8" w14:textId="77777777" w:rsidR="000441CB" w:rsidRPr="00396BC1" w:rsidRDefault="000441CB" w:rsidP="000441CB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8766424" w14:textId="731F47C1" w:rsidR="000441CB" w:rsidRPr="00396BC1" w:rsidRDefault="000441CB" w:rsidP="000441C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6BC1">
        <w:rPr>
          <w:rFonts w:asciiTheme="majorBidi" w:hAnsi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="006C2056" w:rsidRPr="00396BC1">
        <w:rPr>
          <w:rFonts w:asciiTheme="majorBidi" w:hAnsiTheme="majorBidi"/>
          <w:sz w:val="30"/>
          <w:szCs w:val="30"/>
        </w:rPr>
        <w:t xml:space="preserve"> </w:t>
      </w:r>
      <w:r w:rsidR="006C2056" w:rsidRPr="00396BC1">
        <w:rPr>
          <w:rFonts w:asciiTheme="majorBidi" w:hAnsiTheme="majorBidi" w:hint="cs"/>
          <w:sz w:val="30"/>
          <w:szCs w:val="30"/>
          <w:cs/>
        </w:rPr>
        <w:t>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</w:t>
      </w:r>
      <w:r w:rsidR="00615F10" w:rsidRPr="00396BC1">
        <w:rPr>
          <w:rFonts w:asciiTheme="majorBidi" w:hAnsiTheme="majorBidi"/>
          <w:sz w:val="30"/>
          <w:szCs w:val="30"/>
          <w:cs/>
        </w:rPr>
        <w:br/>
      </w:r>
      <w:r w:rsidR="006C2056" w:rsidRPr="00396BC1">
        <w:rPr>
          <w:rFonts w:asciiTheme="majorBidi" w:hAnsiTheme="majorBidi" w:hint="cs"/>
          <w:sz w:val="30"/>
          <w:szCs w:val="30"/>
          <w:cs/>
        </w:rPr>
        <w:t>ที่ไม่เป็นการเช่าเป็นสัญญาเช่าทั้งหมด</w:t>
      </w:r>
    </w:p>
    <w:p w14:paraId="00EC8EF3" w14:textId="77777777" w:rsidR="000441CB" w:rsidRPr="00396BC1" w:rsidRDefault="000441CB" w:rsidP="000441C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E34B9E7" w14:textId="77777777" w:rsidR="000441CB" w:rsidRPr="00396BC1" w:rsidRDefault="000441CB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7CC7A2F" w14:textId="77777777" w:rsidR="000441CB" w:rsidRPr="00396BC1" w:rsidRDefault="000441CB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A7822F3" w14:textId="23757833" w:rsidR="000441CB" w:rsidRPr="00396BC1" w:rsidRDefault="000441CB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0DE17326" w14:textId="77777777" w:rsidR="000441CB" w:rsidRPr="00396BC1" w:rsidRDefault="000441CB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D0B30BE" w14:textId="3BF86FC8" w:rsidR="000441CB" w:rsidRPr="00396BC1" w:rsidRDefault="000441CB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</w:t>
      </w:r>
    </w:p>
    <w:p w14:paraId="44E516A9" w14:textId="77777777" w:rsidR="001B3BF3" w:rsidRPr="00396BC1" w:rsidRDefault="001B3BF3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AFD7CFD" w14:textId="06A157DC" w:rsidR="00B92B71" w:rsidRPr="00396BC1" w:rsidRDefault="000441CB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396BC1">
        <w:rPr>
          <w:rFonts w:asciiTheme="majorBidi" w:hAnsi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0B6A65F" w14:textId="4C6E8912" w:rsidR="006B1100" w:rsidRPr="00396BC1" w:rsidRDefault="006B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4DB0CF8" w14:textId="2E65AD9C" w:rsidR="00FB4946" w:rsidRPr="00396BC1" w:rsidRDefault="00FB4946" w:rsidP="007312A6">
      <w:pPr>
        <w:pStyle w:val="Heading3"/>
        <w:tabs>
          <w:tab w:val="clear" w:pos="540"/>
        </w:tabs>
      </w:pPr>
      <w:r w:rsidRPr="00396BC1">
        <w:rPr>
          <w:cs/>
        </w:rPr>
        <w:t>การด้อยค่าสินทรัพย์ที่ไม่ใช่สินทรัพย์ทางการเงิน</w:t>
      </w:r>
    </w:p>
    <w:p w14:paraId="628D40D6" w14:textId="77777777" w:rsidR="00FB4946" w:rsidRPr="00396BC1" w:rsidRDefault="00FB4946" w:rsidP="00FB494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D930EA" w14:textId="77777777" w:rsidR="000441CB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Pr="00396BC1">
        <w:rPr>
          <w:rFonts w:asciiTheme="majorBidi" w:hAnsiTheme="majorBidi" w:cstheme="majorBidi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</w:t>
      </w:r>
    </w:p>
    <w:p w14:paraId="7578913A" w14:textId="77777777" w:rsidR="00564744" w:rsidRPr="00396BC1" w:rsidRDefault="00564744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9B9B5" w14:textId="74BBB2AC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Pr="00396BC1">
        <w:rPr>
          <w:rFonts w:asciiTheme="majorBidi" w:hAnsiTheme="majorBidi"/>
          <w:sz w:val="30"/>
          <w:szCs w:val="30"/>
          <w:cs/>
        </w:rPr>
        <w:t>ในกำไรหรือขาดทุน</w:t>
      </w:r>
      <w:r w:rsidRPr="00396BC1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</w:t>
      </w:r>
      <w:r w:rsidRPr="00396BC1">
        <w:rPr>
          <w:rFonts w:asciiTheme="majorBidi" w:hAnsiTheme="majorBidi" w:cstheme="majorBidi"/>
          <w:spacing w:val="-2"/>
          <w:sz w:val="30"/>
          <w:szCs w:val="30"/>
          <w:cs/>
        </w:rPr>
        <w:t>เงินสดสูงกว่ามูลค่าที่จะได้รับคืน เว้นแต่เมื่อมีการกลับรายการ</w:t>
      </w:r>
      <w:r w:rsidRPr="00396BC1">
        <w:rPr>
          <w:rFonts w:asciiTheme="majorBidi" w:hAnsiTheme="majorBidi" w:cstheme="majorBidi"/>
          <w:sz w:val="30"/>
          <w:szCs w:val="30"/>
          <w:cs/>
        </w:rPr>
        <w:t>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</w:p>
    <w:p w14:paraId="17E612CC" w14:textId="77777777" w:rsidR="000441CB" w:rsidRPr="00396BC1" w:rsidRDefault="000441CB" w:rsidP="0004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706BDEDE" w14:textId="0ACA22B3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551E4C7" w14:textId="77777777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97516" w14:textId="64477371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BB645E5" w14:textId="2424A76B" w:rsidR="00B92B71" w:rsidRPr="00396BC1" w:rsidRDefault="00B92B71" w:rsidP="003D0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75F27A62" w14:textId="5A3D27B5" w:rsidR="0023114E" w:rsidRPr="00396BC1" w:rsidRDefault="008C2B96" w:rsidP="003820C4">
      <w:pPr>
        <w:pStyle w:val="Heading3"/>
        <w:tabs>
          <w:tab w:val="clear" w:pos="540"/>
        </w:tabs>
        <w:rPr>
          <w:cs/>
          <w:lang w:val="th-TH"/>
        </w:rPr>
      </w:pPr>
      <w:r w:rsidRPr="00396BC1">
        <w:rPr>
          <w:rFonts w:cs="Angsana New" w:hint="cs"/>
          <w:cs/>
        </w:rPr>
        <w:lastRenderedPageBreak/>
        <w:t>ผลประโยชน์</w:t>
      </w:r>
      <w:r w:rsidR="001F0A9C" w:rsidRPr="00396BC1">
        <w:rPr>
          <w:rFonts w:cs="Angsana New" w:hint="cs"/>
          <w:cs/>
        </w:rPr>
        <w:t>ของ</w:t>
      </w:r>
      <w:r w:rsidRPr="00396BC1">
        <w:rPr>
          <w:rFonts w:cs="Angsana New" w:hint="cs"/>
          <w:cs/>
        </w:rPr>
        <w:t>พนักงาน</w:t>
      </w:r>
    </w:p>
    <w:p w14:paraId="724DF656" w14:textId="16E712C6" w:rsidR="0023114E" w:rsidRPr="00396BC1" w:rsidRDefault="0023114E" w:rsidP="0083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2BB8C55" w14:textId="553F706C" w:rsidR="00D91CED" w:rsidRPr="00396BC1" w:rsidRDefault="00D91CED" w:rsidP="00D91CE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  <w:cs/>
        </w:rPr>
      </w:pPr>
      <w:r w:rsidRPr="00396BC1">
        <w:rPr>
          <w:rFonts w:asciiTheme="majorBidi" w:hAnsiTheme="majorBidi" w:cstheme="majorBidi"/>
          <w:iCs/>
          <w:sz w:val="30"/>
          <w:szCs w:val="30"/>
          <w:cs/>
        </w:rPr>
        <w:t>โครงการ</w:t>
      </w:r>
      <w:r w:rsidRPr="00396BC1">
        <w:rPr>
          <w:rFonts w:asciiTheme="majorBidi" w:hAnsiTheme="majorBidi" w:cstheme="majorBidi" w:hint="cs"/>
          <w:iCs/>
          <w:sz w:val="30"/>
          <w:szCs w:val="30"/>
          <w:cs/>
        </w:rPr>
        <w:t>สมทบเงิน</w:t>
      </w:r>
    </w:p>
    <w:p w14:paraId="39C801AF" w14:textId="31002836" w:rsidR="00D91CED" w:rsidRPr="00396BC1" w:rsidRDefault="00D91CED" w:rsidP="0083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E136C0B" w14:textId="77777777" w:rsidR="000D3F65" w:rsidRPr="00396BC1" w:rsidRDefault="000D3F65" w:rsidP="0083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50B406A" w14:textId="631CC694" w:rsidR="000441CB" w:rsidRPr="00396BC1" w:rsidRDefault="000441CB" w:rsidP="000441C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396BC1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2E36E0AE" w14:textId="5CFA4A07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</w:t>
      </w:r>
      <w:r w:rsidR="008757B7" w:rsidRPr="00396BC1">
        <w:rPr>
          <w:rFonts w:asciiTheme="majorBidi" w:hAnsiTheme="majorBidi" w:hint="cs"/>
          <w:sz w:val="30"/>
          <w:szCs w:val="30"/>
          <w:cs/>
        </w:rPr>
        <w:t>เป็นประจำ</w:t>
      </w:r>
      <w:r w:rsidR="00F015B0" w:rsidRPr="00396BC1">
        <w:rPr>
          <w:rFonts w:asciiTheme="majorBidi" w:hAnsiTheme="majorBidi" w:hint="cs"/>
          <w:sz w:val="30"/>
          <w:szCs w:val="30"/>
          <w:cs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โดยวิธีคิดลดแต่ละหน่วยที่ประมาณการไว้</w:t>
      </w:r>
    </w:p>
    <w:p w14:paraId="66FE5279" w14:textId="42BFF25F" w:rsidR="006B1100" w:rsidRPr="00396BC1" w:rsidRDefault="006B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0ED7DADB" w14:textId="351252DA" w:rsidR="00BA7775" w:rsidRPr="00396BC1" w:rsidRDefault="00BA7775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0A564F3A" w14:textId="77777777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</w:p>
    <w:p w14:paraId="1C9DFC9C" w14:textId="73F09D5F" w:rsidR="00562335" w:rsidRPr="00396BC1" w:rsidRDefault="00562335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96BC1">
        <w:rPr>
          <w:rFonts w:asciiTheme="majorBidi" w:hAnsiTheme="majorBidi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2F426A54" w14:textId="77777777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334C791" w14:textId="47825448" w:rsidR="00A068B0" w:rsidRPr="00396BC1" w:rsidRDefault="00A06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AD8D075" w14:textId="36E60442" w:rsidR="003820C4" w:rsidRPr="00396BC1" w:rsidRDefault="003820C4" w:rsidP="003820C4">
      <w:pPr>
        <w:pStyle w:val="Heading3"/>
        <w:tabs>
          <w:tab w:val="clear" w:pos="540"/>
        </w:tabs>
        <w:rPr>
          <w:cs/>
        </w:rPr>
      </w:pPr>
      <w:r w:rsidRPr="00396BC1">
        <w:rPr>
          <w:cs/>
        </w:rPr>
        <w:t>ประมาณการหนี้สิน</w:t>
      </w:r>
    </w:p>
    <w:p w14:paraId="4AC1ED9F" w14:textId="77777777" w:rsidR="003820C4" w:rsidRPr="00396BC1" w:rsidRDefault="003820C4" w:rsidP="007F36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C5D3CB" w14:textId="03A56D55" w:rsidR="003820C4" w:rsidRPr="00396BC1" w:rsidRDefault="007F361A" w:rsidP="007F36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</w:t>
      </w:r>
      <w:r w:rsidR="00B77DA2" w:rsidRPr="00396BC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</w:p>
    <w:p w14:paraId="22074149" w14:textId="44B8DA3D" w:rsidR="000441CB" w:rsidRPr="00396BC1" w:rsidRDefault="000441CB" w:rsidP="000441CB">
      <w:pPr>
        <w:pStyle w:val="Heading3"/>
        <w:tabs>
          <w:tab w:val="clear" w:pos="540"/>
        </w:tabs>
      </w:pPr>
      <w:r w:rsidRPr="00396BC1">
        <w:rPr>
          <w:rFonts w:hint="cs"/>
          <w:cs/>
        </w:rPr>
        <w:lastRenderedPageBreak/>
        <w:t>การวัดมูลค่ายุ</w:t>
      </w:r>
      <w:r w:rsidR="00156FD3" w:rsidRPr="00396BC1">
        <w:rPr>
          <w:rFonts w:hint="cs"/>
          <w:cs/>
        </w:rPr>
        <w:t>ติ</w:t>
      </w:r>
      <w:r w:rsidRPr="00396BC1">
        <w:rPr>
          <w:rFonts w:hint="cs"/>
          <w:cs/>
        </w:rPr>
        <w:t>ธรรม</w:t>
      </w:r>
    </w:p>
    <w:p w14:paraId="0B604F16" w14:textId="77777777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C6B000" w14:textId="79AF9F21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sz w:val="30"/>
          <w:szCs w:val="30"/>
          <w:cs/>
        </w:rPr>
        <w:t>มูลค่า</w:t>
      </w:r>
      <w:r w:rsidRPr="00396BC1">
        <w:rPr>
          <w:rFonts w:asciiTheme="majorBidi" w:hAnsiTheme="majorBidi" w:cstheme="majorBidi"/>
          <w:sz w:val="30"/>
          <w:szCs w:val="30"/>
          <w:cs/>
        </w:rPr>
        <w:t>ยุติธรรม</w:t>
      </w:r>
      <w:r w:rsidRPr="00396BC1">
        <w:rPr>
          <w:sz w:val="30"/>
          <w:szCs w:val="30"/>
          <w:cs/>
        </w:rPr>
        <w:t>คือราคาที่จะได้รับจากการขายสินทรัพย์หรือจ่ายชำระเพื่อโอนหนี้สินในรายการที่เกิดขึ้นในสภาพ</w:t>
      </w:r>
      <w:r w:rsidRPr="00396BC1">
        <w:rPr>
          <w:rFonts w:asciiTheme="majorBidi" w:hAnsiTheme="majorBidi" w:cstheme="majorBidi"/>
          <w:sz w:val="30"/>
          <w:szCs w:val="30"/>
          <w:cs/>
        </w:rPr>
        <w:t>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178BB42" w14:textId="77777777" w:rsidR="00DA6723" w:rsidRPr="00396BC1" w:rsidRDefault="00DA6723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D9EB4" w14:textId="08820597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098E2142" w14:textId="3B27E94C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-</w:t>
      </w:r>
      <w:r w:rsidRPr="00396BC1">
        <w:rPr>
          <w:rFonts w:asciiTheme="majorBidi" w:hAnsiTheme="majorBidi" w:cstheme="majorBidi"/>
          <w:sz w:val="30"/>
          <w:szCs w:val="30"/>
          <w:cs/>
        </w:rPr>
        <w:tab/>
        <w:t xml:space="preserve">ข้อมูลระดับ </w:t>
      </w:r>
      <w:r w:rsidR="00396BC1" w:rsidRPr="00396BC1">
        <w:rPr>
          <w:rFonts w:asciiTheme="majorBidi" w:hAnsiTheme="majorBidi"/>
          <w:sz w:val="30"/>
          <w:szCs w:val="30"/>
        </w:rPr>
        <w:t>1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C9E877E" w14:textId="30D930A2" w:rsidR="000441CB" w:rsidRPr="00396BC1" w:rsidRDefault="000441CB" w:rsidP="00BA77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25" w:hanging="263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-</w:t>
      </w:r>
      <w:r w:rsidRPr="00396BC1">
        <w:rPr>
          <w:rFonts w:asciiTheme="majorBidi" w:hAnsiTheme="majorBidi" w:cstheme="majorBidi"/>
          <w:sz w:val="30"/>
          <w:szCs w:val="30"/>
          <w:cs/>
        </w:rPr>
        <w:tab/>
        <w:t xml:space="preserve">ข้อมูลระดับ </w:t>
      </w:r>
      <w:r w:rsidR="00396BC1" w:rsidRPr="00396BC1">
        <w:rPr>
          <w:rFonts w:asciiTheme="majorBidi" w:hAnsiTheme="majorBidi"/>
          <w:sz w:val="30"/>
          <w:szCs w:val="30"/>
        </w:rPr>
        <w:t>2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96BC1" w:rsidRPr="00396BC1">
        <w:rPr>
          <w:rFonts w:asciiTheme="majorBidi" w:hAnsiTheme="majorBidi"/>
          <w:sz w:val="30"/>
          <w:szCs w:val="30"/>
        </w:rPr>
        <w:t>1</w:t>
      </w:r>
    </w:p>
    <w:p w14:paraId="58C0AE2F" w14:textId="4CE17CBA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-</w:t>
      </w:r>
      <w:r w:rsidRPr="00396BC1">
        <w:rPr>
          <w:rFonts w:asciiTheme="majorBidi" w:hAnsiTheme="majorBidi" w:cstheme="majorBidi"/>
          <w:sz w:val="30"/>
          <w:szCs w:val="30"/>
          <w:cs/>
        </w:rPr>
        <w:tab/>
        <w:t xml:space="preserve">ข้อมูลระดับ </w:t>
      </w:r>
      <w:r w:rsidR="00396BC1" w:rsidRPr="00396BC1">
        <w:rPr>
          <w:rFonts w:asciiTheme="majorBidi" w:hAnsiTheme="majorBidi"/>
          <w:sz w:val="30"/>
          <w:szCs w:val="30"/>
        </w:rPr>
        <w:t>3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72E730DD" w14:textId="77777777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4A8ECA" w14:textId="05DCD83A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96BC1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7962B1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 w:rsidDel="001A6CC8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0954A2A5" w14:textId="77777777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F03D74" w14:textId="167DAFB6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6ECA9009" w14:textId="77777777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1957F" w14:textId="0309A90C" w:rsidR="00076874" w:rsidRPr="00396BC1" w:rsidRDefault="007251E0" w:rsidP="006D0C29">
      <w:pPr>
        <w:pStyle w:val="Heading3"/>
        <w:tabs>
          <w:tab w:val="clear" w:pos="540"/>
        </w:tabs>
        <w:rPr>
          <w:cs/>
        </w:rPr>
      </w:pPr>
      <w:r w:rsidRPr="00396BC1">
        <w:rPr>
          <w:cs/>
        </w:rPr>
        <w:t>รายได้</w:t>
      </w:r>
      <w:r w:rsidR="00BA7775" w:rsidRPr="00396BC1">
        <w:rPr>
          <w:rFonts w:cs="Angsana New"/>
          <w:cs/>
        </w:rPr>
        <w:t>จากสัญญาที่ทำกับลูกค้า</w:t>
      </w:r>
    </w:p>
    <w:p w14:paraId="29D11748" w14:textId="5D71516A" w:rsidR="00076874" w:rsidRPr="00396BC1" w:rsidRDefault="00076874" w:rsidP="00E621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D2A78" w14:textId="0F5A3C8D" w:rsidR="00BA7775" w:rsidRPr="00396BC1" w:rsidRDefault="00B628DC" w:rsidP="00B628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396BC1">
        <w:rPr>
          <w:rFonts w:asciiTheme="majorBidi" w:hAnsiTheme="majorBidi" w:cstheme="majorBidi" w:hint="cs"/>
          <w:i/>
          <w:iCs/>
          <w:sz w:val="30"/>
          <w:szCs w:val="30"/>
          <w:cs/>
        </w:rPr>
        <w:t>ฒ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96BC1" w:rsidRPr="00396BC1">
        <w:rPr>
          <w:rFonts w:asciiTheme="majorBidi" w:hAnsiTheme="majorBidi"/>
          <w:i/>
          <w:iCs/>
          <w:sz w:val="30"/>
          <w:szCs w:val="30"/>
        </w:rPr>
        <w:t>1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BA7775" w:rsidRPr="00396BC1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579B79E0" w14:textId="6632056F" w:rsidR="000441CB" w:rsidRPr="00396BC1" w:rsidRDefault="000441CB" w:rsidP="00B628DC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96BC1">
        <w:rPr>
          <w:rFonts w:asciiTheme="majorBidi" w:hAnsiTheme="majorBidi" w:cstheme="majorBidi"/>
          <w:sz w:val="30"/>
          <w:szCs w:val="30"/>
          <w:cs/>
        </w:rPr>
        <w:t>บริษัทคาดว่าจะมีสิทธิได้รับซึ่งไม่รวมจำนวนเงินที่เก็บแทนบุคคลที่สามและภาษีมูลค่าเพิ่ม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รายได้ที่รับรู้ไม่รวมภาษีมูลค่าเพิ่ม</w:t>
      </w:r>
      <w:r w:rsidRPr="00396BC1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076F7035" w14:textId="77777777" w:rsidR="0091421E" w:rsidRPr="00396BC1" w:rsidRDefault="0091421E" w:rsidP="004C3D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67E7F" w14:textId="77777777" w:rsidR="00DA6723" w:rsidRPr="00396BC1" w:rsidRDefault="00BA7775" w:rsidP="00B628DC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  <w:cs/>
        </w:rPr>
      </w:pPr>
      <w:r w:rsidRPr="00396BC1">
        <w:rPr>
          <w:rFonts w:asciiTheme="majorBidi" w:hAnsi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1B3BF3" w:rsidRPr="00396BC1">
        <w:rPr>
          <w:rFonts w:asciiTheme="majorBidi" w:hAnsiTheme="majorBidi"/>
          <w:sz w:val="30"/>
          <w:szCs w:val="30"/>
          <w:cs/>
        </w:rPr>
        <w:t>และต้นทุนขายสำหรับสินค้าที่คาดว่าจะได้รับคืน</w:t>
      </w:r>
    </w:p>
    <w:p w14:paraId="3450D755" w14:textId="5B18DB5E" w:rsidR="00DA6723" w:rsidRPr="00396BC1" w:rsidRDefault="00DA6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446130B5" w14:textId="7DC69C15" w:rsidR="007F361A" w:rsidRPr="00396BC1" w:rsidRDefault="007F361A" w:rsidP="00B628DC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lastRenderedPageBreak/>
        <w:t>รายได้จาก</w:t>
      </w:r>
      <w:r w:rsidRPr="00396BC1">
        <w:rPr>
          <w:rFonts w:asciiTheme="majorBidi" w:hAnsiTheme="majorBidi"/>
          <w:sz w:val="30"/>
          <w:szCs w:val="30"/>
          <w:cs/>
        </w:rPr>
        <w:t>การ</w:t>
      </w:r>
      <w:r w:rsidRPr="00396BC1">
        <w:rPr>
          <w:rFonts w:asciiTheme="majorBidi" w:hAnsiTheme="majorBidi" w:cstheme="majorBidi"/>
          <w:sz w:val="30"/>
          <w:szCs w:val="30"/>
          <w:cs/>
        </w:rPr>
        <w:t>ให้บริการรับรู้เมื่อได้ให้บริการ ต้นทุนที่เกี่ยวข้องรับรู้ในกำไรหรือขาดทุนเมื่อเกิดขึ้น</w:t>
      </w:r>
    </w:p>
    <w:p w14:paraId="475EBB5A" w14:textId="77777777" w:rsidR="00DA6723" w:rsidRPr="00396BC1" w:rsidRDefault="00DA6723" w:rsidP="001C2B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3A2FE" w14:textId="0CDF7D7C" w:rsidR="007F361A" w:rsidRPr="00396BC1" w:rsidRDefault="007F361A" w:rsidP="00B628DC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96BC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สำหรับสัญญาที่มีการรวมการขายสินค้าและบริการเข้าด้วยกัน </w:t>
      </w:r>
      <w:r w:rsidR="00B77DA2" w:rsidRPr="00396BC1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396BC1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1C2B0F" w:rsidRPr="00396BC1">
        <w:rPr>
          <w:rFonts w:asciiTheme="majorBidi" w:hAnsiTheme="majorBidi" w:cstheme="majorBidi" w:hint="cs"/>
          <w:spacing w:val="-2"/>
          <w:sz w:val="30"/>
          <w:szCs w:val="30"/>
          <w:cs/>
        </w:rPr>
        <w:t>รับรู้รายได้การการขายสินค้าและ</w:t>
      </w:r>
      <w:r w:rsidR="00563A76" w:rsidRPr="00396BC1">
        <w:rPr>
          <w:rFonts w:asciiTheme="majorBidi" w:hAnsiTheme="majorBidi" w:cstheme="majorBidi"/>
          <w:spacing w:val="-2"/>
          <w:sz w:val="30"/>
          <w:szCs w:val="30"/>
        </w:rPr>
        <w:br/>
      </w:r>
      <w:r w:rsidR="001C2B0F" w:rsidRPr="00396BC1">
        <w:rPr>
          <w:rFonts w:asciiTheme="majorBidi" w:hAnsiTheme="majorBidi" w:cstheme="majorBidi" w:hint="cs"/>
          <w:spacing w:val="-2"/>
          <w:sz w:val="30"/>
          <w:szCs w:val="30"/>
          <w:cs/>
        </w:rPr>
        <w:t>การให้บริการ</w:t>
      </w:r>
      <w:r w:rsidRPr="00396BC1">
        <w:rPr>
          <w:rFonts w:asciiTheme="majorBidi" w:hAnsiTheme="majorBidi" w:cstheme="majorBidi"/>
          <w:spacing w:val="-2"/>
          <w:sz w:val="30"/>
          <w:szCs w:val="30"/>
          <w:cs/>
        </w:rPr>
        <w:t>แยกจากกัน หากสามารถแยกสินค้าหรือบริการดังกล่าวออกจากกันได้และลูกค้าได้รับประโยชน์</w:t>
      </w:r>
      <w:r w:rsidR="00563A76" w:rsidRPr="00396BC1">
        <w:rPr>
          <w:rFonts w:asciiTheme="majorBidi" w:hAnsiTheme="majorBidi" w:cstheme="majorBidi"/>
          <w:spacing w:val="-2"/>
          <w:sz w:val="30"/>
          <w:szCs w:val="30"/>
        </w:rPr>
        <w:br/>
      </w:r>
      <w:r w:rsidRPr="00396BC1">
        <w:rPr>
          <w:rFonts w:asciiTheme="majorBidi" w:hAnsiTheme="majorBidi" w:cstheme="majorBidi"/>
          <w:spacing w:val="-2"/>
          <w:sz w:val="30"/>
          <w:szCs w:val="30"/>
          <w:cs/>
        </w:rPr>
        <w:t>จากสินค้าหรือบริการนั้น หรือมีการให้บริการหลายๆ ประเภทในรอบระยะเวลารายงานที่แตกต่างกัน</w:t>
      </w:r>
      <w:r w:rsidR="00563A76" w:rsidRPr="00396BC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63A76" w:rsidRPr="00396BC1">
        <w:rPr>
          <w:rFonts w:asciiTheme="majorBidi" w:hAnsiTheme="majorBidi" w:cstheme="majorBidi"/>
          <w:spacing w:val="-2"/>
          <w:sz w:val="30"/>
          <w:szCs w:val="30"/>
        </w:rPr>
        <w:br/>
      </w:r>
      <w:r w:rsidRPr="00396BC1">
        <w:rPr>
          <w:rFonts w:asciiTheme="majorBidi" w:hAnsiTheme="majorBidi" w:cstheme="majorBidi"/>
          <w:spacing w:val="-2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6DA5B0F1" w14:textId="02D5215B" w:rsidR="00044183" w:rsidRPr="00396BC1" w:rsidRDefault="00044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751443D" w14:textId="7D6067B6" w:rsidR="001C2B0F" w:rsidRPr="00396BC1" w:rsidRDefault="00B628DC" w:rsidP="00B628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396BC1">
        <w:rPr>
          <w:rFonts w:asciiTheme="majorBidi" w:hAnsiTheme="majorBidi" w:cstheme="majorBidi" w:hint="cs"/>
          <w:i/>
          <w:iCs/>
          <w:sz w:val="30"/>
          <w:szCs w:val="30"/>
          <w:cs/>
        </w:rPr>
        <w:t>ฒ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96BC1" w:rsidRPr="00396BC1">
        <w:rPr>
          <w:rFonts w:asciiTheme="majorBidi" w:hAnsiTheme="majorBidi"/>
          <w:i/>
          <w:iCs/>
          <w:sz w:val="30"/>
          <w:szCs w:val="30"/>
        </w:rPr>
        <w:t>2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1C2B0F" w:rsidRPr="00396BC1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</w:p>
    <w:p w14:paraId="37CFD74B" w14:textId="4DFD94C6" w:rsidR="001C2B0F" w:rsidRPr="00396BC1" w:rsidRDefault="00FB1537" w:rsidP="00B628DC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 w:hint="cs"/>
          <w:sz w:val="30"/>
          <w:szCs w:val="30"/>
          <w:cs/>
        </w:rPr>
        <w:t>ประมาณการสินค้ารับคืน</w:t>
      </w:r>
      <w:r w:rsidR="001C2B0F" w:rsidRPr="00396BC1">
        <w:rPr>
          <w:rFonts w:asciiTheme="majorBidi" w:hAnsiTheme="majorBidi" w:cstheme="majorBidi"/>
          <w:sz w:val="30"/>
          <w:szCs w:val="30"/>
          <w:cs/>
        </w:rPr>
        <w:t>เป็นภาระผูกพันในการคืนสิ่งตอบแทนที่ได้รับจากลูกค้าทั้งหมดหรือบางส่วนและ</w:t>
      </w:r>
      <w:r w:rsidR="004F03AE" w:rsidRPr="00396BC1">
        <w:rPr>
          <w:rFonts w:asciiTheme="majorBidi" w:hAnsiTheme="majorBidi" w:cstheme="majorBidi"/>
          <w:sz w:val="30"/>
          <w:szCs w:val="30"/>
        </w:rPr>
        <w:br/>
      </w:r>
      <w:r w:rsidR="001C2B0F" w:rsidRPr="00396BC1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วัดมูลค่าด้วยจำนวนเงินที่กลุ่มบริษัทคาดว่าจะต้องคืนให้กับลูกค้า </w:t>
      </w:r>
      <w:r w:rsidRPr="00396BC1">
        <w:rPr>
          <w:rFonts w:asciiTheme="majorBidi" w:hAnsiTheme="majorBidi"/>
          <w:sz w:val="30"/>
          <w:szCs w:val="30"/>
          <w:cs/>
        </w:rPr>
        <w:t>ประมาณการสินค้ารับคืน</w:t>
      </w:r>
      <w:r w:rsidR="001C2B0F" w:rsidRPr="00396BC1">
        <w:rPr>
          <w:rFonts w:asciiTheme="majorBidi" w:hAnsiTheme="majorBidi" w:cstheme="majorBidi"/>
          <w:sz w:val="30"/>
          <w:szCs w:val="30"/>
          <w:cs/>
        </w:rPr>
        <w:t xml:space="preserve">ได้รับการทบทวน </w:t>
      </w:r>
      <w:r w:rsidR="00800DDB" w:rsidRPr="00396BC1">
        <w:rPr>
          <w:rFonts w:asciiTheme="majorBidi" w:hAnsiTheme="majorBidi" w:cstheme="majorBidi"/>
          <w:sz w:val="30"/>
          <w:szCs w:val="30"/>
          <w:cs/>
        </w:rPr>
        <w:br/>
      </w:r>
      <w:r w:rsidR="001C2B0F" w:rsidRPr="00396BC1">
        <w:rPr>
          <w:rFonts w:asciiTheme="majorBidi" w:hAnsiTheme="majorBidi" w:cstheme="majorBidi"/>
          <w:sz w:val="30"/>
          <w:szCs w:val="30"/>
          <w:cs/>
        </w:rPr>
        <w:t>ณ ทุกวันที่รายงานและปรับปรุงกับจำนวนที่รับรู้รายได้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และแสดงเป็นส่วนหนึ่งของหนี้สินหมุนเวียนอื่นใน</w:t>
      </w:r>
      <w:r w:rsidR="009F3A36" w:rsidRPr="00396BC1">
        <w:rPr>
          <w:rFonts w:asciiTheme="majorBidi" w:hAnsiTheme="majorBidi"/>
          <w:sz w:val="30"/>
          <w:szCs w:val="30"/>
          <w:cs/>
        </w:rPr>
        <w:br/>
      </w:r>
      <w:r w:rsidRPr="00396BC1">
        <w:rPr>
          <w:rFonts w:asciiTheme="majorBidi" w:hAnsiTheme="majorBidi"/>
          <w:sz w:val="30"/>
          <w:szCs w:val="30"/>
          <w:cs/>
        </w:rPr>
        <w:t>งบการเงิน</w:t>
      </w:r>
    </w:p>
    <w:p w14:paraId="7E30E129" w14:textId="34DD5AB4" w:rsidR="005D3C61" w:rsidRPr="00396BC1" w:rsidRDefault="005D3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B9262C4" w14:textId="7AB7F4A2" w:rsidR="000441CB" w:rsidRPr="00396BC1" w:rsidRDefault="000441CB" w:rsidP="000441CB">
      <w:pPr>
        <w:pStyle w:val="Heading3"/>
        <w:tabs>
          <w:tab w:val="clear" w:pos="540"/>
        </w:tabs>
        <w:rPr>
          <w:cs/>
        </w:rPr>
      </w:pPr>
      <w:r w:rsidRPr="00396BC1">
        <w:rPr>
          <w:cs/>
        </w:rPr>
        <w:t>ภาษีเงินได้</w:t>
      </w:r>
    </w:p>
    <w:p w14:paraId="59E3C94D" w14:textId="77777777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AE6F7C" w14:textId="77777777" w:rsidR="000441CB" w:rsidRPr="00396BC1" w:rsidRDefault="000441CB" w:rsidP="0004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 </w:t>
      </w:r>
      <w:r w:rsidRPr="00396BC1">
        <w:rPr>
          <w:rFonts w:asciiTheme="majorBidi" w:hAnsiTheme="majorBidi"/>
          <w:sz w:val="30"/>
          <w:szCs w:val="30"/>
          <w:cs/>
        </w:rPr>
        <w:t>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48F799B9" w14:textId="77777777" w:rsidR="000441CB" w:rsidRPr="00396BC1" w:rsidRDefault="000441CB" w:rsidP="0004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DD13874" w14:textId="77777777" w:rsidR="000441CB" w:rsidRPr="00396BC1" w:rsidRDefault="000441CB" w:rsidP="0004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1722BB22" w14:textId="4B8A508C" w:rsidR="006B1100" w:rsidRPr="00396BC1" w:rsidRDefault="006B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24B124E" w14:textId="70A3B4BB" w:rsidR="000441CB" w:rsidRPr="00396BC1" w:rsidRDefault="000441CB" w:rsidP="001C2B0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2479BF" w:rsidRPr="00396BC1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396BC1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38131E" w:rsidRPr="00396BC1">
        <w:rPr>
          <w:rFonts w:asciiTheme="majorBidi" w:hAnsi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="0038131E" w:rsidRPr="00396BC1">
        <w:rPr>
          <w:rFonts w:asciiTheme="majorBidi" w:hAnsiTheme="majorBidi" w:hint="cs"/>
          <w:sz w:val="30"/>
          <w:szCs w:val="30"/>
          <w:cs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</w:t>
      </w:r>
    </w:p>
    <w:p w14:paraId="2E47B874" w14:textId="77777777" w:rsidR="004C187C" w:rsidRPr="00396BC1" w:rsidRDefault="004C187C" w:rsidP="001C2B0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F38BE2" w14:textId="77777777" w:rsidR="00EB1FD2" w:rsidRPr="00396BC1" w:rsidRDefault="00EB1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396BC1">
        <w:rPr>
          <w:rFonts w:asciiTheme="majorBidi" w:hAnsiTheme="majorBidi"/>
          <w:sz w:val="30"/>
          <w:szCs w:val="30"/>
          <w:cs/>
        </w:rPr>
        <w:br w:type="page"/>
      </w:r>
    </w:p>
    <w:p w14:paraId="050A14C7" w14:textId="456D5F73" w:rsidR="000441CB" w:rsidRPr="00396BC1" w:rsidRDefault="000441CB" w:rsidP="000441C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</w:t>
      </w:r>
      <w:r w:rsidR="001C2B0F" w:rsidRPr="00396BC1">
        <w:rPr>
          <w:rFonts w:asciiTheme="majorBidi" w:hAnsiTheme="majorBidi"/>
          <w:sz w:val="30"/>
          <w:szCs w:val="30"/>
          <w:cs/>
        </w:rPr>
        <w:br/>
      </w:r>
      <w:r w:rsidRPr="00396BC1">
        <w:rPr>
          <w:rFonts w:asciiTheme="majorBidi" w:hAnsiTheme="majorBidi"/>
          <w:spacing w:val="-20"/>
          <w:sz w:val="30"/>
          <w:szCs w:val="30"/>
          <w:cs/>
        </w:rPr>
        <w:t>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</w:t>
      </w:r>
      <w:r w:rsidR="001C2B0F" w:rsidRPr="00396BC1">
        <w:rPr>
          <w:rFonts w:asciiTheme="majorBidi" w:hAnsiTheme="majorBidi"/>
          <w:spacing w:val="-20"/>
          <w:sz w:val="30"/>
          <w:szCs w:val="30"/>
          <w:cs/>
        </w:rPr>
        <w:br/>
      </w:r>
      <w:r w:rsidRPr="00396BC1">
        <w:rPr>
          <w:rFonts w:asciiTheme="majorBidi" w:hAnsiTheme="majorBidi"/>
          <w:sz w:val="30"/>
          <w:szCs w:val="30"/>
          <w:cs/>
        </w:rPr>
        <w:t xml:space="preserve">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7297F632" w14:textId="77777777" w:rsidR="00044183" w:rsidRPr="00396BC1" w:rsidRDefault="00044183" w:rsidP="000441C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629C00" w14:textId="77777777" w:rsidR="00FB1537" w:rsidRPr="00396BC1" w:rsidRDefault="000441CB" w:rsidP="000441C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C69EC55" w14:textId="54E4AA35" w:rsidR="000441CB" w:rsidRPr="00396BC1" w:rsidRDefault="000441CB" w:rsidP="000441C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 xml:space="preserve"> </w:t>
      </w:r>
    </w:p>
    <w:p w14:paraId="508B807C" w14:textId="130761B3" w:rsidR="000441CB" w:rsidRPr="00396BC1" w:rsidRDefault="000441CB" w:rsidP="000441CB">
      <w:pPr>
        <w:pStyle w:val="Heading3"/>
        <w:tabs>
          <w:tab w:val="clear" w:pos="540"/>
        </w:tabs>
        <w:rPr>
          <w:cs/>
        </w:rPr>
      </w:pPr>
      <w:r w:rsidRPr="00396BC1">
        <w:rPr>
          <w:cs/>
        </w:rPr>
        <w:t xml:space="preserve">กำไรต่อหุ้น </w:t>
      </w:r>
    </w:p>
    <w:p w14:paraId="12CCF94E" w14:textId="77777777" w:rsidR="000441CB" w:rsidRPr="00396BC1" w:rsidRDefault="000441CB" w:rsidP="00C11B0D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/>
          <w:sz w:val="30"/>
          <w:szCs w:val="30"/>
        </w:rPr>
      </w:pPr>
    </w:p>
    <w:p w14:paraId="50ECB73E" w14:textId="5648E55F" w:rsidR="005D3C61" w:rsidRPr="00396BC1" w:rsidRDefault="00C11B0D" w:rsidP="00C11B0D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652A7629" w14:textId="77777777" w:rsidR="00C11B0D" w:rsidRPr="00396BC1" w:rsidRDefault="00C11B0D" w:rsidP="00C11B0D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/>
          <w:sz w:val="30"/>
          <w:szCs w:val="30"/>
          <w:cs/>
        </w:rPr>
      </w:pPr>
    </w:p>
    <w:p w14:paraId="3FB45753" w14:textId="528F487C" w:rsidR="00A514B4" w:rsidRPr="00396BC1" w:rsidRDefault="00A514B4" w:rsidP="00667EEF">
      <w:pPr>
        <w:pStyle w:val="Heading2"/>
        <w:tabs>
          <w:tab w:val="clear" w:pos="340"/>
        </w:tabs>
        <w:ind w:left="540" w:hanging="540"/>
        <w:rPr>
          <w:lang w:val="th-TH"/>
        </w:rPr>
      </w:pPr>
      <w:r w:rsidRPr="00396BC1">
        <w:rPr>
          <w:cs/>
          <w:lang w:val="th-TH"/>
        </w:rPr>
        <w:t xml:space="preserve">บุคคลหรือกิจการที่เกี่ยวข้องกัน </w:t>
      </w:r>
    </w:p>
    <w:p w14:paraId="0486F45B" w14:textId="58FE76C0" w:rsidR="00FB5947" w:rsidRPr="00396BC1" w:rsidRDefault="00FB5947" w:rsidP="00FB5947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3FA80E4" w14:textId="319462D5" w:rsidR="005D3C61" w:rsidRPr="00396BC1" w:rsidRDefault="00AB251A" w:rsidP="001232A1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</w:t>
      </w:r>
      <w:r w:rsidR="00125C86" w:rsidRPr="00396BC1">
        <w:rPr>
          <w:rFonts w:asciiTheme="majorBidi" w:hAnsiTheme="majorBidi"/>
          <w:sz w:val="30"/>
          <w:szCs w:val="30"/>
          <w:cs/>
        </w:rPr>
        <w:br/>
      </w:r>
      <w:r w:rsidRPr="00396BC1">
        <w:rPr>
          <w:rFonts w:asciiTheme="majorBidi" w:hAnsiTheme="majorBidi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396BC1">
        <w:rPr>
          <w:rFonts w:asciiTheme="majorBidi" w:hAnsiTheme="majorBidi" w:hint="cs"/>
          <w:sz w:val="30"/>
          <w:szCs w:val="30"/>
          <w:cs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8289F77" w14:textId="5F577B93" w:rsidR="005B615C" w:rsidRPr="00396BC1" w:rsidRDefault="005B6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858FB6F" w14:textId="5B05458C" w:rsidR="00486978" w:rsidRPr="00396BC1" w:rsidRDefault="00D405FC" w:rsidP="004C3D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</w:t>
      </w:r>
      <w:r w:rsidR="00D91CED" w:rsidRPr="00396BC1">
        <w:rPr>
          <w:rFonts w:asciiTheme="majorBidi" w:hAnsiTheme="majorBidi" w:cstheme="majorBidi" w:hint="cs"/>
          <w:sz w:val="30"/>
          <w:szCs w:val="30"/>
          <w:cs/>
        </w:rPr>
        <w:t>ผู้ถือหุ้นรายใหญ่และ</w:t>
      </w:r>
      <w:r w:rsidRPr="00396BC1">
        <w:rPr>
          <w:rFonts w:asciiTheme="majorBidi" w:hAnsiTheme="majorBidi" w:cstheme="majorBidi"/>
          <w:sz w:val="30"/>
          <w:szCs w:val="30"/>
          <w:cs/>
        </w:rPr>
        <w:t>บริษัทย่อยได้เปิดเผยในหมายเหตุข้อ</w:t>
      </w:r>
      <w:r w:rsidR="0013149A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396BC1" w:rsidRPr="00396BC1">
        <w:rPr>
          <w:rFonts w:asciiTheme="majorBidi" w:hAnsiTheme="majorBidi"/>
          <w:sz w:val="30"/>
          <w:szCs w:val="30"/>
        </w:rPr>
        <w:t>1</w:t>
      </w:r>
      <w:r w:rsidR="00D91CED" w:rsidRPr="00396BC1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="00396BC1" w:rsidRPr="00396BC1">
        <w:rPr>
          <w:rFonts w:asciiTheme="majorBidi" w:hAnsiTheme="majorBidi"/>
          <w:sz w:val="30"/>
          <w:szCs w:val="30"/>
        </w:rPr>
        <w:t>9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51A" w:rsidRPr="00396BC1">
        <w:rPr>
          <w:rFonts w:asciiTheme="majorBidi" w:hAnsiTheme="majorBidi"/>
          <w:sz w:val="30"/>
          <w:szCs w:val="30"/>
          <w:cs/>
        </w:rPr>
        <w:t>สำหรับ</w:t>
      </w:r>
      <w:r w:rsidR="00BF3EFF" w:rsidRPr="00396BC1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</w:t>
      </w:r>
      <w:r w:rsidR="00486978" w:rsidRPr="00396BC1">
        <w:rPr>
          <w:rFonts w:asciiTheme="majorBidi" w:hAnsiTheme="majorBidi" w:cstheme="majorBidi"/>
          <w:sz w:val="30"/>
          <w:szCs w:val="30"/>
          <w:cs/>
        </w:rPr>
        <w:t>กลุ่ม</w:t>
      </w:r>
      <w:r w:rsidR="00BF3EFF" w:rsidRPr="00396BC1">
        <w:rPr>
          <w:rFonts w:asciiTheme="majorBidi" w:hAnsiTheme="majorBidi" w:cstheme="majorBidi"/>
          <w:sz w:val="30"/>
          <w:szCs w:val="30"/>
          <w:cs/>
        </w:rPr>
        <w:t xml:space="preserve">บริษัท ในระหว่างปีมีดังต่อไปนี้ </w:t>
      </w:r>
    </w:p>
    <w:p w14:paraId="11995A12" w14:textId="7521D6C7" w:rsidR="001B3BF3" w:rsidRPr="00396BC1" w:rsidRDefault="001B3BF3" w:rsidP="001B3BF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530"/>
        <w:gridCol w:w="5040"/>
      </w:tblGrid>
      <w:tr w:rsidR="00FB5947" w:rsidRPr="00396BC1" w14:paraId="26A1A4B7" w14:textId="77777777" w:rsidTr="008B3B45">
        <w:trPr>
          <w:trHeight w:val="20"/>
          <w:tblHeader/>
        </w:trPr>
        <w:tc>
          <w:tcPr>
            <w:tcW w:w="2700" w:type="dxa"/>
          </w:tcPr>
          <w:p w14:paraId="192C5E22" w14:textId="2943301C" w:rsidR="00FB5947" w:rsidRPr="00396BC1" w:rsidRDefault="00FB5947" w:rsidP="004A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5623EAB5" w14:textId="77777777" w:rsidR="00FB5947" w:rsidRPr="00396BC1" w:rsidRDefault="00FB5947" w:rsidP="004A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DA6DF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DA6DF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สัญชาติ</w:t>
            </w:r>
          </w:p>
        </w:tc>
        <w:tc>
          <w:tcPr>
            <w:tcW w:w="5040" w:type="dxa"/>
          </w:tcPr>
          <w:p w14:paraId="3AF00FF9" w14:textId="77777777" w:rsidR="00FB5947" w:rsidRPr="00396BC1" w:rsidRDefault="00FB5947" w:rsidP="004A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33FD9" w:rsidRPr="00396BC1" w14:paraId="375CFF67" w14:textId="77777777" w:rsidTr="008B3B45">
        <w:trPr>
          <w:trHeight w:val="20"/>
        </w:trPr>
        <w:tc>
          <w:tcPr>
            <w:tcW w:w="2700" w:type="dxa"/>
          </w:tcPr>
          <w:p w14:paraId="2BA93CD1" w14:textId="0EE53078" w:rsidR="00833FD9" w:rsidRPr="00396BC1" w:rsidRDefault="00833FD9" w:rsidP="00833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168ED5C0" w14:textId="09812A63" w:rsidR="00833FD9" w:rsidRPr="00396BC1" w:rsidRDefault="00833FD9" w:rsidP="00833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040" w:type="dxa"/>
            <w:vAlign w:val="bottom"/>
          </w:tcPr>
          <w:p w14:paraId="00AAE698" w14:textId="3B43D3AF" w:rsidR="00833FD9" w:rsidRPr="00396BC1" w:rsidRDefault="00833FD9" w:rsidP="00833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 w:right="29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7480A66" w14:textId="77777777" w:rsidR="00F20BF0" w:rsidRPr="00396BC1" w:rsidRDefault="00F20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79"/>
        <w:gridCol w:w="268"/>
        <w:gridCol w:w="1000"/>
        <w:gridCol w:w="274"/>
        <w:gridCol w:w="1086"/>
        <w:gridCol w:w="252"/>
        <w:gridCol w:w="1095"/>
      </w:tblGrid>
      <w:tr w:rsidR="008C5CC3" w:rsidRPr="00396BC1" w14:paraId="347A2891" w14:textId="77777777" w:rsidTr="003F5673">
        <w:trPr>
          <w:tblHeader/>
        </w:trPr>
        <w:tc>
          <w:tcPr>
            <w:tcW w:w="2250" w:type="pct"/>
          </w:tcPr>
          <w:p w14:paraId="14EF4F3E" w14:textId="48F4959C" w:rsidR="008C5CC3" w:rsidRPr="00396BC1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16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7" w:type="pct"/>
            <w:gridSpan w:val="3"/>
            <w:vAlign w:val="center"/>
          </w:tcPr>
          <w:p w14:paraId="3BBFC5AE" w14:textId="77777777" w:rsidR="008C5CC3" w:rsidRPr="00396BC1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470F7AFA" w14:textId="77777777" w:rsidR="008C5CC3" w:rsidRPr="00396BC1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37EDAFB3" w14:textId="77777777" w:rsidR="008C5CC3" w:rsidRPr="00396BC1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1131" w:rsidRPr="00396BC1" w14:paraId="66BFEC38" w14:textId="77777777" w:rsidTr="003F5673">
        <w:trPr>
          <w:tblHeader/>
        </w:trPr>
        <w:tc>
          <w:tcPr>
            <w:tcW w:w="2250" w:type="pct"/>
          </w:tcPr>
          <w:p w14:paraId="4D73018A" w14:textId="61219A3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96BC1" w:rsidRPr="00396BC1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7" w:type="pct"/>
            <w:vAlign w:val="center"/>
          </w:tcPr>
          <w:p w14:paraId="500EF42E" w14:textId="16364AD6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  <w:vAlign w:val="center"/>
          </w:tcPr>
          <w:p w14:paraId="68BA7BE0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vAlign w:val="center"/>
          </w:tcPr>
          <w:p w14:paraId="552F212E" w14:textId="526A8FCB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49" w:type="pct"/>
          </w:tcPr>
          <w:p w14:paraId="0C18D5A1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2FC834E4" w14:textId="5B575B53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137" w:type="pct"/>
            <w:vAlign w:val="center"/>
          </w:tcPr>
          <w:p w14:paraId="2EA1D988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122313EB" w14:textId="42848F59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C11131" w:rsidRPr="00396BC1" w14:paraId="5EA72449" w14:textId="77777777" w:rsidTr="003F5673">
        <w:trPr>
          <w:tblHeader/>
        </w:trPr>
        <w:tc>
          <w:tcPr>
            <w:tcW w:w="2250" w:type="pct"/>
          </w:tcPr>
          <w:p w14:paraId="6BD615FB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0" w:type="pct"/>
            <w:gridSpan w:val="7"/>
          </w:tcPr>
          <w:p w14:paraId="0F161EC5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1131" w:rsidRPr="00396BC1" w14:paraId="7EF9EE66" w14:textId="77777777" w:rsidTr="00BD6E5E">
        <w:tc>
          <w:tcPr>
            <w:tcW w:w="2250" w:type="pct"/>
          </w:tcPr>
          <w:p w14:paraId="4D27F19D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106CFFDC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0A05D02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631CF782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95011A3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FC18B22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F0366EC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0906831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1131" w:rsidRPr="00396BC1" w14:paraId="21755042" w14:textId="77777777" w:rsidTr="00BD6E5E">
        <w:tc>
          <w:tcPr>
            <w:tcW w:w="2250" w:type="pct"/>
          </w:tcPr>
          <w:p w14:paraId="553BADA6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7" w:type="pct"/>
          </w:tcPr>
          <w:p w14:paraId="6D81970A" w14:textId="76771D35" w:rsidR="00C11131" w:rsidRPr="00396BC1" w:rsidRDefault="00426010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F8C3D64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621BE863" w14:textId="3CB67AF4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3AF0D9B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DA9E5E0" w14:textId="53B5A1E9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903</w:t>
            </w:r>
            <w:r w:rsidR="0061111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37" w:type="pct"/>
          </w:tcPr>
          <w:p w14:paraId="09E491CD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0BA2DA1" w14:textId="063A5EFE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818</w:t>
            </w:r>
            <w:r w:rsidR="00C11131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649</w:t>
            </w:r>
          </w:p>
        </w:tc>
      </w:tr>
      <w:tr w:rsidR="00C11131" w:rsidRPr="00396BC1" w14:paraId="374A2533" w14:textId="77777777" w:rsidTr="00BD6E5E">
        <w:tc>
          <w:tcPr>
            <w:tcW w:w="2250" w:type="pct"/>
          </w:tcPr>
          <w:p w14:paraId="2C94B47E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7" w:type="pct"/>
          </w:tcPr>
          <w:p w14:paraId="5FDD084F" w14:textId="52A8621B" w:rsidR="00C11131" w:rsidRPr="00396BC1" w:rsidRDefault="00426010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D94A3EE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0A61A427" w14:textId="390FE469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EE3129B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84DA51E" w14:textId="55B463BB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61111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137" w:type="pct"/>
          </w:tcPr>
          <w:p w14:paraId="65C43D72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4763E8B" w14:textId="258F1C5A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10</w:t>
            </w:r>
            <w:r w:rsidR="00C11131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945</w:t>
            </w:r>
          </w:p>
        </w:tc>
      </w:tr>
      <w:tr w:rsidR="00C11131" w:rsidRPr="00396BC1" w14:paraId="1DD351F4" w14:textId="77777777" w:rsidTr="00BD6E5E">
        <w:tc>
          <w:tcPr>
            <w:tcW w:w="2250" w:type="pct"/>
          </w:tcPr>
          <w:p w14:paraId="3281F30A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การวิจัยและพัฒนา</w:t>
            </w:r>
          </w:p>
        </w:tc>
        <w:tc>
          <w:tcPr>
            <w:tcW w:w="587" w:type="pct"/>
          </w:tcPr>
          <w:p w14:paraId="3E55947C" w14:textId="20C8765C" w:rsidR="00C11131" w:rsidRPr="00396BC1" w:rsidRDefault="00426010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2E2851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9CDB260" w14:textId="5752BC49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340C598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6E94550" w14:textId="61BF7EA2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1111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137" w:type="pct"/>
          </w:tcPr>
          <w:p w14:paraId="6E14F9E2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5C33BA1" w14:textId="60BEE59D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</w:t>
            </w:r>
            <w:r w:rsidR="00C11131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171</w:t>
            </w:r>
          </w:p>
        </w:tc>
      </w:tr>
      <w:tr w:rsidR="00C11131" w:rsidRPr="00396BC1" w14:paraId="4A9D855E" w14:textId="77777777" w:rsidTr="00BD6E5E">
        <w:tc>
          <w:tcPr>
            <w:tcW w:w="2250" w:type="pct"/>
          </w:tcPr>
          <w:p w14:paraId="4EFBB589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587" w:type="pct"/>
          </w:tcPr>
          <w:p w14:paraId="297035F1" w14:textId="45716503" w:rsidR="00C11131" w:rsidRPr="00396BC1" w:rsidRDefault="00426010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D22AFA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9C79D27" w14:textId="678D2A4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9E49CF5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2666143" w14:textId="21C55FF1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137" w:type="pct"/>
          </w:tcPr>
          <w:p w14:paraId="2CADFD4A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9DAD155" w14:textId="5712A067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760</w:t>
            </w:r>
          </w:p>
        </w:tc>
      </w:tr>
      <w:tr w:rsidR="00C11131" w:rsidRPr="00396BC1" w14:paraId="1C026911" w14:textId="77777777" w:rsidTr="00BD6E5E">
        <w:tc>
          <w:tcPr>
            <w:tcW w:w="2250" w:type="pct"/>
          </w:tcPr>
          <w:p w14:paraId="5BEEE001" w14:textId="7BD958D5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7" w:type="pct"/>
          </w:tcPr>
          <w:p w14:paraId="761474A8" w14:textId="2A3D09C5" w:rsidR="00C11131" w:rsidRPr="00396BC1" w:rsidRDefault="00426010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CC3943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7ABD65ED" w14:textId="4BA8F4CC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EFC23D7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9F7DAEE" w14:textId="20C02C8E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67</w:t>
            </w:r>
            <w:r w:rsidR="0061111F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198</w:t>
            </w:r>
          </w:p>
        </w:tc>
        <w:tc>
          <w:tcPr>
            <w:tcW w:w="137" w:type="pct"/>
          </w:tcPr>
          <w:p w14:paraId="74969E8B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14D42A4" w14:textId="31C723AE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35</w:t>
            </w:r>
            <w:r w:rsidR="00C11131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999</w:t>
            </w:r>
          </w:p>
        </w:tc>
      </w:tr>
      <w:tr w:rsidR="00C11131" w:rsidRPr="00396BC1" w14:paraId="230877FB" w14:textId="77777777" w:rsidTr="00BD6E5E">
        <w:tc>
          <w:tcPr>
            <w:tcW w:w="2250" w:type="pct"/>
          </w:tcPr>
          <w:p w14:paraId="181238AC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7" w:type="pct"/>
          </w:tcPr>
          <w:p w14:paraId="0E14E9F1" w14:textId="02AC90B4" w:rsidR="00C11131" w:rsidRPr="00396BC1" w:rsidRDefault="00426010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35F72A7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0FBE620A" w14:textId="1DF4D44F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5C3C64B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9AE89E" w14:textId="6AEBF31E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37" w:type="pct"/>
          </w:tcPr>
          <w:p w14:paraId="5BDA9FCE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D319AB1" w14:textId="67A58AAF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182</w:t>
            </w:r>
          </w:p>
        </w:tc>
      </w:tr>
      <w:tr w:rsidR="00C11131" w:rsidRPr="00396BC1" w14:paraId="65C46840" w14:textId="77777777" w:rsidTr="00BD6E5E">
        <w:tc>
          <w:tcPr>
            <w:tcW w:w="2250" w:type="pct"/>
          </w:tcPr>
          <w:p w14:paraId="0AAC30C1" w14:textId="2822920F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87" w:type="pct"/>
          </w:tcPr>
          <w:p w14:paraId="0AD7046E" w14:textId="3137FD78" w:rsidR="00C11131" w:rsidRPr="00396BC1" w:rsidRDefault="00426010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5D198CB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04DFA3BA" w14:textId="0E28ED1F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298D357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BF07000" w14:textId="727087FC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693</w:t>
            </w:r>
          </w:p>
        </w:tc>
        <w:tc>
          <w:tcPr>
            <w:tcW w:w="137" w:type="pct"/>
          </w:tcPr>
          <w:p w14:paraId="220556BD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1DD66FA" w14:textId="29CE4D50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693</w:t>
            </w:r>
          </w:p>
        </w:tc>
      </w:tr>
      <w:tr w:rsidR="00C11131" w:rsidRPr="00396BC1" w14:paraId="18B2FC1F" w14:textId="77777777" w:rsidTr="00BD6E5E">
        <w:tc>
          <w:tcPr>
            <w:tcW w:w="2250" w:type="pct"/>
          </w:tcPr>
          <w:p w14:paraId="018D10A2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BC3C28A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00AD7A4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7AFF73B2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5067657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3F6B90D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3B261292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EA345A1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C11131" w:rsidRPr="00396BC1" w14:paraId="2B4B549E" w14:textId="77777777" w:rsidTr="00BD6E5E">
        <w:tc>
          <w:tcPr>
            <w:tcW w:w="2250" w:type="pct"/>
            <w:shd w:val="clear" w:color="auto" w:fill="FFFFFF"/>
          </w:tcPr>
          <w:p w14:paraId="45359341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7" w:type="pct"/>
          </w:tcPr>
          <w:p w14:paraId="335EFFBA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E85579D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C7F0218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F80274F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227104AD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64CD27CE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2D7CE433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11131" w:rsidRPr="00396BC1" w14:paraId="7D1952D5" w14:textId="77777777" w:rsidTr="00BD6E5E">
        <w:tc>
          <w:tcPr>
            <w:tcW w:w="2250" w:type="pct"/>
            <w:shd w:val="clear" w:color="auto" w:fill="FFFFFF"/>
          </w:tcPr>
          <w:p w14:paraId="03F9EDF2" w14:textId="77777777" w:rsidR="00C11131" w:rsidRPr="00396BC1" w:rsidRDefault="00C11131" w:rsidP="00C11131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396BC1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87" w:type="pct"/>
          </w:tcPr>
          <w:p w14:paraId="262A0766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56AAD85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4" w:type="pct"/>
          </w:tcPr>
          <w:p w14:paraId="588F9C82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8741539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85EF80F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2E5F34D0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579CF7B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1131" w:rsidRPr="00396BC1" w14:paraId="6A0242E2" w14:textId="77777777" w:rsidTr="00BD6E5E">
        <w:trPr>
          <w:trHeight w:val="254"/>
        </w:trPr>
        <w:tc>
          <w:tcPr>
            <w:tcW w:w="2250" w:type="pct"/>
            <w:shd w:val="clear" w:color="auto" w:fill="FFFFFF"/>
          </w:tcPr>
          <w:p w14:paraId="4F8BBB93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7" w:type="pct"/>
          </w:tcPr>
          <w:p w14:paraId="3EA7DC88" w14:textId="63F22B20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AB7EC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051</w:t>
            </w:r>
          </w:p>
        </w:tc>
        <w:tc>
          <w:tcPr>
            <w:tcW w:w="146" w:type="pct"/>
          </w:tcPr>
          <w:p w14:paraId="48C416FC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5B2A9A0" w14:textId="36DE97AD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32</w:t>
            </w:r>
            <w:r w:rsidR="00C11131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573</w:t>
            </w:r>
          </w:p>
        </w:tc>
        <w:tc>
          <w:tcPr>
            <w:tcW w:w="149" w:type="pct"/>
          </w:tcPr>
          <w:p w14:paraId="52221E10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1E83BD6" w14:textId="4E4DBE2F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AB7EC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137" w:type="pct"/>
          </w:tcPr>
          <w:p w14:paraId="454C230F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4E9D7A3" w14:textId="098EADCB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17</w:t>
            </w:r>
            <w:r w:rsidR="00C11131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515</w:t>
            </w:r>
          </w:p>
        </w:tc>
      </w:tr>
      <w:tr w:rsidR="00C11131" w:rsidRPr="00396BC1" w14:paraId="73CF5018" w14:textId="77777777" w:rsidTr="00BD6E5E">
        <w:trPr>
          <w:trHeight w:val="119"/>
        </w:trPr>
        <w:tc>
          <w:tcPr>
            <w:tcW w:w="2250" w:type="pct"/>
            <w:shd w:val="clear" w:color="auto" w:fill="FFFFFF"/>
          </w:tcPr>
          <w:p w14:paraId="73CCBA8E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7" w:type="pct"/>
          </w:tcPr>
          <w:p w14:paraId="101DCD5A" w14:textId="35799D5C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B28B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46" w:type="pct"/>
          </w:tcPr>
          <w:p w14:paraId="625BC199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4" w:type="pct"/>
          </w:tcPr>
          <w:p w14:paraId="751EE47E" w14:textId="58097AFB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</w:t>
            </w:r>
            <w:r w:rsidR="00AB28BD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681</w:t>
            </w:r>
          </w:p>
        </w:tc>
        <w:tc>
          <w:tcPr>
            <w:tcW w:w="149" w:type="pct"/>
          </w:tcPr>
          <w:p w14:paraId="3D30B4C7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0940BA4" w14:textId="1333F83B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  <w:tc>
          <w:tcPr>
            <w:tcW w:w="137" w:type="pct"/>
          </w:tcPr>
          <w:p w14:paraId="1A8F41C9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4DB8022" w14:textId="1ED4B146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896</w:t>
            </w:r>
          </w:p>
        </w:tc>
      </w:tr>
      <w:tr w:rsidR="00C11131" w:rsidRPr="00396BC1" w14:paraId="668D2F5E" w14:textId="77777777" w:rsidTr="00BD6E5E">
        <w:trPr>
          <w:trHeight w:val="70"/>
        </w:trPr>
        <w:tc>
          <w:tcPr>
            <w:tcW w:w="2250" w:type="pct"/>
            <w:shd w:val="clear" w:color="auto" w:fill="FFFFFF"/>
          </w:tcPr>
          <w:p w14:paraId="7340AE50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36C2E2C" w14:textId="6842EDA1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AB28BD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146" w:type="pct"/>
          </w:tcPr>
          <w:p w14:paraId="3834123F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40ACC092" w14:textId="232A8A1B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35</w:t>
            </w:r>
            <w:r w:rsidR="00AB28BD"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254</w:t>
            </w:r>
          </w:p>
        </w:tc>
        <w:tc>
          <w:tcPr>
            <w:tcW w:w="149" w:type="pct"/>
          </w:tcPr>
          <w:p w14:paraId="3E647808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F5DA053" w14:textId="1FD4DCE8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2C77CD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</w:p>
        </w:tc>
        <w:tc>
          <w:tcPr>
            <w:tcW w:w="137" w:type="pct"/>
          </w:tcPr>
          <w:p w14:paraId="35DC6CB1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442824A" w14:textId="50D54D2E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18</w:t>
            </w:r>
            <w:r w:rsidR="00C11131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411</w:t>
            </w:r>
          </w:p>
        </w:tc>
      </w:tr>
    </w:tbl>
    <w:p w14:paraId="4D4B8FB8" w14:textId="28A226BA" w:rsidR="003F5E5E" w:rsidRPr="00396BC1" w:rsidRDefault="003F5E5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79"/>
        <w:gridCol w:w="268"/>
        <w:gridCol w:w="1000"/>
        <w:gridCol w:w="274"/>
        <w:gridCol w:w="1086"/>
        <w:gridCol w:w="263"/>
        <w:gridCol w:w="1084"/>
      </w:tblGrid>
      <w:tr w:rsidR="008C5CC3" w:rsidRPr="00396BC1" w14:paraId="0C2313F1" w14:textId="77777777" w:rsidTr="00055ED1">
        <w:trPr>
          <w:tblHeader/>
        </w:trPr>
        <w:tc>
          <w:tcPr>
            <w:tcW w:w="2250" w:type="pct"/>
          </w:tcPr>
          <w:p w14:paraId="64B0822B" w14:textId="653F6D28" w:rsidR="008C5CC3" w:rsidRPr="00396BC1" w:rsidRDefault="004F332D" w:rsidP="004F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77" w:type="pct"/>
            <w:gridSpan w:val="3"/>
            <w:vAlign w:val="center"/>
          </w:tcPr>
          <w:p w14:paraId="03F4950A" w14:textId="0A365607" w:rsidR="008C5CC3" w:rsidRPr="00396BC1" w:rsidRDefault="008C5CC3" w:rsidP="008C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906414D" w14:textId="77777777" w:rsidR="008C5CC3" w:rsidRPr="00396BC1" w:rsidRDefault="008C5CC3" w:rsidP="00115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4" w:type="pct"/>
            <w:gridSpan w:val="3"/>
          </w:tcPr>
          <w:p w14:paraId="6C441D40" w14:textId="28768044" w:rsidR="008C5CC3" w:rsidRPr="00396BC1" w:rsidRDefault="008C5CC3" w:rsidP="00115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C5CC3" w:rsidRPr="00396BC1" w14:paraId="52D2EE09" w14:textId="77777777" w:rsidTr="00055ED1">
        <w:trPr>
          <w:tblHeader/>
        </w:trPr>
        <w:tc>
          <w:tcPr>
            <w:tcW w:w="2250" w:type="pct"/>
          </w:tcPr>
          <w:p w14:paraId="6154334A" w14:textId="297357F4" w:rsidR="006A37E0" w:rsidRPr="00396BC1" w:rsidRDefault="004F332D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396BC1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Pr="00396BC1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587" w:type="pct"/>
            <w:vAlign w:val="center"/>
          </w:tcPr>
          <w:p w14:paraId="7640861B" w14:textId="49F3160F" w:rsidR="006A37E0" w:rsidRPr="00396BC1" w:rsidRDefault="00396BC1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/>
                <w:sz w:val="29"/>
                <w:szCs w:val="29"/>
              </w:rPr>
              <w:t>2567</w:t>
            </w:r>
          </w:p>
        </w:tc>
        <w:tc>
          <w:tcPr>
            <w:tcW w:w="146" w:type="pct"/>
            <w:vAlign w:val="center"/>
          </w:tcPr>
          <w:p w14:paraId="2465AD0D" w14:textId="77777777" w:rsidR="006A37E0" w:rsidRPr="00396BC1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4" w:type="pct"/>
            <w:vAlign w:val="center"/>
          </w:tcPr>
          <w:p w14:paraId="6BAC8D48" w14:textId="0C6E51EF" w:rsidR="006A37E0" w:rsidRPr="00396BC1" w:rsidRDefault="00396BC1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/>
                <w:sz w:val="29"/>
                <w:szCs w:val="29"/>
              </w:rPr>
              <w:t>2566</w:t>
            </w:r>
          </w:p>
        </w:tc>
        <w:tc>
          <w:tcPr>
            <w:tcW w:w="149" w:type="pct"/>
          </w:tcPr>
          <w:p w14:paraId="55B500E3" w14:textId="77777777" w:rsidR="006A37E0" w:rsidRPr="00396BC1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91" w:type="pct"/>
          </w:tcPr>
          <w:p w14:paraId="1BEFD684" w14:textId="209A8A14" w:rsidR="006A37E0" w:rsidRPr="00396BC1" w:rsidRDefault="00396BC1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/>
                <w:sz w:val="29"/>
                <w:szCs w:val="29"/>
              </w:rPr>
              <w:t>2567</w:t>
            </w:r>
          </w:p>
        </w:tc>
        <w:tc>
          <w:tcPr>
            <w:tcW w:w="143" w:type="pct"/>
          </w:tcPr>
          <w:p w14:paraId="5B053575" w14:textId="77777777" w:rsidR="006A37E0" w:rsidRPr="00396BC1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90" w:type="pct"/>
          </w:tcPr>
          <w:p w14:paraId="71E0A97C" w14:textId="3A140201" w:rsidR="006A37E0" w:rsidRPr="00396BC1" w:rsidRDefault="00396BC1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/>
                <w:sz w:val="29"/>
                <w:szCs w:val="29"/>
              </w:rPr>
              <w:t>2566</w:t>
            </w:r>
          </w:p>
        </w:tc>
      </w:tr>
      <w:tr w:rsidR="008C5CC3" w:rsidRPr="00396BC1" w14:paraId="353BD8A4" w14:textId="77777777" w:rsidTr="00055ED1">
        <w:trPr>
          <w:tblHeader/>
        </w:trPr>
        <w:tc>
          <w:tcPr>
            <w:tcW w:w="2250" w:type="pct"/>
          </w:tcPr>
          <w:p w14:paraId="122F4042" w14:textId="77777777" w:rsidR="006A37E0" w:rsidRPr="00396BC1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50" w:type="pct"/>
            <w:gridSpan w:val="7"/>
          </w:tcPr>
          <w:p w14:paraId="39C0D1C2" w14:textId="77777777" w:rsidR="006A37E0" w:rsidRPr="00396BC1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C04E40" w:rsidRPr="00396BC1" w14:paraId="5F76F8E0" w14:textId="77777777" w:rsidTr="00BD6E5E">
        <w:tc>
          <w:tcPr>
            <w:tcW w:w="2250" w:type="pct"/>
          </w:tcPr>
          <w:p w14:paraId="7E7E9A7E" w14:textId="60202ABE" w:rsidR="00C04E40" w:rsidRPr="00396BC1" w:rsidRDefault="00C04E4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2750" w:type="pct"/>
            <w:gridSpan w:val="7"/>
          </w:tcPr>
          <w:p w14:paraId="59F9CE94" w14:textId="77777777" w:rsidR="00C04E40" w:rsidRPr="00396BC1" w:rsidRDefault="00C04E4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</w:tr>
      <w:tr w:rsidR="00C11131" w:rsidRPr="00396BC1" w14:paraId="5C2207AF" w14:textId="77777777" w:rsidTr="00BD6E5E">
        <w:trPr>
          <w:trHeight w:val="335"/>
        </w:trPr>
        <w:tc>
          <w:tcPr>
            <w:tcW w:w="2250" w:type="pct"/>
          </w:tcPr>
          <w:p w14:paraId="53F2EB43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29384175" w14:textId="6EA5A3B0" w:rsidR="00C11131" w:rsidRPr="00396BC1" w:rsidRDefault="00FA026B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6E33F05B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5998BE81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9" w:type="pct"/>
          </w:tcPr>
          <w:p w14:paraId="53D146FC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1E9D0F82" w14:textId="6FB62050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sz w:val="29"/>
                <w:szCs w:val="29"/>
              </w:rPr>
              <w:t>440</w:t>
            </w:r>
            <w:r w:rsidR="00024DC1" w:rsidRPr="00396BC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396BC1">
              <w:rPr>
                <w:rFonts w:asciiTheme="majorBidi" w:hAnsiTheme="majorBidi" w:cstheme="majorBidi"/>
                <w:sz w:val="29"/>
                <w:szCs w:val="29"/>
              </w:rPr>
              <w:t>303</w:t>
            </w:r>
          </w:p>
        </w:tc>
        <w:tc>
          <w:tcPr>
            <w:tcW w:w="143" w:type="pct"/>
          </w:tcPr>
          <w:p w14:paraId="0A68BF87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6F885497" w14:textId="787B3A7F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/>
                <w:sz w:val="29"/>
                <w:szCs w:val="29"/>
              </w:rPr>
              <w:t>304</w:t>
            </w:r>
            <w:r w:rsidR="00C11131" w:rsidRPr="00396BC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396BC1">
              <w:rPr>
                <w:rFonts w:asciiTheme="majorBidi" w:hAnsiTheme="majorBidi"/>
                <w:sz w:val="29"/>
                <w:szCs w:val="29"/>
              </w:rPr>
              <w:t>425</w:t>
            </w:r>
          </w:p>
        </w:tc>
      </w:tr>
      <w:tr w:rsidR="00C11131" w:rsidRPr="00396BC1" w14:paraId="16ECC635" w14:textId="77777777" w:rsidTr="00BD6E5E">
        <w:trPr>
          <w:trHeight w:val="335"/>
        </w:trPr>
        <w:tc>
          <w:tcPr>
            <w:tcW w:w="2250" w:type="pct"/>
          </w:tcPr>
          <w:p w14:paraId="309C199C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F8F41CC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DC1DED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4874FFD0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B86ABEC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087E6304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3A9419A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F46B724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C11131" w:rsidRPr="00396BC1" w14:paraId="5460EC3A" w14:textId="77777777" w:rsidTr="00BD6E5E">
        <w:trPr>
          <w:trHeight w:val="335"/>
        </w:trPr>
        <w:tc>
          <w:tcPr>
            <w:tcW w:w="2250" w:type="pct"/>
          </w:tcPr>
          <w:p w14:paraId="17CF73DB" w14:textId="522EA170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ลูกหนี้</w:t>
            </w:r>
            <w:r w:rsidR="006C537F" w:rsidRPr="00396BC1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หมุนเวียน</w:t>
            </w:r>
            <w:r w:rsidRPr="00396BC1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อื่น</w:t>
            </w:r>
          </w:p>
        </w:tc>
        <w:tc>
          <w:tcPr>
            <w:tcW w:w="587" w:type="pct"/>
          </w:tcPr>
          <w:p w14:paraId="0C9C606B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662BA3C3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33366734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9" w:type="pct"/>
          </w:tcPr>
          <w:p w14:paraId="4921F6EE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370AD56A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</w:p>
        </w:tc>
        <w:tc>
          <w:tcPr>
            <w:tcW w:w="143" w:type="pct"/>
          </w:tcPr>
          <w:p w14:paraId="35AA0BE4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5796EF23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9"/>
                <w:szCs w:val="29"/>
              </w:rPr>
            </w:pPr>
          </w:p>
        </w:tc>
      </w:tr>
      <w:tr w:rsidR="00C11131" w:rsidRPr="00396BC1" w14:paraId="09C87AC2" w14:textId="77777777" w:rsidTr="00BD6E5E">
        <w:trPr>
          <w:trHeight w:val="335"/>
        </w:trPr>
        <w:tc>
          <w:tcPr>
            <w:tcW w:w="2250" w:type="pct"/>
          </w:tcPr>
          <w:p w14:paraId="38772E18" w14:textId="5D4D6A8E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96BC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4F302FC0" w14:textId="638585FB" w:rsidR="00C11131" w:rsidRPr="00396BC1" w:rsidRDefault="00FA026B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06A4BB36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78AEADA7" w14:textId="6CB4659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9" w:type="pct"/>
          </w:tcPr>
          <w:p w14:paraId="6048D1DB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64A7B7DE" w14:textId="704137FD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396BC1">
              <w:rPr>
                <w:rFonts w:asciiTheme="majorBidi" w:hAnsiTheme="majorBidi"/>
                <w:sz w:val="29"/>
                <w:szCs w:val="29"/>
              </w:rPr>
              <w:t>4</w:t>
            </w:r>
            <w:r w:rsidR="00F26B16" w:rsidRPr="00396BC1">
              <w:rPr>
                <w:rFonts w:asciiTheme="majorBidi" w:hAnsiTheme="majorBidi"/>
                <w:sz w:val="29"/>
                <w:szCs w:val="29"/>
              </w:rPr>
              <w:t>,</w:t>
            </w:r>
            <w:r w:rsidRPr="00396BC1">
              <w:rPr>
                <w:rFonts w:asciiTheme="majorBidi" w:hAnsiTheme="majorBidi"/>
                <w:sz w:val="29"/>
                <w:szCs w:val="29"/>
              </w:rPr>
              <w:t>676</w:t>
            </w:r>
          </w:p>
        </w:tc>
        <w:tc>
          <w:tcPr>
            <w:tcW w:w="143" w:type="pct"/>
          </w:tcPr>
          <w:p w14:paraId="11459C6A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368E3D0A" w14:textId="32FFAA0F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396BC1">
              <w:rPr>
                <w:rFonts w:asciiTheme="majorBidi" w:hAnsiTheme="majorBidi"/>
                <w:sz w:val="29"/>
                <w:szCs w:val="29"/>
              </w:rPr>
              <w:t>980</w:t>
            </w:r>
          </w:p>
        </w:tc>
      </w:tr>
      <w:tr w:rsidR="00C11131" w:rsidRPr="00396BC1" w14:paraId="549ADCD5" w14:textId="77777777" w:rsidTr="00BD6E5E">
        <w:trPr>
          <w:trHeight w:val="335"/>
        </w:trPr>
        <w:tc>
          <w:tcPr>
            <w:tcW w:w="2250" w:type="pct"/>
          </w:tcPr>
          <w:p w14:paraId="70F22D86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5C958E8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8646D0F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6FB8BBCD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D09A222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159DB32B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DEF30AA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C2AE4DE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1131" w:rsidRPr="00396BC1" w14:paraId="6C52EE2E" w14:textId="77777777" w:rsidTr="00BD6E5E">
        <w:trPr>
          <w:trHeight w:val="335"/>
        </w:trPr>
        <w:tc>
          <w:tcPr>
            <w:tcW w:w="2250" w:type="pct"/>
          </w:tcPr>
          <w:p w14:paraId="5BAFCE56" w14:textId="0A861572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587" w:type="pct"/>
          </w:tcPr>
          <w:p w14:paraId="028B982E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4059D582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5160A9EE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9" w:type="pct"/>
          </w:tcPr>
          <w:p w14:paraId="0463E7CE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07C0833C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</w:p>
        </w:tc>
        <w:tc>
          <w:tcPr>
            <w:tcW w:w="143" w:type="pct"/>
          </w:tcPr>
          <w:p w14:paraId="7F774D84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1EE5AE0D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11131" w:rsidRPr="00396BC1" w14:paraId="66011007" w14:textId="77777777" w:rsidTr="00BD6E5E">
        <w:trPr>
          <w:trHeight w:val="335"/>
        </w:trPr>
        <w:tc>
          <w:tcPr>
            <w:tcW w:w="2250" w:type="pct"/>
          </w:tcPr>
          <w:p w14:paraId="3504484F" w14:textId="2F7B5ED6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96BC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0056CA75" w14:textId="1471E672" w:rsidR="00C11131" w:rsidRPr="00396BC1" w:rsidRDefault="00FA026B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1CA1901F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7D22AFC7" w14:textId="671D5D52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9" w:type="pct"/>
          </w:tcPr>
          <w:p w14:paraId="36BE6E90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42A45B29" w14:textId="3844343A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396BC1">
              <w:rPr>
                <w:rFonts w:asciiTheme="majorBidi" w:hAnsiTheme="majorBidi"/>
                <w:sz w:val="29"/>
                <w:szCs w:val="29"/>
              </w:rPr>
              <w:t>24</w:t>
            </w:r>
          </w:p>
        </w:tc>
        <w:tc>
          <w:tcPr>
            <w:tcW w:w="143" w:type="pct"/>
          </w:tcPr>
          <w:p w14:paraId="364A0D5C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51EF579D" w14:textId="4ED61410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/>
                <w:sz w:val="29"/>
                <w:szCs w:val="29"/>
              </w:rPr>
              <w:t>39</w:t>
            </w:r>
          </w:p>
        </w:tc>
      </w:tr>
      <w:tr w:rsidR="00C11131" w:rsidRPr="00396BC1" w14:paraId="2B204891" w14:textId="77777777" w:rsidTr="00BD6E5E">
        <w:trPr>
          <w:trHeight w:val="335"/>
        </w:trPr>
        <w:tc>
          <w:tcPr>
            <w:tcW w:w="2250" w:type="pct"/>
          </w:tcPr>
          <w:p w14:paraId="643A1567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2353F75F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745C104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7A0A978F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3653261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5C4A563A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DAE89B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B1A4D9D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1131" w:rsidRPr="00396BC1" w14:paraId="43ED6C60" w14:textId="77777777" w:rsidTr="00BD6E5E">
        <w:trPr>
          <w:trHeight w:val="335"/>
        </w:trPr>
        <w:tc>
          <w:tcPr>
            <w:tcW w:w="2250" w:type="pct"/>
          </w:tcPr>
          <w:p w14:paraId="41553336" w14:textId="59AF512A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เจ้าหนี้</w:t>
            </w:r>
            <w:r w:rsidR="006C537F" w:rsidRPr="00396BC1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หมุนเวียน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อื่น</w:t>
            </w:r>
          </w:p>
        </w:tc>
        <w:tc>
          <w:tcPr>
            <w:tcW w:w="587" w:type="pct"/>
          </w:tcPr>
          <w:p w14:paraId="7C9A83C4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4EBDFEA6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69DEF74D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9" w:type="pct"/>
          </w:tcPr>
          <w:p w14:paraId="29C22C60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192D2BD4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</w:p>
        </w:tc>
        <w:tc>
          <w:tcPr>
            <w:tcW w:w="143" w:type="pct"/>
          </w:tcPr>
          <w:p w14:paraId="74F72C65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496F0A5D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11131" w:rsidRPr="00396BC1" w14:paraId="6735E766" w14:textId="77777777" w:rsidTr="00BD6E5E">
        <w:trPr>
          <w:trHeight w:val="335"/>
        </w:trPr>
        <w:tc>
          <w:tcPr>
            <w:tcW w:w="2250" w:type="pct"/>
          </w:tcPr>
          <w:p w14:paraId="6D0AB542" w14:textId="7D838CA6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96BC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4ED88ACE" w14:textId="70A26B58" w:rsidR="00C11131" w:rsidRPr="00396BC1" w:rsidRDefault="00FA026B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6451D4FB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32647A59" w14:textId="7164C40A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9" w:type="pct"/>
          </w:tcPr>
          <w:p w14:paraId="53B68804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1C8CD992" w14:textId="78EB4CC1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396BC1">
              <w:rPr>
                <w:rFonts w:asciiTheme="majorBidi" w:hAnsiTheme="majorBidi"/>
                <w:sz w:val="29"/>
                <w:szCs w:val="29"/>
              </w:rPr>
              <w:t>4</w:t>
            </w:r>
            <w:r w:rsidR="007520D5" w:rsidRPr="00396BC1">
              <w:rPr>
                <w:rFonts w:asciiTheme="majorBidi" w:hAnsiTheme="majorBidi"/>
                <w:sz w:val="29"/>
                <w:szCs w:val="29"/>
              </w:rPr>
              <w:t>,</w:t>
            </w:r>
            <w:r w:rsidRPr="00396BC1">
              <w:rPr>
                <w:rFonts w:asciiTheme="majorBidi" w:hAnsiTheme="majorBidi"/>
                <w:sz w:val="29"/>
                <w:szCs w:val="29"/>
              </w:rPr>
              <w:t>002</w:t>
            </w:r>
          </w:p>
        </w:tc>
        <w:tc>
          <w:tcPr>
            <w:tcW w:w="143" w:type="pct"/>
          </w:tcPr>
          <w:p w14:paraId="628380E4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69F49646" w14:textId="5A835914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/>
                <w:sz w:val="29"/>
                <w:szCs w:val="29"/>
              </w:rPr>
              <w:t>3</w:t>
            </w:r>
            <w:r w:rsidR="00C11131" w:rsidRPr="00396BC1">
              <w:rPr>
                <w:rFonts w:asciiTheme="majorBidi" w:hAnsiTheme="majorBidi"/>
                <w:sz w:val="29"/>
                <w:szCs w:val="29"/>
              </w:rPr>
              <w:t>,</w:t>
            </w:r>
            <w:r w:rsidRPr="00396BC1">
              <w:rPr>
                <w:rFonts w:asciiTheme="majorBidi" w:hAnsiTheme="majorBidi"/>
                <w:sz w:val="29"/>
                <w:szCs w:val="29"/>
              </w:rPr>
              <w:t>417</w:t>
            </w:r>
          </w:p>
        </w:tc>
      </w:tr>
      <w:tr w:rsidR="00C11131" w:rsidRPr="00396BC1" w14:paraId="4BB17B39" w14:textId="77777777" w:rsidTr="00BD6E5E">
        <w:trPr>
          <w:trHeight w:val="335"/>
        </w:trPr>
        <w:tc>
          <w:tcPr>
            <w:tcW w:w="2250" w:type="pct"/>
          </w:tcPr>
          <w:p w14:paraId="673713CC" w14:textId="4DE7139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396BC1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หนี้สินสัญญาเช่า</w:t>
            </w:r>
          </w:p>
        </w:tc>
        <w:tc>
          <w:tcPr>
            <w:tcW w:w="587" w:type="pct"/>
          </w:tcPr>
          <w:p w14:paraId="46FF5FC2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4E0961D4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58FADF60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</w:p>
        </w:tc>
        <w:tc>
          <w:tcPr>
            <w:tcW w:w="149" w:type="pct"/>
          </w:tcPr>
          <w:p w14:paraId="2B584C27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756E4BAE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3" w:type="pct"/>
          </w:tcPr>
          <w:p w14:paraId="235A5869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5BFE73E8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11131" w:rsidRPr="00396BC1" w14:paraId="3C62939B" w14:textId="77777777" w:rsidTr="00BD6E5E">
        <w:trPr>
          <w:trHeight w:val="335"/>
        </w:trPr>
        <w:tc>
          <w:tcPr>
            <w:tcW w:w="2250" w:type="pct"/>
          </w:tcPr>
          <w:p w14:paraId="2A29DA39" w14:textId="7DE3AA40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96BC1">
              <w:rPr>
                <w:rFonts w:asciiTheme="majorBidi" w:hAnsiTheme="majorBidi" w:cstheme="majorBidi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587" w:type="pct"/>
          </w:tcPr>
          <w:p w14:paraId="22A58D2F" w14:textId="71CA0180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/>
                <w:sz w:val="29"/>
                <w:szCs w:val="29"/>
              </w:rPr>
              <w:t>5</w:t>
            </w:r>
            <w:r w:rsidR="007520D5" w:rsidRPr="00396BC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396BC1">
              <w:rPr>
                <w:rFonts w:asciiTheme="majorBidi" w:hAnsiTheme="majorBidi"/>
                <w:sz w:val="29"/>
                <w:szCs w:val="29"/>
              </w:rPr>
              <w:t>805</w:t>
            </w:r>
          </w:p>
        </w:tc>
        <w:tc>
          <w:tcPr>
            <w:tcW w:w="146" w:type="pct"/>
          </w:tcPr>
          <w:p w14:paraId="4425FAB2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000F6878" w14:textId="318FECFD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396BC1">
              <w:rPr>
                <w:rFonts w:asciiTheme="majorBidi" w:hAnsiTheme="majorBidi"/>
                <w:sz w:val="29"/>
                <w:szCs w:val="29"/>
              </w:rPr>
              <w:t>6</w:t>
            </w:r>
            <w:r w:rsidR="00C11131" w:rsidRPr="00396BC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396BC1">
              <w:rPr>
                <w:rFonts w:asciiTheme="majorBidi" w:hAnsiTheme="majorBidi"/>
                <w:sz w:val="29"/>
                <w:szCs w:val="29"/>
              </w:rPr>
              <w:t>154</w:t>
            </w:r>
          </w:p>
        </w:tc>
        <w:tc>
          <w:tcPr>
            <w:tcW w:w="149" w:type="pct"/>
          </w:tcPr>
          <w:p w14:paraId="6A2762FD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040D61E0" w14:textId="72E52E16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/>
                <w:sz w:val="29"/>
                <w:szCs w:val="29"/>
              </w:rPr>
              <w:t>5</w:t>
            </w:r>
            <w:r w:rsidR="007520D5" w:rsidRPr="00396BC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396BC1">
              <w:rPr>
                <w:rFonts w:asciiTheme="majorBidi" w:hAnsiTheme="majorBidi"/>
                <w:sz w:val="29"/>
                <w:szCs w:val="29"/>
              </w:rPr>
              <w:t>805</w:t>
            </w:r>
          </w:p>
        </w:tc>
        <w:tc>
          <w:tcPr>
            <w:tcW w:w="143" w:type="pct"/>
          </w:tcPr>
          <w:p w14:paraId="107086F3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47F5D113" w14:textId="4469DEB1" w:rsidR="00C11131" w:rsidRPr="00396BC1" w:rsidRDefault="00396BC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/>
                <w:sz w:val="29"/>
                <w:szCs w:val="29"/>
              </w:rPr>
              <w:t>6</w:t>
            </w:r>
            <w:r w:rsidR="00C11131" w:rsidRPr="00396BC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396BC1">
              <w:rPr>
                <w:rFonts w:asciiTheme="majorBidi" w:hAnsiTheme="majorBidi"/>
                <w:sz w:val="29"/>
                <w:szCs w:val="29"/>
              </w:rPr>
              <w:t>154</w:t>
            </w:r>
          </w:p>
        </w:tc>
      </w:tr>
    </w:tbl>
    <w:p w14:paraId="0BCD47C4" w14:textId="5CBF19F4" w:rsidR="00044183" w:rsidRPr="00396BC1" w:rsidRDefault="00044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3216F17" w14:textId="1BE71996" w:rsidR="002479BF" w:rsidRPr="00396BC1" w:rsidRDefault="002479BF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สัญญาสำคัญกับบุคคล</w:t>
      </w:r>
      <w:r w:rsidR="00AA0908" w:rsidRPr="00396B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หรือกิจการ</w:t>
      </w:r>
      <w:r w:rsidRPr="00396B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55F27855" w14:textId="77777777" w:rsidR="003F4FB7" w:rsidRPr="00396BC1" w:rsidRDefault="003F4FB7" w:rsidP="003F4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D3D9ED" w14:textId="77777777" w:rsidR="00AA0908" w:rsidRPr="00396BC1" w:rsidRDefault="00AA0908" w:rsidP="00AA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396BC1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</w:p>
    <w:p w14:paraId="1E5C15A4" w14:textId="77777777" w:rsidR="00AA0908" w:rsidRPr="00396BC1" w:rsidRDefault="00AA0908" w:rsidP="00AA09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DB7056D" w14:textId="1264C986" w:rsidR="00AA0908" w:rsidRPr="00396BC1" w:rsidRDefault="00AA0908" w:rsidP="00AA09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396BC1" w:rsidRPr="00396BC1">
        <w:rPr>
          <w:rFonts w:ascii="Angsana New" w:hAnsi="Angsana New" w:hint="cs"/>
          <w:spacing w:val="-2"/>
          <w:sz w:val="30"/>
          <w:szCs w:val="30"/>
        </w:rPr>
        <w:t>3</w:t>
      </w:r>
      <w:r w:rsidRPr="00396BC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396BC1" w:rsidRPr="00396BC1">
        <w:rPr>
          <w:rFonts w:ascii="Angsana New" w:hAnsi="Angsana New" w:hint="cs"/>
          <w:spacing w:val="-2"/>
          <w:sz w:val="30"/>
          <w:szCs w:val="30"/>
        </w:rPr>
        <w:t>256</w:t>
      </w:r>
      <w:r w:rsidR="00396BC1" w:rsidRPr="00396BC1">
        <w:rPr>
          <w:rFonts w:ascii="Angsana New" w:hAnsi="Angsana New"/>
          <w:spacing w:val="-2"/>
          <w:sz w:val="30"/>
          <w:szCs w:val="30"/>
        </w:rPr>
        <w:t>7</w:t>
      </w:r>
      <w:r w:rsidRPr="00396BC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บริษัทได้ทำสัญญาเช่าที่ดินกับผู้ถือหุ้นบุคคลหนึ่ง </w:t>
      </w:r>
      <w:r w:rsidRPr="00396BC1">
        <w:rPr>
          <w:rFonts w:ascii="Angsana New" w:hAnsi="Angsana New" w:hint="cs"/>
          <w:sz w:val="30"/>
          <w:szCs w:val="30"/>
          <w:cs/>
        </w:rPr>
        <w:t xml:space="preserve">โดยมีอัตราค่าเช่าตามที่ระบุไว้ในสัญญา สัญญานี้มีกำหนดระยะเวลา </w:t>
      </w:r>
      <w:r w:rsidR="00396BC1" w:rsidRPr="00396BC1">
        <w:rPr>
          <w:rFonts w:ascii="Angsana New" w:hAnsi="Angsana New"/>
          <w:sz w:val="30"/>
          <w:szCs w:val="30"/>
        </w:rPr>
        <w:t>3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 xml:space="preserve">ปี มีผลบังคับใช้ตั้งแต่วันที่ </w:t>
      </w:r>
      <w:r w:rsidR="00396BC1" w:rsidRPr="00396BC1">
        <w:rPr>
          <w:rFonts w:ascii="Angsana New" w:hAnsi="Angsana New" w:hint="cs"/>
          <w:sz w:val="30"/>
          <w:szCs w:val="30"/>
        </w:rPr>
        <w:t>1</w:t>
      </w:r>
      <w:r w:rsidRPr="00396BC1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396BC1" w:rsidRPr="00396BC1">
        <w:rPr>
          <w:rFonts w:ascii="Angsana New" w:hAnsi="Angsana New" w:hint="cs"/>
          <w:sz w:val="30"/>
          <w:szCs w:val="30"/>
        </w:rPr>
        <w:t>256</w:t>
      </w:r>
      <w:r w:rsidR="00396BC1" w:rsidRPr="00396BC1">
        <w:rPr>
          <w:rFonts w:ascii="Angsana New" w:hAnsi="Angsana New"/>
          <w:sz w:val="30"/>
          <w:szCs w:val="30"/>
        </w:rPr>
        <w:t>7</w:t>
      </w:r>
      <w:r w:rsidRPr="00396BC1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396BC1" w:rsidRPr="00396BC1">
        <w:rPr>
          <w:rFonts w:ascii="Angsana New" w:hAnsi="Angsana New" w:hint="cs"/>
          <w:sz w:val="30"/>
          <w:szCs w:val="30"/>
        </w:rPr>
        <w:t>31</w:t>
      </w:r>
      <w:r w:rsidRPr="00396BC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96BC1" w:rsidRPr="00396BC1">
        <w:rPr>
          <w:rFonts w:ascii="Angsana New" w:hAnsi="Angsana New" w:hint="cs"/>
          <w:sz w:val="30"/>
          <w:szCs w:val="30"/>
        </w:rPr>
        <w:t>256</w:t>
      </w:r>
      <w:r w:rsidR="00396BC1" w:rsidRPr="00396BC1">
        <w:rPr>
          <w:rFonts w:ascii="Angsana New" w:hAnsi="Angsana New"/>
          <w:sz w:val="30"/>
          <w:szCs w:val="30"/>
        </w:rPr>
        <w:t>9</w:t>
      </w:r>
      <w:r w:rsidRPr="00396BC1">
        <w:rPr>
          <w:rFonts w:ascii="Angsana New" w:hAnsi="Angsana New" w:hint="cs"/>
          <w:sz w:val="30"/>
          <w:szCs w:val="30"/>
          <w:cs/>
        </w:rPr>
        <w:t xml:space="preserve"> และสามารถต่ออายุได้คราวละ </w:t>
      </w:r>
      <w:r w:rsidR="00396BC1" w:rsidRPr="00396BC1">
        <w:rPr>
          <w:rFonts w:ascii="Angsana New" w:hAnsi="Angsana New"/>
          <w:sz w:val="30"/>
          <w:szCs w:val="30"/>
        </w:rPr>
        <w:t>3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 xml:space="preserve">ปี โดยแจ้งเป็นลายลักษณ์อักษรล่วงหน้าไม่น้อยกว่า </w:t>
      </w:r>
      <w:r w:rsidR="00396BC1" w:rsidRPr="00396BC1">
        <w:rPr>
          <w:rFonts w:ascii="Angsana New" w:hAnsi="Angsana New"/>
          <w:sz w:val="30"/>
          <w:szCs w:val="30"/>
        </w:rPr>
        <w:t>1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>เดือนก่อนวันสิ้นสุดสัญญา</w:t>
      </w:r>
    </w:p>
    <w:p w14:paraId="01580011" w14:textId="77777777" w:rsidR="00AA0908" w:rsidRPr="00396BC1" w:rsidRDefault="00AA0908" w:rsidP="00AA09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8073B02" w14:textId="77777777" w:rsidR="00AA0908" w:rsidRPr="00396BC1" w:rsidRDefault="00AA0908" w:rsidP="00AA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pacing w:val="-2"/>
          <w:sz w:val="30"/>
          <w:szCs w:val="30"/>
        </w:rPr>
      </w:pPr>
      <w:r w:rsidRPr="00396BC1">
        <w:rPr>
          <w:rFonts w:ascii="Angsana New" w:hAnsi="Angsana New" w:hint="cs"/>
          <w:i/>
          <w:iCs/>
          <w:spacing w:val="-2"/>
          <w:sz w:val="30"/>
          <w:szCs w:val="30"/>
          <w:cs/>
        </w:rPr>
        <w:t>สัญญาบริการ</w:t>
      </w:r>
    </w:p>
    <w:p w14:paraId="386F835C" w14:textId="77777777" w:rsidR="00AA0908" w:rsidRPr="00396BC1" w:rsidRDefault="00AA0908" w:rsidP="00AA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90F3847" w14:textId="50F640FA" w:rsidR="00AA0908" w:rsidRPr="00396BC1" w:rsidRDefault="00AA0908" w:rsidP="00AA09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396BC1" w:rsidRPr="00396BC1">
        <w:rPr>
          <w:rFonts w:ascii="Angsana New" w:hAnsi="Angsana New" w:hint="cs"/>
          <w:spacing w:val="-2"/>
          <w:sz w:val="30"/>
          <w:szCs w:val="30"/>
        </w:rPr>
        <w:t>3</w:t>
      </w:r>
      <w:r w:rsidRPr="00396BC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396BC1" w:rsidRPr="00396BC1">
        <w:rPr>
          <w:rFonts w:ascii="Angsana New" w:hAnsi="Angsana New" w:hint="cs"/>
          <w:spacing w:val="-2"/>
          <w:sz w:val="30"/>
          <w:szCs w:val="30"/>
        </w:rPr>
        <w:t>256</w:t>
      </w:r>
      <w:r w:rsidR="00396BC1" w:rsidRPr="00396BC1">
        <w:rPr>
          <w:rFonts w:ascii="Angsana New" w:hAnsi="Angsana New"/>
          <w:spacing w:val="-2"/>
          <w:sz w:val="30"/>
          <w:szCs w:val="30"/>
        </w:rPr>
        <w:t>7</w:t>
      </w:r>
      <w:r w:rsidRPr="00396BC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บริษัทได้ทำสัญญาให้บริการโลจิสติกส์กับบริษัท ฟาร์ม่า อัลลิอันซ์ จำกัด </w:t>
      </w:r>
      <w:r w:rsidRPr="00396BC1">
        <w:rPr>
          <w:rFonts w:ascii="Angsana New" w:hAnsi="Angsana New" w:hint="cs"/>
          <w:sz w:val="30"/>
          <w:szCs w:val="30"/>
          <w:cs/>
        </w:rPr>
        <w:t xml:space="preserve">เพื่อให้บริการออกใบแจ้งหนี้และการขนส่งแก่บริษัทในเครือ โดยมีอัตราค่าบริการตามที่ระบุไว้ในสัญญา สัญญานี้มีผลบังคับใช้ตั้งแต่วันที่ </w:t>
      </w:r>
      <w:r w:rsidR="00396BC1" w:rsidRPr="00396BC1">
        <w:rPr>
          <w:rFonts w:ascii="Angsana New" w:hAnsi="Angsana New" w:hint="cs"/>
          <w:sz w:val="30"/>
          <w:szCs w:val="30"/>
        </w:rPr>
        <w:t>1</w:t>
      </w:r>
      <w:r w:rsidRPr="00396BC1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396BC1" w:rsidRPr="00396BC1">
        <w:rPr>
          <w:rFonts w:ascii="Angsana New" w:hAnsi="Angsana New" w:hint="cs"/>
          <w:sz w:val="30"/>
          <w:szCs w:val="30"/>
        </w:rPr>
        <w:t>256</w:t>
      </w:r>
      <w:r w:rsidR="00396BC1" w:rsidRPr="00396BC1">
        <w:rPr>
          <w:rFonts w:ascii="Angsana New" w:hAnsi="Angsana New"/>
          <w:sz w:val="30"/>
          <w:szCs w:val="30"/>
        </w:rPr>
        <w:t>7</w:t>
      </w:r>
      <w:r w:rsidRPr="00396BC1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396BC1" w:rsidRPr="00396BC1">
        <w:rPr>
          <w:rFonts w:ascii="Angsana New" w:hAnsi="Angsana New" w:hint="cs"/>
          <w:sz w:val="30"/>
          <w:szCs w:val="30"/>
        </w:rPr>
        <w:t>31</w:t>
      </w:r>
      <w:r w:rsidRPr="00396BC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96BC1" w:rsidRPr="00396BC1">
        <w:rPr>
          <w:rFonts w:ascii="Angsana New" w:hAnsi="Angsana New" w:hint="cs"/>
          <w:sz w:val="30"/>
          <w:szCs w:val="30"/>
        </w:rPr>
        <w:t>256</w:t>
      </w:r>
      <w:r w:rsidR="00396BC1" w:rsidRPr="00396BC1">
        <w:rPr>
          <w:rFonts w:ascii="Angsana New" w:hAnsi="Angsana New"/>
          <w:sz w:val="30"/>
          <w:szCs w:val="30"/>
        </w:rPr>
        <w:t>7</w:t>
      </w:r>
      <w:r w:rsidRPr="00396BC1">
        <w:rPr>
          <w:rFonts w:ascii="Angsana New" w:hAnsi="Angsana New" w:hint="cs"/>
          <w:sz w:val="30"/>
          <w:szCs w:val="30"/>
          <w:cs/>
        </w:rPr>
        <w:t xml:space="preserve"> </w:t>
      </w:r>
      <w:r w:rsidR="00044183" w:rsidRPr="00396BC1">
        <w:rPr>
          <w:rFonts w:ascii="Angsana New" w:hAnsi="Angsana New" w:hint="cs"/>
          <w:sz w:val="30"/>
          <w:szCs w:val="30"/>
          <w:cs/>
        </w:rPr>
        <w:t xml:space="preserve">ต่อมาในวันที่ </w:t>
      </w:r>
      <w:r w:rsidR="00396BC1" w:rsidRPr="00396BC1">
        <w:rPr>
          <w:rFonts w:ascii="Angsana New" w:hAnsi="Angsana New"/>
          <w:sz w:val="30"/>
          <w:szCs w:val="30"/>
        </w:rPr>
        <w:t>2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396BC1" w:rsidRPr="00396BC1">
        <w:rPr>
          <w:rFonts w:ascii="Angsana New" w:hAnsi="Angsana New"/>
          <w:sz w:val="30"/>
          <w:szCs w:val="30"/>
        </w:rPr>
        <w:t>2568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บริษัทได้ทำสัญญาให้บริการโลจิสติกส์ฉบับใหม่ โดยสัญญานี้มีผลบังคับใช้ตั้งแต่วันที่ </w:t>
      </w:r>
      <w:r w:rsidR="00396BC1" w:rsidRPr="00396BC1">
        <w:rPr>
          <w:rFonts w:ascii="Angsana New" w:hAnsi="Angsana New"/>
          <w:sz w:val="30"/>
          <w:szCs w:val="30"/>
        </w:rPr>
        <w:t>1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396BC1" w:rsidRPr="00396BC1">
        <w:rPr>
          <w:rFonts w:ascii="Angsana New" w:hAnsi="Angsana New"/>
          <w:sz w:val="30"/>
          <w:szCs w:val="30"/>
        </w:rPr>
        <w:t>2568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396BC1" w:rsidRPr="00396BC1">
        <w:rPr>
          <w:rFonts w:ascii="Angsana New" w:hAnsi="Angsana New"/>
          <w:sz w:val="30"/>
          <w:szCs w:val="30"/>
        </w:rPr>
        <w:t>31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96BC1" w:rsidRPr="00396BC1">
        <w:rPr>
          <w:rFonts w:ascii="Angsana New" w:hAnsi="Angsana New"/>
          <w:sz w:val="30"/>
          <w:szCs w:val="30"/>
        </w:rPr>
        <w:t>2568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47EEC17A" w14:textId="77777777" w:rsidR="00AA0908" w:rsidRPr="00396BC1" w:rsidRDefault="00AA0908" w:rsidP="00AA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813C50" w14:textId="7FAC02BF" w:rsidR="00AA0908" w:rsidRPr="00396BC1" w:rsidRDefault="00AA0908" w:rsidP="00AA09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96BC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96BC1" w:rsidRPr="00396BC1">
        <w:rPr>
          <w:rFonts w:ascii="Angsana New" w:hAnsi="Angsana New" w:hint="cs"/>
          <w:sz w:val="30"/>
          <w:szCs w:val="30"/>
        </w:rPr>
        <w:t>3</w:t>
      </w:r>
      <w:r w:rsidRPr="00396BC1">
        <w:rPr>
          <w:rFonts w:ascii="Angsana New" w:hAnsi="Angsana New" w:hint="cs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396BC1" w:rsidRPr="00396BC1">
        <w:rPr>
          <w:rFonts w:ascii="Angsana New" w:hAnsi="Angsana New" w:hint="cs"/>
          <w:sz w:val="30"/>
          <w:szCs w:val="30"/>
        </w:rPr>
        <w:t>256</w:t>
      </w:r>
      <w:r w:rsidR="00396BC1" w:rsidRPr="00396BC1">
        <w:rPr>
          <w:rFonts w:ascii="Angsana New" w:hAnsi="Angsana New"/>
          <w:sz w:val="30"/>
          <w:szCs w:val="30"/>
        </w:rPr>
        <w:t>7</w:t>
      </w:r>
      <w:r w:rsidRPr="00396BC1">
        <w:rPr>
          <w:rFonts w:ascii="Angsana New" w:hAnsi="Angsana New" w:hint="cs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บริษัทได้ทำสัญญาให้บริการพื้นที่คลังสินค้ากับบริษัท ฟาร์ม่า อัลลิอันซ์ จำกัด โดยมีอัตราค่าบริการตามที่ระบุไว้ในสัญญา สัญญานี้มีผลบังคับใช้ตั้งแต่วันที่ </w:t>
      </w:r>
      <w:r w:rsidR="00396BC1" w:rsidRPr="00396BC1">
        <w:rPr>
          <w:rFonts w:ascii="Angsana New" w:hAnsi="Angsana New" w:hint="cs"/>
          <w:sz w:val="30"/>
          <w:szCs w:val="30"/>
        </w:rPr>
        <w:t>1</w:t>
      </w:r>
      <w:r w:rsidRPr="00396BC1">
        <w:rPr>
          <w:rFonts w:ascii="Angsana New" w:hAnsi="Angsana New" w:hint="cs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396BC1" w:rsidRPr="00396BC1">
        <w:rPr>
          <w:rFonts w:ascii="Angsana New" w:hAnsi="Angsana New" w:hint="cs"/>
          <w:sz w:val="30"/>
          <w:szCs w:val="30"/>
        </w:rPr>
        <w:t>256</w:t>
      </w:r>
      <w:r w:rsidR="00396BC1" w:rsidRPr="00396BC1">
        <w:rPr>
          <w:rFonts w:ascii="Angsana New" w:hAnsi="Angsana New"/>
          <w:sz w:val="30"/>
          <w:szCs w:val="30"/>
        </w:rPr>
        <w:t>7</w:t>
      </w:r>
      <w:r w:rsidRPr="00396BC1">
        <w:rPr>
          <w:rFonts w:ascii="Angsana New" w:hAnsi="Angsana New" w:hint="cs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396BC1" w:rsidRPr="00396BC1">
        <w:rPr>
          <w:rFonts w:ascii="Angsana New" w:hAnsi="Angsana New" w:hint="cs"/>
          <w:sz w:val="30"/>
          <w:szCs w:val="30"/>
        </w:rPr>
        <w:t>31</w:t>
      </w:r>
      <w:r w:rsidRPr="00396BC1">
        <w:rPr>
          <w:rFonts w:ascii="Angsana New" w:hAnsi="Angsana New" w:hint="cs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96BC1" w:rsidRPr="00396BC1">
        <w:rPr>
          <w:rFonts w:ascii="Angsana New" w:hAnsi="Angsana New" w:hint="cs"/>
          <w:sz w:val="30"/>
          <w:szCs w:val="30"/>
        </w:rPr>
        <w:t>256</w:t>
      </w:r>
      <w:r w:rsidR="00396BC1" w:rsidRPr="00396BC1">
        <w:rPr>
          <w:rFonts w:ascii="Angsana New" w:hAnsi="Angsana New"/>
          <w:sz w:val="30"/>
          <w:szCs w:val="30"/>
        </w:rPr>
        <w:t>7</w:t>
      </w:r>
      <w:r w:rsidR="00044183" w:rsidRPr="00396BC1">
        <w:rPr>
          <w:rFonts w:ascii="Angsana New" w:hAnsi="Angsana New" w:hint="cs"/>
          <w:sz w:val="30"/>
          <w:szCs w:val="30"/>
          <w:cs/>
        </w:rPr>
        <w:t xml:space="preserve"> ต่อมาในวันที่ </w:t>
      </w:r>
      <w:r w:rsidR="00396BC1" w:rsidRPr="00396BC1">
        <w:rPr>
          <w:rFonts w:ascii="Angsana New" w:hAnsi="Angsana New"/>
          <w:sz w:val="30"/>
          <w:szCs w:val="30"/>
        </w:rPr>
        <w:t>2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396BC1" w:rsidRPr="00396BC1">
        <w:rPr>
          <w:rFonts w:ascii="Angsana New" w:hAnsi="Angsana New"/>
          <w:sz w:val="30"/>
          <w:szCs w:val="30"/>
        </w:rPr>
        <w:t>2568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บริษัทได้ทำสัญญาให้บริการพื้นที่คลังสินค้าฉบับใหม่ โดยสัญญานี้มีผลบังคับใช้ตั้งแต่วันที่ </w:t>
      </w:r>
      <w:r w:rsidR="00396BC1" w:rsidRPr="00396BC1">
        <w:rPr>
          <w:rFonts w:ascii="Angsana New" w:hAnsi="Angsana New"/>
          <w:sz w:val="30"/>
          <w:szCs w:val="30"/>
        </w:rPr>
        <w:t>1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396BC1" w:rsidRPr="00396BC1">
        <w:rPr>
          <w:rFonts w:ascii="Angsana New" w:hAnsi="Angsana New"/>
          <w:sz w:val="30"/>
          <w:szCs w:val="30"/>
        </w:rPr>
        <w:t>2568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396BC1" w:rsidRPr="00396BC1">
        <w:rPr>
          <w:rFonts w:ascii="Angsana New" w:hAnsi="Angsana New"/>
          <w:sz w:val="30"/>
          <w:szCs w:val="30"/>
        </w:rPr>
        <w:t>31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96BC1" w:rsidRPr="00396BC1">
        <w:rPr>
          <w:rFonts w:ascii="Angsana New" w:hAnsi="Angsana New"/>
          <w:sz w:val="30"/>
          <w:szCs w:val="30"/>
        </w:rPr>
        <w:t>2568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51F39E7B" w14:textId="77777777" w:rsidR="00AA0908" w:rsidRPr="00396BC1" w:rsidRDefault="00AA0908" w:rsidP="00AA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0096675" w14:textId="77777777" w:rsidR="00EB1FD2" w:rsidRPr="00396BC1" w:rsidRDefault="00EB1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 w:rsidRPr="00396BC1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0A13B139" w14:textId="0A8C524E" w:rsidR="00AA0908" w:rsidRPr="00396BC1" w:rsidRDefault="00AA0908" w:rsidP="00AA09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 w:hint="cs"/>
          <w:spacing w:val="-2"/>
          <w:sz w:val="30"/>
          <w:szCs w:val="30"/>
          <w:cs/>
        </w:rPr>
        <w:lastRenderedPageBreak/>
        <w:t xml:space="preserve">เมื่อวันที่ </w:t>
      </w:r>
      <w:r w:rsidR="00396BC1" w:rsidRPr="00396BC1">
        <w:rPr>
          <w:rFonts w:ascii="Angsana New" w:hAnsi="Angsana New" w:hint="cs"/>
          <w:spacing w:val="-2"/>
          <w:sz w:val="30"/>
          <w:szCs w:val="30"/>
        </w:rPr>
        <w:t>3</w:t>
      </w:r>
      <w:r w:rsidRPr="00396BC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396BC1" w:rsidRPr="00396BC1">
        <w:rPr>
          <w:rFonts w:ascii="Angsana New" w:hAnsi="Angsana New" w:hint="cs"/>
          <w:spacing w:val="-2"/>
          <w:sz w:val="30"/>
          <w:szCs w:val="30"/>
        </w:rPr>
        <w:t>256</w:t>
      </w:r>
      <w:r w:rsidR="00396BC1" w:rsidRPr="00396BC1">
        <w:rPr>
          <w:rFonts w:ascii="Angsana New" w:hAnsi="Angsana New"/>
          <w:spacing w:val="-2"/>
          <w:sz w:val="30"/>
          <w:szCs w:val="30"/>
        </w:rPr>
        <w:t>7</w:t>
      </w:r>
      <w:r w:rsidRPr="00396BC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บริษัทได้ทำสัญญาบริการทางกฎหมายกับบริษัท ฟาร์ม่า อัลลิอันซ์ จำกัด </w:t>
      </w:r>
      <w:r w:rsidRPr="00396BC1">
        <w:rPr>
          <w:rFonts w:ascii="Angsana New" w:hAnsi="Angsana New" w:hint="cs"/>
          <w:sz w:val="30"/>
          <w:szCs w:val="30"/>
          <w:cs/>
        </w:rPr>
        <w:t xml:space="preserve">เพื่อรับบริการเกี่ยวกับการขึ้นทะเบียนและขอใบอนุญาตตามที่กฎหมายกำหนด โดยมีอัตราค่าบริการตามที่ระบุไว้ในสัญญา สัญญานี้มีผลบังคับใช้ตั้งแต่วันที่ </w:t>
      </w:r>
      <w:r w:rsidR="00396BC1" w:rsidRPr="00396BC1">
        <w:rPr>
          <w:rFonts w:ascii="Angsana New" w:hAnsi="Angsana New" w:hint="cs"/>
          <w:sz w:val="30"/>
          <w:szCs w:val="30"/>
        </w:rPr>
        <w:t>1</w:t>
      </w:r>
      <w:r w:rsidRPr="00396BC1">
        <w:rPr>
          <w:rFonts w:ascii="Angsana New" w:hAnsi="Angsana New" w:hint="cs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396BC1" w:rsidRPr="00396BC1">
        <w:rPr>
          <w:rFonts w:ascii="Angsana New" w:hAnsi="Angsana New" w:hint="cs"/>
          <w:sz w:val="30"/>
          <w:szCs w:val="30"/>
        </w:rPr>
        <w:t>256</w:t>
      </w:r>
      <w:r w:rsidR="00396BC1" w:rsidRPr="00396BC1">
        <w:rPr>
          <w:rFonts w:ascii="Angsana New" w:hAnsi="Angsana New"/>
          <w:sz w:val="30"/>
          <w:szCs w:val="30"/>
        </w:rPr>
        <w:t>7</w:t>
      </w:r>
      <w:r w:rsidRPr="00396BC1">
        <w:rPr>
          <w:rFonts w:ascii="Angsana New" w:hAnsi="Angsana New" w:hint="cs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396BC1" w:rsidRPr="00396BC1">
        <w:rPr>
          <w:rFonts w:ascii="Angsana New" w:hAnsi="Angsana New" w:hint="cs"/>
          <w:sz w:val="30"/>
          <w:szCs w:val="30"/>
        </w:rPr>
        <w:t>31</w:t>
      </w:r>
      <w:r w:rsidRPr="00396BC1">
        <w:rPr>
          <w:rFonts w:ascii="Angsana New" w:hAnsi="Angsana New" w:hint="cs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96BC1" w:rsidRPr="00396BC1">
        <w:rPr>
          <w:rFonts w:ascii="Angsana New" w:hAnsi="Angsana New" w:hint="cs"/>
          <w:sz w:val="30"/>
          <w:szCs w:val="30"/>
        </w:rPr>
        <w:t>256</w:t>
      </w:r>
      <w:r w:rsidR="00396BC1" w:rsidRPr="00396BC1">
        <w:rPr>
          <w:rFonts w:ascii="Angsana New" w:hAnsi="Angsana New"/>
          <w:sz w:val="30"/>
          <w:szCs w:val="30"/>
        </w:rPr>
        <w:t>7</w:t>
      </w:r>
      <w:r w:rsidR="00044183" w:rsidRPr="00396BC1">
        <w:rPr>
          <w:rFonts w:ascii="Angsana New" w:hAnsi="Angsana New" w:hint="cs"/>
          <w:sz w:val="30"/>
          <w:szCs w:val="30"/>
          <w:cs/>
        </w:rPr>
        <w:t xml:space="preserve"> ต่อมาในวันที่ </w:t>
      </w:r>
      <w:r w:rsidR="00396BC1" w:rsidRPr="00396BC1">
        <w:rPr>
          <w:rFonts w:ascii="Angsana New" w:hAnsi="Angsana New"/>
          <w:sz w:val="30"/>
          <w:szCs w:val="30"/>
        </w:rPr>
        <w:t>2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396BC1" w:rsidRPr="00396BC1">
        <w:rPr>
          <w:rFonts w:ascii="Angsana New" w:hAnsi="Angsana New"/>
          <w:sz w:val="30"/>
          <w:szCs w:val="30"/>
        </w:rPr>
        <w:t>2568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 w:hint="cs"/>
          <w:sz w:val="30"/>
          <w:szCs w:val="30"/>
          <w:cs/>
        </w:rPr>
        <w:t xml:space="preserve">บริษัทได้ทำสัญญาบริการทางกฎหมายฉบับใหม่ โดยสัญญานี้มีผลบังคับใช้ตั้งแต่วันที่ </w:t>
      </w:r>
      <w:r w:rsidR="00396BC1" w:rsidRPr="00396BC1">
        <w:rPr>
          <w:rFonts w:ascii="Angsana New" w:hAnsi="Angsana New"/>
          <w:sz w:val="30"/>
          <w:szCs w:val="30"/>
        </w:rPr>
        <w:t>1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396BC1" w:rsidRPr="00396BC1">
        <w:rPr>
          <w:rFonts w:ascii="Angsana New" w:hAnsi="Angsana New"/>
          <w:sz w:val="30"/>
          <w:szCs w:val="30"/>
        </w:rPr>
        <w:t>2568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 w:hint="cs"/>
          <w:sz w:val="30"/>
          <w:szCs w:val="30"/>
          <w:cs/>
        </w:rPr>
        <w:t>ถึงวันที่</w:t>
      </w:r>
      <w:r w:rsidR="002271F7" w:rsidRPr="00396BC1">
        <w:rPr>
          <w:rFonts w:ascii="Angsana New" w:hAnsi="Angsana New" w:hint="cs"/>
          <w:sz w:val="30"/>
          <w:szCs w:val="30"/>
          <w:cs/>
        </w:rPr>
        <w:t xml:space="preserve"> </w:t>
      </w:r>
      <w:r w:rsidR="002271F7" w:rsidRPr="00396BC1">
        <w:rPr>
          <w:rFonts w:ascii="Angsana New" w:hAnsi="Angsana New"/>
          <w:sz w:val="30"/>
          <w:szCs w:val="30"/>
          <w:cs/>
        </w:rPr>
        <w:br/>
      </w:r>
      <w:r w:rsidR="00396BC1" w:rsidRPr="00396BC1">
        <w:rPr>
          <w:rFonts w:ascii="Angsana New" w:hAnsi="Angsana New"/>
          <w:sz w:val="30"/>
          <w:szCs w:val="30"/>
        </w:rPr>
        <w:t>31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96BC1" w:rsidRPr="00396BC1">
        <w:rPr>
          <w:rFonts w:ascii="Angsana New" w:hAnsi="Angsana New"/>
          <w:sz w:val="30"/>
          <w:szCs w:val="30"/>
        </w:rPr>
        <w:t>2568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308297B2" w14:textId="77777777" w:rsidR="00AA0908" w:rsidRPr="00396BC1" w:rsidRDefault="00AA0908" w:rsidP="00AA09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026627" w14:textId="13206FF3" w:rsidR="00AA0908" w:rsidRPr="00396BC1" w:rsidRDefault="00AA0908" w:rsidP="00AA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96BC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96BC1" w:rsidRPr="00396BC1">
        <w:rPr>
          <w:rFonts w:ascii="Angsana New" w:hAnsi="Angsana New" w:hint="cs"/>
          <w:spacing w:val="-2"/>
          <w:sz w:val="30"/>
          <w:szCs w:val="30"/>
        </w:rPr>
        <w:t>3</w:t>
      </w:r>
      <w:r w:rsidRPr="00396BC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396BC1" w:rsidRPr="00396BC1">
        <w:rPr>
          <w:rFonts w:ascii="Angsana New" w:hAnsi="Angsana New" w:hint="cs"/>
          <w:spacing w:val="-2"/>
          <w:sz w:val="30"/>
          <w:szCs w:val="30"/>
        </w:rPr>
        <w:t>256</w:t>
      </w:r>
      <w:r w:rsidR="00396BC1" w:rsidRPr="00396BC1">
        <w:rPr>
          <w:rFonts w:ascii="Angsana New" w:hAnsi="Angsana New"/>
          <w:spacing w:val="-2"/>
          <w:sz w:val="30"/>
          <w:szCs w:val="30"/>
        </w:rPr>
        <w:t>7</w:t>
      </w:r>
      <w:r w:rsidRPr="00396BC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 xml:space="preserve">บริษัทได้ทำสัญญาบริการพื้นที่กับบริษัท 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ฟาร์ม่า อัลลิอันซ์ จำกัด เพื่อรับบริการเกี่ยวกับพื้นที่สำนักงานและระบบสาธารณูปโภค โดยมีอัตราค่าบริการตามที่ระบุไว้ในสัญญา สัญญานี้มีผลบังคับใช้ตั้งแต่วันที่ </w:t>
      </w:r>
      <w:r w:rsidR="00396BC1" w:rsidRPr="00396BC1">
        <w:rPr>
          <w:rFonts w:ascii="Angsana New" w:hAnsi="Angsana New" w:hint="cs"/>
          <w:spacing w:val="-2"/>
          <w:sz w:val="30"/>
          <w:szCs w:val="30"/>
        </w:rPr>
        <w:t>1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</w:t>
      </w:r>
      <w:r w:rsidR="00396BC1" w:rsidRPr="00396BC1">
        <w:rPr>
          <w:rFonts w:ascii="Angsana New" w:hAnsi="Angsana New" w:hint="cs"/>
          <w:spacing w:val="-2"/>
          <w:sz w:val="30"/>
          <w:szCs w:val="30"/>
        </w:rPr>
        <w:t>256</w:t>
      </w:r>
      <w:r w:rsidR="00396BC1" w:rsidRPr="00396BC1">
        <w:rPr>
          <w:rFonts w:ascii="Angsana New" w:hAnsi="Angsana New"/>
          <w:spacing w:val="-2"/>
          <w:sz w:val="30"/>
          <w:szCs w:val="30"/>
        </w:rPr>
        <w:t>7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 ถึงวันที่ </w:t>
      </w:r>
      <w:r w:rsidR="00396BC1" w:rsidRPr="00396BC1">
        <w:rPr>
          <w:rFonts w:ascii="Angsana New" w:hAnsi="Angsana New" w:hint="cs"/>
          <w:spacing w:val="-2"/>
          <w:sz w:val="30"/>
          <w:szCs w:val="30"/>
        </w:rPr>
        <w:t>31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396BC1" w:rsidRPr="00396BC1">
        <w:rPr>
          <w:rFonts w:ascii="Angsana New" w:hAnsi="Angsana New" w:hint="cs"/>
          <w:spacing w:val="-2"/>
          <w:sz w:val="30"/>
          <w:szCs w:val="30"/>
        </w:rPr>
        <w:t>256</w:t>
      </w:r>
      <w:r w:rsidR="00396BC1" w:rsidRPr="00396BC1">
        <w:rPr>
          <w:rFonts w:ascii="Angsana New" w:hAnsi="Angsana New"/>
          <w:spacing w:val="-2"/>
          <w:sz w:val="30"/>
          <w:szCs w:val="30"/>
        </w:rPr>
        <w:t>7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44183" w:rsidRPr="00396BC1">
        <w:rPr>
          <w:rFonts w:ascii="Angsana New" w:hAnsi="Angsana New" w:hint="cs"/>
          <w:sz w:val="30"/>
          <w:szCs w:val="30"/>
          <w:cs/>
        </w:rPr>
        <w:t xml:space="preserve">ต่อมาในวันที่ </w:t>
      </w:r>
      <w:r w:rsidR="00396BC1" w:rsidRPr="00396BC1">
        <w:rPr>
          <w:rFonts w:ascii="Angsana New" w:hAnsi="Angsana New"/>
          <w:sz w:val="30"/>
          <w:szCs w:val="30"/>
        </w:rPr>
        <w:t>2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396BC1" w:rsidRPr="00396BC1">
        <w:rPr>
          <w:rFonts w:ascii="Angsana New" w:hAnsi="Angsana New"/>
          <w:sz w:val="30"/>
          <w:szCs w:val="30"/>
        </w:rPr>
        <w:t>2568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 w:hint="cs"/>
          <w:sz w:val="30"/>
          <w:szCs w:val="30"/>
          <w:cs/>
        </w:rPr>
        <w:t>บริษัทได้ทำสัญญา</w:t>
      </w:r>
      <w:r w:rsidR="00EB1FD2" w:rsidRPr="00396BC1">
        <w:rPr>
          <w:rFonts w:ascii="Angsana New" w:hAnsi="Angsana New" w:hint="cs"/>
          <w:sz w:val="30"/>
          <w:szCs w:val="30"/>
          <w:cs/>
        </w:rPr>
        <w:t>บริการ</w:t>
      </w:r>
      <w:r w:rsidR="00044183" w:rsidRPr="00396BC1">
        <w:rPr>
          <w:rFonts w:ascii="Angsana New" w:hAnsi="Angsana New" w:hint="cs"/>
          <w:sz w:val="30"/>
          <w:szCs w:val="30"/>
          <w:cs/>
        </w:rPr>
        <w:t xml:space="preserve">พื้นที่ฉบับใหม่ โดยสัญญานี้มีผลบังคับใช้ตั้งแต่วันที่ </w:t>
      </w:r>
      <w:r w:rsidR="00396BC1" w:rsidRPr="00396BC1">
        <w:rPr>
          <w:rFonts w:ascii="Angsana New" w:hAnsi="Angsana New"/>
          <w:sz w:val="30"/>
          <w:szCs w:val="30"/>
        </w:rPr>
        <w:t>1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396BC1" w:rsidRPr="00396BC1">
        <w:rPr>
          <w:rFonts w:ascii="Angsana New" w:hAnsi="Angsana New"/>
          <w:sz w:val="30"/>
          <w:szCs w:val="30"/>
        </w:rPr>
        <w:t>2568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396BC1" w:rsidRPr="00396BC1">
        <w:rPr>
          <w:rFonts w:ascii="Angsana New" w:hAnsi="Angsana New"/>
          <w:sz w:val="30"/>
          <w:szCs w:val="30"/>
        </w:rPr>
        <w:t>31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96BC1" w:rsidRPr="00396BC1">
        <w:rPr>
          <w:rFonts w:ascii="Angsana New" w:hAnsi="Angsana New"/>
          <w:sz w:val="30"/>
          <w:szCs w:val="30"/>
        </w:rPr>
        <w:t>2568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51C6519A" w14:textId="5A4A5E4B" w:rsidR="001B3BF3" w:rsidRPr="00396BC1" w:rsidRDefault="001B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546F612B" w14:textId="11E46439" w:rsidR="00076874" w:rsidRPr="00396BC1" w:rsidRDefault="007251E0" w:rsidP="00667EEF">
      <w:pPr>
        <w:pStyle w:val="Heading2"/>
        <w:tabs>
          <w:tab w:val="clear" w:pos="340"/>
        </w:tabs>
        <w:ind w:left="540" w:hanging="540"/>
      </w:pPr>
      <w:r w:rsidRPr="00396BC1">
        <w:rPr>
          <w:cs/>
        </w:rPr>
        <w:t>เงินสดและรายการเทียบเท่าเงินสด</w:t>
      </w:r>
      <w:r w:rsidR="006E4216" w:rsidRPr="00396BC1">
        <w:rPr>
          <w:rFonts w:hint="cs"/>
          <w:cs/>
        </w:rPr>
        <w:t>และเงินลงทุนระยะสั้น</w:t>
      </w:r>
    </w:p>
    <w:p w14:paraId="08915290" w14:textId="4A191CF4" w:rsidR="00671474" w:rsidRPr="00396BC1" w:rsidRDefault="00671474" w:rsidP="00593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45"/>
        <w:gridCol w:w="1195"/>
        <w:gridCol w:w="270"/>
        <w:gridCol w:w="1170"/>
        <w:gridCol w:w="270"/>
        <w:gridCol w:w="1251"/>
      </w:tblGrid>
      <w:tr w:rsidR="00671474" w:rsidRPr="00396BC1" w14:paraId="39411FD5" w14:textId="77777777" w:rsidTr="002911F6">
        <w:trPr>
          <w:trHeight w:val="70"/>
        </w:trPr>
        <w:tc>
          <w:tcPr>
            <w:tcW w:w="3510" w:type="dxa"/>
            <w:vAlign w:val="bottom"/>
          </w:tcPr>
          <w:p w14:paraId="5FB05519" w14:textId="77777777" w:rsidR="00671474" w:rsidRPr="00396BC1" w:rsidRDefault="00671474" w:rsidP="00115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37B0442" w14:textId="03734B89" w:rsidR="00671474" w:rsidRPr="00396BC1" w:rsidRDefault="00671474" w:rsidP="0067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5F4A3F" w14:textId="77777777" w:rsidR="00671474" w:rsidRPr="00396BC1" w:rsidRDefault="00671474" w:rsidP="00115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4A65AA3F" w14:textId="3D0AFABE" w:rsidR="00671474" w:rsidRPr="00396BC1" w:rsidRDefault="00671474" w:rsidP="00115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37E0" w:rsidRPr="00396BC1" w14:paraId="549DBFBA" w14:textId="77777777" w:rsidTr="002911F6">
        <w:trPr>
          <w:trHeight w:val="70"/>
        </w:trPr>
        <w:tc>
          <w:tcPr>
            <w:tcW w:w="3510" w:type="dxa"/>
            <w:vAlign w:val="bottom"/>
          </w:tcPr>
          <w:p w14:paraId="2C43944F" w14:textId="77777777" w:rsidR="006A37E0" w:rsidRPr="00396BC1" w:rsidRDefault="006A37E0" w:rsidP="006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79D6404" w14:textId="23980C28" w:rsidR="006A37E0" w:rsidRPr="00396BC1" w:rsidRDefault="00396BC1" w:rsidP="0027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after="0"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45" w:type="dxa"/>
            <w:vAlign w:val="center"/>
          </w:tcPr>
          <w:p w14:paraId="2C12D053" w14:textId="77777777" w:rsidR="006A37E0" w:rsidRPr="00396BC1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center"/>
          </w:tcPr>
          <w:p w14:paraId="68CEBA4B" w14:textId="0DFBAD25" w:rsidR="006A37E0" w:rsidRPr="00396BC1" w:rsidRDefault="00396BC1" w:rsidP="0027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7"/>
                <w:tab w:val="left" w:pos="499"/>
              </w:tabs>
              <w:spacing w:after="0" w:line="240" w:lineRule="auto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DCDCDA6" w14:textId="77777777" w:rsidR="006A37E0" w:rsidRPr="00396BC1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57438E" w14:textId="5FE2C47D" w:rsidR="006A37E0" w:rsidRPr="00396BC1" w:rsidRDefault="00396BC1" w:rsidP="0027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DC767CB" w14:textId="77777777" w:rsidR="006A37E0" w:rsidRPr="00396BC1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5E59BFC" w14:textId="025A7B49" w:rsidR="006A37E0" w:rsidRPr="00396BC1" w:rsidRDefault="00396BC1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6A37E0" w:rsidRPr="00396BC1" w14:paraId="44B5AEF0" w14:textId="77777777" w:rsidTr="002911F6">
        <w:trPr>
          <w:trHeight w:val="70"/>
        </w:trPr>
        <w:tc>
          <w:tcPr>
            <w:tcW w:w="3510" w:type="dxa"/>
            <w:vAlign w:val="bottom"/>
          </w:tcPr>
          <w:p w14:paraId="126F0C44" w14:textId="77777777" w:rsidR="006A37E0" w:rsidRPr="00396BC1" w:rsidRDefault="006A37E0" w:rsidP="006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1" w:type="dxa"/>
            <w:gridSpan w:val="7"/>
            <w:vAlign w:val="bottom"/>
          </w:tcPr>
          <w:p w14:paraId="49365708" w14:textId="77777777" w:rsidR="006A37E0" w:rsidRPr="00396BC1" w:rsidRDefault="006A37E0" w:rsidP="006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11131" w:rsidRPr="00396BC1" w14:paraId="144C5294" w14:textId="77777777" w:rsidTr="002911F6">
        <w:tc>
          <w:tcPr>
            <w:tcW w:w="3510" w:type="dxa"/>
          </w:tcPr>
          <w:p w14:paraId="09050FA6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2235FA58" w14:textId="5CC4159E" w:rsidR="00AE7853" w:rsidRPr="00396BC1" w:rsidRDefault="00396BC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45" w:type="dxa"/>
            <w:vAlign w:val="bottom"/>
          </w:tcPr>
          <w:p w14:paraId="0BD1CDCD" w14:textId="77777777" w:rsidR="00C11131" w:rsidRPr="00396BC1" w:rsidRDefault="00C11131" w:rsidP="00C1113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0AD0DE0F" w14:textId="10E40952" w:rsidR="00C11131" w:rsidRPr="00396BC1" w:rsidRDefault="00396BC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258</w:t>
            </w:r>
          </w:p>
        </w:tc>
        <w:tc>
          <w:tcPr>
            <w:tcW w:w="270" w:type="dxa"/>
          </w:tcPr>
          <w:p w14:paraId="09E39BDA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DEA8B9" w14:textId="25155EFD" w:rsidR="00C11131" w:rsidRPr="00396BC1" w:rsidRDefault="00396BC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27FBB9B2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F0F9822" w14:textId="08DC3D67" w:rsidR="00C11131" w:rsidRPr="00396BC1" w:rsidRDefault="00396BC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193</w:t>
            </w:r>
          </w:p>
        </w:tc>
      </w:tr>
      <w:tr w:rsidR="00C11131" w:rsidRPr="00396BC1" w14:paraId="5EB85671" w14:textId="77777777" w:rsidTr="002911F6">
        <w:tc>
          <w:tcPr>
            <w:tcW w:w="3510" w:type="dxa"/>
          </w:tcPr>
          <w:p w14:paraId="4F08C5EA" w14:textId="685863A2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1E9D8D28" w14:textId="275C0386" w:rsidR="00C11131" w:rsidRPr="00396BC1" w:rsidRDefault="00396BC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165</w:t>
            </w:r>
            <w:r w:rsidR="005B5AD4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45" w:type="dxa"/>
            <w:vAlign w:val="bottom"/>
          </w:tcPr>
          <w:p w14:paraId="1D3D07A2" w14:textId="77777777" w:rsidR="00C11131" w:rsidRPr="00396BC1" w:rsidRDefault="00C11131" w:rsidP="00C1113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495A8BFF" w14:textId="19E29A95" w:rsidR="00C11131" w:rsidRPr="00396BC1" w:rsidRDefault="00396BC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72</w:t>
            </w:r>
            <w:r w:rsidR="00C11131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525</w:t>
            </w:r>
          </w:p>
        </w:tc>
        <w:tc>
          <w:tcPr>
            <w:tcW w:w="270" w:type="dxa"/>
          </w:tcPr>
          <w:p w14:paraId="31B98DAE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7D1019" w14:textId="580F78C2" w:rsidR="00C11131" w:rsidRPr="00396BC1" w:rsidRDefault="00396BC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143</w:t>
            </w:r>
            <w:r w:rsidR="00AE7853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70" w:type="dxa"/>
          </w:tcPr>
          <w:p w14:paraId="76DF5849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14AD41D" w14:textId="307B8A5A" w:rsidR="00C11131" w:rsidRPr="00396BC1" w:rsidRDefault="00396BC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67</w:t>
            </w:r>
            <w:r w:rsidR="00C11131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016</w:t>
            </w:r>
          </w:p>
        </w:tc>
      </w:tr>
      <w:tr w:rsidR="00C11131" w:rsidRPr="00396BC1" w14:paraId="7246F81A" w14:textId="77777777" w:rsidTr="002911F6">
        <w:tc>
          <w:tcPr>
            <w:tcW w:w="3510" w:type="dxa"/>
          </w:tcPr>
          <w:p w14:paraId="28835EEE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60" w:type="dxa"/>
          </w:tcPr>
          <w:p w14:paraId="52DDA7FA" w14:textId="3E5B8DDE" w:rsidR="00C11131" w:rsidRPr="00396BC1" w:rsidRDefault="00396BC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45" w:type="dxa"/>
            <w:vAlign w:val="bottom"/>
          </w:tcPr>
          <w:p w14:paraId="1C8201A8" w14:textId="77777777" w:rsidR="00C11131" w:rsidRPr="00396BC1" w:rsidRDefault="00C11131" w:rsidP="00C1113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428649B8" w14:textId="065EA369" w:rsidR="00C11131" w:rsidRPr="00396BC1" w:rsidRDefault="00396BC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34C700D2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773E1F" w14:textId="1291709F" w:rsidR="00C11131" w:rsidRPr="00396BC1" w:rsidRDefault="00396BC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70" w:type="dxa"/>
          </w:tcPr>
          <w:p w14:paraId="66971030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C54F4FA" w14:textId="260890EC" w:rsidR="00C11131" w:rsidRPr="00396BC1" w:rsidRDefault="00396BC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112</w:t>
            </w:r>
          </w:p>
        </w:tc>
      </w:tr>
      <w:tr w:rsidR="00C11131" w:rsidRPr="00396BC1" w14:paraId="20F10263" w14:textId="77777777" w:rsidTr="002911F6">
        <w:tc>
          <w:tcPr>
            <w:tcW w:w="3510" w:type="dxa"/>
          </w:tcPr>
          <w:p w14:paraId="580ABF1A" w14:textId="23B2976A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521C11" w14:textId="3498E8A5" w:rsidR="00C11131" w:rsidRPr="00396BC1" w:rsidRDefault="00396BC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AE7853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45" w:type="dxa"/>
            <w:vAlign w:val="bottom"/>
          </w:tcPr>
          <w:p w14:paraId="7C0B86EC" w14:textId="77777777" w:rsidR="00C11131" w:rsidRPr="00396BC1" w:rsidRDefault="00C11131" w:rsidP="00C1113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61440843" w14:textId="13AF071D" w:rsidR="00C11131" w:rsidRPr="00396BC1" w:rsidRDefault="00396BC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17</w:t>
            </w:r>
            <w:r w:rsidR="00C11131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09FDEE5A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AD9768" w14:textId="24453E46" w:rsidR="00C11131" w:rsidRPr="00396BC1" w:rsidRDefault="00AE7853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967122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217F050A" w14:textId="1AC6F9AB" w:rsidR="00C11131" w:rsidRPr="00396BC1" w:rsidRDefault="00C11131" w:rsidP="00C1113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9" w:right="66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1131" w:rsidRPr="00396BC1" w14:paraId="2DB55F87" w14:textId="77777777" w:rsidTr="002911F6">
        <w:tc>
          <w:tcPr>
            <w:tcW w:w="3510" w:type="dxa"/>
          </w:tcPr>
          <w:p w14:paraId="37D86924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465AE4" w14:textId="5335B69D" w:rsidR="00AE7853" w:rsidRPr="00396BC1" w:rsidRDefault="00396BC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</w:t>
            </w:r>
            <w:r w:rsidR="005B5AD4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245" w:type="dxa"/>
            <w:vAlign w:val="bottom"/>
          </w:tcPr>
          <w:p w14:paraId="1A199FAB" w14:textId="77777777" w:rsidR="00C11131" w:rsidRPr="00396BC1" w:rsidRDefault="00C11131" w:rsidP="00C1113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0F177E" w14:textId="22A55AC4" w:rsidR="00C11131" w:rsidRPr="00396BC1" w:rsidRDefault="00396BC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90</w:t>
            </w:r>
            <w:r w:rsidR="00C11131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458</w:t>
            </w:r>
          </w:p>
        </w:tc>
        <w:tc>
          <w:tcPr>
            <w:tcW w:w="270" w:type="dxa"/>
          </w:tcPr>
          <w:p w14:paraId="32053BB4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D036B2" w14:textId="6C340D9E" w:rsidR="00C11131" w:rsidRPr="00396BC1" w:rsidRDefault="00396BC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  <w:r w:rsidR="00AE7853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270" w:type="dxa"/>
          </w:tcPr>
          <w:p w14:paraId="07CEF706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29E7690A" w14:textId="56D2B1AA" w:rsidR="00C11131" w:rsidRPr="00396BC1" w:rsidRDefault="00396BC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67</w:t>
            </w:r>
            <w:r w:rsidR="00C11131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321</w:t>
            </w:r>
          </w:p>
        </w:tc>
      </w:tr>
    </w:tbl>
    <w:p w14:paraId="16228566" w14:textId="77777777" w:rsidR="00E13876" w:rsidRPr="00396BC1" w:rsidRDefault="00E13876" w:rsidP="009A16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61328F7" w14:textId="00D31C34" w:rsidR="00525397" w:rsidRPr="00396BC1" w:rsidRDefault="009A16A4" w:rsidP="00B95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396BC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96BC1" w:rsidRPr="00396BC1">
        <w:rPr>
          <w:rFonts w:ascii="Angsana New" w:hAnsi="Angsana New"/>
          <w:sz w:val="30"/>
          <w:szCs w:val="30"/>
        </w:rPr>
        <w:t>31</w:t>
      </w:r>
      <w:r w:rsidRPr="00396BC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96BC1" w:rsidRPr="00396BC1">
        <w:rPr>
          <w:rFonts w:ascii="Angsana New" w:hAnsi="Angsana New"/>
          <w:sz w:val="30"/>
          <w:szCs w:val="30"/>
        </w:rPr>
        <w:t>2567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กลุ่มบริษัทและบริษัทมีเงินลงทุนระยะสั้นจำนวน </w:t>
      </w:r>
      <w:r w:rsidR="00396BC1" w:rsidRPr="00396BC1">
        <w:rPr>
          <w:rFonts w:ascii="Angsana New" w:hAnsi="Angsana New"/>
          <w:sz w:val="30"/>
          <w:szCs w:val="30"/>
        </w:rPr>
        <w:t>550</w:t>
      </w:r>
      <w:r w:rsidR="00B95CB2" w:rsidRPr="00396BC1">
        <w:rPr>
          <w:rFonts w:ascii="Angsana New" w:hAnsi="Angsana New"/>
          <w:sz w:val="30"/>
          <w:szCs w:val="30"/>
        </w:rPr>
        <w:t xml:space="preserve"> </w:t>
      </w:r>
      <w:r w:rsidR="00B95CB2" w:rsidRPr="00396BC1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396BC1" w:rsidRPr="00396BC1">
        <w:rPr>
          <w:rFonts w:ascii="Angsana New" w:hAnsi="Angsana New"/>
          <w:sz w:val="30"/>
          <w:szCs w:val="30"/>
        </w:rPr>
        <w:t>550</w:t>
      </w:r>
      <w:r w:rsidR="00B95CB2" w:rsidRPr="00396BC1">
        <w:rPr>
          <w:rFonts w:ascii="Angsana New" w:hAnsi="Angsana New"/>
          <w:sz w:val="30"/>
          <w:szCs w:val="30"/>
        </w:rPr>
        <w:t xml:space="preserve"> </w:t>
      </w:r>
      <w:r w:rsidR="00B95CB2" w:rsidRPr="00396BC1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DA104B" w:rsidRPr="00396BC1">
        <w:rPr>
          <w:rFonts w:ascii="Angsana New" w:hAnsi="Angsana New"/>
          <w:sz w:val="30"/>
          <w:szCs w:val="30"/>
        </w:rPr>
        <w:t xml:space="preserve"> </w:t>
      </w:r>
      <w:r w:rsidR="00DA104B" w:rsidRPr="00396BC1">
        <w:rPr>
          <w:rFonts w:ascii="Angsana New" w:hAnsi="Angsana New"/>
          <w:i/>
          <w:iCs/>
          <w:sz w:val="30"/>
          <w:szCs w:val="30"/>
        </w:rPr>
        <w:t>(</w:t>
      </w:r>
      <w:r w:rsidR="00396BC1" w:rsidRPr="00396BC1">
        <w:rPr>
          <w:rFonts w:ascii="Angsana New" w:hAnsi="Angsana New"/>
          <w:i/>
          <w:iCs/>
          <w:sz w:val="30"/>
          <w:szCs w:val="30"/>
        </w:rPr>
        <w:t>2566</w:t>
      </w:r>
      <w:r w:rsidR="00DA104B" w:rsidRPr="00396BC1">
        <w:rPr>
          <w:rFonts w:ascii="Angsana New" w:hAnsi="Angsana New"/>
          <w:i/>
          <w:iCs/>
          <w:sz w:val="30"/>
          <w:szCs w:val="30"/>
        </w:rPr>
        <w:t xml:space="preserve">: </w:t>
      </w:r>
      <w:r w:rsidR="00396BC1" w:rsidRPr="00396BC1">
        <w:rPr>
          <w:rFonts w:ascii="Angsana New" w:hAnsi="Angsana New"/>
          <w:i/>
          <w:iCs/>
          <w:sz w:val="30"/>
          <w:szCs w:val="30"/>
        </w:rPr>
        <w:t>885</w:t>
      </w:r>
      <w:r w:rsidR="001801C9" w:rsidRPr="00396BC1">
        <w:rPr>
          <w:rFonts w:ascii="Angsana New" w:hAnsi="Angsana New"/>
          <w:i/>
          <w:iCs/>
          <w:sz w:val="30"/>
          <w:szCs w:val="30"/>
        </w:rPr>
        <w:t xml:space="preserve"> </w:t>
      </w:r>
      <w:r w:rsidR="001801C9" w:rsidRPr="00396BC1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396BC1" w:rsidRPr="00396BC1">
        <w:rPr>
          <w:rFonts w:ascii="Angsana New" w:hAnsi="Angsana New"/>
          <w:i/>
          <w:iCs/>
          <w:sz w:val="30"/>
          <w:szCs w:val="30"/>
        </w:rPr>
        <w:t>885</w:t>
      </w:r>
      <w:r w:rsidR="001801C9" w:rsidRPr="00396BC1">
        <w:rPr>
          <w:rFonts w:ascii="Angsana New" w:hAnsi="Angsana New"/>
          <w:i/>
          <w:iCs/>
          <w:sz w:val="30"/>
          <w:szCs w:val="30"/>
        </w:rPr>
        <w:t xml:space="preserve"> </w:t>
      </w:r>
      <w:r w:rsidR="001801C9" w:rsidRPr="00396BC1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1801C9" w:rsidRPr="00396BC1">
        <w:rPr>
          <w:rFonts w:ascii="Angsana New" w:hAnsi="Angsana New"/>
          <w:i/>
          <w:iCs/>
          <w:sz w:val="30"/>
          <w:szCs w:val="30"/>
        </w:rPr>
        <w:t>)</w:t>
      </w:r>
      <w:r w:rsidR="0050538D" w:rsidRPr="00396BC1">
        <w:rPr>
          <w:rFonts w:ascii="Angsana New" w:hAnsi="Angsana New" w:hint="cs"/>
          <w:sz w:val="30"/>
          <w:szCs w:val="30"/>
          <w:cs/>
        </w:rPr>
        <w:t xml:space="preserve"> ซึ่งได้แก่</w:t>
      </w:r>
      <w:r w:rsidR="0050538D" w:rsidRPr="00396BC1">
        <w:rPr>
          <w:rFonts w:ascii="Angsana New" w:hAnsi="Angsana New"/>
          <w:sz w:val="30"/>
          <w:szCs w:val="30"/>
          <w:cs/>
        </w:rPr>
        <w:t>เงินฝากระยะสั้นกับสถาบันการเงิน</w:t>
      </w:r>
      <w:r w:rsidR="008025A1" w:rsidRPr="00396BC1">
        <w:rPr>
          <w:rFonts w:ascii="Angsana New" w:hAnsi="Angsana New" w:hint="cs"/>
          <w:sz w:val="30"/>
          <w:szCs w:val="30"/>
          <w:cs/>
        </w:rPr>
        <w:t>หลาย</w:t>
      </w:r>
      <w:r w:rsidR="008025A1" w:rsidRPr="00396BC1">
        <w:rPr>
          <w:rFonts w:ascii="Angsana New" w:hAnsi="Angsana New" w:hint="cs"/>
          <w:spacing w:val="-2"/>
          <w:sz w:val="30"/>
          <w:szCs w:val="30"/>
          <w:cs/>
        </w:rPr>
        <w:t>แห่ง</w:t>
      </w:r>
      <w:r w:rsidR="0050538D"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ที่มีระยะเวลาครบกำหนดตั้งแต่ </w:t>
      </w:r>
      <w:r w:rsidR="00396BC1" w:rsidRPr="00396BC1">
        <w:rPr>
          <w:rFonts w:ascii="Angsana New" w:hAnsi="Angsana New"/>
          <w:spacing w:val="-2"/>
          <w:sz w:val="30"/>
          <w:szCs w:val="30"/>
        </w:rPr>
        <w:t>6</w:t>
      </w:r>
      <w:r w:rsidR="0050538D" w:rsidRPr="00396BC1">
        <w:rPr>
          <w:rFonts w:ascii="Angsana New" w:hAnsi="Angsana New"/>
          <w:spacing w:val="-2"/>
          <w:sz w:val="30"/>
          <w:szCs w:val="30"/>
        </w:rPr>
        <w:t xml:space="preserve"> </w:t>
      </w:r>
      <w:r w:rsidR="0050538D" w:rsidRPr="00396BC1">
        <w:rPr>
          <w:rFonts w:ascii="Angsana New" w:hAnsi="Angsana New" w:hint="cs"/>
          <w:spacing w:val="-2"/>
          <w:sz w:val="30"/>
          <w:szCs w:val="30"/>
          <w:cs/>
        </w:rPr>
        <w:t>เดือนขึ้นไปและมี</w:t>
      </w:r>
      <w:r w:rsidR="000A3251" w:rsidRPr="00396BC1">
        <w:rPr>
          <w:rFonts w:ascii="Angsana New" w:hAnsi="Angsana New" w:hint="cs"/>
          <w:spacing w:val="-2"/>
          <w:sz w:val="30"/>
          <w:szCs w:val="30"/>
          <w:cs/>
        </w:rPr>
        <w:t>อัตราดอกเบี้ย</w:t>
      </w:r>
      <w:r w:rsidR="00D343FE"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ร้อยละ </w:t>
      </w:r>
      <w:r w:rsidR="00396BC1" w:rsidRPr="00396BC1">
        <w:rPr>
          <w:rFonts w:ascii="Angsana New" w:hAnsi="Angsana New"/>
          <w:spacing w:val="-2"/>
          <w:sz w:val="30"/>
          <w:szCs w:val="30"/>
        </w:rPr>
        <w:t>0</w:t>
      </w:r>
      <w:r w:rsidR="00FC3B60" w:rsidRPr="00396BC1">
        <w:rPr>
          <w:rFonts w:ascii="Angsana New" w:hAnsi="Angsana New"/>
          <w:spacing w:val="-2"/>
          <w:sz w:val="30"/>
          <w:szCs w:val="30"/>
        </w:rPr>
        <w:t>.</w:t>
      </w:r>
      <w:r w:rsidR="00396BC1" w:rsidRPr="00396BC1">
        <w:rPr>
          <w:rFonts w:ascii="Angsana New" w:hAnsi="Angsana New"/>
          <w:spacing w:val="-2"/>
          <w:sz w:val="30"/>
          <w:szCs w:val="30"/>
        </w:rPr>
        <w:t>9</w:t>
      </w:r>
      <w:r w:rsidR="00FC3B60" w:rsidRPr="00396BC1">
        <w:rPr>
          <w:rFonts w:ascii="Angsana New" w:hAnsi="Angsana New"/>
          <w:spacing w:val="-2"/>
          <w:sz w:val="30"/>
          <w:szCs w:val="30"/>
        </w:rPr>
        <w:t xml:space="preserve"> </w:t>
      </w:r>
      <w:r w:rsidR="00FC3B60"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ถึงร้อยละ </w:t>
      </w:r>
      <w:r w:rsidR="00396BC1" w:rsidRPr="00396BC1">
        <w:rPr>
          <w:rFonts w:ascii="Angsana New" w:hAnsi="Angsana New"/>
          <w:spacing w:val="-2"/>
          <w:sz w:val="30"/>
          <w:szCs w:val="30"/>
        </w:rPr>
        <w:t>2</w:t>
      </w:r>
      <w:r w:rsidR="007520D5" w:rsidRPr="00396BC1">
        <w:rPr>
          <w:rFonts w:ascii="Angsana New" w:hAnsi="Angsana New"/>
          <w:spacing w:val="-2"/>
          <w:sz w:val="30"/>
          <w:szCs w:val="30"/>
        </w:rPr>
        <w:t>.</w:t>
      </w:r>
      <w:r w:rsidR="00396BC1" w:rsidRPr="00396BC1">
        <w:rPr>
          <w:rFonts w:ascii="Angsana New" w:hAnsi="Angsana New"/>
          <w:spacing w:val="-2"/>
          <w:sz w:val="30"/>
          <w:szCs w:val="30"/>
        </w:rPr>
        <w:t>5</w:t>
      </w:r>
      <w:r w:rsidR="000A3251" w:rsidRPr="00396BC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0A3251" w:rsidRPr="00396BC1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="000A3251" w:rsidRPr="00396BC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1801C9" w:rsidRPr="00396BC1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396BC1" w:rsidRPr="00396BC1">
        <w:rPr>
          <w:rFonts w:ascii="Angsana New" w:hAnsi="Angsana New"/>
          <w:i/>
          <w:iCs/>
          <w:spacing w:val="-2"/>
          <w:sz w:val="30"/>
          <w:szCs w:val="30"/>
        </w:rPr>
        <w:t>2566</w:t>
      </w:r>
      <w:r w:rsidR="001801C9" w:rsidRPr="00396BC1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1801C9" w:rsidRPr="00396BC1">
        <w:rPr>
          <w:rFonts w:ascii="Angsana New" w:hAnsi="Angsana New" w:hint="cs"/>
          <w:i/>
          <w:iCs/>
          <w:spacing w:val="-2"/>
          <w:sz w:val="30"/>
          <w:szCs w:val="30"/>
          <w:cs/>
        </w:rPr>
        <w:t>ร้อยละ</w:t>
      </w:r>
      <w:r w:rsidR="001801C9" w:rsidRPr="00396BC1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396BC1" w:rsidRPr="00396BC1">
        <w:rPr>
          <w:rFonts w:ascii="Angsana New" w:hAnsi="Angsana New"/>
          <w:i/>
          <w:iCs/>
          <w:spacing w:val="2"/>
          <w:sz w:val="30"/>
          <w:szCs w:val="30"/>
        </w:rPr>
        <w:t>1</w:t>
      </w:r>
      <w:r w:rsidR="001801C9" w:rsidRPr="00396BC1">
        <w:rPr>
          <w:rFonts w:ascii="Angsana New" w:hAnsi="Angsana New"/>
          <w:i/>
          <w:iCs/>
          <w:spacing w:val="2"/>
          <w:sz w:val="30"/>
          <w:szCs w:val="30"/>
        </w:rPr>
        <w:t>.</w:t>
      </w:r>
      <w:r w:rsidR="00396BC1" w:rsidRPr="00396BC1">
        <w:rPr>
          <w:rFonts w:ascii="Angsana New" w:hAnsi="Angsana New"/>
          <w:i/>
          <w:iCs/>
          <w:spacing w:val="2"/>
          <w:sz w:val="30"/>
          <w:szCs w:val="30"/>
        </w:rPr>
        <w:t>2</w:t>
      </w:r>
      <w:r w:rsidR="001801C9" w:rsidRPr="00396BC1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1801C9" w:rsidRPr="00396BC1">
        <w:rPr>
          <w:rFonts w:ascii="Angsana New" w:hAnsi="Angsana New" w:hint="cs"/>
          <w:i/>
          <w:iCs/>
          <w:spacing w:val="2"/>
          <w:sz w:val="30"/>
          <w:szCs w:val="30"/>
          <w:cs/>
        </w:rPr>
        <w:t>ถึงร้อยละ</w:t>
      </w:r>
      <w:r w:rsidR="001801C9" w:rsidRPr="00396BC1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396BC1" w:rsidRPr="00396BC1">
        <w:rPr>
          <w:rFonts w:ascii="Angsana New" w:hAnsi="Angsana New"/>
          <w:i/>
          <w:iCs/>
          <w:spacing w:val="2"/>
          <w:sz w:val="30"/>
          <w:szCs w:val="30"/>
        </w:rPr>
        <w:t>1</w:t>
      </w:r>
      <w:r w:rsidR="001801C9" w:rsidRPr="00396BC1">
        <w:rPr>
          <w:rFonts w:ascii="Angsana New" w:hAnsi="Angsana New"/>
          <w:i/>
          <w:iCs/>
          <w:spacing w:val="2"/>
          <w:sz w:val="30"/>
          <w:szCs w:val="30"/>
        </w:rPr>
        <w:t>.</w:t>
      </w:r>
      <w:r w:rsidR="00396BC1" w:rsidRPr="00396BC1">
        <w:rPr>
          <w:rFonts w:ascii="Angsana New" w:hAnsi="Angsana New"/>
          <w:i/>
          <w:iCs/>
          <w:spacing w:val="2"/>
          <w:sz w:val="30"/>
          <w:szCs w:val="30"/>
        </w:rPr>
        <w:t>9</w:t>
      </w:r>
      <w:r w:rsidR="001801C9" w:rsidRPr="00396BC1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1801C9" w:rsidRPr="00396BC1">
        <w:rPr>
          <w:rFonts w:ascii="Angsana New" w:hAnsi="Angsana New" w:hint="cs"/>
          <w:i/>
          <w:iCs/>
          <w:spacing w:val="2"/>
          <w:sz w:val="30"/>
          <w:szCs w:val="30"/>
          <w:cs/>
        </w:rPr>
        <w:t>ต่อปี</w:t>
      </w:r>
      <w:r w:rsidR="001801C9" w:rsidRPr="00396BC1">
        <w:rPr>
          <w:rFonts w:ascii="Angsana New" w:hAnsi="Angsana New"/>
          <w:i/>
          <w:iCs/>
          <w:spacing w:val="2"/>
          <w:sz w:val="30"/>
          <w:szCs w:val="30"/>
        </w:rPr>
        <w:t>)</w:t>
      </w:r>
      <w:r w:rsidR="00525397" w:rsidRPr="00396BC1">
        <w:rPr>
          <w:sz w:val="30"/>
          <w:szCs w:val="30"/>
          <w:cs/>
        </w:rPr>
        <w:br w:type="page"/>
      </w:r>
    </w:p>
    <w:p w14:paraId="0AC2C8D0" w14:textId="1BBB28A6" w:rsidR="00671474" w:rsidRPr="00396BC1" w:rsidRDefault="00671474" w:rsidP="005F59E9">
      <w:pPr>
        <w:pStyle w:val="Heading2"/>
        <w:tabs>
          <w:tab w:val="clear" w:pos="340"/>
        </w:tabs>
        <w:ind w:left="540" w:hanging="540"/>
      </w:pPr>
      <w:r w:rsidRPr="00396BC1">
        <w:rPr>
          <w:rFonts w:hint="cs"/>
          <w:cs/>
        </w:rPr>
        <w:lastRenderedPageBreak/>
        <w:t>ลูกหนี้การค้า</w:t>
      </w:r>
    </w:p>
    <w:p w14:paraId="2D140C5E" w14:textId="752B379B" w:rsidR="00671474" w:rsidRPr="00396BC1" w:rsidRDefault="00671474" w:rsidP="0067147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671474" w:rsidRPr="00396BC1" w14:paraId="4B19AE0A" w14:textId="77777777" w:rsidTr="002911F6">
        <w:trPr>
          <w:cantSplit/>
          <w:tblHeader/>
        </w:trPr>
        <w:tc>
          <w:tcPr>
            <w:tcW w:w="3510" w:type="dxa"/>
            <w:vAlign w:val="bottom"/>
          </w:tcPr>
          <w:p w14:paraId="3C0822AA" w14:textId="77777777" w:rsidR="00671474" w:rsidRPr="00396BC1" w:rsidRDefault="00671474" w:rsidP="009D50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F26A428" w14:textId="77777777" w:rsidR="00671474" w:rsidRPr="00396BC1" w:rsidRDefault="00671474" w:rsidP="009D506D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396BC1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874688D" w14:textId="77777777" w:rsidR="00671474" w:rsidRPr="00396BC1" w:rsidRDefault="00671474" w:rsidP="009D506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14DBB0C8" w14:textId="77777777" w:rsidR="00671474" w:rsidRPr="00396BC1" w:rsidRDefault="00671474" w:rsidP="009D506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396BC1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722C" w:rsidRPr="00396BC1" w14:paraId="698086C5" w14:textId="77777777" w:rsidTr="002911F6">
        <w:trPr>
          <w:cantSplit/>
          <w:tblHeader/>
        </w:trPr>
        <w:tc>
          <w:tcPr>
            <w:tcW w:w="3510" w:type="dxa"/>
            <w:vAlign w:val="bottom"/>
          </w:tcPr>
          <w:p w14:paraId="3336971E" w14:textId="103F93F7" w:rsidR="00E5722C" w:rsidRPr="00396BC1" w:rsidRDefault="00E5722C" w:rsidP="00E572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396BC1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396BC1" w:rsidRPr="00396BC1">
              <w:rPr>
                <w:rFonts w:ascii="Angsana New" w:hAnsi="Angsana New"/>
                <w:b/>
                <w:i/>
                <w:color w:val="000000" w:themeColor="text1"/>
                <w:sz w:val="30"/>
                <w:szCs w:val="30"/>
                <w:lang w:val="en-US"/>
              </w:rPr>
              <w:t>31</w:t>
            </w:r>
            <w:r w:rsidRPr="00396BC1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Pr="00396BC1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50501970" w14:textId="25AA1E4C" w:rsidR="00E5722C" w:rsidRPr="00396BC1" w:rsidRDefault="00396BC1" w:rsidP="00E5722C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396BC1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2BECB8BA" w14:textId="77777777" w:rsidR="00E5722C" w:rsidRPr="00396BC1" w:rsidRDefault="00E5722C" w:rsidP="00E5722C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7785A6" w14:textId="0C834349" w:rsidR="00E5722C" w:rsidRPr="00396BC1" w:rsidRDefault="00396BC1" w:rsidP="00E5722C">
            <w:pPr>
              <w:pStyle w:val="acctmergecolhdg"/>
              <w:spacing w:line="240" w:lineRule="auto"/>
              <w:ind w:right="-77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396BC1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0B4EEF20" w14:textId="77777777" w:rsidR="00E5722C" w:rsidRPr="00396BC1" w:rsidRDefault="00E5722C" w:rsidP="00E5722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E384C7B" w14:textId="148194B1" w:rsidR="00E5722C" w:rsidRPr="00396BC1" w:rsidRDefault="00396BC1" w:rsidP="00E5722C">
            <w:pPr>
              <w:spacing w:line="240" w:lineRule="auto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256</w:t>
            </w:r>
            <w:r w:rsidRPr="00396BC1">
              <w:rPr>
                <w:rFonts w:ascii="Angsana New" w:hAnsi="Angsana New"/>
                <w:b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00DAEAD2" w14:textId="77777777" w:rsidR="00E5722C" w:rsidRPr="00396BC1" w:rsidRDefault="00E5722C" w:rsidP="00E5722C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696F2F90" w14:textId="147CB16A" w:rsidR="00E5722C" w:rsidRPr="00396BC1" w:rsidRDefault="00396BC1" w:rsidP="00E5722C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396BC1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2566</w:t>
            </w:r>
          </w:p>
        </w:tc>
      </w:tr>
      <w:tr w:rsidR="00E5722C" w:rsidRPr="00396BC1" w14:paraId="712C01D7" w14:textId="77777777" w:rsidTr="002911F6">
        <w:trPr>
          <w:gridAfter w:val="1"/>
          <w:wAfter w:w="6" w:type="dxa"/>
          <w:cantSplit/>
          <w:tblHeader/>
        </w:trPr>
        <w:tc>
          <w:tcPr>
            <w:tcW w:w="3510" w:type="dxa"/>
            <w:vAlign w:val="bottom"/>
            <w:hideMark/>
          </w:tcPr>
          <w:p w14:paraId="02BF289C" w14:textId="77777777" w:rsidR="00E5722C" w:rsidRPr="00396BC1" w:rsidRDefault="00E5722C" w:rsidP="00E572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7A859181" w14:textId="77777777" w:rsidR="00E5722C" w:rsidRPr="00396BC1" w:rsidRDefault="00E5722C" w:rsidP="00E5722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396BC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96BC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96BC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5722C" w:rsidRPr="00396BC1" w14:paraId="2D913048" w14:textId="77777777" w:rsidTr="002911F6">
        <w:trPr>
          <w:cantSplit/>
        </w:trPr>
        <w:tc>
          <w:tcPr>
            <w:tcW w:w="3510" w:type="dxa"/>
            <w:hideMark/>
          </w:tcPr>
          <w:p w14:paraId="404F8F50" w14:textId="77777777" w:rsidR="00E5722C" w:rsidRPr="00396BC1" w:rsidRDefault="00E5722C" w:rsidP="00E5722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739D3CB" w14:textId="7B34E936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363</w:t>
            </w:r>
            <w:r w:rsidR="001B0957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180" w:type="dxa"/>
          </w:tcPr>
          <w:p w14:paraId="107EE386" w14:textId="77777777" w:rsidR="00E5722C" w:rsidRPr="00396BC1" w:rsidRDefault="00E5722C" w:rsidP="00E5722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EB37CF" w14:textId="7BE20950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330</w:t>
            </w:r>
            <w:r w:rsidR="00E5722C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78" w:type="dxa"/>
          </w:tcPr>
          <w:p w14:paraId="50C8FFE0" w14:textId="77777777" w:rsidR="00E5722C" w:rsidRPr="00396BC1" w:rsidRDefault="00E5722C" w:rsidP="00E5722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A0D21FF" w14:textId="5EC52B51" w:rsidR="00E5722C" w:rsidRPr="00396BC1" w:rsidRDefault="00396BC1" w:rsidP="00E5722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/>
              </w:rPr>
              <w:t>309</w:t>
            </w:r>
            <w:r w:rsidR="005F2B5D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  <w:lang w:val="en-US"/>
              </w:rPr>
              <w:t>714</w:t>
            </w:r>
          </w:p>
        </w:tc>
        <w:tc>
          <w:tcPr>
            <w:tcW w:w="180" w:type="dxa"/>
          </w:tcPr>
          <w:p w14:paraId="74DE0382" w14:textId="77777777" w:rsidR="00E5722C" w:rsidRPr="00396BC1" w:rsidRDefault="00E5722C" w:rsidP="00E5722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4398432" w14:textId="2DE2AD3D" w:rsidR="00E5722C" w:rsidRPr="00396BC1" w:rsidRDefault="00396BC1" w:rsidP="00E5722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/>
              </w:rPr>
              <w:t>277</w:t>
            </w:r>
            <w:r w:rsidR="00E5722C" w:rsidRPr="00396BC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</w:tr>
      <w:tr w:rsidR="00E5722C" w:rsidRPr="00396BC1" w14:paraId="5D4E8143" w14:textId="77777777" w:rsidTr="002911F6">
        <w:trPr>
          <w:cantSplit/>
        </w:trPr>
        <w:tc>
          <w:tcPr>
            <w:tcW w:w="3510" w:type="dxa"/>
            <w:hideMark/>
          </w:tcPr>
          <w:p w14:paraId="35F603E3" w14:textId="77777777" w:rsidR="00E5722C" w:rsidRPr="00396BC1" w:rsidRDefault="00E5722C" w:rsidP="00E5722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39FFEB1D" w14:textId="77777777" w:rsidR="00E5722C" w:rsidRPr="00396BC1" w:rsidRDefault="00E5722C" w:rsidP="00E5722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EB9499" w14:textId="77777777" w:rsidR="00E5722C" w:rsidRPr="00396BC1" w:rsidRDefault="00E5722C" w:rsidP="00E5722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B07BFC" w14:textId="77777777" w:rsidR="00E5722C" w:rsidRPr="00396BC1" w:rsidRDefault="00E5722C" w:rsidP="00E5722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6915A8D" w14:textId="77777777" w:rsidR="00E5722C" w:rsidRPr="00396BC1" w:rsidRDefault="00E5722C" w:rsidP="00E5722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14B8B33" w14:textId="77777777" w:rsidR="00E5722C" w:rsidRPr="00396BC1" w:rsidRDefault="00E5722C" w:rsidP="00E5722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27CAF1" w14:textId="77777777" w:rsidR="00E5722C" w:rsidRPr="00396BC1" w:rsidRDefault="00E5722C" w:rsidP="00E5722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3A147DC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22C" w:rsidRPr="00396BC1" w14:paraId="3C1B856A" w14:textId="77777777" w:rsidTr="002911F6">
        <w:trPr>
          <w:cantSplit/>
        </w:trPr>
        <w:tc>
          <w:tcPr>
            <w:tcW w:w="3510" w:type="dxa"/>
            <w:hideMark/>
          </w:tcPr>
          <w:p w14:paraId="27C1C5FA" w14:textId="44E5766F" w:rsidR="00E5722C" w:rsidRPr="00396BC1" w:rsidRDefault="00E5722C" w:rsidP="00E5722C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1</w:t>
            </w:r>
            <w:r w:rsidRPr="00396BC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30</w:t>
            </w:r>
            <w:r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BC1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4FD4CB1B" w14:textId="37E7A722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15</w:t>
            </w:r>
            <w:r w:rsidR="001B0957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180" w:type="dxa"/>
          </w:tcPr>
          <w:p w14:paraId="3180A8FF" w14:textId="77777777" w:rsidR="00E5722C" w:rsidRPr="00396BC1" w:rsidRDefault="00E5722C" w:rsidP="00E5722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DFFE7A" w14:textId="01226722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14</w:t>
            </w:r>
            <w:r w:rsidR="00E5722C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78" w:type="dxa"/>
          </w:tcPr>
          <w:p w14:paraId="3F325EDE" w14:textId="77777777" w:rsidR="00E5722C" w:rsidRPr="00396BC1" w:rsidRDefault="00E5722C" w:rsidP="00E5722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A6E4E9B" w14:textId="1E89F449" w:rsidR="00E5722C" w:rsidRPr="00396BC1" w:rsidRDefault="00396BC1" w:rsidP="00E5722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="005F2B5D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  <w:lang w:val="en-US"/>
              </w:rPr>
              <w:t>849</w:t>
            </w:r>
          </w:p>
        </w:tc>
        <w:tc>
          <w:tcPr>
            <w:tcW w:w="180" w:type="dxa"/>
          </w:tcPr>
          <w:p w14:paraId="44CA4F9F" w14:textId="77777777" w:rsidR="00E5722C" w:rsidRPr="00396BC1" w:rsidRDefault="00E5722C" w:rsidP="00E5722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05D7343" w14:textId="23DACEAE" w:rsidR="00E5722C" w:rsidRPr="00396BC1" w:rsidRDefault="00396BC1" w:rsidP="00E5722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 w:rsidR="00E5722C" w:rsidRPr="00396BC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  <w:lang w:val="en-US" w:bidi="th-TH"/>
              </w:rPr>
              <w:t>988</w:t>
            </w:r>
          </w:p>
        </w:tc>
      </w:tr>
      <w:tr w:rsidR="00E5722C" w:rsidRPr="00396BC1" w14:paraId="5803AA88" w14:textId="77777777" w:rsidTr="002911F6">
        <w:trPr>
          <w:cantSplit/>
        </w:trPr>
        <w:tc>
          <w:tcPr>
            <w:tcW w:w="3510" w:type="dxa"/>
            <w:hideMark/>
          </w:tcPr>
          <w:p w14:paraId="06DA1691" w14:textId="35A2ADE8" w:rsidR="00E5722C" w:rsidRPr="00396BC1" w:rsidRDefault="00E5722C" w:rsidP="00E5722C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31</w:t>
            </w:r>
            <w:r w:rsidRPr="00396BC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60</w:t>
            </w:r>
            <w:r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BC1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77A07118" w14:textId="1F62BC81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180" w:type="dxa"/>
          </w:tcPr>
          <w:p w14:paraId="611F9D4D" w14:textId="77777777" w:rsidR="00E5722C" w:rsidRPr="00396BC1" w:rsidRDefault="00E5722C" w:rsidP="00E5722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E28F48" w14:textId="070CFEF3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178" w:type="dxa"/>
          </w:tcPr>
          <w:p w14:paraId="529F7DBE" w14:textId="77777777" w:rsidR="00E5722C" w:rsidRPr="00396BC1" w:rsidRDefault="00E5722C" w:rsidP="00E5722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BA7D1E4" w14:textId="69CC2BFD" w:rsidR="00E5722C" w:rsidRPr="00396BC1" w:rsidRDefault="00396BC1" w:rsidP="005F2B5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5F2B5D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180" w:type="dxa"/>
          </w:tcPr>
          <w:p w14:paraId="002BF8F0" w14:textId="77777777" w:rsidR="00E5722C" w:rsidRPr="00396BC1" w:rsidRDefault="00E5722C" w:rsidP="00E5722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1F9D240" w14:textId="6332332F" w:rsidR="00E5722C" w:rsidRPr="00396BC1" w:rsidRDefault="00E5722C" w:rsidP="00E5722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722C" w:rsidRPr="00396BC1" w14:paraId="2A302B2D" w14:textId="77777777" w:rsidTr="002911F6">
        <w:trPr>
          <w:cantSplit/>
        </w:trPr>
        <w:tc>
          <w:tcPr>
            <w:tcW w:w="3510" w:type="dxa"/>
            <w:hideMark/>
          </w:tcPr>
          <w:p w14:paraId="1FB1FDFF" w14:textId="6B874428" w:rsidR="00E5722C" w:rsidRPr="00396BC1" w:rsidRDefault="00E5722C" w:rsidP="00E5722C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61</w:t>
            </w:r>
            <w:r w:rsidRPr="00396BC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90</w:t>
            </w:r>
            <w:r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BC1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0A69EA45" w14:textId="6060EB43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180" w:type="dxa"/>
          </w:tcPr>
          <w:p w14:paraId="1C4D093F" w14:textId="77777777" w:rsidR="00E5722C" w:rsidRPr="00396BC1" w:rsidRDefault="00E5722C" w:rsidP="00E5722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6887DC" w14:textId="6FBF8D87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78" w:type="dxa"/>
          </w:tcPr>
          <w:p w14:paraId="0F30D1D3" w14:textId="77777777" w:rsidR="00E5722C" w:rsidRPr="00396BC1" w:rsidRDefault="00E5722C" w:rsidP="00E5722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EEE4964" w14:textId="10F31537" w:rsidR="00E5722C" w:rsidRPr="00396BC1" w:rsidRDefault="00396BC1" w:rsidP="005F2B5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F2B5D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  <w:tc>
          <w:tcPr>
            <w:tcW w:w="180" w:type="dxa"/>
          </w:tcPr>
          <w:p w14:paraId="768274F1" w14:textId="77777777" w:rsidR="00E5722C" w:rsidRPr="00396BC1" w:rsidRDefault="00E5722C" w:rsidP="00E5722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5CD25CF" w14:textId="6635ABF3" w:rsidR="00E5722C" w:rsidRPr="00396BC1" w:rsidRDefault="00E5722C" w:rsidP="00E5722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722C" w:rsidRPr="00396BC1" w14:paraId="37584EAE" w14:textId="77777777" w:rsidTr="002911F6">
        <w:trPr>
          <w:cantSplit/>
        </w:trPr>
        <w:tc>
          <w:tcPr>
            <w:tcW w:w="3510" w:type="dxa"/>
            <w:hideMark/>
          </w:tcPr>
          <w:p w14:paraId="14F520F0" w14:textId="45AAD065" w:rsidR="00E5722C" w:rsidRPr="00396BC1" w:rsidRDefault="00E5722C" w:rsidP="00E5722C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90</w:t>
            </w: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D4486" w14:textId="45590A3E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1</w:t>
            </w:r>
            <w:r w:rsidR="005F2B5D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180" w:type="dxa"/>
          </w:tcPr>
          <w:p w14:paraId="013A780A" w14:textId="77777777" w:rsidR="00E5722C" w:rsidRPr="00396BC1" w:rsidRDefault="00E5722C" w:rsidP="00E5722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BC351" w14:textId="212A01CE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2</w:t>
            </w:r>
            <w:r w:rsidR="00E5722C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178" w:type="dxa"/>
          </w:tcPr>
          <w:p w14:paraId="3320D04C" w14:textId="77777777" w:rsidR="00E5722C" w:rsidRPr="00396BC1" w:rsidRDefault="00E5722C" w:rsidP="00E5722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3B8B2" w14:textId="42A8E42D" w:rsidR="00E5722C" w:rsidRPr="00396BC1" w:rsidRDefault="00396BC1" w:rsidP="005F2B5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</w:p>
        </w:tc>
        <w:tc>
          <w:tcPr>
            <w:tcW w:w="180" w:type="dxa"/>
          </w:tcPr>
          <w:p w14:paraId="17314A46" w14:textId="77777777" w:rsidR="00E5722C" w:rsidRPr="00396BC1" w:rsidRDefault="00E5722C" w:rsidP="00E5722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B2F74" w14:textId="45DAC93C" w:rsidR="00E5722C" w:rsidRPr="00396BC1" w:rsidRDefault="00E5722C" w:rsidP="00E5722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722C" w:rsidRPr="00396BC1" w14:paraId="17BBBB56" w14:textId="77777777" w:rsidTr="002911F6">
        <w:trPr>
          <w:cantSplit/>
        </w:trPr>
        <w:tc>
          <w:tcPr>
            <w:tcW w:w="3510" w:type="dxa"/>
            <w:hideMark/>
          </w:tcPr>
          <w:p w14:paraId="51CF455F" w14:textId="77777777" w:rsidR="00E5722C" w:rsidRPr="00396BC1" w:rsidRDefault="00E5722C" w:rsidP="00E5722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6B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53763" w14:textId="189243E7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  <w:r w:rsidR="005F2B5D" w:rsidRPr="00396B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180" w:type="dxa"/>
          </w:tcPr>
          <w:p w14:paraId="384A9DB1" w14:textId="77777777" w:rsidR="00E5722C" w:rsidRPr="00396BC1" w:rsidRDefault="00E5722C" w:rsidP="00E5722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06924" w14:textId="4793A99C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6BC1"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  <w:r w:rsidR="00E5722C" w:rsidRPr="00396B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178" w:type="dxa"/>
          </w:tcPr>
          <w:p w14:paraId="3C1E5BC0" w14:textId="77777777" w:rsidR="00E5722C" w:rsidRPr="00396BC1" w:rsidRDefault="00E5722C" w:rsidP="00E5722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2AE23" w14:textId="590D4C8E" w:rsidR="00E5722C" w:rsidRPr="00396BC1" w:rsidRDefault="00396BC1" w:rsidP="00E5722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6B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440</w:t>
            </w:r>
            <w:r w:rsidR="005F2B5D" w:rsidRPr="00396B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531</w:t>
            </w:r>
          </w:p>
        </w:tc>
        <w:tc>
          <w:tcPr>
            <w:tcW w:w="180" w:type="dxa"/>
          </w:tcPr>
          <w:p w14:paraId="28CF694E" w14:textId="77777777" w:rsidR="00E5722C" w:rsidRPr="00396BC1" w:rsidRDefault="00E5722C" w:rsidP="00E5722C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807A117" w14:textId="3DC34368" w:rsidR="00E5722C" w:rsidRPr="00396BC1" w:rsidRDefault="00396BC1" w:rsidP="00E5722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6B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307</w:t>
            </w:r>
            <w:r w:rsidR="00E5722C" w:rsidRPr="00396B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112</w:t>
            </w:r>
          </w:p>
        </w:tc>
      </w:tr>
      <w:tr w:rsidR="00E5722C" w:rsidRPr="00396BC1" w14:paraId="7D353598" w14:textId="77777777" w:rsidTr="002911F6">
        <w:trPr>
          <w:cantSplit/>
          <w:trHeight w:val="71"/>
        </w:trPr>
        <w:tc>
          <w:tcPr>
            <w:tcW w:w="3510" w:type="dxa"/>
            <w:vAlign w:val="bottom"/>
            <w:hideMark/>
          </w:tcPr>
          <w:p w14:paraId="180E8CC4" w14:textId="118A2894" w:rsidR="00E5722C" w:rsidRPr="00396BC1" w:rsidRDefault="00E5722C" w:rsidP="00E5722C">
            <w:pPr>
              <w:tabs>
                <w:tab w:val="clear" w:pos="227"/>
                <w:tab w:val="clear" w:pos="454"/>
                <w:tab w:val="left" w:pos="316"/>
              </w:tabs>
              <w:spacing w:line="240" w:lineRule="auto"/>
              <w:ind w:left="370" w:hanging="370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396BC1">
              <w:rPr>
                <w:rFonts w:ascii="Angsana New" w:hAnsi="Angsana New"/>
                <w:sz w:val="30"/>
                <w:szCs w:val="30"/>
              </w:rPr>
              <w:br/>
            </w:r>
            <w:r w:rsidRPr="00396BC1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AE95D" w14:textId="4D7DB8AE" w:rsidR="00E5722C" w:rsidRPr="00396BC1" w:rsidRDefault="005F2B5D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(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1</w:t>
            </w:r>
            <w:r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071</w:t>
            </w:r>
            <w:r w:rsidRPr="00396BC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C174411" w14:textId="77777777" w:rsidR="00E5722C" w:rsidRPr="00396BC1" w:rsidRDefault="00E5722C" w:rsidP="00E5722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9B0B42" w14:textId="2F811A4F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(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1</w:t>
            </w:r>
            <w:r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713</w:t>
            </w:r>
            <w:r w:rsidRPr="00396BC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E0BA211" w14:textId="77777777" w:rsidR="00E5722C" w:rsidRPr="00396BC1" w:rsidRDefault="00E5722C" w:rsidP="00E5722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53DC3" w14:textId="60406538" w:rsidR="005F2B5D" w:rsidRPr="00396BC1" w:rsidRDefault="005F2B5D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42F6F02" w14:textId="77777777" w:rsidR="00E5722C" w:rsidRPr="00396BC1" w:rsidRDefault="00E5722C" w:rsidP="00E5722C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2AC25B4C" w14:textId="601F786C" w:rsidR="00E5722C" w:rsidRPr="00396BC1" w:rsidRDefault="00E5722C" w:rsidP="00E5722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722C" w:rsidRPr="00396BC1" w14:paraId="3E02A0C7" w14:textId="77777777" w:rsidTr="002911F6">
        <w:trPr>
          <w:cantSplit/>
        </w:trPr>
        <w:tc>
          <w:tcPr>
            <w:tcW w:w="3510" w:type="dxa"/>
            <w:hideMark/>
          </w:tcPr>
          <w:p w14:paraId="7D55F0E4" w14:textId="77777777" w:rsidR="00E5722C" w:rsidRPr="00396BC1" w:rsidRDefault="00E5722C" w:rsidP="00E5722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6B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075196" w14:textId="6B32B866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b/>
                <w:bCs/>
                <w:sz w:val="30"/>
                <w:szCs w:val="30"/>
              </w:rPr>
              <w:t>380</w:t>
            </w:r>
            <w:r w:rsidR="005F2B5D" w:rsidRPr="00396B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b/>
                <w:bCs/>
                <w:sz w:val="30"/>
                <w:szCs w:val="30"/>
              </w:rPr>
              <w:t>078</w:t>
            </w:r>
          </w:p>
        </w:tc>
        <w:tc>
          <w:tcPr>
            <w:tcW w:w="180" w:type="dxa"/>
          </w:tcPr>
          <w:p w14:paraId="64D1E3F2" w14:textId="77777777" w:rsidR="00E5722C" w:rsidRPr="00396BC1" w:rsidRDefault="00E5722C" w:rsidP="00E5722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22AFCD" w14:textId="4CE352B1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6BC1">
              <w:rPr>
                <w:rFonts w:ascii="Angsana New" w:hAnsi="Angsana New"/>
                <w:b/>
                <w:bCs/>
                <w:sz w:val="30"/>
                <w:szCs w:val="30"/>
              </w:rPr>
              <w:t>346</w:t>
            </w:r>
            <w:r w:rsidR="00E5722C" w:rsidRPr="00396B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78" w:type="dxa"/>
          </w:tcPr>
          <w:p w14:paraId="44BF3319" w14:textId="77777777" w:rsidR="00E5722C" w:rsidRPr="00396BC1" w:rsidRDefault="00E5722C" w:rsidP="00E5722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827EF" w14:textId="6F8B710D" w:rsidR="00E5722C" w:rsidRPr="00396BC1" w:rsidRDefault="00396BC1" w:rsidP="00E5722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6B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440</w:t>
            </w:r>
            <w:r w:rsidR="005F2B5D" w:rsidRPr="00396B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531</w:t>
            </w:r>
          </w:p>
        </w:tc>
        <w:tc>
          <w:tcPr>
            <w:tcW w:w="180" w:type="dxa"/>
          </w:tcPr>
          <w:p w14:paraId="17C10492" w14:textId="77777777" w:rsidR="00E5722C" w:rsidRPr="00396BC1" w:rsidRDefault="00E5722C" w:rsidP="00E5722C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62D91B8B" w14:textId="11E9FF99" w:rsidR="00E5722C" w:rsidRPr="00396BC1" w:rsidRDefault="00396BC1" w:rsidP="00E5722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6B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307</w:t>
            </w:r>
            <w:r w:rsidR="00E5722C" w:rsidRPr="00396B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112</w:t>
            </w:r>
          </w:p>
        </w:tc>
      </w:tr>
    </w:tbl>
    <w:p w14:paraId="496E137A" w14:textId="7DC28AD7" w:rsidR="00E7744C" w:rsidRPr="00396BC1" w:rsidRDefault="00E77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9EE395C" w14:textId="0C594D3E" w:rsidR="007B2822" w:rsidRPr="00396BC1" w:rsidRDefault="007B2822" w:rsidP="00E7744C">
      <w:pPr>
        <w:tabs>
          <w:tab w:val="clear" w:pos="454"/>
          <w:tab w:val="clear" w:pos="680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 w:rsidRPr="00396BC1">
        <w:rPr>
          <w:rFonts w:asciiTheme="majorBidi" w:hAnsiTheme="majorBidi" w:cstheme="majorBidi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396BC1" w:rsidRPr="00396BC1">
        <w:rPr>
          <w:rFonts w:asciiTheme="majorBidi" w:hAnsiTheme="majorBidi"/>
          <w:sz w:val="30"/>
          <w:szCs w:val="30"/>
        </w:rPr>
        <w:t>30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 xml:space="preserve">วัน ถึง </w:t>
      </w:r>
      <w:r w:rsidR="00396BC1" w:rsidRPr="00396BC1">
        <w:rPr>
          <w:rFonts w:asciiTheme="majorBidi" w:hAnsiTheme="majorBidi"/>
          <w:sz w:val="30"/>
          <w:szCs w:val="30"/>
        </w:rPr>
        <w:t>180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14:paraId="6090CA5F" w14:textId="77777777" w:rsidR="007B2822" w:rsidRPr="00396BC1" w:rsidRDefault="007B2822" w:rsidP="0067147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78"/>
        <w:gridCol w:w="1262"/>
        <w:gridCol w:w="178"/>
        <w:gridCol w:w="1262"/>
        <w:gridCol w:w="178"/>
        <w:gridCol w:w="1352"/>
      </w:tblGrid>
      <w:tr w:rsidR="00671474" w:rsidRPr="00396BC1" w14:paraId="2C2916CF" w14:textId="77777777" w:rsidTr="002911F6">
        <w:trPr>
          <w:cantSplit/>
          <w:trHeight w:val="20"/>
          <w:tblHeader/>
        </w:trPr>
        <w:tc>
          <w:tcPr>
            <w:tcW w:w="3510" w:type="dxa"/>
          </w:tcPr>
          <w:p w14:paraId="32954655" w14:textId="30148997" w:rsidR="00671474" w:rsidRPr="00396BC1" w:rsidRDefault="00671474" w:rsidP="004C6EC7">
            <w:pPr>
              <w:pStyle w:val="acctfourfigures"/>
              <w:tabs>
                <w:tab w:val="clear" w:pos="765"/>
              </w:tabs>
              <w:spacing w:line="240" w:lineRule="atLeast"/>
              <w:ind w:left="284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</w:p>
        </w:tc>
        <w:tc>
          <w:tcPr>
            <w:tcW w:w="2700" w:type="dxa"/>
            <w:gridSpan w:val="3"/>
          </w:tcPr>
          <w:p w14:paraId="40DE1016" w14:textId="6FA0B1E6" w:rsidR="00671474" w:rsidRPr="00396BC1" w:rsidRDefault="00671474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21BE905" w14:textId="77777777" w:rsidR="00671474" w:rsidRPr="00396BC1" w:rsidRDefault="00671474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14:paraId="23C7342B" w14:textId="59C2E27E" w:rsidR="00671474" w:rsidRPr="00396BC1" w:rsidRDefault="00671474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5722C" w:rsidRPr="00396BC1" w14:paraId="50AF92EE" w14:textId="77777777" w:rsidTr="002911F6">
        <w:trPr>
          <w:cantSplit/>
          <w:trHeight w:val="20"/>
          <w:tblHeader/>
        </w:trPr>
        <w:tc>
          <w:tcPr>
            <w:tcW w:w="3510" w:type="dxa"/>
          </w:tcPr>
          <w:p w14:paraId="3F5CDE16" w14:textId="28DB7E90" w:rsidR="00E5722C" w:rsidRPr="00396BC1" w:rsidRDefault="00412CCF" w:rsidP="00412CCF">
            <w:pPr>
              <w:pStyle w:val="acctfourfigures"/>
              <w:tabs>
                <w:tab w:val="clear" w:pos="765"/>
              </w:tabs>
              <w:spacing w:line="240" w:lineRule="atLeast"/>
              <w:ind w:left="284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 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517BFA2" w14:textId="55C5AF65" w:rsidR="00E5722C" w:rsidRPr="00396BC1" w:rsidRDefault="00396BC1" w:rsidP="00E572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96BC1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2B1F9108" w14:textId="77777777" w:rsidR="00E5722C" w:rsidRPr="00396BC1" w:rsidRDefault="00E5722C" w:rsidP="00E572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50B9806" w14:textId="3A8D3334" w:rsidR="00E5722C" w:rsidRPr="00396BC1" w:rsidRDefault="00396BC1" w:rsidP="00E572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96BC1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58D42041" w14:textId="77777777" w:rsidR="00E5722C" w:rsidRPr="00396BC1" w:rsidRDefault="00E5722C" w:rsidP="00E572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CE6440A" w14:textId="76C6E9F4" w:rsidR="00E5722C" w:rsidRPr="00396BC1" w:rsidRDefault="00396BC1" w:rsidP="00E572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96BC1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08CD1917" w14:textId="77777777" w:rsidR="00E5722C" w:rsidRPr="00396BC1" w:rsidRDefault="00E5722C" w:rsidP="00E572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3F483895" w14:textId="748DF48F" w:rsidR="00E5722C" w:rsidRPr="00396BC1" w:rsidRDefault="00396BC1" w:rsidP="00E572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96BC1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2566</w:t>
            </w:r>
          </w:p>
        </w:tc>
      </w:tr>
      <w:tr w:rsidR="00E5722C" w:rsidRPr="00396BC1" w14:paraId="46752632" w14:textId="77777777" w:rsidTr="002911F6">
        <w:trPr>
          <w:cantSplit/>
          <w:trHeight w:val="20"/>
          <w:tblHeader/>
        </w:trPr>
        <w:tc>
          <w:tcPr>
            <w:tcW w:w="3510" w:type="dxa"/>
          </w:tcPr>
          <w:p w14:paraId="7AA49664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143EC0BF" w14:textId="6D44DC4E" w:rsidR="00E5722C" w:rsidRPr="00396BC1" w:rsidRDefault="00E5722C" w:rsidP="00E572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96B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5722C" w:rsidRPr="00396BC1" w14:paraId="57366F84" w14:textId="77777777" w:rsidTr="002911F6">
        <w:trPr>
          <w:cantSplit/>
          <w:trHeight w:val="20"/>
        </w:trPr>
        <w:tc>
          <w:tcPr>
            <w:tcW w:w="3510" w:type="dxa"/>
          </w:tcPr>
          <w:p w14:paraId="17471898" w14:textId="44B8E5EB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  <w:vAlign w:val="bottom"/>
          </w:tcPr>
          <w:p w14:paraId="70B8AD52" w14:textId="4BF6E33F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66C8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178" w:type="dxa"/>
            <w:vAlign w:val="bottom"/>
          </w:tcPr>
          <w:p w14:paraId="77DE2576" w14:textId="77777777" w:rsidR="00E5722C" w:rsidRPr="00396BC1" w:rsidRDefault="00E5722C" w:rsidP="00E5722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05017AE" w14:textId="1D67C124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</w:t>
            </w:r>
            <w:r w:rsidR="00E5722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616</w:t>
            </w:r>
          </w:p>
        </w:tc>
        <w:tc>
          <w:tcPr>
            <w:tcW w:w="178" w:type="dxa"/>
            <w:vAlign w:val="bottom"/>
          </w:tcPr>
          <w:p w14:paraId="3BA932C5" w14:textId="77777777" w:rsidR="00E5722C" w:rsidRPr="00396BC1" w:rsidRDefault="00E5722C" w:rsidP="00E5722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50D911F" w14:textId="7B3EAB24" w:rsidR="00E5722C" w:rsidRPr="00396BC1" w:rsidRDefault="00766C8F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4853F22" w14:textId="77777777" w:rsidR="00E5722C" w:rsidRPr="00396BC1" w:rsidRDefault="00E5722C" w:rsidP="00E5722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16D3D245" w14:textId="02DDD76D" w:rsidR="00E5722C" w:rsidRPr="00396BC1" w:rsidRDefault="00E5722C" w:rsidP="00E5722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722C" w:rsidRPr="00396BC1" w14:paraId="7F8D06BB" w14:textId="77777777" w:rsidTr="002911F6">
        <w:trPr>
          <w:cantSplit/>
          <w:trHeight w:val="20"/>
        </w:trPr>
        <w:tc>
          <w:tcPr>
            <w:tcW w:w="3510" w:type="dxa"/>
          </w:tcPr>
          <w:p w14:paraId="5E60FB9C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60C21E04" w14:textId="472ABE64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178" w:type="dxa"/>
          </w:tcPr>
          <w:p w14:paraId="12066403" w14:textId="77777777" w:rsidR="00E5722C" w:rsidRPr="00396BC1" w:rsidRDefault="00E5722C" w:rsidP="00E5722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1A37716D" w14:textId="0DAD7456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1</w:t>
            </w:r>
            <w:r w:rsidR="00E5722C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78" w:type="dxa"/>
          </w:tcPr>
          <w:p w14:paraId="5C072E20" w14:textId="77777777" w:rsidR="00E5722C" w:rsidRPr="00396BC1" w:rsidRDefault="00E5722C" w:rsidP="00E5722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A815F10" w14:textId="2E387C7E" w:rsidR="00E5722C" w:rsidRPr="00396BC1" w:rsidRDefault="00766C8F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028AFB1" w14:textId="77777777" w:rsidR="00E5722C" w:rsidRPr="00396BC1" w:rsidRDefault="00E5722C" w:rsidP="00E5722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3E9130F" w14:textId="139E1983" w:rsidR="00E5722C" w:rsidRPr="00396BC1" w:rsidRDefault="00E5722C" w:rsidP="00E5722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722C" w:rsidRPr="00396BC1" w14:paraId="77BF8D67" w14:textId="77777777" w:rsidTr="002911F6">
        <w:trPr>
          <w:cantSplit/>
          <w:trHeight w:val="20"/>
        </w:trPr>
        <w:tc>
          <w:tcPr>
            <w:tcW w:w="3510" w:type="dxa"/>
          </w:tcPr>
          <w:p w14:paraId="60481D6E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55D7AAD8" w14:textId="451722D2" w:rsidR="00E5722C" w:rsidRPr="00396BC1" w:rsidRDefault="00580BBF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(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824</w:t>
            </w:r>
            <w:r w:rsidRPr="00396BC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4DC20B77" w14:textId="77777777" w:rsidR="00E5722C" w:rsidRPr="00396BC1" w:rsidRDefault="00E5722C" w:rsidP="00E5722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283EBCC2" w14:textId="4E86DAF9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(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1</w:t>
            </w:r>
            <w:r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959</w:t>
            </w:r>
            <w:r w:rsidRPr="00396BC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09DC20DE" w14:textId="77777777" w:rsidR="00E5722C" w:rsidRPr="00396BC1" w:rsidRDefault="00E5722C" w:rsidP="00E5722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CE59593" w14:textId="480CA8E4" w:rsidR="00E5722C" w:rsidRPr="00396BC1" w:rsidRDefault="00766C8F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EA819B1" w14:textId="77777777" w:rsidR="00E5722C" w:rsidRPr="00396BC1" w:rsidRDefault="00E5722C" w:rsidP="00E5722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1EE8DB7" w14:textId="334570D0" w:rsidR="00E5722C" w:rsidRPr="00396BC1" w:rsidRDefault="00E5722C" w:rsidP="00E5722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722C" w:rsidRPr="00396BC1" w14:paraId="7D9383DB" w14:textId="77777777" w:rsidTr="002911F6">
        <w:trPr>
          <w:cantSplit/>
          <w:trHeight w:val="20"/>
        </w:trPr>
        <w:tc>
          <w:tcPr>
            <w:tcW w:w="3510" w:type="dxa"/>
          </w:tcPr>
          <w:p w14:paraId="0AA0A627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D03BCB" w14:textId="4144E3CD" w:rsidR="00E5722C" w:rsidRPr="00396BC1" w:rsidRDefault="00766C8F" w:rsidP="005B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892CECF" w14:textId="77777777" w:rsidR="00E5722C" w:rsidRPr="00396BC1" w:rsidRDefault="00E5722C" w:rsidP="00E5722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6314C2F9" w14:textId="328EEDF4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(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44</w:t>
            </w:r>
            <w:r w:rsidRPr="00396BC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2E88BA40" w14:textId="77777777" w:rsidR="00E5722C" w:rsidRPr="00396BC1" w:rsidRDefault="00E5722C" w:rsidP="00E5722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E5E0363" w14:textId="28B818BB" w:rsidR="00E5722C" w:rsidRPr="00396BC1" w:rsidRDefault="00766C8F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7B4DA84" w14:textId="77777777" w:rsidR="00E5722C" w:rsidRPr="00396BC1" w:rsidRDefault="00E5722C" w:rsidP="00E5722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402F9C7F" w14:textId="0A05AB37" w:rsidR="00E5722C" w:rsidRPr="00396BC1" w:rsidRDefault="00E5722C" w:rsidP="00E5722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722C" w:rsidRPr="00396BC1" w14:paraId="65E91188" w14:textId="77777777" w:rsidTr="002911F6">
        <w:trPr>
          <w:cantSplit/>
          <w:trHeight w:val="20"/>
        </w:trPr>
        <w:tc>
          <w:tcPr>
            <w:tcW w:w="3510" w:type="dxa"/>
          </w:tcPr>
          <w:p w14:paraId="1F3672F4" w14:textId="133DF9A1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FA4E1" w14:textId="0BF1489D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66C8F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071</w:t>
            </w:r>
          </w:p>
        </w:tc>
        <w:tc>
          <w:tcPr>
            <w:tcW w:w="178" w:type="dxa"/>
            <w:vAlign w:val="bottom"/>
          </w:tcPr>
          <w:p w14:paraId="4A850548" w14:textId="77777777" w:rsidR="00E5722C" w:rsidRPr="00396BC1" w:rsidRDefault="00E5722C" w:rsidP="00E5722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8882D" w14:textId="10EF7F3E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E5722C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713</w:t>
            </w:r>
          </w:p>
        </w:tc>
        <w:tc>
          <w:tcPr>
            <w:tcW w:w="178" w:type="dxa"/>
            <w:vAlign w:val="bottom"/>
          </w:tcPr>
          <w:p w14:paraId="69FD0B33" w14:textId="77777777" w:rsidR="00E5722C" w:rsidRPr="00396BC1" w:rsidRDefault="00E5722C" w:rsidP="00E5722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39040" w14:textId="399998F9" w:rsidR="00E5722C" w:rsidRPr="00396BC1" w:rsidRDefault="00766C8F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CE1B03B" w14:textId="77777777" w:rsidR="00E5722C" w:rsidRPr="00396BC1" w:rsidRDefault="00E5722C" w:rsidP="00E5722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29E20" w14:textId="168613AE" w:rsidR="00E5722C" w:rsidRPr="00396BC1" w:rsidRDefault="00E5722C" w:rsidP="00E5722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1C6047C" w14:textId="05C498F2" w:rsidR="00671474" w:rsidRPr="00396BC1" w:rsidRDefault="00671474" w:rsidP="00671474">
      <w:pPr>
        <w:rPr>
          <w:rFonts w:asciiTheme="majorBidi" w:hAnsiTheme="majorBidi" w:cstheme="majorBidi"/>
          <w:sz w:val="30"/>
          <w:szCs w:val="30"/>
        </w:rPr>
      </w:pPr>
    </w:p>
    <w:p w14:paraId="7A96849E" w14:textId="171856B7" w:rsidR="00671474" w:rsidRPr="00396BC1" w:rsidRDefault="00671474" w:rsidP="00671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both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7074C5" w:rsidRPr="00396BC1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396BC1" w:rsidRPr="00396BC1">
        <w:rPr>
          <w:rFonts w:asciiTheme="majorBidi" w:hAnsiTheme="majorBidi"/>
          <w:sz w:val="30"/>
          <w:szCs w:val="30"/>
        </w:rPr>
        <w:t>23</w:t>
      </w:r>
      <w:r w:rsidRPr="00396BC1">
        <w:rPr>
          <w:rFonts w:asciiTheme="majorBidi" w:hAnsiTheme="majorBidi" w:cstheme="majorBidi"/>
          <w:sz w:val="30"/>
          <w:szCs w:val="30"/>
        </w:rPr>
        <w:t xml:space="preserve"> (</w:t>
      </w:r>
      <w:r w:rsidRPr="00396BC1">
        <w:rPr>
          <w:rFonts w:asciiTheme="majorBidi" w:hAnsiTheme="majorBidi" w:cstheme="majorBidi"/>
          <w:sz w:val="30"/>
          <w:szCs w:val="30"/>
          <w:cs/>
        </w:rPr>
        <w:t>ข.</w:t>
      </w:r>
      <w:r w:rsidR="00396BC1" w:rsidRPr="00396BC1">
        <w:rPr>
          <w:rFonts w:asciiTheme="majorBidi" w:hAnsiTheme="majorBidi"/>
          <w:sz w:val="30"/>
          <w:szCs w:val="30"/>
        </w:rPr>
        <w:t>1</w:t>
      </w:r>
      <w:r w:rsidRPr="00396BC1">
        <w:rPr>
          <w:rFonts w:asciiTheme="majorBidi" w:hAnsiTheme="majorBidi" w:cstheme="majorBidi"/>
          <w:sz w:val="30"/>
          <w:szCs w:val="30"/>
        </w:rPr>
        <w:t>)</w:t>
      </w:r>
    </w:p>
    <w:p w14:paraId="150F58B9" w14:textId="3624B30A" w:rsidR="00B55BB9" w:rsidRPr="00396BC1" w:rsidRDefault="00B55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18F8D1D0" w14:textId="77777777" w:rsidR="00525397" w:rsidRPr="00396BC1" w:rsidRDefault="00525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396BC1">
        <w:rPr>
          <w:cs/>
        </w:rPr>
        <w:br w:type="page"/>
      </w:r>
    </w:p>
    <w:p w14:paraId="09625A0A" w14:textId="58178291" w:rsidR="005F59E9" w:rsidRPr="00396BC1" w:rsidRDefault="005F59E9" w:rsidP="005F59E9">
      <w:pPr>
        <w:pStyle w:val="Heading2"/>
        <w:tabs>
          <w:tab w:val="clear" w:pos="340"/>
        </w:tabs>
        <w:ind w:left="540" w:hanging="540"/>
      </w:pPr>
      <w:r w:rsidRPr="00396BC1">
        <w:rPr>
          <w:cs/>
        </w:rPr>
        <w:lastRenderedPageBreak/>
        <w:t>สินค้าคงเหลือ</w:t>
      </w:r>
    </w:p>
    <w:p w14:paraId="1D24D839" w14:textId="77777777" w:rsidR="005F59E9" w:rsidRPr="00396BC1" w:rsidRDefault="005F59E9" w:rsidP="005F59E9">
      <w:pPr>
        <w:pStyle w:val="block"/>
        <w:tabs>
          <w:tab w:val="left" w:pos="567"/>
        </w:tabs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4"/>
        <w:gridCol w:w="1390"/>
        <w:gridCol w:w="245"/>
        <w:gridCol w:w="1393"/>
        <w:gridCol w:w="279"/>
        <w:gridCol w:w="1386"/>
        <w:gridCol w:w="288"/>
        <w:gridCol w:w="1395"/>
      </w:tblGrid>
      <w:tr w:rsidR="006172DC" w:rsidRPr="00396BC1" w14:paraId="516A6552" w14:textId="77777777" w:rsidTr="009D506D">
        <w:trPr>
          <w:cantSplit/>
          <w:trHeight w:val="70"/>
          <w:tblHeader/>
        </w:trPr>
        <w:tc>
          <w:tcPr>
            <w:tcW w:w="2804" w:type="dxa"/>
            <w:vAlign w:val="bottom"/>
          </w:tcPr>
          <w:p w14:paraId="242F0D6A" w14:textId="77777777" w:rsidR="006172DC" w:rsidRPr="00396BC1" w:rsidRDefault="006172DC" w:rsidP="00115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8" w:type="dxa"/>
            <w:gridSpan w:val="3"/>
            <w:vAlign w:val="center"/>
          </w:tcPr>
          <w:p w14:paraId="22B17194" w14:textId="4720665D" w:rsidR="006172DC" w:rsidRPr="00396BC1" w:rsidRDefault="006172DC" w:rsidP="00617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0C5F0A45" w14:textId="77777777" w:rsidR="006172DC" w:rsidRPr="00396BC1" w:rsidRDefault="006172DC" w:rsidP="00115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9" w:type="dxa"/>
            <w:gridSpan w:val="3"/>
          </w:tcPr>
          <w:p w14:paraId="54BF7EA5" w14:textId="283B8446" w:rsidR="006172DC" w:rsidRPr="00396BC1" w:rsidRDefault="006172DC" w:rsidP="00115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722C" w:rsidRPr="00396BC1" w14:paraId="6E3B186A" w14:textId="77777777" w:rsidTr="00193C47">
        <w:trPr>
          <w:cantSplit/>
          <w:trHeight w:val="70"/>
          <w:tblHeader/>
        </w:trPr>
        <w:tc>
          <w:tcPr>
            <w:tcW w:w="2804" w:type="dxa"/>
            <w:vAlign w:val="bottom"/>
          </w:tcPr>
          <w:p w14:paraId="3696FC5A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14:paraId="595BEB86" w14:textId="1315F3FA" w:rsidR="00E5722C" w:rsidRPr="00396BC1" w:rsidRDefault="00396BC1" w:rsidP="00E57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45" w:type="dxa"/>
            <w:vAlign w:val="center"/>
          </w:tcPr>
          <w:p w14:paraId="366763EC" w14:textId="77777777" w:rsidR="00E5722C" w:rsidRPr="00396BC1" w:rsidRDefault="00E5722C" w:rsidP="00E57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vAlign w:val="center"/>
          </w:tcPr>
          <w:p w14:paraId="37713252" w14:textId="74961143" w:rsidR="00E5722C" w:rsidRPr="00396BC1" w:rsidRDefault="00396BC1" w:rsidP="00E57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9" w:type="dxa"/>
          </w:tcPr>
          <w:p w14:paraId="0CA4489D" w14:textId="77777777" w:rsidR="00E5722C" w:rsidRPr="00396BC1" w:rsidRDefault="00E5722C" w:rsidP="00E57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center"/>
          </w:tcPr>
          <w:p w14:paraId="158253D4" w14:textId="6E720849" w:rsidR="00E5722C" w:rsidRPr="00396BC1" w:rsidRDefault="00396BC1" w:rsidP="00E57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88" w:type="dxa"/>
            <w:vAlign w:val="center"/>
          </w:tcPr>
          <w:p w14:paraId="43D6A69C" w14:textId="77777777" w:rsidR="00E5722C" w:rsidRPr="00396BC1" w:rsidRDefault="00E5722C" w:rsidP="00E57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center"/>
          </w:tcPr>
          <w:p w14:paraId="1CC28A29" w14:textId="520C8F23" w:rsidR="00E5722C" w:rsidRPr="00396BC1" w:rsidRDefault="00396BC1" w:rsidP="00E57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E5722C" w:rsidRPr="00396BC1" w14:paraId="5F257BCE" w14:textId="77777777" w:rsidTr="003C0BCF">
        <w:trPr>
          <w:trHeight w:val="70"/>
          <w:tblHeader/>
        </w:trPr>
        <w:tc>
          <w:tcPr>
            <w:tcW w:w="2804" w:type="dxa"/>
            <w:vAlign w:val="bottom"/>
          </w:tcPr>
          <w:p w14:paraId="79BDCB69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6" w:type="dxa"/>
            <w:gridSpan w:val="7"/>
            <w:vAlign w:val="bottom"/>
          </w:tcPr>
          <w:p w14:paraId="01316612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5722C" w:rsidRPr="00396BC1" w14:paraId="311FC54F" w14:textId="77777777" w:rsidTr="003C0BCF">
        <w:tc>
          <w:tcPr>
            <w:tcW w:w="2804" w:type="dxa"/>
          </w:tcPr>
          <w:p w14:paraId="3C0B81AD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90" w:type="dxa"/>
          </w:tcPr>
          <w:p w14:paraId="207AA81C" w14:textId="40CED1D3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243</w:t>
            </w:r>
            <w:r w:rsidR="00DB00A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  <w:tc>
          <w:tcPr>
            <w:tcW w:w="245" w:type="dxa"/>
            <w:vAlign w:val="bottom"/>
          </w:tcPr>
          <w:p w14:paraId="1C9000FB" w14:textId="77777777" w:rsidR="00E5722C" w:rsidRPr="00396BC1" w:rsidRDefault="00E5722C" w:rsidP="00E572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5B82699C" w14:textId="4D3AEBF1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252</w:t>
            </w:r>
            <w:r w:rsidR="00E5722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069</w:t>
            </w:r>
          </w:p>
        </w:tc>
        <w:tc>
          <w:tcPr>
            <w:tcW w:w="279" w:type="dxa"/>
          </w:tcPr>
          <w:p w14:paraId="351A6A00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1616428" w14:textId="5C72CAFD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DB00A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  <w:tc>
          <w:tcPr>
            <w:tcW w:w="288" w:type="dxa"/>
          </w:tcPr>
          <w:p w14:paraId="204C2A6D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5044D8C" w14:textId="6FD2D5C8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52</w:t>
            </w:r>
            <w:r w:rsidR="00E5722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616</w:t>
            </w:r>
          </w:p>
        </w:tc>
      </w:tr>
      <w:tr w:rsidR="00E5722C" w:rsidRPr="00396BC1" w14:paraId="5B2DF7FA" w14:textId="77777777" w:rsidTr="003C0BCF">
        <w:tc>
          <w:tcPr>
            <w:tcW w:w="2804" w:type="dxa"/>
          </w:tcPr>
          <w:p w14:paraId="2AE12C2F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390" w:type="dxa"/>
          </w:tcPr>
          <w:p w14:paraId="1B68E1AA" w14:textId="12DDE5F2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DB00A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245" w:type="dxa"/>
            <w:vAlign w:val="bottom"/>
          </w:tcPr>
          <w:p w14:paraId="21A60163" w14:textId="77777777" w:rsidR="00E5722C" w:rsidRPr="00396BC1" w:rsidRDefault="00E5722C" w:rsidP="00E572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78900981" w14:textId="6639072A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27</w:t>
            </w:r>
            <w:r w:rsidR="00E5722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677</w:t>
            </w:r>
          </w:p>
        </w:tc>
        <w:tc>
          <w:tcPr>
            <w:tcW w:w="279" w:type="dxa"/>
          </w:tcPr>
          <w:p w14:paraId="48C99233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7FA7D93" w14:textId="3CC2828C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DB00A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288" w:type="dxa"/>
          </w:tcPr>
          <w:p w14:paraId="5FB06271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CBD7494" w14:textId="08358A3C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27</w:t>
            </w:r>
            <w:r w:rsidR="00E5722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677</w:t>
            </w:r>
          </w:p>
        </w:tc>
      </w:tr>
      <w:tr w:rsidR="00E5722C" w:rsidRPr="00396BC1" w14:paraId="31E833AC" w14:textId="77777777" w:rsidTr="00D40D63">
        <w:tc>
          <w:tcPr>
            <w:tcW w:w="2804" w:type="dxa"/>
          </w:tcPr>
          <w:p w14:paraId="0D8F2417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90" w:type="dxa"/>
          </w:tcPr>
          <w:p w14:paraId="476839E8" w14:textId="791410CB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DB00A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45" w:type="dxa"/>
            <w:vAlign w:val="bottom"/>
          </w:tcPr>
          <w:p w14:paraId="048251ED" w14:textId="77777777" w:rsidR="00E5722C" w:rsidRPr="00396BC1" w:rsidRDefault="00E5722C" w:rsidP="00E572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168DA001" w14:textId="39D51A8B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79</w:t>
            </w:r>
            <w:r w:rsidR="00E5722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785</w:t>
            </w:r>
          </w:p>
        </w:tc>
        <w:tc>
          <w:tcPr>
            <w:tcW w:w="279" w:type="dxa"/>
          </w:tcPr>
          <w:p w14:paraId="524014F6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F710FF5" w14:textId="056DDE1D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DB00A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88" w:type="dxa"/>
          </w:tcPr>
          <w:p w14:paraId="2F7E2E1B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6BB7E47" w14:textId="15B956EE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79</w:t>
            </w:r>
            <w:r w:rsidR="00E5722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785</w:t>
            </w:r>
          </w:p>
        </w:tc>
      </w:tr>
      <w:tr w:rsidR="00E5722C" w:rsidRPr="00396BC1" w14:paraId="54504A00" w14:textId="77777777" w:rsidTr="00015507">
        <w:tc>
          <w:tcPr>
            <w:tcW w:w="2804" w:type="dxa"/>
          </w:tcPr>
          <w:p w14:paraId="34132B12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390" w:type="dxa"/>
          </w:tcPr>
          <w:p w14:paraId="5E68265B" w14:textId="37F4A7F4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DB00A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245" w:type="dxa"/>
            <w:vAlign w:val="bottom"/>
          </w:tcPr>
          <w:p w14:paraId="5C946293" w14:textId="77777777" w:rsidR="00E5722C" w:rsidRPr="00396BC1" w:rsidRDefault="00E5722C" w:rsidP="00E572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4396825C" w14:textId="2A20D412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27</w:t>
            </w:r>
            <w:r w:rsidR="00E5722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638</w:t>
            </w:r>
          </w:p>
        </w:tc>
        <w:tc>
          <w:tcPr>
            <w:tcW w:w="279" w:type="dxa"/>
          </w:tcPr>
          <w:p w14:paraId="0013DEEA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155B622B" w14:textId="374FF364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DB00A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288" w:type="dxa"/>
          </w:tcPr>
          <w:p w14:paraId="6DD1D713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634D807" w14:textId="54E4C607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27</w:t>
            </w:r>
            <w:r w:rsidR="00E5722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638</w:t>
            </w:r>
          </w:p>
        </w:tc>
      </w:tr>
      <w:tr w:rsidR="00E5722C" w:rsidRPr="00396BC1" w14:paraId="06B26B3C" w14:textId="77777777" w:rsidTr="00317069">
        <w:tc>
          <w:tcPr>
            <w:tcW w:w="2804" w:type="dxa"/>
          </w:tcPr>
          <w:p w14:paraId="3A14241A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31B9BD08" w14:textId="49330D17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  <w:r w:rsidR="00DB00A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840</w:t>
            </w:r>
          </w:p>
        </w:tc>
        <w:tc>
          <w:tcPr>
            <w:tcW w:w="245" w:type="dxa"/>
            <w:vAlign w:val="bottom"/>
          </w:tcPr>
          <w:p w14:paraId="3D95AF9A" w14:textId="77777777" w:rsidR="00E5722C" w:rsidRPr="00396BC1" w:rsidRDefault="00E5722C" w:rsidP="00E5722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327E7CAA" w14:textId="77E6673A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387</w:t>
            </w:r>
            <w:r w:rsidR="00E5722C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79" w:type="dxa"/>
          </w:tcPr>
          <w:p w14:paraId="398157CE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32124FB4" w14:textId="0550A6F5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  <w:r w:rsidR="00DB00A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</w:t>
            </w:r>
          </w:p>
        </w:tc>
        <w:tc>
          <w:tcPr>
            <w:tcW w:w="288" w:type="dxa"/>
          </w:tcPr>
          <w:p w14:paraId="03888C61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87E0C81" w14:textId="60817171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187</w:t>
            </w:r>
            <w:r w:rsidR="00E5722C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716</w:t>
            </w:r>
          </w:p>
        </w:tc>
      </w:tr>
      <w:tr w:rsidR="00E5722C" w:rsidRPr="00396BC1" w14:paraId="31C776E5" w14:textId="77777777" w:rsidTr="00317069">
        <w:tc>
          <w:tcPr>
            <w:tcW w:w="2804" w:type="dxa"/>
          </w:tcPr>
          <w:p w14:paraId="05C8A362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7D309E1F" w14:textId="6A59B005" w:rsidR="00E5722C" w:rsidRPr="00396BC1" w:rsidRDefault="00DB00A7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675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  <w:vAlign w:val="bottom"/>
          </w:tcPr>
          <w:p w14:paraId="4D2EFBF4" w14:textId="77777777" w:rsidR="00E5722C" w:rsidRPr="00396BC1" w:rsidRDefault="00E5722C" w:rsidP="00E572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1E84A0AD" w14:textId="41CBB431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889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14:paraId="6114C8F0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56D92F3" w14:textId="7FFEABF6" w:rsidR="00E5722C" w:rsidRPr="00396BC1" w:rsidRDefault="00DB00A7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07AB6679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586DC8A" w14:textId="70237FB1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586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5722C" w:rsidRPr="00396BC1" w14:paraId="5964C20B" w14:textId="77777777" w:rsidTr="00317069">
        <w:tc>
          <w:tcPr>
            <w:tcW w:w="2804" w:type="dxa"/>
          </w:tcPr>
          <w:p w14:paraId="4E0B1255" w14:textId="1D37F668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19CB32B4" w14:textId="79783345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  <w:r w:rsidR="00DB00A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45" w:type="dxa"/>
            <w:vAlign w:val="bottom"/>
          </w:tcPr>
          <w:p w14:paraId="2364E57B" w14:textId="77777777" w:rsidR="00E5722C" w:rsidRPr="00396BC1" w:rsidRDefault="00E5722C" w:rsidP="00E5722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70C45B19" w14:textId="52896283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386</w:t>
            </w:r>
            <w:r w:rsidR="00E5722C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280</w:t>
            </w:r>
          </w:p>
        </w:tc>
        <w:tc>
          <w:tcPr>
            <w:tcW w:w="279" w:type="dxa"/>
          </w:tcPr>
          <w:p w14:paraId="37E7CFDC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531DF57A" w14:textId="6F7EBD16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  <w:r w:rsidR="00DB00A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288" w:type="dxa"/>
          </w:tcPr>
          <w:p w14:paraId="3F5F18E5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3E4ADF49" w14:textId="79679B83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187</w:t>
            </w:r>
            <w:r w:rsidR="00E5722C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130</w:t>
            </w:r>
          </w:p>
        </w:tc>
      </w:tr>
      <w:tr w:rsidR="00E5722C" w:rsidRPr="00396BC1" w14:paraId="7F2FEF13" w14:textId="77777777" w:rsidTr="002A548A">
        <w:tc>
          <w:tcPr>
            <w:tcW w:w="2804" w:type="dxa"/>
          </w:tcPr>
          <w:p w14:paraId="6BA28A0E" w14:textId="0DEA8E06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สิทธิในการได้รับคืนสินค้า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559720D6" w14:textId="4BB4CDCF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B00A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093</w:t>
            </w:r>
          </w:p>
        </w:tc>
        <w:tc>
          <w:tcPr>
            <w:tcW w:w="245" w:type="dxa"/>
            <w:vAlign w:val="bottom"/>
          </w:tcPr>
          <w:p w14:paraId="21D3A55C" w14:textId="77777777" w:rsidR="00E5722C" w:rsidRPr="00396BC1" w:rsidRDefault="00E5722C" w:rsidP="00E572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4F7B7850" w14:textId="7B5145D3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6</w:t>
            </w:r>
            <w:r w:rsidR="00E5722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547</w:t>
            </w:r>
          </w:p>
        </w:tc>
        <w:tc>
          <w:tcPr>
            <w:tcW w:w="279" w:type="dxa"/>
          </w:tcPr>
          <w:p w14:paraId="4EC37040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AB62343" w14:textId="4CDE1C51" w:rsidR="00E5722C" w:rsidRPr="00396BC1" w:rsidRDefault="00DB00A7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78739D46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66581C4" w14:textId="4605EC01" w:rsidR="00E5722C" w:rsidRPr="00396BC1" w:rsidRDefault="00E5722C" w:rsidP="00E5722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722C" w:rsidRPr="00396BC1" w14:paraId="474D0ACD" w14:textId="77777777" w:rsidTr="00D40D63">
        <w:tc>
          <w:tcPr>
            <w:tcW w:w="2804" w:type="dxa"/>
          </w:tcPr>
          <w:p w14:paraId="4C290416" w14:textId="64780B66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5C8E921D" w14:textId="4296AEC9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</w:t>
            </w:r>
            <w:r w:rsidR="00DB00A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</w:t>
            </w:r>
          </w:p>
        </w:tc>
        <w:tc>
          <w:tcPr>
            <w:tcW w:w="245" w:type="dxa"/>
            <w:vAlign w:val="bottom"/>
          </w:tcPr>
          <w:p w14:paraId="64883F5F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59F3FB5F" w14:textId="5A977E20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392</w:t>
            </w:r>
            <w:r w:rsidR="00E5722C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827</w:t>
            </w:r>
          </w:p>
        </w:tc>
        <w:tc>
          <w:tcPr>
            <w:tcW w:w="279" w:type="dxa"/>
          </w:tcPr>
          <w:p w14:paraId="7FFF5FDF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30DF197" w14:textId="427391FB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  <w:r w:rsidR="00DB00A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288" w:type="dxa"/>
          </w:tcPr>
          <w:p w14:paraId="48F9DFD5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350CCE24" w14:textId="297D58D8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187</w:t>
            </w:r>
            <w:r w:rsidR="00E5722C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130</w:t>
            </w:r>
          </w:p>
        </w:tc>
      </w:tr>
      <w:tr w:rsidR="00E5722C" w:rsidRPr="00396BC1" w14:paraId="4A54BE7E" w14:textId="77777777" w:rsidTr="00D40D63">
        <w:tc>
          <w:tcPr>
            <w:tcW w:w="2804" w:type="dxa"/>
          </w:tcPr>
          <w:p w14:paraId="71A43E80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0" w:type="dxa"/>
          </w:tcPr>
          <w:p w14:paraId="44FEA125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7778F0F7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</w:tcPr>
          <w:p w14:paraId="75C11C7A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0C6E7221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041D0E92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9C49B74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</w:tcPr>
          <w:p w14:paraId="368C959F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722C" w:rsidRPr="00396BC1" w14:paraId="58043BDC" w14:textId="77777777" w:rsidTr="00D40D63">
        <w:tc>
          <w:tcPr>
            <w:tcW w:w="2804" w:type="dxa"/>
          </w:tcPr>
          <w:p w14:paraId="301CB76C" w14:textId="4CA799E9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390" w:type="dxa"/>
          </w:tcPr>
          <w:p w14:paraId="58B5874B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47143903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</w:tcPr>
          <w:p w14:paraId="6DDC1016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2E6220B1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058CF428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0B7F4B72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</w:tcPr>
          <w:p w14:paraId="2D7E0EA3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722C" w:rsidRPr="00396BC1" w14:paraId="1A3F3DE8" w14:textId="77777777" w:rsidTr="00C20C85">
        <w:tc>
          <w:tcPr>
            <w:tcW w:w="2804" w:type="dxa"/>
          </w:tcPr>
          <w:p w14:paraId="35794D0D" w14:textId="77777777" w:rsidR="00E5722C" w:rsidRPr="00396BC1" w:rsidRDefault="00E5722C" w:rsidP="00E5722C">
            <w:pPr>
              <w:pStyle w:val="ListParagraph"/>
              <w:numPr>
                <w:ilvl w:val="2"/>
                <w:numId w:val="20"/>
              </w:numPr>
              <w:tabs>
                <w:tab w:val="clear" w:pos="1020"/>
              </w:tabs>
              <w:ind w:left="33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90" w:type="dxa"/>
          </w:tcPr>
          <w:p w14:paraId="098DB54E" w14:textId="0BA13306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681</w:t>
            </w:r>
            <w:r w:rsidR="00A75CA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  <w:tc>
          <w:tcPr>
            <w:tcW w:w="245" w:type="dxa"/>
            <w:vAlign w:val="bottom"/>
          </w:tcPr>
          <w:p w14:paraId="1C71330D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3DC038AA" w14:textId="26C51608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612</w:t>
            </w:r>
            <w:r w:rsidR="00E5722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039</w:t>
            </w:r>
          </w:p>
        </w:tc>
        <w:tc>
          <w:tcPr>
            <w:tcW w:w="279" w:type="dxa"/>
          </w:tcPr>
          <w:p w14:paraId="124A9B6A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338FA30" w14:textId="5ECC0CCB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630</w:t>
            </w:r>
            <w:r w:rsidR="007A502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88" w:type="dxa"/>
          </w:tcPr>
          <w:p w14:paraId="4BE2E49E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5A6971CA" w14:textId="745CAB16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574</w:t>
            </w:r>
            <w:r w:rsidR="00E5722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027</w:t>
            </w:r>
          </w:p>
        </w:tc>
      </w:tr>
      <w:tr w:rsidR="00E5722C" w:rsidRPr="00396BC1" w14:paraId="46098B5A" w14:textId="77777777" w:rsidTr="00C20C85">
        <w:tc>
          <w:tcPr>
            <w:tcW w:w="2804" w:type="dxa"/>
          </w:tcPr>
          <w:p w14:paraId="26F6E1FC" w14:textId="77777777" w:rsidR="00E5722C" w:rsidRPr="00396BC1" w:rsidRDefault="00E5722C" w:rsidP="00E5722C">
            <w:pPr>
              <w:pStyle w:val="ListParagraph"/>
              <w:numPr>
                <w:ilvl w:val="2"/>
                <w:numId w:val="20"/>
              </w:numPr>
              <w:tabs>
                <w:tab w:val="clear" w:pos="1020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การปรับลดมูลค่าเป็นมูลค่า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</w:t>
            </w: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สุทธิที่คาดว่าจะได้รับ</w:t>
            </w:r>
          </w:p>
        </w:tc>
        <w:tc>
          <w:tcPr>
            <w:tcW w:w="1390" w:type="dxa"/>
          </w:tcPr>
          <w:p w14:paraId="7BFFB44A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598C55" w14:textId="6F4730D9" w:rsidR="00B90DF6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75CA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45" w:type="dxa"/>
            <w:vAlign w:val="bottom"/>
          </w:tcPr>
          <w:p w14:paraId="24697677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</w:tcPr>
          <w:p w14:paraId="4AB7973A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5A25DF" w14:textId="787979B9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3</w:t>
            </w:r>
            <w:r w:rsidR="00E5722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319</w:t>
            </w:r>
          </w:p>
        </w:tc>
        <w:tc>
          <w:tcPr>
            <w:tcW w:w="279" w:type="dxa"/>
          </w:tcPr>
          <w:p w14:paraId="406BE368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2B934399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8CA46F" w14:textId="0E86412D" w:rsidR="007D4813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4375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88" w:type="dxa"/>
          </w:tcPr>
          <w:p w14:paraId="1C8CFE08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11B9D904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4B2650" w14:textId="5A8D8D9F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</w:t>
            </w:r>
            <w:r w:rsidR="00E5722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559</w:t>
            </w:r>
          </w:p>
        </w:tc>
      </w:tr>
      <w:tr w:rsidR="00E5722C" w:rsidRPr="00396BC1" w14:paraId="3E4A9D04" w14:textId="77777777" w:rsidTr="00C20C85">
        <w:tc>
          <w:tcPr>
            <w:tcW w:w="2804" w:type="dxa"/>
          </w:tcPr>
          <w:p w14:paraId="0736B9DD" w14:textId="741EE2CC" w:rsidR="00E5722C" w:rsidRPr="00396BC1" w:rsidRDefault="00E5722C" w:rsidP="00E5722C">
            <w:pPr>
              <w:pStyle w:val="ListParagraph"/>
              <w:numPr>
                <w:ilvl w:val="2"/>
                <w:numId w:val="20"/>
              </w:numPr>
              <w:tabs>
                <w:tab w:val="clear" w:pos="1020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</w:t>
            </w: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1390" w:type="dxa"/>
          </w:tcPr>
          <w:p w14:paraId="166A9E84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98E352" w14:textId="1300896A" w:rsidR="00B90DF6" w:rsidRPr="00396BC1" w:rsidRDefault="00A75CA8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  <w:vAlign w:val="bottom"/>
          </w:tcPr>
          <w:p w14:paraId="54556FB1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</w:tcPr>
          <w:p w14:paraId="6ED9F9DA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8A848E" w14:textId="516221F5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287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14:paraId="520C44C7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41D42C7F" w14:textId="77777777" w:rsidR="00A75CA8" w:rsidRPr="00396BC1" w:rsidRDefault="00A75CA8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AA38C5" w14:textId="4D621B60" w:rsidR="007D4813" w:rsidRPr="00396BC1" w:rsidRDefault="00A75CA8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286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7550A917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5798ED52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D519C6" w14:textId="6BE18B49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277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5722C" w:rsidRPr="00396BC1" w14:paraId="2F69D522" w14:textId="77777777" w:rsidTr="00271F48">
        <w:tc>
          <w:tcPr>
            <w:tcW w:w="2804" w:type="dxa"/>
          </w:tcPr>
          <w:p w14:paraId="4F76855C" w14:textId="182E780B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10E6EB46" w14:textId="39163473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684</w:t>
            </w:r>
            <w:r w:rsidR="005B2022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</w:t>
            </w:r>
          </w:p>
        </w:tc>
        <w:tc>
          <w:tcPr>
            <w:tcW w:w="245" w:type="dxa"/>
            <w:vAlign w:val="bottom"/>
          </w:tcPr>
          <w:p w14:paraId="05DC8F89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797B2999" w14:textId="688F933C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615</w:t>
            </w:r>
            <w:r w:rsidR="00E5722C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071</w:t>
            </w:r>
          </w:p>
        </w:tc>
        <w:tc>
          <w:tcPr>
            <w:tcW w:w="279" w:type="dxa"/>
          </w:tcPr>
          <w:p w14:paraId="04F7C095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FA3BA1E" w14:textId="2BCC5587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632</w:t>
            </w:r>
            <w:r w:rsidR="007D4813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288" w:type="dxa"/>
          </w:tcPr>
          <w:p w14:paraId="3727EE43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C4042" w14:textId="6F958D79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576</w:t>
            </w:r>
            <w:r w:rsidR="00E5722C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309</w:t>
            </w:r>
          </w:p>
        </w:tc>
      </w:tr>
    </w:tbl>
    <w:p w14:paraId="78BB833B" w14:textId="77777777" w:rsidR="00810F71" w:rsidRPr="00396BC1" w:rsidRDefault="00810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2206B3EB" w14:textId="77777777" w:rsidR="00E13876" w:rsidRPr="00396BC1" w:rsidRDefault="00E13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E8CE593" w14:textId="77777777" w:rsidR="00E13876" w:rsidRPr="00396BC1" w:rsidRDefault="00E13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0A2232D3" w14:textId="7630F0A5" w:rsidR="00E13876" w:rsidRPr="00396BC1" w:rsidRDefault="00E13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  <w:sectPr w:rsidR="00E13876" w:rsidRPr="00396BC1" w:rsidSect="008A116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360"/>
        </w:sectPr>
      </w:pPr>
    </w:p>
    <w:p w14:paraId="5D048857" w14:textId="77777777" w:rsidR="00BB3A3B" w:rsidRPr="00396BC1" w:rsidRDefault="00BB3A3B" w:rsidP="00FD384C">
      <w:pPr>
        <w:pStyle w:val="Heading2"/>
        <w:tabs>
          <w:tab w:val="clear" w:pos="340"/>
          <w:tab w:val="clear" w:pos="540"/>
        </w:tabs>
        <w:ind w:left="549" w:hanging="540"/>
        <w:rPr>
          <w:cs/>
        </w:rPr>
      </w:pPr>
      <w:r w:rsidRPr="00396BC1">
        <w:rPr>
          <w:cs/>
        </w:rPr>
        <w:lastRenderedPageBreak/>
        <w:t>เงินลงทุนในบริษัทย่อย</w:t>
      </w:r>
    </w:p>
    <w:p w14:paraId="1D07814C" w14:textId="5A396B9C" w:rsidR="00BB3A3B" w:rsidRPr="00396BC1" w:rsidRDefault="00BB3A3B" w:rsidP="00335913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20"/>
          <w:lang w:bidi="th-TH"/>
        </w:rPr>
      </w:pPr>
    </w:p>
    <w:p w14:paraId="07E529FA" w14:textId="1AAAEDEC" w:rsidR="00820FBC" w:rsidRPr="00396BC1" w:rsidRDefault="00820FBC" w:rsidP="00820FBC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396BC1" w:rsidRPr="00396BC1">
        <w:rPr>
          <w:rFonts w:asciiTheme="majorBidi" w:hAnsiTheme="majorBidi"/>
          <w:sz w:val="30"/>
          <w:szCs w:val="30"/>
          <w:lang w:val="en-US" w:bidi="th-TH"/>
        </w:rPr>
        <w:t>31</w:t>
      </w:r>
      <w:r w:rsidRPr="00396B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</w:t>
      </w:r>
      <w:r w:rsidR="00396BC1" w:rsidRPr="00396BC1">
        <w:rPr>
          <w:rFonts w:asciiTheme="majorBidi" w:hAnsiTheme="majorBidi"/>
          <w:sz w:val="30"/>
          <w:szCs w:val="30"/>
          <w:lang w:val="en-US" w:bidi="th-TH"/>
        </w:rPr>
        <w:t>2567</w:t>
      </w:r>
      <w:r w:rsidRPr="00396BC1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  <w:lang w:val="en-US" w:bidi="th-TH"/>
        </w:rPr>
        <w:t xml:space="preserve">และ </w:t>
      </w:r>
      <w:r w:rsidR="00396BC1" w:rsidRPr="00396BC1">
        <w:rPr>
          <w:rFonts w:asciiTheme="majorBidi" w:hAnsiTheme="majorBidi"/>
          <w:sz w:val="30"/>
          <w:szCs w:val="30"/>
          <w:lang w:val="en-US" w:bidi="th-TH"/>
        </w:rPr>
        <w:t>2566</w:t>
      </w:r>
      <w:r w:rsidRPr="00396B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</w:t>
      </w:r>
      <w:r w:rsidRPr="00396BC1">
        <w:rPr>
          <w:rFonts w:asciiTheme="majorBidi" w:hAnsiTheme="majorBidi" w:cstheme="majorBidi"/>
          <w:sz w:val="30"/>
          <w:szCs w:val="30"/>
          <w:cs/>
        </w:rPr>
        <w:t>รับจากเงินลงทุน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>ดังกล่าวสำหรับปีสิ้นสุดวันเดียวกัน</w:t>
      </w:r>
      <w:r w:rsidRPr="00396B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6C95F594" w14:textId="77777777" w:rsidR="00820FBC" w:rsidRPr="00396BC1" w:rsidRDefault="00820FBC" w:rsidP="00335913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W w:w="144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09"/>
        <w:gridCol w:w="2341"/>
        <w:gridCol w:w="630"/>
        <w:gridCol w:w="281"/>
        <w:gridCol w:w="619"/>
        <w:gridCol w:w="281"/>
        <w:gridCol w:w="619"/>
        <w:gridCol w:w="284"/>
        <w:gridCol w:w="644"/>
        <w:gridCol w:w="274"/>
        <w:gridCol w:w="651"/>
        <w:gridCol w:w="281"/>
        <w:gridCol w:w="619"/>
        <w:gridCol w:w="270"/>
        <w:gridCol w:w="579"/>
        <w:gridCol w:w="236"/>
        <w:gridCol w:w="574"/>
        <w:gridCol w:w="298"/>
        <w:gridCol w:w="618"/>
        <w:gridCol w:w="236"/>
        <w:gridCol w:w="646"/>
        <w:gridCol w:w="255"/>
        <w:gridCol w:w="15"/>
        <w:gridCol w:w="603"/>
        <w:gridCol w:w="236"/>
        <w:gridCol w:w="664"/>
        <w:gridCol w:w="27"/>
      </w:tblGrid>
      <w:tr w:rsidR="00BB3A3B" w:rsidRPr="00396BC1" w14:paraId="0217A595" w14:textId="77777777" w:rsidTr="008377EE">
        <w:trPr>
          <w:tblHeader/>
        </w:trPr>
        <w:tc>
          <w:tcPr>
            <w:tcW w:w="1709" w:type="dxa"/>
          </w:tcPr>
          <w:p w14:paraId="43F80DC9" w14:textId="77777777" w:rsidR="00BB3A3B" w:rsidRPr="00396BC1" w:rsidRDefault="00BB3A3B" w:rsidP="00B11DF5">
            <w:pPr>
              <w:pStyle w:val="block"/>
              <w:spacing w:after="0" w:line="280" w:lineRule="exact"/>
              <w:ind w:left="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1E35B54F" w14:textId="77777777" w:rsidR="00BB3A3B" w:rsidRPr="00396BC1" w:rsidRDefault="00BB3A3B" w:rsidP="00B11DF5">
            <w:pPr>
              <w:pStyle w:val="block"/>
              <w:spacing w:after="0" w:line="280" w:lineRule="exac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440" w:type="dxa"/>
            <w:gridSpan w:val="25"/>
          </w:tcPr>
          <w:p w14:paraId="0D7950A6" w14:textId="77777777" w:rsidR="00BB3A3B" w:rsidRPr="00396BC1" w:rsidRDefault="00BB3A3B" w:rsidP="00B11DF5">
            <w:pPr>
              <w:pStyle w:val="acctmergecolhdg"/>
              <w:spacing w:line="280" w:lineRule="exact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B3A3B" w:rsidRPr="00396BC1" w14:paraId="5A7CFC02" w14:textId="77777777" w:rsidTr="008377EE">
        <w:trPr>
          <w:tblHeader/>
        </w:trPr>
        <w:tc>
          <w:tcPr>
            <w:tcW w:w="1709" w:type="dxa"/>
          </w:tcPr>
          <w:p w14:paraId="6037FE39" w14:textId="77777777" w:rsidR="00BB3A3B" w:rsidRPr="00396BC1" w:rsidRDefault="00BB3A3B" w:rsidP="00B11DF5">
            <w:pPr>
              <w:pStyle w:val="block"/>
              <w:spacing w:after="0" w:line="280" w:lineRule="exact"/>
              <w:ind w:left="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41" w:type="dxa"/>
            <w:tcBorders>
              <w:left w:val="nil"/>
            </w:tcBorders>
            <w:vAlign w:val="bottom"/>
          </w:tcPr>
          <w:p w14:paraId="5F20BA48" w14:textId="77777777" w:rsidR="00BB3A3B" w:rsidRPr="00396BC1" w:rsidRDefault="00BB3A3B" w:rsidP="00B11DF5">
            <w:pPr>
              <w:pStyle w:val="block"/>
              <w:spacing w:after="0" w:line="280" w:lineRule="exact"/>
              <w:ind w:left="-108" w:right="-10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30" w:type="dxa"/>
            <w:gridSpan w:val="3"/>
            <w:vAlign w:val="bottom"/>
          </w:tcPr>
          <w:p w14:paraId="05974A61" w14:textId="77777777" w:rsidR="00BB3A3B" w:rsidRPr="00396BC1" w:rsidRDefault="00BB3A3B" w:rsidP="00B11DF5">
            <w:pPr>
              <w:pStyle w:val="block"/>
              <w:spacing w:after="0" w:line="280" w:lineRule="exact"/>
              <w:ind w:left="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96BC1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</w:t>
            </w:r>
          </w:p>
          <w:p w14:paraId="180D2622" w14:textId="77777777" w:rsidR="00BB3A3B" w:rsidRPr="00396BC1" w:rsidRDefault="00BB3A3B" w:rsidP="00B11DF5">
            <w:pPr>
              <w:pStyle w:val="block"/>
              <w:spacing w:after="0" w:line="280" w:lineRule="exact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281" w:type="dxa"/>
            <w:vAlign w:val="bottom"/>
          </w:tcPr>
          <w:p w14:paraId="4B7CB759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vAlign w:val="bottom"/>
          </w:tcPr>
          <w:p w14:paraId="0A92B8BD" w14:textId="77777777" w:rsidR="00BB3A3B" w:rsidRPr="00396BC1" w:rsidRDefault="00BB3A3B" w:rsidP="00B11DF5">
            <w:pPr>
              <w:pStyle w:val="block"/>
              <w:spacing w:after="0" w:line="280" w:lineRule="exact"/>
              <w:ind w:left="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9C5D140" w14:textId="77777777" w:rsidR="00BB3A3B" w:rsidRPr="00396BC1" w:rsidRDefault="00BB3A3B" w:rsidP="00B11DF5">
            <w:pPr>
              <w:pStyle w:val="block"/>
              <w:spacing w:after="0" w:line="280" w:lineRule="exact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4" w:type="dxa"/>
            <w:vAlign w:val="bottom"/>
          </w:tcPr>
          <w:p w14:paraId="74F94CA1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1AFDA82A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029077C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1110EAAE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gridSpan w:val="3"/>
            <w:vAlign w:val="bottom"/>
          </w:tcPr>
          <w:p w14:paraId="5107C564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22C5F4D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298" w:type="dxa"/>
            <w:vAlign w:val="bottom"/>
          </w:tcPr>
          <w:p w14:paraId="6B50DBDF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00" w:type="dxa"/>
            <w:gridSpan w:val="3"/>
            <w:vAlign w:val="bottom"/>
          </w:tcPr>
          <w:p w14:paraId="180FDE1E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3C8F227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396B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  <w:r w:rsidRPr="00396BC1">
              <w:rPr>
                <w:rFonts w:asciiTheme="majorBidi" w:hAnsiTheme="majorBidi" w:cstheme="majorBidi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3EFE800F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0" w:type="dxa"/>
            <w:gridSpan w:val="4"/>
          </w:tcPr>
          <w:p w14:paraId="44839AA3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96BC1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</w:t>
            </w:r>
          </w:p>
          <w:p w14:paraId="07D03B3B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สำหรับปี</w:t>
            </w:r>
          </w:p>
        </w:tc>
      </w:tr>
      <w:tr w:rsidR="00E5722C" w:rsidRPr="00396BC1" w14:paraId="27DC8DA8" w14:textId="77777777" w:rsidTr="008377EE">
        <w:trPr>
          <w:gridAfter w:val="1"/>
          <w:wAfter w:w="27" w:type="dxa"/>
          <w:tblHeader/>
        </w:trPr>
        <w:tc>
          <w:tcPr>
            <w:tcW w:w="1709" w:type="dxa"/>
          </w:tcPr>
          <w:p w14:paraId="07DCADB3" w14:textId="77777777" w:rsidR="00E5722C" w:rsidRPr="00396BC1" w:rsidRDefault="00E5722C" w:rsidP="00E5722C">
            <w:pPr>
              <w:pStyle w:val="block"/>
              <w:spacing w:after="0" w:line="280" w:lineRule="exact"/>
              <w:ind w:left="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38005EC1" w14:textId="77777777" w:rsidR="00E5722C" w:rsidRPr="00396BC1" w:rsidRDefault="00E5722C" w:rsidP="00E5722C">
            <w:pPr>
              <w:pStyle w:val="block"/>
              <w:spacing w:after="0" w:line="280" w:lineRule="exac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013FEAD5" w14:textId="13BC7A17" w:rsidR="00E5722C" w:rsidRPr="00396BC1" w:rsidRDefault="00396BC1" w:rsidP="00E5722C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96BC1">
              <w:rPr>
                <w:rFonts w:asciiTheme="majorBidi" w:hAnsiTheme="majorBidi"/>
                <w:sz w:val="22"/>
                <w:szCs w:val="22"/>
              </w:rPr>
              <w:t>2567</w:t>
            </w:r>
          </w:p>
        </w:tc>
        <w:tc>
          <w:tcPr>
            <w:tcW w:w="281" w:type="dxa"/>
          </w:tcPr>
          <w:p w14:paraId="0C20A341" w14:textId="77777777" w:rsidR="00E5722C" w:rsidRPr="00396BC1" w:rsidRDefault="00E5722C" w:rsidP="00E5722C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9" w:type="dxa"/>
          </w:tcPr>
          <w:p w14:paraId="5B23BF18" w14:textId="0DF8AD39" w:rsidR="00E5722C" w:rsidRPr="00396BC1" w:rsidRDefault="00396BC1" w:rsidP="00E5722C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96BC1">
              <w:rPr>
                <w:rFonts w:asciiTheme="majorBidi" w:hAnsiTheme="majorBidi"/>
                <w:sz w:val="22"/>
                <w:szCs w:val="22"/>
              </w:rPr>
              <w:t>2566</w:t>
            </w:r>
          </w:p>
        </w:tc>
        <w:tc>
          <w:tcPr>
            <w:tcW w:w="281" w:type="dxa"/>
          </w:tcPr>
          <w:p w14:paraId="0566CFD4" w14:textId="77777777" w:rsidR="00E5722C" w:rsidRPr="00396BC1" w:rsidRDefault="00E5722C" w:rsidP="00E5722C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9" w:type="dxa"/>
          </w:tcPr>
          <w:p w14:paraId="543FBA8D" w14:textId="049DE9A0" w:rsidR="00E5722C" w:rsidRPr="00396BC1" w:rsidRDefault="00396BC1" w:rsidP="00E5722C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96BC1">
              <w:rPr>
                <w:rFonts w:asciiTheme="majorBidi" w:hAnsiTheme="majorBidi"/>
                <w:sz w:val="22"/>
                <w:szCs w:val="22"/>
              </w:rPr>
              <w:t>2567</w:t>
            </w:r>
          </w:p>
        </w:tc>
        <w:tc>
          <w:tcPr>
            <w:tcW w:w="284" w:type="dxa"/>
          </w:tcPr>
          <w:p w14:paraId="2BE49874" w14:textId="77777777" w:rsidR="00E5722C" w:rsidRPr="00396BC1" w:rsidRDefault="00E5722C" w:rsidP="00E5722C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4" w:type="dxa"/>
          </w:tcPr>
          <w:p w14:paraId="7BB95CD3" w14:textId="71071DC9" w:rsidR="00E5722C" w:rsidRPr="00396BC1" w:rsidRDefault="00396BC1" w:rsidP="00E5722C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96BC1">
              <w:rPr>
                <w:rFonts w:asciiTheme="majorBidi" w:hAnsiTheme="majorBidi"/>
                <w:sz w:val="22"/>
                <w:szCs w:val="22"/>
              </w:rPr>
              <w:t>2566</w:t>
            </w:r>
          </w:p>
        </w:tc>
        <w:tc>
          <w:tcPr>
            <w:tcW w:w="274" w:type="dxa"/>
          </w:tcPr>
          <w:p w14:paraId="112AFDD2" w14:textId="77777777" w:rsidR="00E5722C" w:rsidRPr="00396BC1" w:rsidRDefault="00E5722C" w:rsidP="00E5722C">
            <w:pPr>
              <w:pStyle w:val="block"/>
              <w:spacing w:after="0" w:line="280" w:lineRule="exact"/>
              <w:ind w:left="-18" w:firstLine="1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1" w:type="dxa"/>
          </w:tcPr>
          <w:p w14:paraId="39581BCF" w14:textId="7795738D" w:rsidR="00E5722C" w:rsidRPr="00396BC1" w:rsidRDefault="00396BC1" w:rsidP="00E5722C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96BC1">
              <w:rPr>
                <w:rFonts w:asciiTheme="majorBidi" w:hAnsiTheme="majorBidi"/>
                <w:sz w:val="22"/>
                <w:szCs w:val="22"/>
              </w:rPr>
              <w:t>2567</w:t>
            </w:r>
          </w:p>
        </w:tc>
        <w:tc>
          <w:tcPr>
            <w:tcW w:w="281" w:type="dxa"/>
          </w:tcPr>
          <w:p w14:paraId="042FA8B9" w14:textId="77777777" w:rsidR="00E5722C" w:rsidRPr="00396BC1" w:rsidRDefault="00E5722C" w:rsidP="00E5722C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9" w:type="dxa"/>
          </w:tcPr>
          <w:p w14:paraId="3368707D" w14:textId="62D79A82" w:rsidR="00E5722C" w:rsidRPr="00396BC1" w:rsidRDefault="00396BC1" w:rsidP="00E5722C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96BC1">
              <w:rPr>
                <w:rFonts w:asciiTheme="majorBidi" w:hAnsiTheme="majorBidi"/>
                <w:sz w:val="22"/>
                <w:szCs w:val="22"/>
              </w:rPr>
              <w:t>2566</w:t>
            </w:r>
          </w:p>
        </w:tc>
        <w:tc>
          <w:tcPr>
            <w:tcW w:w="270" w:type="dxa"/>
          </w:tcPr>
          <w:p w14:paraId="48B0367D" w14:textId="77777777" w:rsidR="00E5722C" w:rsidRPr="00396BC1" w:rsidRDefault="00E5722C" w:rsidP="00E5722C">
            <w:pPr>
              <w:pStyle w:val="block"/>
              <w:spacing w:after="0" w:line="280" w:lineRule="exact"/>
              <w:ind w:left="-18" w:firstLine="1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2B273367" w14:textId="0CCD24C3" w:rsidR="00E5722C" w:rsidRPr="00396BC1" w:rsidRDefault="00396BC1" w:rsidP="00E5722C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96BC1">
              <w:rPr>
                <w:rFonts w:asciiTheme="majorBidi" w:hAnsiTheme="majorBidi"/>
                <w:sz w:val="22"/>
                <w:szCs w:val="22"/>
              </w:rPr>
              <w:t>2567</w:t>
            </w:r>
          </w:p>
        </w:tc>
        <w:tc>
          <w:tcPr>
            <w:tcW w:w="236" w:type="dxa"/>
          </w:tcPr>
          <w:p w14:paraId="19EBAFAA" w14:textId="77777777" w:rsidR="00E5722C" w:rsidRPr="00396BC1" w:rsidRDefault="00E5722C" w:rsidP="00E5722C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01BEDDE9" w14:textId="7CCB6998" w:rsidR="00E5722C" w:rsidRPr="00396BC1" w:rsidRDefault="00396BC1" w:rsidP="00E5722C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96BC1">
              <w:rPr>
                <w:rFonts w:asciiTheme="majorBidi" w:hAnsiTheme="majorBidi"/>
                <w:sz w:val="22"/>
                <w:szCs w:val="22"/>
              </w:rPr>
              <w:t>2566</w:t>
            </w:r>
          </w:p>
        </w:tc>
        <w:tc>
          <w:tcPr>
            <w:tcW w:w="298" w:type="dxa"/>
          </w:tcPr>
          <w:p w14:paraId="1253DC42" w14:textId="77777777" w:rsidR="00E5722C" w:rsidRPr="00396BC1" w:rsidRDefault="00E5722C" w:rsidP="00E5722C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8" w:type="dxa"/>
          </w:tcPr>
          <w:p w14:paraId="363594B0" w14:textId="0F71100F" w:rsidR="00E5722C" w:rsidRPr="00396BC1" w:rsidRDefault="00396BC1" w:rsidP="00E5722C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96BC1">
              <w:rPr>
                <w:rFonts w:asciiTheme="majorBidi" w:hAnsiTheme="majorBidi"/>
                <w:sz w:val="22"/>
                <w:szCs w:val="22"/>
              </w:rPr>
              <w:t>2567</w:t>
            </w:r>
          </w:p>
        </w:tc>
        <w:tc>
          <w:tcPr>
            <w:tcW w:w="236" w:type="dxa"/>
          </w:tcPr>
          <w:p w14:paraId="40960412" w14:textId="77777777" w:rsidR="00E5722C" w:rsidRPr="00396BC1" w:rsidRDefault="00E5722C" w:rsidP="00E5722C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6" w:type="dxa"/>
          </w:tcPr>
          <w:p w14:paraId="5627021A" w14:textId="20B0563A" w:rsidR="00E5722C" w:rsidRPr="00396BC1" w:rsidRDefault="00396BC1" w:rsidP="00E5722C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96BC1">
              <w:rPr>
                <w:rFonts w:asciiTheme="majorBidi" w:hAnsiTheme="majorBidi"/>
                <w:sz w:val="22"/>
                <w:szCs w:val="22"/>
              </w:rPr>
              <w:t>2566</w:t>
            </w:r>
          </w:p>
        </w:tc>
        <w:tc>
          <w:tcPr>
            <w:tcW w:w="255" w:type="dxa"/>
          </w:tcPr>
          <w:p w14:paraId="318877F0" w14:textId="77777777" w:rsidR="00E5722C" w:rsidRPr="00396BC1" w:rsidRDefault="00E5722C" w:rsidP="00E5722C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8" w:type="dxa"/>
            <w:gridSpan w:val="2"/>
          </w:tcPr>
          <w:p w14:paraId="5B6DF985" w14:textId="2EF7BD17" w:rsidR="00E5722C" w:rsidRPr="00396BC1" w:rsidRDefault="00396BC1" w:rsidP="00E5722C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96BC1">
              <w:rPr>
                <w:rFonts w:asciiTheme="majorBidi" w:hAnsiTheme="majorBidi"/>
                <w:sz w:val="22"/>
                <w:szCs w:val="22"/>
              </w:rPr>
              <w:t>2567</w:t>
            </w:r>
          </w:p>
        </w:tc>
        <w:tc>
          <w:tcPr>
            <w:tcW w:w="236" w:type="dxa"/>
          </w:tcPr>
          <w:p w14:paraId="250A3A29" w14:textId="77777777" w:rsidR="00E5722C" w:rsidRPr="00396BC1" w:rsidRDefault="00E5722C" w:rsidP="00E5722C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1465FE61" w14:textId="50DDF126" w:rsidR="00E5722C" w:rsidRPr="00396BC1" w:rsidRDefault="00396BC1" w:rsidP="00E5722C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96BC1">
              <w:rPr>
                <w:rFonts w:asciiTheme="majorBidi" w:hAnsiTheme="majorBidi"/>
                <w:sz w:val="22"/>
                <w:szCs w:val="22"/>
              </w:rPr>
              <w:t>2566</w:t>
            </w:r>
          </w:p>
        </w:tc>
      </w:tr>
      <w:tr w:rsidR="00E5722C" w:rsidRPr="00396BC1" w14:paraId="0605E674" w14:textId="77777777" w:rsidTr="008377EE">
        <w:trPr>
          <w:tblHeader/>
        </w:trPr>
        <w:tc>
          <w:tcPr>
            <w:tcW w:w="1709" w:type="dxa"/>
          </w:tcPr>
          <w:p w14:paraId="53332545" w14:textId="77777777" w:rsidR="00E5722C" w:rsidRPr="00396BC1" w:rsidRDefault="00E5722C" w:rsidP="00E5722C">
            <w:pPr>
              <w:pStyle w:val="block"/>
              <w:spacing w:after="0" w:line="280" w:lineRule="exact"/>
              <w:ind w:left="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6C29AD98" w14:textId="77777777" w:rsidR="00E5722C" w:rsidRPr="00396BC1" w:rsidRDefault="00E5722C" w:rsidP="00E5722C">
            <w:pPr>
              <w:pStyle w:val="block"/>
              <w:spacing w:after="0" w:line="280" w:lineRule="exac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14:paraId="15F57EC8" w14:textId="77777777" w:rsidR="00E5722C" w:rsidRPr="00396BC1" w:rsidRDefault="00E5722C" w:rsidP="00E5722C">
            <w:pPr>
              <w:pStyle w:val="block"/>
              <w:spacing w:after="0" w:line="280" w:lineRule="exact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81" w:type="dxa"/>
          </w:tcPr>
          <w:p w14:paraId="060D7B21" w14:textId="77777777" w:rsidR="00E5722C" w:rsidRPr="00396BC1" w:rsidRDefault="00E5722C" w:rsidP="00E5722C">
            <w:pPr>
              <w:pStyle w:val="block"/>
              <w:spacing w:after="0" w:line="280" w:lineRule="exact"/>
              <w:ind w:left="-18" w:firstLine="1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29" w:type="dxa"/>
            <w:gridSpan w:val="21"/>
          </w:tcPr>
          <w:p w14:paraId="4E394481" w14:textId="77777777" w:rsidR="00E5722C" w:rsidRPr="00396BC1" w:rsidRDefault="00E5722C" w:rsidP="00E5722C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396BC1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</w:t>
            </w:r>
            <w:r w:rsidRPr="00396BC1">
              <w:rPr>
                <w:rFonts w:asciiTheme="majorBidi" w:hAnsiTheme="majorBidi" w:cstheme="majorBidi"/>
                <w:i/>
                <w:iCs/>
                <w:szCs w:val="22"/>
              </w:rPr>
              <w:t>)</w:t>
            </w:r>
          </w:p>
        </w:tc>
      </w:tr>
      <w:tr w:rsidR="00E5722C" w:rsidRPr="00396BC1" w14:paraId="6972A751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2B669E99" w14:textId="24614339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341" w:type="dxa"/>
            <w:tcBorders>
              <w:left w:val="nil"/>
            </w:tcBorders>
          </w:tcPr>
          <w:p w14:paraId="1ADF1EBD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CAAF340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1" w:type="dxa"/>
          </w:tcPr>
          <w:p w14:paraId="4542E01A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dxa"/>
          </w:tcPr>
          <w:p w14:paraId="319C170B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1" w:type="dxa"/>
          </w:tcPr>
          <w:p w14:paraId="4C2CD36B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dxa"/>
          </w:tcPr>
          <w:p w14:paraId="6EB78237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</w:tcPr>
          <w:p w14:paraId="110B69BA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4" w:type="dxa"/>
          </w:tcPr>
          <w:p w14:paraId="7DE3ADDA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291879F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440CA951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1" w:type="dxa"/>
          </w:tcPr>
          <w:p w14:paraId="34C85800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9" w:type="dxa"/>
          </w:tcPr>
          <w:p w14:paraId="04E4CE19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8C33D3E" w14:textId="77777777" w:rsidR="00E5722C" w:rsidRPr="00396BC1" w:rsidRDefault="00E5722C" w:rsidP="00E572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9" w:type="dxa"/>
          </w:tcPr>
          <w:p w14:paraId="55115B26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15E2A2AA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32870FC7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dxa"/>
          </w:tcPr>
          <w:p w14:paraId="02750BBB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8" w:type="dxa"/>
          </w:tcPr>
          <w:p w14:paraId="5F4FAE84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0EE6F6E5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6" w:type="dxa"/>
          </w:tcPr>
          <w:p w14:paraId="4D9A59C0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dxa"/>
          </w:tcPr>
          <w:p w14:paraId="3571FB2F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8" w:type="dxa"/>
            <w:gridSpan w:val="2"/>
          </w:tcPr>
          <w:p w14:paraId="70BE0B25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45BE78D0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372D8C78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E5722C" w:rsidRPr="00396BC1" w14:paraId="24F1BEF0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338FF8CA" w14:textId="65CFA9EE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บางกอกดรั</w:t>
            </w:r>
            <w:r w:rsidR="00BF782A" w:rsidRPr="00396BC1">
              <w:rPr>
                <w:rFonts w:asciiTheme="majorBidi" w:hAnsiTheme="majorBidi" w:cstheme="majorBidi" w:hint="cs"/>
                <w:sz w:val="22"/>
                <w:szCs w:val="22"/>
                <w:cs/>
              </w:rPr>
              <w:t>ก</w:t>
            </w: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341" w:type="dxa"/>
            <w:tcBorders>
              <w:left w:val="nil"/>
            </w:tcBorders>
          </w:tcPr>
          <w:p w14:paraId="35481F8C" w14:textId="0F566931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จำหน่ายอาหารเสริม เวชสำอาง </w:t>
            </w:r>
            <w:r w:rsidRPr="00396BC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เครื่องสำอาง และเวชภัณฑ์ยา</w:t>
            </w:r>
          </w:p>
        </w:tc>
        <w:tc>
          <w:tcPr>
            <w:tcW w:w="630" w:type="dxa"/>
          </w:tcPr>
          <w:p w14:paraId="7AD70468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DE9482E" w14:textId="65992238" w:rsidR="00793BB0" w:rsidRPr="00396BC1" w:rsidRDefault="00396BC1" w:rsidP="00E5722C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793BB0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793BB0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%</w:t>
            </w:r>
          </w:p>
        </w:tc>
        <w:tc>
          <w:tcPr>
            <w:tcW w:w="281" w:type="dxa"/>
          </w:tcPr>
          <w:p w14:paraId="6982D7A3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1ACCCB9E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D485A56" w14:textId="6748CA44" w:rsidR="00E5722C" w:rsidRPr="00396BC1" w:rsidRDefault="00396BC1" w:rsidP="00E5722C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E5722C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396BC1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E5722C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%</w:t>
            </w:r>
          </w:p>
        </w:tc>
        <w:tc>
          <w:tcPr>
            <w:tcW w:w="281" w:type="dxa"/>
          </w:tcPr>
          <w:p w14:paraId="3BBE8C01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dxa"/>
          </w:tcPr>
          <w:p w14:paraId="14855003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632EF28" w14:textId="7E0212E0" w:rsidR="003A617F" w:rsidRPr="00396BC1" w:rsidRDefault="00396BC1" w:rsidP="00E5722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="003A617F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4B0DBD47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4" w:type="dxa"/>
          </w:tcPr>
          <w:p w14:paraId="5EA0B8BF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5B31956" w14:textId="480AFF45" w:rsidR="00E5722C" w:rsidRPr="00396BC1" w:rsidRDefault="00396BC1" w:rsidP="00E5722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E5722C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4" w:type="dxa"/>
          </w:tcPr>
          <w:p w14:paraId="42DFACEB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30905AF9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3E7D699" w14:textId="54D4CF1D" w:rsidR="003A617F" w:rsidRPr="00396BC1" w:rsidRDefault="00396BC1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="003A617F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81" w:type="dxa"/>
          </w:tcPr>
          <w:p w14:paraId="40205970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19" w:type="dxa"/>
          </w:tcPr>
          <w:p w14:paraId="73EE736D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DFD3CD9" w14:textId="298724D4" w:rsidR="00E5722C" w:rsidRPr="00396BC1" w:rsidRDefault="00396BC1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E5722C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77144FAF" w14:textId="77777777" w:rsidR="00E5722C" w:rsidRPr="00396BC1" w:rsidRDefault="00E5722C" w:rsidP="00E572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9" w:type="dxa"/>
          </w:tcPr>
          <w:p w14:paraId="0B981BF7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6623FDB" w14:textId="65758A1A" w:rsidR="003A617F" w:rsidRPr="00396BC1" w:rsidRDefault="003A617F" w:rsidP="00E5722C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2387EE2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574" w:type="dxa"/>
          </w:tcPr>
          <w:p w14:paraId="7C68AB7E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68809AB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98" w:type="dxa"/>
          </w:tcPr>
          <w:p w14:paraId="3BE7B991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8" w:type="dxa"/>
          </w:tcPr>
          <w:p w14:paraId="07183B9B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A8151E5" w14:textId="556F90C7" w:rsidR="003A617F" w:rsidRPr="00396BC1" w:rsidRDefault="00396BC1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="003A617F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0E2F97CF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16E65DB5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795957B" w14:textId="31FF6AA5" w:rsidR="00E5722C" w:rsidRPr="00396BC1" w:rsidRDefault="00396BC1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E5722C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55" w:type="dxa"/>
          </w:tcPr>
          <w:p w14:paraId="70948325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5526568E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74ECBB0" w14:textId="58A254EC" w:rsidR="006A3094" w:rsidRPr="00396BC1" w:rsidRDefault="00396BC1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59</w:t>
            </w:r>
            <w:r w:rsidR="006A3094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998</w:t>
            </w:r>
          </w:p>
        </w:tc>
        <w:tc>
          <w:tcPr>
            <w:tcW w:w="236" w:type="dxa"/>
          </w:tcPr>
          <w:p w14:paraId="24E92091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64" w:type="dxa"/>
          </w:tcPr>
          <w:p w14:paraId="1BA753EF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BF72FCF" w14:textId="785D66E4" w:rsidR="00E5722C" w:rsidRPr="00396BC1" w:rsidRDefault="00396BC1" w:rsidP="00E5722C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/>
                <w:szCs w:val="22"/>
                <w:lang w:val="en-US" w:bidi="th-TH"/>
              </w:rPr>
              <w:t>35</w:t>
            </w:r>
            <w:r w:rsidR="00E5722C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/>
                <w:szCs w:val="22"/>
                <w:lang w:val="en-US" w:bidi="th-TH"/>
              </w:rPr>
              <w:t>999</w:t>
            </w:r>
          </w:p>
        </w:tc>
      </w:tr>
      <w:tr w:rsidR="00E5722C" w:rsidRPr="00396BC1" w14:paraId="4B74DB79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6936D381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ฟาร์ม่า อัลลิอันซ์ จำกัด</w:t>
            </w:r>
          </w:p>
        </w:tc>
        <w:tc>
          <w:tcPr>
            <w:tcW w:w="2341" w:type="dxa"/>
            <w:tcBorders>
              <w:left w:val="nil"/>
            </w:tcBorders>
          </w:tcPr>
          <w:p w14:paraId="775CDF4A" w14:textId="4EC15ED2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จำหน่ายยาและให้คำ</w:t>
            </w:r>
            <w:r w:rsidRPr="00396BC1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ปรึกษาด้าน</w:t>
            </w: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การบริหารงานและการจัดส่ง</w:t>
            </w:r>
          </w:p>
        </w:tc>
        <w:tc>
          <w:tcPr>
            <w:tcW w:w="630" w:type="dxa"/>
          </w:tcPr>
          <w:p w14:paraId="407504BE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FFF2D5C" w14:textId="01CBE657" w:rsidR="00793BB0" w:rsidRPr="00396BC1" w:rsidRDefault="00396BC1" w:rsidP="00E5722C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793BB0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793BB0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%</w:t>
            </w:r>
          </w:p>
        </w:tc>
        <w:tc>
          <w:tcPr>
            <w:tcW w:w="281" w:type="dxa"/>
          </w:tcPr>
          <w:p w14:paraId="6B7BE1CF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67BD3E30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9501127" w14:textId="5CCDE837" w:rsidR="00E5722C" w:rsidRPr="00396BC1" w:rsidRDefault="00396BC1" w:rsidP="00E5722C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E5722C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396BC1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E5722C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%</w:t>
            </w:r>
          </w:p>
        </w:tc>
        <w:tc>
          <w:tcPr>
            <w:tcW w:w="281" w:type="dxa"/>
          </w:tcPr>
          <w:p w14:paraId="4FAEC934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dxa"/>
          </w:tcPr>
          <w:p w14:paraId="07D4507F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339C144" w14:textId="1BAF8678" w:rsidR="003A617F" w:rsidRPr="00396BC1" w:rsidRDefault="00396BC1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  <w:r w:rsidR="003A617F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29B7FBC9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4" w:type="dxa"/>
          </w:tcPr>
          <w:p w14:paraId="62F01F8F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3B0A7DD" w14:textId="5442DB4A" w:rsidR="00E5722C" w:rsidRPr="00396BC1" w:rsidRDefault="00396BC1" w:rsidP="00E5722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/>
                <w:szCs w:val="22"/>
                <w:lang w:val="en-US" w:bidi="th-TH"/>
              </w:rPr>
              <w:t>40</w:t>
            </w:r>
            <w:r w:rsidR="00E5722C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4" w:type="dxa"/>
          </w:tcPr>
          <w:p w14:paraId="1B24A2E7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2F790B2E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C140354" w14:textId="6CAA0B38" w:rsidR="003A617F" w:rsidRPr="00396BC1" w:rsidRDefault="00396BC1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  <w:r w:rsidR="003A617F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81" w:type="dxa"/>
          </w:tcPr>
          <w:p w14:paraId="66D07A9D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19" w:type="dxa"/>
          </w:tcPr>
          <w:p w14:paraId="5139B4E7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C9FB0EA" w14:textId="2AC638A2" w:rsidR="00E5722C" w:rsidRPr="00396BC1" w:rsidRDefault="00396BC1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/>
                <w:szCs w:val="22"/>
                <w:lang w:val="en-US" w:bidi="th-TH"/>
              </w:rPr>
              <w:t>40</w:t>
            </w:r>
            <w:r w:rsidR="00E5722C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552B5E8" w14:textId="77777777" w:rsidR="00E5722C" w:rsidRPr="00396BC1" w:rsidRDefault="00E5722C" w:rsidP="00E572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9" w:type="dxa"/>
          </w:tcPr>
          <w:p w14:paraId="54088FCD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6C1AA28" w14:textId="67818D2D" w:rsidR="003A617F" w:rsidRPr="00396BC1" w:rsidRDefault="003A617F" w:rsidP="00E5722C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A995E0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574" w:type="dxa"/>
          </w:tcPr>
          <w:p w14:paraId="0AE787F2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F571305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98" w:type="dxa"/>
          </w:tcPr>
          <w:p w14:paraId="7A81AB49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8" w:type="dxa"/>
          </w:tcPr>
          <w:p w14:paraId="1E12DA7D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157F4A6" w14:textId="2AD78418" w:rsidR="003A617F" w:rsidRPr="00396BC1" w:rsidRDefault="00396BC1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  <w:r w:rsidR="003A617F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26512221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4F9E4D32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A828201" w14:textId="188D9D58" w:rsidR="00E5722C" w:rsidRPr="00396BC1" w:rsidRDefault="00396BC1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/>
                <w:szCs w:val="22"/>
                <w:lang w:val="en-US" w:bidi="th-TH"/>
              </w:rPr>
              <w:t>40</w:t>
            </w:r>
            <w:r w:rsidR="00E5722C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55" w:type="dxa"/>
          </w:tcPr>
          <w:p w14:paraId="2BC2440F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62DC476E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C457843" w14:textId="25A4CD37" w:rsidR="006A3094" w:rsidRPr="00396BC1" w:rsidRDefault="00396BC1" w:rsidP="006A3094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="006A3094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</w:p>
        </w:tc>
        <w:tc>
          <w:tcPr>
            <w:tcW w:w="236" w:type="dxa"/>
          </w:tcPr>
          <w:p w14:paraId="0023663B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64" w:type="dxa"/>
          </w:tcPr>
          <w:p w14:paraId="419C9D2D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A19D106" w14:textId="3046A3CF" w:rsidR="00E5722C" w:rsidRPr="00396BC1" w:rsidRDefault="00E5722C" w:rsidP="00E5722C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E5722C" w:rsidRPr="00396BC1" w14:paraId="497F7F16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5D149A61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341" w:type="dxa"/>
            <w:tcBorders>
              <w:left w:val="nil"/>
            </w:tcBorders>
          </w:tcPr>
          <w:p w14:paraId="7A736AE1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38D82C4E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8287BD5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24238FDE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3530A4C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23BEC680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8D1DB84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55DF3E94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7070959F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</w:tcPr>
          <w:p w14:paraId="2A28D725" w14:textId="354E4D72" w:rsidR="00E5722C" w:rsidRPr="00396BC1" w:rsidRDefault="00396BC1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50</w:t>
            </w:r>
            <w:r w:rsidR="003A617F" w:rsidRPr="00396BC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000</w:t>
            </w:r>
          </w:p>
        </w:tc>
        <w:tc>
          <w:tcPr>
            <w:tcW w:w="281" w:type="dxa"/>
          </w:tcPr>
          <w:p w14:paraId="7BD26CF2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double" w:sz="4" w:space="0" w:color="auto"/>
            </w:tcBorders>
          </w:tcPr>
          <w:p w14:paraId="52AA7D31" w14:textId="032872C3" w:rsidR="00E5722C" w:rsidRPr="00396BC1" w:rsidRDefault="00396BC1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96BC1">
              <w:rPr>
                <w:rFonts w:asciiTheme="majorBidi" w:hAnsiTheme="majorBidi"/>
                <w:b/>
                <w:szCs w:val="22"/>
                <w:lang w:val="en-US" w:bidi="th-TH"/>
              </w:rPr>
              <w:t>50</w:t>
            </w:r>
            <w:r w:rsidR="00E5722C" w:rsidRPr="00396BC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/>
                <w:b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7191B59C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double" w:sz="4" w:space="0" w:color="auto"/>
            </w:tcBorders>
          </w:tcPr>
          <w:p w14:paraId="7DF128B0" w14:textId="7011F227" w:rsidR="00E5722C" w:rsidRPr="00396BC1" w:rsidRDefault="003A617F" w:rsidP="00E5722C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7B2F46E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1757E99E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98" w:type="dxa"/>
          </w:tcPr>
          <w:p w14:paraId="22AA1B15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72DDAF72" w14:textId="189783F9" w:rsidR="00E5722C" w:rsidRPr="00396BC1" w:rsidRDefault="00396BC1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50</w:t>
            </w:r>
            <w:r w:rsidR="003A617F" w:rsidRPr="00396BC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3DA098CF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</w:tcPr>
          <w:p w14:paraId="5513025B" w14:textId="50975334" w:rsidR="00E5722C" w:rsidRPr="00396BC1" w:rsidRDefault="00396BC1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96BC1">
              <w:rPr>
                <w:rFonts w:asciiTheme="majorBidi" w:hAnsiTheme="majorBidi"/>
                <w:b/>
                <w:szCs w:val="22"/>
                <w:lang w:val="en-US" w:bidi="th-TH"/>
              </w:rPr>
              <w:t>50</w:t>
            </w:r>
            <w:r w:rsidR="00E5722C" w:rsidRPr="00396BC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/>
                <w:b/>
                <w:szCs w:val="22"/>
                <w:lang w:val="en-US" w:bidi="th-TH"/>
              </w:rPr>
              <w:t>000</w:t>
            </w:r>
          </w:p>
        </w:tc>
        <w:tc>
          <w:tcPr>
            <w:tcW w:w="255" w:type="dxa"/>
          </w:tcPr>
          <w:p w14:paraId="554E4FFF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5FDBE7" w14:textId="10EA4228" w:rsidR="00E5722C" w:rsidRPr="00396BC1" w:rsidRDefault="00396BC1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67</w:t>
            </w:r>
            <w:r w:rsidR="006A3094" w:rsidRPr="00396BC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198</w:t>
            </w:r>
          </w:p>
        </w:tc>
        <w:tc>
          <w:tcPr>
            <w:tcW w:w="236" w:type="dxa"/>
          </w:tcPr>
          <w:p w14:paraId="508406D5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7406F204" w14:textId="6E886D2D" w:rsidR="00E5722C" w:rsidRPr="00396BC1" w:rsidRDefault="00396BC1" w:rsidP="00E5722C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96BC1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35</w:t>
            </w:r>
            <w:r w:rsidR="00E5722C" w:rsidRPr="00396BC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999</w:t>
            </w:r>
          </w:p>
        </w:tc>
      </w:tr>
      <w:tr w:rsidR="00E5722C" w:rsidRPr="00396BC1" w14:paraId="6E3123D1" w14:textId="77777777" w:rsidTr="0001345C">
        <w:trPr>
          <w:gridAfter w:val="1"/>
          <w:wAfter w:w="27" w:type="dxa"/>
        </w:trPr>
        <w:tc>
          <w:tcPr>
            <w:tcW w:w="1709" w:type="dxa"/>
          </w:tcPr>
          <w:p w14:paraId="692C7984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6A3EA5ED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0070614C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515F2C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36BD0E87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E31382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5B701A1F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76A7046E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0061E2C1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4644C414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5723156C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77F9B682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41DB971B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040C6A5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  <w:tcBorders>
              <w:top w:val="single" w:sz="4" w:space="0" w:color="auto"/>
            </w:tcBorders>
          </w:tcPr>
          <w:p w14:paraId="701167A1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6C17476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</w:tcPr>
          <w:p w14:paraId="269DBF24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0CBA8D9D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  <w:tcBorders>
              <w:top w:val="single" w:sz="4" w:space="0" w:color="auto"/>
            </w:tcBorders>
          </w:tcPr>
          <w:p w14:paraId="6BD78917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6B31504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</w:tcPr>
          <w:p w14:paraId="5F3A1663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5279CF4C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</w:tcBorders>
          </w:tcPr>
          <w:p w14:paraId="26126FB3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C53FEBE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2D609B43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01345C" w:rsidRPr="00396BC1" w14:paraId="605DD02B" w14:textId="77777777" w:rsidTr="0001345C">
        <w:trPr>
          <w:gridAfter w:val="1"/>
          <w:wAfter w:w="27" w:type="dxa"/>
        </w:trPr>
        <w:tc>
          <w:tcPr>
            <w:tcW w:w="1709" w:type="dxa"/>
          </w:tcPr>
          <w:p w14:paraId="07AFD611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7FB3F1E2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355375A5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DD50F3C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51B657E6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B56E9FF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305BB481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49287CAC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3143BB16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0E6D045A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074C9D82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2143292B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288F1F27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5AAEE6B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59892AC7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E3AFF10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385802CC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23701ADC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1EC34017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37E87D9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682E7356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590B8C79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2B18DCD1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3DC161D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5D494EB8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01345C" w:rsidRPr="00396BC1" w14:paraId="68FA8102" w14:textId="77777777" w:rsidTr="0001345C">
        <w:trPr>
          <w:gridAfter w:val="1"/>
          <w:wAfter w:w="27" w:type="dxa"/>
        </w:trPr>
        <w:tc>
          <w:tcPr>
            <w:tcW w:w="1709" w:type="dxa"/>
          </w:tcPr>
          <w:p w14:paraId="47045A05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0CFE54A6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14022E30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2B29EA9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097D8E38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0C59F23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2876BC4F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E22FE2F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4F7E48F5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3AC1D0D2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3874DEC2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7692837A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6DCAD8B4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9E8551F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0116571D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118A6A3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39BD9069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3859DF3E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6AD611DB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177F193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617B6759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56389E18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5515D39D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1640028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3466DB5E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01345C" w:rsidRPr="00396BC1" w14:paraId="63147081" w14:textId="77777777" w:rsidTr="0001345C">
        <w:trPr>
          <w:gridAfter w:val="1"/>
          <w:wAfter w:w="27" w:type="dxa"/>
        </w:trPr>
        <w:tc>
          <w:tcPr>
            <w:tcW w:w="1709" w:type="dxa"/>
          </w:tcPr>
          <w:p w14:paraId="5EB5262F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6686BCE0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5A08DB7A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0D8CC10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38193524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A1869D0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55A03231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7DB275A3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4257E760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41541CC6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52E0BC08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129A7286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4A283C92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4A8883B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507EF515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18D0291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09A849A6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181E1809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558CC39F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4398700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7DFCD57A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67969849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175D292D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C01521A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09B7967A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01345C" w:rsidRPr="00396BC1" w14:paraId="4B8FAE2F" w14:textId="77777777" w:rsidTr="0001345C">
        <w:trPr>
          <w:gridAfter w:val="1"/>
          <w:wAfter w:w="27" w:type="dxa"/>
        </w:trPr>
        <w:tc>
          <w:tcPr>
            <w:tcW w:w="1709" w:type="dxa"/>
          </w:tcPr>
          <w:p w14:paraId="4DA98294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7B03535C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49A1EA54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3A786BC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2CE8BB8E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700795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1FDFC688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6D01C5B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58DCBDCD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276A4D25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341E5EF5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0C2DA0AB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4D79746C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77424D5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4DB5D1CD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33E77D1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1E877EAB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4F13359F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2EFCE3E3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6BF4E1D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64246F6C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64D3679C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1D3AC2A9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24A91F4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31CE1F33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01345C" w:rsidRPr="00396BC1" w14:paraId="0A3CE1B3" w14:textId="77777777" w:rsidTr="0001345C">
        <w:trPr>
          <w:gridAfter w:val="1"/>
          <w:wAfter w:w="27" w:type="dxa"/>
        </w:trPr>
        <w:tc>
          <w:tcPr>
            <w:tcW w:w="1709" w:type="dxa"/>
          </w:tcPr>
          <w:p w14:paraId="18F31B43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41699DAD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0BD2C281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7C7B5F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5595C14E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D25A659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586B9C71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335D7B7C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2457151F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4" w:type="dxa"/>
          </w:tcPr>
          <w:p w14:paraId="3BD20E45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047A35E7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5F72814F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46D79BD9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882C01A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2B109158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5A4A606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088211D8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00F340E6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0F0D583A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DFE640B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7350B719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7A8D2C02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14DE3CF1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CD4B8E7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77C6371A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01345C" w:rsidRPr="00396BC1" w14:paraId="5F7AFF15" w14:textId="77777777" w:rsidTr="0001345C">
        <w:trPr>
          <w:gridAfter w:val="1"/>
          <w:wAfter w:w="27" w:type="dxa"/>
        </w:trPr>
        <w:tc>
          <w:tcPr>
            <w:tcW w:w="1709" w:type="dxa"/>
          </w:tcPr>
          <w:p w14:paraId="6A301C35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52B71D28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55E663B1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8B672E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3901F613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4A10BF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037131B4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288C705A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2EBEFBBF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6FCC9A10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173F4330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71014726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59137E48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BE06533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4A973596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5EF9017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7277789A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6C5A9943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6AB6A024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B2A6834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24EC9F02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249CDCFB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30D64713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7717F18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4825715E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01345C" w:rsidRPr="00396BC1" w14:paraId="387CBAE3" w14:textId="77777777" w:rsidTr="0001345C">
        <w:trPr>
          <w:gridAfter w:val="1"/>
          <w:wAfter w:w="27" w:type="dxa"/>
        </w:trPr>
        <w:tc>
          <w:tcPr>
            <w:tcW w:w="1709" w:type="dxa"/>
          </w:tcPr>
          <w:p w14:paraId="2EFE87A6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75A6B269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17174E73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4293F42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6D6CAAA1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CDAD2CD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71D60D76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3BCF65F9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1E87CFE9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5B3FD7F0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3B4BF82A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6C7C4543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767A0BA8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31E10A9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7371FB22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6BC3C16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2E5A1832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515F07E9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45BF5601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8532E77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0A2A7DB9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1B25EAAA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18A8480A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AE057AA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5B8FD8CB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003C1B" w:rsidRPr="00396BC1" w14:paraId="612E9D9F" w14:textId="77777777" w:rsidTr="0001345C">
        <w:trPr>
          <w:gridAfter w:val="1"/>
          <w:wAfter w:w="27" w:type="dxa"/>
        </w:trPr>
        <w:tc>
          <w:tcPr>
            <w:tcW w:w="1709" w:type="dxa"/>
          </w:tcPr>
          <w:p w14:paraId="001BF2A1" w14:textId="77777777" w:rsidR="00003C1B" w:rsidRPr="00396BC1" w:rsidRDefault="00003C1B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4B37BF9D" w14:textId="77777777" w:rsidR="00003C1B" w:rsidRPr="00396BC1" w:rsidRDefault="00003C1B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34BEBB8F" w14:textId="77777777" w:rsidR="00003C1B" w:rsidRPr="00396BC1" w:rsidRDefault="00003C1B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42E36CB" w14:textId="77777777" w:rsidR="00003C1B" w:rsidRPr="00396BC1" w:rsidRDefault="00003C1B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4BF8B50E" w14:textId="77777777" w:rsidR="00003C1B" w:rsidRPr="00396BC1" w:rsidRDefault="00003C1B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F46B37A" w14:textId="77777777" w:rsidR="00003C1B" w:rsidRPr="00396BC1" w:rsidRDefault="00003C1B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76601D8B" w14:textId="77777777" w:rsidR="00003C1B" w:rsidRPr="00396BC1" w:rsidRDefault="00003C1B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05A4F9C" w14:textId="77777777" w:rsidR="00003C1B" w:rsidRPr="00396BC1" w:rsidRDefault="00003C1B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03AD0617" w14:textId="77777777" w:rsidR="00003C1B" w:rsidRPr="00396BC1" w:rsidRDefault="00003C1B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1FCF61D8" w14:textId="77777777" w:rsidR="00003C1B" w:rsidRPr="00396BC1" w:rsidRDefault="00003C1B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71E96BDD" w14:textId="77777777" w:rsidR="00003C1B" w:rsidRPr="00396BC1" w:rsidRDefault="00003C1B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22DBF9AB" w14:textId="77777777" w:rsidR="00003C1B" w:rsidRPr="00396BC1" w:rsidRDefault="00003C1B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6C05DCAD" w14:textId="77777777" w:rsidR="00003C1B" w:rsidRPr="00396BC1" w:rsidRDefault="00003C1B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7EFC498" w14:textId="77777777" w:rsidR="00003C1B" w:rsidRPr="00396BC1" w:rsidRDefault="00003C1B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0455DCDB" w14:textId="77777777" w:rsidR="00003C1B" w:rsidRPr="00396BC1" w:rsidRDefault="00003C1B" w:rsidP="00E5722C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D0664AB" w14:textId="77777777" w:rsidR="00003C1B" w:rsidRPr="00396BC1" w:rsidRDefault="00003C1B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2950ED48" w14:textId="77777777" w:rsidR="00003C1B" w:rsidRPr="00396BC1" w:rsidRDefault="00003C1B" w:rsidP="00E5722C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20ABB20F" w14:textId="77777777" w:rsidR="00003C1B" w:rsidRPr="00396BC1" w:rsidRDefault="00003C1B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75DAA730" w14:textId="77777777" w:rsidR="00003C1B" w:rsidRPr="00396BC1" w:rsidRDefault="00003C1B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04CD00D" w14:textId="77777777" w:rsidR="00003C1B" w:rsidRPr="00396BC1" w:rsidRDefault="00003C1B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7DD6670C" w14:textId="77777777" w:rsidR="00003C1B" w:rsidRPr="00396BC1" w:rsidRDefault="00003C1B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253C3FE1" w14:textId="77777777" w:rsidR="00003C1B" w:rsidRPr="00396BC1" w:rsidRDefault="00003C1B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136B72C8" w14:textId="77777777" w:rsidR="00003C1B" w:rsidRPr="00396BC1" w:rsidRDefault="00003C1B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C1F268B" w14:textId="77777777" w:rsidR="00003C1B" w:rsidRPr="00396BC1" w:rsidRDefault="00003C1B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72166BB3" w14:textId="77777777" w:rsidR="00003C1B" w:rsidRPr="00396BC1" w:rsidRDefault="00003C1B" w:rsidP="00E5722C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01345C" w:rsidRPr="00396BC1" w14:paraId="54DA262C" w14:textId="77777777" w:rsidTr="0001345C">
        <w:trPr>
          <w:gridAfter w:val="1"/>
          <w:wAfter w:w="27" w:type="dxa"/>
        </w:trPr>
        <w:tc>
          <w:tcPr>
            <w:tcW w:w="1709" w:type="dxa"/>
          </w:tcPr>
          <w:p w14:paraId="3DC60DDC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720E89A2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32C30E74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0E42B3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3E21763D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4C1D842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3B9211C7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DC0C2CD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16FE2591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2EF3DF27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5CC4ACD7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00278D80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086C0F5E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4962E8A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00843E7E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C5E0E3F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6F557E5C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3DDD7999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748EA4E4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F58B584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29385801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7194EA0A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78E36D00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7D9A471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03865E3E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01345C" w:rsidRPr="00396BC1" w14:paraId="1E6A8951" w14:textId="77777777" w:rsidTr="0001345C">
        <w:trPr>
          <w:gridAfter w:val="1"/>
          <w:wAfter w:w="27" w:type="dxa"/>
        </w:trPr>
        <w:tc>
          <w:tcPr>
            <w:tcW w:w="1709" w:type="dxa"/>
          </w:tcPr>
          <w:p w14:paraId="26D94F6D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79C8BD45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2511F482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CDDDD31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267B82F5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B5BC8E4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3B36D581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41A98750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1FB8CC8D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0F8BF173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06BA9369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3EB5D353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6078E91F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9943F87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6755DBC8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3DD7B45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42CEEA52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170026FB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7BE420D4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9CC6750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31A46378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0A88D2BB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3E090522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B16C1D7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331742CD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01345C" w:rsidRPr="00396BC1" w14:paraId="783DB52E" w14:textId="77777777" w:rsidTr="0001345C">
        <w:trPr>
          <w:gridAfter w:val="1"/>
          <w:wAfter w:w="27" w:type="dxa"/>
        </w:trPr>
        <w:tc>
          <w:tcPr>
            <w:tcW w:w="1709" w:type="dxa"/>
          </w:tcPr>
          <w:p w14:paraId="31F5537C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2B90822E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61DEF926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20909DC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6FCC1BB4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44FBFFB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0284AFC4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3757B2CB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3A72DF41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63EB925C" w14:textId="77777777" w:rsidR="0001345C" w:rsidRPr="00396BC1" w:rsidRDefault="0001345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5F5AB3C7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35AFC9C3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33DC09F8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B77378D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479AE880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CD64CE5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6450B139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06ABD537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091F5BFA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31833C1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228633DA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118009A4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77FE8B14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B2A6870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24F5795D" w14:textId="77777777" w:rsidR="0001345C" w:rsidRPr="00396BC1" w:rsidRDefault="0001345C" w:rsidP="00E5722C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E5722C" w:rsidRPr="00396BC1" w14:paraId="478CEAE3" w14:textId="77777777" w:rsidTr="00B05787">
        <w:trPr>
          <w:gridAfter w:val="1"/>
          <w:wAfter w:w="27" w:type="dxa"/>
        </w:trPr>
        <w:tc>
          <w:tcPr>
            <w:tcW w:w="1709" w:type="dxa"/>
          </w:tcPr>
          <w:p w14:paraId="3A7C371E" w14:textId="359BA35E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บริษัทย่อยทางอ้อม</w:t>
            </w:r>
          </w:p>
        </w:tc>
        <w:tc>
          <w:tcPr>
            <w:tcW w:w="2341" w:type="dxa"/>
            <w:tcBorders>
              <w:left w:val="nil"/>
            </w:tcBorders>
          </w:tcPr>
          <w:p w14:paraId="4A5B5F6D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2E68B729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475C37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06A965ED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BB7F491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4B2E2360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440FFA1F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33FB4A22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4A57D025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25D8F475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0F26FE41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65F4BD9B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91AD3C6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153B456C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DE308B1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29D13A94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5AC11628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3C7BE6EE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8570F99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3EFE6A4D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4140E06B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70EE378B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DD5C50E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0CF5AA24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E5722C" w:rsidRPr="00396BC1" w14:paraId="75CD14B4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6BBC0D76" w14:textId="28EEB214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บางกอก เมดิก้า จำกัด</w:t>
            </w:r>
          </w:p>
        </w:tc>
        <w:tc>
          <w:tcPr>
            <w:tcW w:w="2341" w:type="dxa"/>
            <w:tcBorders>
              <w:left w:val="nil"/>
            </w:tcBorders>
          </w:tcPr>
          <w:p w14:paraId="285D68D2" w14:textId="6D91282D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จำหน่ายยา เวชภัณฑ์ สำหรับรักษาโรค</w:t>
            </w:r>
            <w:r w:rsidRPr="00396BC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ในสัตว์ และยาบำรุงสัตว์ทุกชนิด</w:t>
            </w:r>
          </w:p>
        </w:tc>
        <w:tc>
          <w:tcPr>
            <w:tcW w:w="630" w:type="dxa"/>
          </w:tcPr>
          <w:p w14:paraId="5A796F80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</w:p>
          <w:p w14:paraId="228B0AFF" w14:textId="324CC6C4" w:rsidR="00793BB0" w:rsidRPr="00396BC1" w:rsidRDefault="00396BC1" w:rsidP="00E5722C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793BB0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793BB0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%</w:t>
            </w:r>
          </w:p>
        </w:tc>
        <w:tc>
          <w:tcPr>
            <w:tcW w:w="281" w:type="dxa"/>
          </w:tcPr>
          <w:p w14:paraId="4B318FC9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78E65FC6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65DFDF" w14:textId="29710A9D" w:rsidR="00E5722C" w:rsidRPr="00396BC1" w:rsidRDefault="00396BC1" w:rsidP="00E5722C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96BC1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E5722C" w:rsidRPr="00396BC1">
              <w:rPr>
                <w:rFonts w:asciiTheme="majorBidi" w:hAnsiTheme="majorBidi" w:cstheme="majorBidi"/>
                <w:szCs w:val="22"/>
              </w:rPr>
              <w:t>.</w:t>
            </w:r>
            <w:r w:rsidRPr="00396BC1">
              <w:rPr>
                <w:rFonts w:asciiTheme="majorBidi" w:hAnsiTheme="majorBidi"/>
                <w:szCs w:val="22"/>
                <w:lang w:val="en-US"/>
              </w:rPr>
              <w:t>99</w:t>
            </w:r>
            <w:r w:rsidR="00E5722C" w:rsidRPr="00396BC1">
              <w:rPr>
                <w:rFonts w:asciiTheme="majorBidi" w:hAnsiTheme="majorBidi" w:cstheme="majorBidi"/>
                <w:szCs w:val="22"/>
              </w:rPr>
              <w:t>%</w:t>
            </w:r>
          </w:p>
        </w:tc>
        <w:tc>
          <w:tcPr>
            <w:tcW w:w="281" w:type="dxa"/>
          </w:tcPr>
          <w:p w14:paraId="2A4A3D4A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6362141E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D1DFA19" w14:textId="05398569" w:rsidR="003A617F" w:rsidRPr="00396BC1" w:rsidRDefault="00396BC1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3A617F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02109675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0451A523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168C644" w14:textId="7875CF21" w:rsidR="00E5722C" w:rsidRPr="00396BC1" w:rsidRDefault="00396BC1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/>
                <w:szCs w:val="22"/>
                <w:lang w:val="en-US" w:bidi="th-TH"/>
              </w:rPr>
              <w:t>5</w:t>
            </w:r>
            <w:r w:rsidR="00E5722C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4" w:type="dxa"/>
          </w:tcPr>
          <w:p w14:paraId="3B8B0EA6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bottom w:val="nil"/>
            </w:tcBorders>
          </w:tcPr>
          <w:p w14:paraId="60BDCF05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6CBBCF0D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  <w:tcBorders>
              <w:bottom w:val="nil"/>
            </w:tcBorders>
          </w:tcPr>
          <w:p w14:paraId="7C031690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D85816F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  <w:tcBorders>
              <w:bottom w:val="nil"/>
            </w:tcBorders>
          </w:tcPr>
          <w:p w14:paraId="25C34130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EA89B50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  <w:tcBorders>
              <w:bottom w:val="nil"/>
            </w:tcBorders>
          </w:tcPr>
          <w:p w14:paraId="355B33D7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06E0888A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</w:tcPr>
          <w:p w14:paraId="6EE2C9E8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D68B6D4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053AAC13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36E80C33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  <w:tcBorders>
              <w:bottom w:val="nil"/>
            </w:tcBorders>
          </w:tcPr>
          <w:p w14:paraId="7F28DC50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D98D675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bottom w:val="nil"/>
            </w:tcBorders>
          </w:tcPr>
          <w:p w14:paraId="4B6827D6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E5722C" w:rsidRPr="00396BC1" w14:paraId="0579CBAE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794CBA94" w14:textId="0100DAF9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ฟาร์ม่าไลน์ จำกัด</w:t>
            </w:r>
          </w:p>
        </w:tc>
        <w:tc>
          <w:tcPr>
            <w:tcW w:w="2341" w:type="dxa"/>
            <w:tcBorders>
              <w:left w:val="nil"/>
            </w:tcBorders>
          </w:tcPr>
          <w:p w14:paraId="0F9EAC44" w14:textId="27E5C33D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จำหน่ายยารักษาโรค อาหารเสริม </w:t>
            </w:r>
            <w:r w:rsidRPr="00396BC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สมุนไพร และเวชภัณฑ์</w:t>
            </w:r>
          </w:p>
        </w:tc>
        <w:tc>
          <w:tcPr>
            <w:tcW w:w="630" w:type="dxa"/>
          </w:tcPr>
          <w:p w14:paraId="74F518D8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</w:p>
          <w:p w14:paraId="554360C7" w14:textId="1E89432A" w:rsidR="00793BB0" w:rsidRPr="00396BC1" w:rsidRDefault="00396BC1" w:rsidP="00E5722C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/>
              </w:rPr>
              <w:t>59</w:t>
            </w:r>
            <w:r w:rsidR="00793BB0" w:rsidRPr="00396BC1">
              <w:rPr>
                <w:rFonts w:asciiTheme="majorBidi" w:hAnsiTheme="majorBidi" w:cstheme="majorBidi"/>
                <w:szCs w:val="22"/>
              </w:rPr>
              <w:t>.</w:t>
            </w:r>
            <w:r w:rsidRPr="00396BC1">
              <w:rPr>
                <w:rFonts w:asciiTheme="majorBidi" w:hAnsiTheme="majorBidi" w:cstheme="majorBidi"/>
                <w:szCs w:val="22"/>
                <w:lang w:val="en-US"/>
              </w:rPr>
              <w:t>99</w:t>
            </w:r>
            <w:r w:rsidR="00793BB0" w:rsidRPr="00396BC1">
              <w:rPr>
                <w:rFonts w:asciiTheme="majorBidi" w:hAnsiTheme="majorBidi" w:cstheme="majorBidi"/>
                <w:szCs w:val="22"/>
              </w:rPr>
              <w:t>%</w:t>
            </w:r>
          </w:p>
        </w:tc>
        <w:tc>
          <w:tcPr>
            <w:tcW w:w="281" w:type="dxa"/>
          </w:tcPr>
          <w:p w14:paraId="14E4955A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7411FF19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42561E" w14:textId="6E663563" w:rsidR="00E5722C" w:rsidRPr="00396BC1" w:rsidRDefault="00396BC1" w:rsidP="00E5722C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96BC1">
              <w:rPr>
                <w:rFonts w:asciiTheme="majorBidi" w:hAnsiTheme="majorBidi"/>
                <w:szCs w:val="22"/>
                <w:lang w:val="en-US"/>
              </w:rPr>
              <w:t>59</w:t>
            </w:r>
            <w:r w:rsidR="00E5722C" w:rsidRPr="00396BC1">
              <w:rPr>
                <w:rFonts w:asciiTheme="majorBidi" w:hAnsiTheme="majorBidi" w:cstheme="majorBidi"/>
                <w:szCs w:val="22"/>
              </w:rPr>
              <w:t>.</w:t>
            </w:r>
            <w:r w:rsidRPr="00396BC1">
              <w:rPr>
                <w:rFonts w:asciiTheme="majorBidi" w:hAnsiTheme="majorBidi"/>
                <w:szCs w:val="22"/>
                <w:lang w:val="en-US"/>
              </w:rPr>
              <w:t>99</w:t>
            </w:r>
            <w:r w:rsidR="00E5722C" w:rsidRPr="00396BC1">
              <w:rPr>
                <w:rFonts w:asciiTheme="majorBidi" w:hAnsiTheme="majorBidi" w:cstheme="majorBidi"/>
                <w:szCs w:val="22"/>
              </w:rPr>
              <w:t>%</w:t>
            </w:r>
          </w:p>
        </w:tc>
        <w:tc>
          <w:tcPr>
            <w:tcW w:w="281" w:type="dxa"/>
          </w:tcPr>
          <w:p w14:paraId="2BEE8E1F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3B89F135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9CF1134" w14:textId="269035F7" w:rsidR="003A617F" w:rsidRPr="00396BC1" w:rsidRDefault="00396BC1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  <w:r w:rsidR="003A617F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17D3DED8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02EAF297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618CE20" w14:textId="2AE48A2C" w:rsidR="00E5722C" w:rsidRPr="00396BC1" w:rsidRDefault="00396BC1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/>
                <w:szCs w:val="22"/>
                <w:lang w:val="en-US" w:bidi="th-TH"/>
              </w:rPr>
              <w:t>20</w:t>
            </w:r>
            <w:r w:rsidR="00E5722C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4" w:type="dxa"/>
          </w:tcPr>
          <w:p w14:paraId="70A86A4E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bottom w:val="nil"/>
            </w:tcBorders>
          </w:tcPr>
          <w:p w14:paraId="08031386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79109F6B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  <w:tcBorders>
              <w:bottom w:val="nil"/>
            </w:tcBorders>
          </w:tcPr>
          <w:p w14:paraId="0DC0BE5D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653BE3E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  <w:tcBorders>
              <w:bottom w:val="nil"/>
            </w:tcBorders>
          </w:tcPr>
          <w:p w14:paraId="45B61CCD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67BBADD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  <w:tcBorders>
              <w:bottom w:val="nil"/>
            </w:tcBorders>
          </w:tcPr>
          <w:p w14:paraId="03BC9AB0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758702B6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</w:tcPr>
          <w:p w14:paraId="578009D6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6062B2F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15B39F1D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26EBEABC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  <w:tcBorders>
              <w:bottom w:val="nil"/>
            </w:tcBorders>
          </w:tcPr>
          <w:p w14:paraId="439907E9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0D158C6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bottom w:val="nil"/>
            </w:tcBorders>
          </w:tcPr>
          <w:p w14:paraId="5A4789AE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E5722C" w:rsidRPr="00396BC1" w14:paraId="6D132501" w14:textId="77777777" w:rsidTr="006F706F">
        <w:trPr>
          <w:gridAfter w:val="1"/>
          <w:wAfter w:w="27" w:type="dxa"/>
        </w:trPr>
        <w:tc>
          <w:tcPr>
            <w:tcW w:w="1709" w:type="dxa"/>
          </w:tcPr>
          <w:p w14:paraId="05FA6D3C" w14:textId="2539C941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บีริช (ประเทศไทย) จำกัด</w:t>
            </w:r>
          </w:p>
        </w:tc>
        <w:tc>
          <w:tcPr>
            <w:tcW w:w="2341" w:type="dxa"/>
            <w:tcBorders>
              <w:left w:val="nil"/>
            </w:tcBorders>
          </w:tcPr>
          <w:p w14:paraId="733D38D0" w14:textId="153A5CA3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ส่งออกและจำหน่ายเวชสำอาง </w:t>
            </w:r>
            <w:r w:rsidRPr="00396BC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เวชภัณฑ์ยา ยารักษาโรค อาหาร</w:t>
            </w:r>
            <w:r w:rsidRPr="00396BC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เสริมสมุนไพร และเครื่องสำอาง</w:t>
            </w:r>
          </w:p>
        </w:tc>
        <w:tc>
          <w:tcPr>
            <w:tcW w:w="630" w:type="dxa"/>
          </w:tcPr>
          <w:p w14:paraId="2C4E55C7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</w:p>
          <w:p w14:paraId="541AB409" w14:textId="77777777" w:rsidR="00793BB0" w:rsidRPr="00396BC1" w:rsidRDefault="00793BB0" w:rsidP="00E5722C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</w:p>
          <w:p w14:paraId="0EB96F3D" w14:textId="0C91B943" w:rsidR="00793BB0" w:rsidRPr="00396BC1" w:rsidRDefault="00396BC1" w:rsidP="00E5722C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/>
              </w:rPr>
              <w:t>89</w:t>
            </w:r>
            <w:r w:rsidR="00793BB0" w:rsidRPr="00396BC1">
              <w:rPr>
                <w:rFonts w:asciiTheme="majorBidi" w:hAnsiTheme="majorBidi" w:cstheme="majorBidi"/>
                <w:szCs w:val="22"/>
              </w:rPr>
              <w:t>.</w:t>
            </w:r>
            <w:r w:rsidRPr="00396BC1">
              <w:rPr>
                <w:rFonts w:asciiTheme="majorBidi" w:hAnsiTheme="majorBidi" w:cstheme="majorBidi"/>
                <w:szCs w:val="22"/>
                <w:lang w:val="en-US"/>
              </w:rPr>
              <w:t>99</w:t>
            </w:r>
            <w:r w:rsidR="00793BB0" w:rsidRPr="00396BC1">
              <w:rPr>
                <w:rFonts w:asciiTheme="majorBidi" w:hAnsiTheme="majorBidi" w:cstheme="majorBidi"/>
                <w:szCs w:val="22"/>
              </w:rPr>
              <w:t>%</w:t>
            </w:r>
          </w:p>
        </w:tc>
        <w:tc>
          <w:tcPr>
            <w:tcW w:w="281" w:type="dxa"/>
          </w:tcPr>
          <w:p w14:paraId="7AED2B62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59712961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4D6213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7A63F97" w14:textId="6A2BBF39" w:rsidR="00E5722C" w:rsidRPr="00396BC1" w:rsidRDefault="00396BC1" w:rsidP="00E5722C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96BC1">
              <w:rPr>
                <w:rFonts w:asciiTheme="majorBidi" w:hAnsiTheme="majorBidi"/>
                <w:szCs w:val="22"/>
                <w:lang w:val="en-US"/>
              </w:rPr>
              <w:t>89</w:t>
            </w:r>
            <w:r w:rsidR="00E5722C" w:rsidRPr="00396BC1">
              <w:rPr>
                <w:rFonts w:asciiTheme="majorBidi" w:hAnsiTheme="majorBidi" w:cstheme="majorBidi"/>
                <w:szCs w:val="22"/>
              </w:rPr>
              <w:t>.</w:t>
            </w:r>
            <w:r w:rsidRPr="00396BC1">
              <w:rPr>
                <w:rFonts w:asciiTheme="majorBidi" w:hAnsiTheme="majorBidi"/>
                <w:szCs w:val="22"/>
                <w:lang w:val="en-US"/>
              </w:rPr>
              <w:t>99</w:t>
            </w:r>
            <w:r w:rsidR="00E5722C" w:rsidRPr="00396BC1">
              <w:rPr>
                <w:rFonts w:asciiTheme="majorBidi" w:hAnsiTheme="majorBidi" w:cstheme="majorBidi"/>
                <w:szCs w:val="22"/>
              </w:rPr>
              <w:t>%</w:t>
            </w:r>
          </w:p>
        </w:tc>
        <w:tc>
          <w:tcPr>
            <w:tcW w:w="281" w:type="dxa"/>
          </w:tcPr>
          <w:p w14:paraId="3FE280C3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55246A6E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37B2BEE" w14:textId="77777777" w:rsidR="003A617F" w:rsidRPr="00396BC1" w:rsidRDefault="003A617F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F728AE2" w14:textId="2B6E5853" w:rsidR="003A617F" w:rsidRPr="00396BC1" w:rsidRDefault="00396BC1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="003A617F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1846FC56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5219A4BB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CD17933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64B2902" w14:textId="6AE51530" w:rsidR="00E5722C" w:rsidRPr="00396BC1" w:rsidRDefault="00396BC1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E5722C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4" w:type="dxa"/>
          </w:tcPr>
          <w:p w14:paraId="3C7133A7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5DD7664F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2B7CB9F8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6AF72DB1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7A0CDE6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5F07A7ED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3C211DA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0733C179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6791FA4C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663C306A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E1A478C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4137950F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0C5E3A11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15E65AF2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13BB54E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2AA73E70" w14:textId="77777777" w:rsidR="00E5722C" w:rsidRPr="00396BC1" w:rsidRDefault="00E5722C" w:rsidP="00E5722C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FB7FB7" w:rsidRPr="00396BC1" w14:paraId="7F5C69AE" w14:textId="77777777" w:rsidTr="006F706F">
        <w:trPr>
          <w:gridAfter w:val="1"/>
          <w:wAfter w:w="27" w:type="dxa"/>
        </w:trPr>
        <w:tc>
          <w:tcPr>
            <w:tcW w:w="1709" w:type="dxa"/>
          </w:tcPr>
          <w:p w14:paraId="4822B409" w14:textId="7F61D3CE" w:rsidR="00FB7FB7" w:rsidRPr="00396BC1" w:rsidRDefault="00FB7FB7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6BC1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บีเคดี วีว่า จำกัด</w:t>
            </w:r>
          </w:p>
        </w:tc>
        <w:tc>
          <w:tcPr>
            <w:tcW w:w="2341" w:type="dxa"/>
            <w:tcBorders>
              <w:left w:val="nil"/>
            </w:tcBorders>
          </w:tcPr>
          <w:p w14:paraId="1A20E64F" w14:textId="77777777" w:rsidR="00FB7FB7" w:rsidRPr="00396BC1" w:rsidRDefault="00FB7FB7" w:rsidP="00FB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96BC1">
              <w:rPr>
                <w:rFonts w:asciiTheme="majorBidi" w:hAnsiTheme="majorBidi"/>
                <w:sz w:val="22"/>
                <w:szCs w:val="22"/>
                <w:cs/>
              </w:rPr>
              <w:t xml:space="preserve">ขายส่ง และขายปลีก สำหรับยาแผนปัจจุบัน ผลิตภัณฑ์เสริมอาหาร เวชสำอาง เครื่องสำอาง ยาสามัญประจำบ้าน ผลิตภัณฑ์สมุนไพรขายทั่วไป </w:t>
            </w:r>
          </w:p>
          <w:p w14:paraId="76618965" w14:textId="7B3032FF" w:rsidR="00FB7FB7" w:rsidRPr="00396BC1" w:rsidRDefault="00FB7FB7" w:rsidP="00FB7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6BC1">
              <w:rPr>
                <w:rFonts w:asciiTheme="majorBidi" w:hAnsiTheme="majorBidi"/>
                <w:sz w:val="22"/>
                <w:szCs w:val="22"/>
                <w:cs/>
              </w:rPr>
              <w:t>และเครื่องมือแพทย์ และประกอบธุรกิจตลาดแบบตรงสำหรับผลิตภัณฑ์ข้างต้น</w:t>
            </w:r>
          </w:p>
        </w:tc>
        <w:tc>
          <w:tcPr>
            <w:tcW w:w="630" w:type="dxa"/>
          </w:tcPr>
          <w:p w14:paraId="730F84D9" w14:textId="77777777" w:rsidR="009A7240" w:rsidRPr="00396BC1" w:rsidRDefault="009A7240" w:rsidP="00E5722C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3B04354" w14:textId="77777777" w:rsidR="009A7240" w:rsidRPr="00396BC1" w:rsidRDefault="009A7240" w:rsidP="00E5722C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84A9F7D" w14:textId="77777777" w:rsidR="009A7240" w:rsidRPr="00396BC1" w:rsidRDefault="009A7240" w:rsidP="00E5722C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059C46B" w14:textId="77777777" w:rsidR="009A7240" w:rsidRPr="00396BC1" w:rsidRDefault="009A7240" w:rsidP="00E5722C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FFD7F61" w14:textId="77777777" w:rsidR="009A7240" w:rsidRPr="00396BC1" w:rsidRDefault="009A7240" w:rsidP="00E5722C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6E0D683" w14:textId="12B166D1" w:rsidR="00FB7FB7" w:rsidRPr="00396BC1" w:rsidRDefault="00396BC1" w:rsidP="00E5722C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FB7FB7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  <w:r w:rsidR="00FB7FB7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%</w:t>
            </w:r>
          </w:p>
        </w:tc>
        <w:tc>
          <w:tcPr>
            <w:tcW w:w="281" w:type="dxa"/>
          </w:tcPr>
          <w:p w14:paraId="4A922BF1" w14:textId="77777777" w:rsidR="00FB7FB7" w:rsidRPr="00396BC1" w:rsidRDefault="00FB7FB7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06ED85D9" w14:textId="77777777" w:rsidR="00FB7FB7" w:rsidRPr="00396BC1" w:rsidRDefault="00FB7FB7" w:rsidP="008377EE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</w:p>
          <w:p w14:paraId="389E20B3" w14:textId="77777777" w:rsidR="00925E72" w:rsidRPr="00396BC1" w:rsidRDefault="00925E72" w:rsidP="008377EE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</w:p>
          <w:p w14:paraId="6ACD5603" w14:textId="77777777" w:rsidR="00925E72" w:rsidRPr="00396BC1" w:rsidRDefault="00925E72" w:rsidP="008377EE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</w:p>
          <w:p w14:paraId="09ACB40D" w14:textId="77777777" w:rsidR="00925E72" w:rsidRPr="00396BC1" w:rsidRDefault="00925E72" w:rsidP="008377EE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</w:p>
          <w:p w14:paraId="02656E3F" w14:textId="77777777" w:rsidR="00925E72" w:rsidRPr="00396BC1" w:rsidRDefault="00925E72" w:rsidP="008377EE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</w:p>
          <w:p w14:paraId="64AC99E9" w14:textId="08430F80" w:rsidR="00925E72" w:rsidRPr="00396BC1" w:rsidRDefault="00925E72" w:rsidP="008377EE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  <w:r w:rsidRPr="00396BC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81" w:type="dxa"/>
          </w:tcPr>
          <w:p w14:paraId="4C9965EC" w14:textId="77777777" w:rsidR="00FB7FB7" w:rsidRPr="00396BC1" w:rsidRDefault="00FB7FB7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08DA74CB" w14:textId="77777777" w:rsidR="009A7240" w:rsidRPr="00396BC1" w:rsidRDefault="009A7240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712986D" w14:textId="77777777" w:rsidR="009A7240" w:rsidRPr="00396BC1" w:rsidRDefault="009A7240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4C8DBCF" w14:textId="77777777" w:rsidR="009A7240" w:rsidRPr="00396BC1" w:rsidRDefault="009A7240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8F4DB6B" w14:textId="77777777" w:rsidR="009A7240" w:rsidRPr="00396BC1" w:rsidRDefault="009A7240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87ED006" w14:textId="77777777" w:rsidR="009A7240" w:rsidRPr="00396BC1" w:rsidRDefault="009A7240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3E7E640" w14:textId="270C12C3" w:rsidR="00FB7FB7" w:rsidRPr="00396BC1" w:rsidRDefault="00396BC1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FB7FB7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62790515" w14:textId="77777777" w:rsidR="00FB7FB7" w:rsidRPr="00396BC1" w:rsidRDefault="00FB7FB7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58B5930F" w14:textId="77777777" w:rsidR="009A7240" w:rsidRPr="00396BC1" w:rsidRDefault="009A7240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0D12C7F" w14:textId="77777777" w:rsidR="009A7240" w:rsidRPr="00396BC1" w:rsidRDefault="009A7240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F4A890C" w14:textId="77777777" w:rsidR="009A7240" w:rsidRPr="00396BC1" w:rsidRDefault="009A7240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A0EC835" w14:textId="77777777" w:rsidR="009A7240" w:rsidRPr="00396BC1" w:rsidRDefault="009A7240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37E1DC9" w14:textId="77777777" w:rsidR="009A7240" w:rsidRPr="00396BC1" w:rsidRDefault="009A7240" w:rsidP="00E572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7C4DCAE" w14:textId="65E51B11" w:rsidR="00FB7FB7" w:rsidRPr="00396BC1" w:rsidRDefault="00925E72" w:rsidP="00925E72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652E830" w14:textId="77777777" w:rsidR="00FB7FB7" w:rsidRPr="00396BC1" w:rsidRDefault="00FB7FB7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25A23F46" w14:textId="77777777" w:rsidR="00FB7FB7" w:rsidRPr="00396BC1" w:rsidRDefault="00FB7FB7" w:rsidP="00E5722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5C621EFE" w14:textId="77777777" w:rsidR="00FB7FB7" w:rsidRPr="00396BC1" w:rsidRDefault="00FB7FB7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3B4BE9D0" w14:textId="77777777" w:rsidR="00FB7FB7" w:rsidRPr="00396BC1" w:rsidRDefault="00FB7FB7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A55ADD9" w14:textId="77777777" w:rsidR="00FB7FB7" w:rsidRPr="00396BC1" w:rsidRDefault="00FB7FB7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73FB3D23" w14:textId="77777777" w:rsidR="00FB7FB7" w:rsidRPr="00396BC1" w:rsidRDefault="00FB7FB7" w:rsidP="00E5722C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86569B8" w14:textId="77777777" w:rsidR="00FB7FB7" w:rsidRPr="00396BC1" w:rsidRDefault="00FB7FB7" w:rsidP="00E5722C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35957104" w14:textId="77777777" w:rsidR="00FB7FB7" w:rsidRPr="00396BC1" w:rsidRDefault="00FB7FB7" w:rsidP="00E5722C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411D70A2" w14:textId="77777777" w:rsidR="00FB7FB7" w:rsidRPr="00396BC1" w:rsidRDefault="00FB7FB7" w:rsidP="00E5722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2176C9F3" w14:textId="77777777" w:rsidR="00FB7FB7" w:rsidRPr="00396BC1" w:rsidRDefault="00FB7FB7" w:rsidP="00E5722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52E339C" w14:textId="77777777" w:rsidR="00FB7FB7" w:rsidRPr="00396BC1" w:rsidRDefault="00FB7FB7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387EDAB0" w14:textId="77777777" w:rsidR="00FB7FB7" w:rsidRPr="00396BC1" w:rsidRDefault="00FB7FB7" w:rsidP="00E5722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759864CE" w14:textId="77777777" w:rsidR="00FB7FB7" w:rsidRPr="00396BC1" w:rsidRDefault="00FB7FB7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72602EFD" w14:textId="77777777" w:rsidR="00FB7FB7" w:rsidRPr="00396BC1" w:rsidRDefault="00FB7FB7" w:rsidP="00E5722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EF79F5C" w14:textId="77777777" w:rsidR="00FB7FB7" w:rsidRPr="00396BC1" w:rsidRDefault="00FB7FB7" w:rsidP="00E5722C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2CA98B94" w14:textId="77777777" w:rsidR="00FB7FB7" w:rsidRPr="00396BC1" w:rsidRDefault="00FB7FB7" w:rsidP="00E5722C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</w:tbl>
    <w:p w14:paraId="0450CFC8" w14:textId="77777777" w:rsidR="00644011" w:rsidRPr="00396BC1" w:rsidRDefault="00644011" w:rsidP="006172DC">
      <w:pPr>
        <w:pStyle w:val="block"/>
        <w:spacing w:after="0" w:line="240" w:lineRule="auto"/>
        <w:ind w:left="540" w:right="-134"/>
        <w:jc w:val="thaiDistribute"/>
        <w:rPr>
          <w:rFonts w:asciiTheme="majorBidi" w:hAnsiTheme="majorBidi" w:cstheme="majorBidi"/>
          <w:sz w:val="20"/>
        </w:rPr>
      </w:pPr>
    </w:p>
    <w:p w14:paraId="1AD15244" w14:textId="77777777" w:rsidR="00810F71" w:rsidRPr="00396BC1" w:rsidRDefault="00EC7021" w:rsidP="006172DC">
      <w:pPr>
        <w:pStyle w:val="block"/>
        <w:spacing w:after="0" w:line="240" w:lineRule="auto"/>
        <w:ind w:left="540" w:right="-134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6ABC7830" w14:textId="4C980C6D" w:rsidR="00812C77" w:rsidRPr="00396BC1" w:rsidRDefault="00812C77" w:rsidP="006172DC">
      <w:pPr>
        <w:pStyle w:val="block"/>
        <w:spacing w:after="0" w:line="240" w:lineRule="auto"/>
        <w:ind w:left="540" w:right="-134"/>
        <w:jc w:val="thaiDistribute"/>
        <w:rPr>
          <w:rFonts w:asciiTheme="majorBidi" w:hAnsiTheme="majorBidi" w:cstheme="majorBidi"/>
          <w:sz w:val="30"/>
          <w:szCs w:val="30"/>
        </w:rPr>
        <w:sectPr w:rsidR="00812C77" w:rsidRPr="00396BC1" w:rsidSect="00644011">
          <w:headerReference w:type="default" r:id="rId13"/>
          <w:footerReference w:type="default" r:id="rId14"/>
          <w:pgSz w:w="16834" w:h="11909" w:orient="landscape" w:code="9"/>
          <w:pgMar w:top="691" w:right="1152" w:bottom="720" w:left="1152" w:header="720" w:footer="720" w:gutter="0"/>
          <w:cols w:space="720"/>
          <w:docGrid w:linePitch="360"/>
        </w:sectPr>
      </w:pPr>
    </w:p>
    <w:p w14:paraId="7F8BDBC9" w14:textId="68EB6AC9" w:rsidR="00812C77" w:rsidRPr="00396BC1" w:rsidRDefault="00812C77" w:rsidP="00812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96BC1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เมื่อวันที่ </w:t>
      </w:r>
      <w:r w:rsidR="00396BC1" w:rsidRPr="00396BC1">
        <w:rPr>
          <w:rFonts w:ascii="Angsana New" w:hAnsi="Angsana New"/>
          <w:spacing w:val="-2"/>
          <w:sz w:val="30"/>
          <w:szCs w:val="30"/>
        </w:rPr>
        <w:t>20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396BC1" w:rsidRPr="00396BC1">
        <w:rPr>
          <w:rFonts w:ascii="Angsana New" w:hAnsi="Angsana New"/>
          <w:spacing w:val="-2"/>
          <w:sz w:val="30"/>
          <w:szCs w:val="30"/>
        </w:rPr>
        <w:t>2567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ที่ประชุมคณะกรรมการบริษัท 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>บางกอก ดรัก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จำกัด ซึ่งเป็นบริษัทย่อย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>ของบริษัท</w:t>
      </w:r>
      <w:r w:rsidRPr="00396BC1">
        <w:rPr>
          <w:rFonts w:ascii="Angsana New" w:hAnsi="Angsana New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>มีมติให้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จัดตั้งบริษัทย่อยใหม่ชื่อ บริษัท 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>บีเคดี วีว่า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จำกัด 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>เพื่อ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ดำเนินธุรกิจหลักเกี่ยวกับขายส่ง และขายปลีก สำหรับยาแผนปัจจุบัน ผลิตภัณฑ์เสริมอาหาร เวชสำอาง เครื่องสำอาง ยาสามัญประจำบ้าน ผลิตภัณฑ์สมุนไพรขายทั่วไป </w:t>
      </w:r>
      <w:r w:rsidRPr="00396BC1">
        <w:rPr>
          <w:rFonts w:ascii="Angsana New" w:hAnsi="Angsana New"/>
          <w:spacing w:val="-2"/>
          <w:sz w:val="30"/>
          <w:szCs w:val="30"/>
        </w:rPr>
        <w:br/>
      </w:r>
      <w:r w:rsidRPr="00396BC1">
        <w:rPr>
          <w:rFonts w:ascii="Angsana New" w:hAnsi="Angsana New"/>
          <w:spacing w:val="-2"/>
          <w:sz w:val="30"/>
          <w:szCs w:val="30"/>
          <w:cs/>
        </w:rPr>
        <w:t>และเครื่องมือแพทย์ และประกอบธุรกิจตลาดแบบตรงสำหรับผลิตภัณฑ์ข้างต้น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โดยมีทุนจดทะเบียน </w:t>
      </w:r>
      <w:r w:rsidR="00396BC1" w:rsidRPr="00396BC1">
        <w:rPr>
          <w:rFonts w:ascii="Angsana New" w:hAnsi="Angsana New"/>
          <w:spacing w:val="-2"/>
          <w:sz w:val="30"/>
          <w:szCs w:val="30"/>
        </w:rPr>
        <w:t>10</w:t>
      </w:r>
      <w:r w:rsidRPr="00396BC1">
        <w:rPr>
          <w:rFonts w:ascii="Angsana New" w:hAnsi="Angsana New"/>
          <w:spacing w:val="-2"/>
          <w:sz w:val="30"/>
          <w:szCs w:val="30"/>
        </w:rPr>
        <w:t>,</w:t>
      </w:r>
      <w:r w:rsidR="00396BC1" w:rsidRPr="00396BC1">
        <w:rPr>
          <w:rFonts w:ascii="Angsana New" w:hAnsi="Angsana New"/>
          <w:spacing w:val="-2"/>
          <w:sz w:val="30"/>
          <w:szCs w:val="30"/>
        </w:rPr>
        <w:t>000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หุ้น มูลค่าหุ้นละ </w:t>
      </w:r>
      <w:r w:rsidR="00396BC1" w:rsidRPr="00396BC1">
        <w:rPr>
          <w:rFonts w:ascii="Angsana New" w:hAnsi="Angsana New"/>
          <w:spacing w:val="-2"/>
          <w:sz w:val="30"/>
          <w:szCs w:val="30"/>
        </w:rPr>
        <w:t>100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บาท รวมเป็นเงิน </w:t>
      </w:r>
      <w:r w:rsidR="00396BC1" w:rsidRPr="00396BC1">
        <w:rPr>
          <w:rFonts w:ascii="Angsana New" w:hAnsi="Angsana New"/>
          <w:spacing w:val="-2"/>
          <w:sz w:val="30"/>
          <w:szCs w:val="30"/>
        </w:rPr>
        <w:t>1</w:t>
      </w:r>
      <w:r w:rsidRPr="00396BC1">
        <w:rPr>
          <w:rFonts w:ascii="Angsana New" w:hAnsi="Angsana New"/>
          <w:spacing w:val="-2"/>
          <w:sz w:val="30"/>
          <w:szCs w:val="30"/>
        </w:rPr>
        <w:t>,</w:t>
      </w:r>
      <w:r w:rsidR="00396BC1" w:rsidRPr="00396BC1">
        <w:rPr>
          <w:rFonts w:ascii="Angsana New" w:hAnsi="Angsana New"/>
          <w:spacing w:val="-2"/>
          <w:sz w:val="30"/>
          <w:szCs w:val="30"/>
        </w:rPr>
        <w:t>000</w:t>
      </w:r>
      <w:r w:rsidRPr="00396BC1">
        <w:rPr>
          <w:rFonts w:ascii="Angsana New" w:hAnsi="Angsana New"/>
          <w:spacing w:val="-2"/>
          <w:sz w:val="30"/>
          <w:szCs w:val="30"/>
        </w:rPr>
        <w:t>,</w:t>
      </w:r>
      <w:r w:rsidR="00396BC1" w:rsidRPr="00396BC1">
        <w:rPr>
          <w:rFonts w:ascii="Angsana New" w:hAnsi="Angsana New"/>
          <w:spacing w:val="-2"/>
          <w:sz w:val="30"/>
          <w:szCs w:val="30"/>
        </w:rPr>
        <w:t>000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ทั้งนี้ บริษัท 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>บางกอก ดรัก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จำกัด ถือหุ้นร้อยละ </w:t>
      </w:r>
      <w:r w:rsidR="00396BC1" w:rsidRPr="00396BC1">
        <w:rPr>
          <w:rFonts w:ascii="Angsana New" w:hAnsi="Angsana New"/>
          <w:spacing w:val="-2"/>
          <w:sz w:val="30"/>
          <w:szCs w:val="30"/>
        </w:rPr>
        <w:t>99</w:t>
      </w:r>
      <w:r w:rsidRPr="00396BC1">
        <w:rPr>
          <w:rFonts w:ascii="Angsana New" w:hAnsi="Angsana New"/>
          <w:spacing w:val="-2"/>
          <w:sz w:val="30"/>
          <w:szCs w:val="30"/>
        </w:rPr>
        <w:t>.</w:t>
      </w:r>
      <w:r w:rsidR="00396BC1" w:rsidRPr="00396BC1">
        <w:rPr>
          <w:rFonts w:ascii="Angsana New" w:hAnsi="Angsana New"/>
          <w:spacing w:val="-2"/>
          <w:sz w:val="30"/>
          <w:szCs w:val="30"/>
        </w:rPr>
        <w:t>98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บริษัทย่อยดังกล่าวจดทะเบียนจัดตั้งบริษัท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>กับกระทรวงพาณิชย์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แล้วเมื่อวันที่ </w:t>
      </w:r>
      <w:r w:rsidR="00396BC1" w:rsidRPr="00396BC1">
        <w:rPr>
          <w:rFonts w:ascii="Angsana New" w:hAnsi="Angsana New"/>
          <w:spacing w:val="-2"/>
          <w:sz w:val="30"/>
          <w:szCs w:val="30"/>
        </w:rPr>
        <w:t>21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96BC1" w:rsidRPr="00396BC1">
        <w:rPr>
          <w:rFonts w:ascii="Angsana New" w:hAnsi="Angsana New"/>
          <w:spacing w:val="-2"/>
          <w:sz w:val="30"/>
          <w:szCs w:val="30"/>
        </w:rPr>
        <w:t>2567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และชำระค่าหุ้นตามสัดส่วนการลงทุน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>ดังกล่าวแล้วใน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396BC1" w:rsidRPr="00396BC1">
        <w:rPr>
          <w:rFonts w:ascii="Angsana New" w:hAnsi="Angsana New"/>
          <w:spacing w:val="-2"/>
          <w:sz w:val="30"/>
          <w:szCs w:val="30"/>
        </w:rPr>
        <w:t>15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>กรกฎาคม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96BC1" w:rsidRPr="00396BC1">
        <w:rPr>
          <w:rFonts w:ascii="Angsana New" w:hAnsi="Angsana New"/>
          <w:spacing w:val="-2"/>
          <w:sz w:val="30"/>
          <w:szCs w:val="30"/>
        </w:rPr>
        <w:t>2567</w:t>
      </w:r>
    </w:p>
    <w:p w14:paraId="63F8A01A" w14:textId="77777777" w:rsidR="00812C77" w:rsidRPr="00396BC1" w:rsidRDefault="00812C77" w:rsidP="00812C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BC54B" w14:textId="5D3C16E3" w:rsidR="006437F7" w:rsidRPr="00396BC1" w:rsidRDefault="006437F7" w:rsidP="006437F7">
      <w:pPr>
        <w:pStyle w:val="Heading2"/>
        <w:tabs>
          <w:tab w:val="clear" w:pos="340"/>
        </w:tabs>
        <w:ind w:left="540" w:hanging="540"/>
      </w:pPr>
      <w:r w:rsidRPr="00396BC1">
        <w:rPr>
          <w:cs/>
        </w:rPr>
        <w:t>เงินฝากสถาบันการเงินที่มีข้อจำกัดในการใช้</w:t>
      </w:r>
    </w:p>
    <w:p w14:paraId="6AACB1C0" w14:textId="77777777" w:rsidR="006437F7" w:rsidRPr="00396BC1" w:rsidRDefault="006437F7" w:rsidP="007848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BF4FA" w14:textId="1F7E326A" w:rsidR="00AD56B8" w:rsidRPr="00396BC1" w:rsidRDefault="006437F7" w:rsidP="006437F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396BC1" w:rsidRPr="00396BC1">
        <w:rPr>
          <w:rFonts w:asciiTheme="majorBidi" w:hAnsiTheme="majorBidi"/>
          <w:spacing w:val="2"/>
          <w:sz w:val="30"/>
          <w:szCs w:val="30"/>
        </w:rPr>
        <w:t>31</w:t>
      </w:r>
      <w:r w:rsidRPr="00396BC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396BC1" w:rsidRPr="00396BC1">
        <w:rPr>
          <w:rFonts w:asciiTheme="majorBidi" w:hAnsiTheme="majorBidi"/>
          <w:spacing w:val="2"/>
          <w:sz w:val="30"/>
          <w:szCs w:val="30"/>
        </w:rPr>
        <w:t>2567</w:t>
      </w:r>
      <w:r w:rsidRPr="00396BC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9A3A1B" w:rsidRPr="00396BC1">
        <w:rPr>
          <w:rFonts w:asciiTheme="majorBidi" w:hAnsiTheme="majorBidi" w:cstheme="majorBidi"/>
          <w:spacing w:val="2"/>
          <w:sz w:val="30"/>
          <w:szCs w:val="30"/>
          <w:cs/>
        </w:rPr>
        <w:t>เงินฝาก</w:t>
      </w:r>
      <w:r w:rsidRPr="00396BC1">
        <w:rPr>
          <w:rFonts w:asciiTheme="majorBidi" w:hAnsiTheme="majorBidi" w:cstheme="majorBidi"/>
          <w:spacing w:val="2"/>
          <w:sz w:val="30"/>
          <w:szCs w:val="30"/>
          <w:cs/>
        </w:rPr>
        <w:t>สถาบันการเงิน</w:t>
      </w:r>
      <w:r w:rsidR="009A3A1B" w:rsidRPr="00396BC1">
        <w:rPr>
          <w:rFonts w:asciiTheme="majorBidi" w:hAnsiTheme="majorBidi" w:cstheme="majorBidi"/>
          <w:spacing w:val="2"/>
          <w:sz w:val="30"/>
          <w:szCs w:val="30"/>
          <w:cs/>
        </w:rPr>
        <w:t>ที่มีข้อจำกัดในการใช้</w:t>
      </w:r>
      <w:r w:rsidR="007425C8" w:rsidRPr="00396BC1">
        <w:rPr>
          <w:rFonts w:asciiTheme="majorBidi" w:hAnsiTheme="majorBidi" w:cstheme="majorBidi"/>
          <w:spacing w:val="2"/>
          <w:sz w:val="30"/>
          <w:szCs w:val="30"/>
          <w:cs/>
        </w:rPr>
        <w:t>ของกลุ่มบริษัท</w:t>
      </w:r>
      <w:r w:rsidRPr="00396BC1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125BD" w:rsidRPr="00396BC1">
        <w:rPr>
          <w:rFonts w:asciiTheme="majorBidi" w:hAnsiTheme="majorBidi" w:cstheme="majorBidi"/>
          <w:spacing w:val="2"/>
          <w:sz w:val="30"/>
          <w:szCs w:val="30"/>
          <w:cs/>
        </w:rPr>
        <w:t>จำนวน</w:t>
      </w:r>
      <w:r w:rsidR="00D917BF" w:rsidRPr="00396BC1">
        <w:rPr>
          <w:rFonts w:asciiTheme="majorBidi" w:hAnsiTheme="majorBidi" w:cstheme="majorBidi"/>
          <w:spacing w:val="2"/>
          <w:sz w:val="30"/>
          <w:szCs w:val="30"/>
          <w:cs/>
        </w:rPr>
        <w:t>เงิน</w:t>
      </w:r>
      <w:r w:rsidR="00B92B71" w:rsidRPr="00396BC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396BC1" w:rsidRPr="00396BC1">
        <w:rPr>
          <w:rFonts w:asciiTheme="majorBidi" w:hAnsiTheme="majorBidi"/>
          <w:color w:val="000000" w:themeColor="text1"/>
          <w:spacing w:val="2"/>
          <w:sz w:val="30"/>
          <w:szCs w:val="30"/>
        </w:rPr>
        <w:t>20</w:t>
      </w:r>
      <w:r w:rsidR="00DE4CDE" w:rsidRPr="00396BC1">
        <w:rPr>
          <w:rFonts w:asciiTheme="majorBidi" w:hAnsiTheme="majorBidi"/>
          <w:color w:val="000000" w:themeColor="text1"/>
          <w:spacing w:val="2"/>
          <w:sz w:val="30"/>
          <w:szCs w:val="30"/>
        </w:rPr>
        <w:t>.</w:t>
      </w:r>
      <w:r w:rsidR="00396BC1" w:rsidRPr="00396BC1">
        <w:rPr>
          <w:rFonts w:asciiTheme="majorBidi" w:hAnsiTheme="majorBidi"/>
          <w:color w:val="000000" w:themeColor="text1"/>
          <w:spacing w:val="2"/>
          <w:sz w:val="30"/>
          <w:szCs w:val="30"/>
        </w:rPr>
        <w:t>9</w:t>
      </w:r>
      <w:r w:rsidR="00DE4CDE" w:rsidRPr="00396BC1">
        <w:rPr>
          <w:rFonts w:asciiTheme="majorBidi" w:hAnsiTheme="majorBidi"/>
          <w:color w:val="000000" w:themeColor="text1"/>
          <w:spacing w:val="2"/>
          <w:sz w:val="30"/>
          <w:szCs w:val="30"/>
        </w:rPr>
        <w:t xml:space="preserve"> </w:t>
      </w:r>
      <w:r w:rsidR="00303449" w:rsidRPr="00396BC1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="00241F97" w:rsidRPr="00396BC1">
        <w:rPr>
          <w:rFonts w:asciiTheme="majorBidi" w:hAnsiTheme="majorBidi" w:cstheme="majorBidi"/>
          <w:spacing w:val="6"/>
          <w:sz w:val="30"/>
          <w:szCs w:val="30"/>
        </w:rPr>
        <w:br/>
      </w:r>
      <w:r w:rsidR="00D92EBB" w:rsidRPr="00396BC1">
        <w:rPr>
          <w:rFonts w:asciiTheme="majorBidi" w:hAnsiTheme="majorBidi" w:cstheme="majorBidi"/>
          <w:i/>
          <w:iCs/>
          <w:spacing w:val="6"/>
          <w:sz w:val="30"/>
          <w:szCs w:val="30"/>
        </w:rPr>
        <w:t>(</w:t>
      </w:r>
      <w:r w:rsidR="00396BC1" w:rsidRPr="00396BC1">
        <w:rPr>
          <w:rFonts w:asciiTheme="majorBidi" w:hAnsiTheme="majorBidi"/>
          <w:i/>
          <w:spacing w:val="6"/>
          <w:sz w:val="30"/>
          <w:szCs w:val="30"/>
        </w:rPr>
        <w:t>2566</w:t>
      </w:r>
      <w:r w:rsidR="00D92EBB" w:rsidRPr="00396BC1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: </w:t>
      </w:r>
      <w:r w:rsidR="00396BC1" w:rsidRPr="00396BC1">
        <w:rPr>
          <w:rFonts w:asciiTheme="majorBidi" w:hAnsiTheme="majorBidi"/>
          <w:i/>
          <w:spacing w:val="6"/>
          <w:sz w:val="30"/>
          <w:szCs w:val="30"/>
        </w:rPr>
        <w:t>32</w:t>
      </w:r>
      <w:r w:rsidR="00B92022" w:rsidRPr="00396BC1">
        <w:rPr>
          <w:rFonts w:asciiTheme="majorBidi" w:hAnsiTheme="majorBidi"/>
          <w:i/>
          <w:spacing w:val="6"/>
          <w:sz w:val="30"/>
          <w:szCs w:val="30"/>
        </w:rPr>
        <w:t>.</w:t>
      </w:r>
      <w:r w:rsidR="00396BC1" w:rsidRPr="00396BC1">
        <w:rPr>
          <w:rFonts w:asciiTheme="majorBidi" w:hAnsiTheme="majorBidi"/>
          <w:i/>
          <w:spacing w:val="6"/>
          <w:sz w:val="30"/>
          <w:szCs w:val="30"/>
        </w:rPr>
        <w:t>3</w:t>
      </w:r>
      <w:r w:rsidR="00D92EBB" w:rsidRPr="00396BC1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 </w:t>
      </w:r>
      <w:r w:rsidR="00D92EBB" w:rsidRPr="00396BC1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ล้านบาท</w:t>
      </w:r>
      <w:r w:rsidR="00D92EBB" w:rsidRPr="00396BC1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) </w:t>
      </w:r>
      <w:r w:rsidR="004C3D06" w:rsidRPr="00396BC1">
        <w:rPr>
          <w:rFonts w:asciiTheme="majorBidi" w:hAnsiTheme="majorBidi" w:cstheme="majorBidi"/>
          <w:spacing w:val="6"/>
          <w:sz w:val="30"/>
          <w:szCs w:val="30"/>
          <w:cs/>
        </w:rPr>
        <w:t>ถูกใช้เป็นหลัก</w:t>
      </w:r>
      <w:r w:rsidR="00614A29" w:rsidRPr="00396BC1">
        <w:rPr>
          <w:rFonts w:asciiTheme="majorBidi" w:hAnsiTheme="majorBidi" w:cstheme="majorBidi"/>
          <w:spacing w:val="6"/>
          <w:sz w:val="30"/>
          <w:szCs w:val="30"/>
          <w:cs/>
        </w:rPr>
        <w:t>ประกันวงเงินเบิกเกินบัญชีและวงเงินกู้ที่ได้รับจากสถาบันการเงินหลายแห่ง และของบริษัทจำนวนเงิน</w:t>
      </w:r>
      <w:r w:rsidR="00DE4CDE" w:rsidRPr="00396BC1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396BC1" w:rsidRPr="00396BC1">
        <w:rPr>
          <w:rFonts w:asciiTheme="majorBidi" w:hAnsiTheme="majorBidi" w:cstheme="majorBidi"/>
          <w:spacing w:val="6"/>
          <w:sz w:val="30"/>
          <w:szCs w:val="30"/>
        </w:rPr>
        <w:t>20</w:t>
      </w:r>
      <w:r w:rsidR="00DE4CDE" w:rsidRPr="00396BC1">
        <w:rPr>
          <w:rFonts w:asciiTheme="majorBidi" w:hAnsiTheme="majorBidi" w:cstheme="majorBidi"/>
          <w:spacing w:val="6"/>
          <w:sz w:val="30"/>
          <w:szCs w:val="30"/>
        </w:rPr>
        <w:t>.</w:t>
      </w:r>
      <w:r w:rsidR="00396BC1" w:rsidRPr="00396BC1">
        <w:rPr>
          <w:rFonts w:asciiTheme="majorBidi" w:hAnsiTheme="majorBidi" w:cstheme="majorBidi"/>
          <w:spacing w:val="6"/>
          <w:sz w:val="30"/>
          <w:szCs w:val="30"/>
        </w:rPr>
        <w:t>1</w:t>
      </w:r>
      <w:r w:rsidR="00DE4CDE" w:rsidRPr="00396BC1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F5238B" w:rsidRPr="00396BC1">
        <w:rPr>
          <w:rFonts w:asciiTheme="majorBidi" w:hAnsiTheme="majorBidi" w:cstheme="majorBidi"/>
          <w:spacing w:val="6"/>
          <w:sz w:val="30"/>
          <w:szCs w:val="30"/>
          <w:cs/>
        </w:rPr>
        <w:t>ล้าน</w:t>
      </w:r>
      <w:r w:rsidR="003125BD" w:rsidRPr="00396BC1">
        <w:rPr>
          <w:rFonts w:asciiTheme="majorBidi" w:hAnsiTheme="majorBidi" w:cstheme="majorBidi"/>
          <w:spacing w:val="6"/>
          <w:sz w:val="30"/>
          <w:szCs w:val="30"/>
          <w:cs/>
        </w:rPr>
        <w:t xml:space="preserve">บาท </w:t>
      </w:r>
      <w:r w:rsidR="003125BD" w:rsidRPr="00396BC1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(</w:t>
      </w:r>
      <w:r w:rsidR="00396BC1" w:rsidRPr="00396BC1">
        <w:rPr>
          <w:rFonts w:asciiTheme="majorBidi" w:hAnsiTheme="majorBidi"/>
          <w:i/>
          <w:spacing w:val="6"/>
          <w:sz w:val="30"/>
          <w:szCs w:val="30"/>
        </w:rPr>
        <w:t>2566</w:t>
      </w:r>
      <w:r w:rsidR="003125BD" w:rsidRPr="00396BC1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: </w:t>
      </w:r>
      <w:r w:rsidR="00396BC1" w:rsidRPr="00396BC1">
        <w:rPr>
          <w:rFonts w:asciiTheme="majorBidi" w:hAnsiTheme="majorBidi"/>
          <w:i/>
          <w:spacing w:val="6"/>
          <w:sz w:val="30"/>
          <w:szCs w:val="30"/>
        </w:rPr>
        <w:t>20</w:t>
      </w:r>
      <w:r w:rsidR="00E46349" w:rsidRPr="00396BC1">
        <w:rPr>
          <w:rFonts w:asciiTheme="majorBidi" w:hAnsiTheme="majorBidi" w:cstheme="majorBidi"/>
          <w:i/>
          <w:iCs/>
          <w:spacing w:val="6"/>
          <w:sz w:val="30"/>
          <w:szCs w:val="30"/>
        </w:rPr>
        <w:t>.</w:t>
      </w:r>
      <w:r w:rsidR="00396BC1" w:rsidRPr="00396BC1">
        <w:rPr>
          <w:rFonts w:asciiTheme="majorBidi" w:hAnsiTheme="majorBidi"/>
          <w:i/>
          <w:spacing w:val="6"/>
          <w:sz w:val="30"/>
          <w:szCs w:val="30"/>
        </w:rPr>
        <w:t>8</w:t>
      </w:r>
      <w:r w:rsidR="003125BD" w:rsidRPr="00396BC1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3125BD" w:rsidRPr="00396BC1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ล้านบาท)</w:t>
      </w:r>
      <w:r w:rsidR="00E46349" w:rsidRPr="00396BC1">
        <w:rPr>
          <w:rFonts w:asciiTheme="majorBidi" w:hAnsiTheme="majorBidi" w:cstheme="majorBidi"/>
          <w:spacing w:val="6"/>
          <w:sz w:val="30"/>
          <w:szCs w:val="30"/>
          <w:cs/>
        </w:rPr>
        <w:t xml:space="preserve"> ถูกใช้</w:t>
      </w:r>
      <w:r w:rsidR="00371E1C" w:rsidRPr="00396BC1">
        <w:rPr>
          <w:rFonts w:asciiTheme="majorBidi" w:hAnsiTheme="majorBidi" w:cstheme="majorBidi"/>
          <w:spacing w:val="6"/>
          <w:sz w:val="30"/>
          <w:szCs w:val="30"/>
          <w:cs/>
        </w:rPr>
        <w:t>เป็น</w:t>
      </w:r>
      <w:r w:rsidR="009A3A1B" w:rsidRPr="00396BC1">
        <w:rPr>
          <w:rFonts w:asciiTheme="majorBidi" w:hAnsiTheme="majorBidi" w:cstheme="majorBidi"/>
          <w:spacing w:val="4"/>
          <w:sz w:val="30"/>
          <w:szCs w:val="30"/>
          <w:cs/>
        </w:rPr>
        <w:t>หลักประกันวงเงินเบิกเกินบัญชี</w:t>
      </w:r>
      <w:r w:rsidR="00371E1C" w:rsidRPr="00396BC1">
        <w:rPr>
          <w:rFonts w:asciiTheme="majorBidi" w:hAnsiTheme="majorBidi" w:cstheme="majorBidi"/>
          <w:spacing w:val="4"/>
          <w:sz w:val="30"/>
          <w:szCs w:val="30"/>
          <w:cs/>
        </w:rPr>
        <w:t>ที่ได้รับจากสถาบันการเงิน</w:t>
      </w:r>
      <w:r w:rsidR="009A3A1B" w:rsidRPr="00396BC1">
        <w:rPr>
          <w:rFonts w:asciiTheme="majorBidi" w:hAnsiTheme="majorBidi" w:cstheme="majorBidi"/>
          <w:spacing w:val="4"/>
          <w:sz w:val="30"/>
          <w:szCs w:val="30"/>
          <w:cs/>
        </w:rPr>
        <w:t>แห่งหนึ่ง</w:t>
      </w:r>
      <w:r w:rsidR="009A3A1B" w:rsidRPr="00396BC1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AD56B8" w:rsidRPr="00396BC1">
        <w:rPr>
          <w:rFonts w:asciiTheme="majorBidi" w:hAnsiTheme="majorBidi" w:cstheme="majorBidi"/>
          <w:i/>
          <w:iCs/>
          <w:sz w:val="30"/>
          <w:szCs w:val="30"/>
          <w:cs/>
        </w:rPr>
        <w:t>(ดูหมายเหตุข้อ</w:t>
      </w:r>
      <w:r w:rsidR="00AD56B8"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96BC1" w:rsidRPr="00396BC1">
        <w:rPr>
          <w:rFonts w:asciiTheme="majorBidi" w:hAnsiTheme="majorBidi"/>
          <w:i/>
          <w:sz w:val="30"/>
          <w:szCs w:val="30"/>
        </w:rPr>
        <w:t>14</w:t>
      </w:r>
      <w:r w:rsidR="00AD56B8" w:rsidRPr="00396BC1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AD56B8" w:rsidRPr="00396BC1">
        <w:rPr>
          <w:rFonts w:asciiTheme="majorBidi" w:hAnsiTheme="majorBidi" w:cstheme="majorBidi"/>
          <w:sz w:val="30"/>
          <w:szCs w:val="30"/>
          <w:cs/>
        </w:rPr>
        <w:t xml:space="preserve">                  </w:t>
      </w:r>
    </w:p>
    <w:p w14:paraId="7762200A" w14:textId="77777777" w:rsidR="000A0ADC" w:rsidRPr="00396BC1" w:rsidRDefault="000A0ADC" w:rsidP="006437F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741E57" w14:textId="77777777" w:rsidR="006437F7" w:rsidRPr="00396BC1" w:rsidRDefault="006437F7" w:rsidP="005F59E9">
      <w:pPr>
        <w:rPr>
          <w:rFonts w:asciiTheme="majorBidi" w:hAnsiTheme="majorBidi" w:cstheme="majorBidi"/>
        </w:rPr>
      </w:pPr>
    </w:p>
    <w:p w14:paraId="23BCA914" w14:textId="77777777" w:rsidR="006437F7" w:rsidRPr="00396BC1" w:rsidRDefault="006437F7" w:rsidP="005F59E9">
      <w:pPr>
        <w:rPr>
          <w:rFonts w:asciiTheme="majorBidi" w:hAnsiTheme="majorBidi" w:cstheme="majorBidi"/>
          <w:cs/>
        </w:rPr>
        <w:sectPr w:rsidR="006437F7" w:rsidRPr="00396BC1" w:rsidSect="006A37E0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7AF23F5" w14:textId="77777777" w:rsidR="00076874" w:rsidRPr="00396BC1" w:rsidRDefault="007251E0" w:rsidP="008B7CE1">
      <w:pPr>
        <w:pStyle w:val="Heading2"/>
        <w:tabs>
          <w:tab w:val="clear" w:pos="340"/>
          <w:tab w:val="clear" w:pos="540"/>
          <w:tab w:val="left" w:pos="1080"/>
        </w:tabs>
        <w:ind w:left="540" w:hanging="540"/>
      </w:pPr>
      <w:r w:rsidRPr="00396BC1">
        <w:rPr>
          <w:cs/>
        </w:rPr>
        <w:lastRenderedPageBreak/>
        <w:t>ที่ดิน</w:t>
      </w:r>
      <w:r w:rsidR="005C060A" w:rsidRPr="00396BC1">
        <w:t xml:space="preserve"> </w:t>
      </w:r>
      <w:r w:rsidRPr="00396BC1">
        <w:rPr>
          <w:cs/>
        </w:rPr>
        <w:t>อาคารและอุปกรณ์</w:t>
      </w:r>
    </w:p>
    <w:p w14:paraId="3503309E" w14:textId="77777777" w:rsidR="00076874" w:rsidRPr="00396BC1" w:rsidRDefault="00076874">
      <w:pPr>
        <w:rPr>
          <w:rFonts w:asciiTheme="majorBidi" w:hAnsiTheme="majorBidi" w:cstheme="majorBidi"/>
          <w:sz w:val="24"/>
          <w:szCs w:val="24"/>
        </w:rPr>
      </w:pPr>
    </w:p>
    <w:tbl>
      <w:tblPr>
        <w:tblW w:w="146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1260"/>
        <w:gridCol w:w="252"/>
        <w:gridCol w:w="1278"/>
        <w:gridCol w:w="251"/>
        <w:gridCol w:w="1279"/>
        <w:gridCol w:w="270"/>
        <w:gridCol w:w="1260"/>
        <w:gridCol w:w="251"/>
        <w:gridCol w:w="1279"/>
        <w:gridCol w:w="251"/>
        <w:gridCol w:w="1279"/>
        <w:gridCol w:w="251"/>
        <w:gridCol w:w="1279"/>
        <w:gridCol w:w="270"/>
        <w:gridCol w:w="1260"/>
      </w:tblGrid>
      <w:tr w:rsidR="00DB5856" w:rsidRPr="00396BC1" w14:paraId="47FD43F6" w14:textId="77777777" w:rsidTr="008B7CE1">
        <w:trPr>
          <w:tblHeader/>
        </w:trPr>
        <w:tc>
          <w:tcPr>
            <w:tcW w:w="2700" w:type="dxa"/>
          </w:tcPr>
          <w:p w14:paraId="566CE33B" w14:textId="77777777" w:rsidR="00DB5856" w:rsidRPr="00396BC1" w:rsidRDefault="00DB5856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70" w:type="dxa"/>
            <w:gridSpan w:val="15"/>
          </w:tcPr>
          <w:p w14:paraId="2A56335D" w14:textId="0B6D3D55" w:rsidR="00DB5856" w:rsidRPr="00396BC1" w:rsidRDefault="00DB5856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04F58" w:rsidRPr="00396BC1" w14:paraId="59F30544" w14:textId="77777777" w:rsidTr="008B7CE1">
        <w:trPr>
          <w:tblHeader/>
        </w:trPr>
        <w:tc>
          <w:tcPr>
            <w:tcW w:w="2700" w:type="dxa"/>
          </w:tcPr>
          <w:p w14:paraId="5A2511A7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2312FA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B9BDC75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56553F6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B52EE18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784CD83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CCD64F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946659F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CB56532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5F8003D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51" w:type="dxa"/>
          </w:tcPr>
          <w:p w14:paraId="562DEC2A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AC9F674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10088E5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C90A158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38A7308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6BA703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921" w:rsidRPr="00396BC1" w14:paraId="02407988" w14:textId="77777777" w:rsidTr="008B7CE1">
        <w:trPr>
          <w:tblHeader/>
        </w:trPr>
        <w:tc>
          <w:tcPr>
            <w:tcW w:w="2700" w:type="dxa"/>
          </w:tcPr>
          <w:p w14:paraId="5B1DE01D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2B8D48" w14:textId="3448AAEF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35D7C758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20739AF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51" w:type="dxa"/>
          </w:tcPr>
          <w:p w14:paraId="5A3CC9B0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91239FB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270" w:type="dxa"/>
          </w:tcPr>
          <w:p w14:paraId="7B47323D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55F491D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6384E095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BA8A87D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51" w:type="dxa"/>
          </w:tcPr>
          <w:p w14:paraId="1054C6FD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F6289E4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250A93A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B78CECB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</w:tcPr>
          <w:p w14:paraId="34A2087B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2C1C24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921" w:rsidRPr="00396BC1" w14:paraId="3218138B" w14:textId="77777777" w:rsidTr="008B7CE1">
        <w:trPr>
          <w:tblHeader/>
        </w:trPr>
        <w:tc>
          <w:tcPr>
            <w:tcW w:w="2700" w:type="dxa"/>
          </w:tcPr>
          <w:p w14:paraId="7E8311D2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4FA712" w14:textId="3652A579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BC918CE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CC98AAD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51" w:type="dxa"/>
          </w:tcPr>
          <w:p w14:paraId="6AD9E1A4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3B245C4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14:paraId="292B4D57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D42D3F9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</w:p>
        </w:tc>
        <w:tc>
          <w:tcPr>
            <w:tcW w:w="251" w:type="dxa"/>
          </w:tcPr>
          <w:p w14:paraId="07CB01B4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20D0ED1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51" w:type="dxa"/>
          </w:tcPr>
          <w:p w14:paraId="19FE12CA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43237EF6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3CA8A52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4C29354B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63EE5F5A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ACCE91E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92EBB" w:rsidRPr="00396BC1" w14:paraId="37F5FC39" w14:textId="77777777" w:rsidTr="008B7CE1">
        <w:trPr>
          <w:tblHeader/>
        </w:trPr>
        <w:tc>
          <w:tcPr>
            <w:tcW w:w="2700" w:type="dxa"/>
          </w:tcPr>
          <w:p w14:paraId="60B287B2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0CAD74" w14:textId="30119FD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52" w:type="dxa"/>
          </w:tcPr>
          <w:p w14:paraId="4D67034C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3F65161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51" w:type="dxa"/>
          </w:tcPr>
          <w:p w14:paraId="1B9CB6C1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61BCCA6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น้ำบาดาล</w:t>
            </w:r>
          </w:p>
        </w:tc>
        <w:tc>
          <w:tcPr>
            <w:tcW w:w="270" w:type="dxa"/>
          </w:tcPr>
          <w:p w14:paraId="5386E188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8870774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51" w:type="dxa"/>
          </w:tcPr>
          <w:p w14:paraId="6F35E04E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00EAF139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51" w:type="dxa"/>
          </w:tcPr>
          <w:p w14:paraId="5034C5F0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139A64CE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51" w:type="dxa"/>
          </w:tcPr>
          <w:p w14:paraId="2519DEE5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6C88C989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6A87E82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90A373E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92EBB" w:rsidRPr="00396BC1" w14:paraId="61549151" w14:textId="77777777" w:rsidTr="008B7CE1">
        <w:trPr>
          <w:tblHeader/>
        </w:trPr>
        <w:tc>
          <w:tcPr>
            <w:tcW w:w="2700" w:type="dxa"/>
          </w:tcPr>
          <w:p w14:paraId="72D9E11C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70" w:type="dxa"/>
            <w:gridSpan w:val="15"/>
          </w:tcPr>
          <w:p w14:paraId="2B9DD72D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396BC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D92EBB" w:rsidRPr="00396BC1" w14:paraId="6BA4325C" w14:textId="77777777" w:rsidTr="008B7CE1">
        <w:trPr>
          <w:trHeight w:val="80"/>
        </w:trPr>
        <w:tc>
          <w:tcPr>
            <w:tcW w:w="2700" w:type="dxa"/>
          </w:tcPr>
          <w:p w14:paraId="0457C492" w14:textId="1E4469FC" w:rsidR="00D92EBB" w:rsidRPr="00396BC1" w:rsidRDefault="006172DC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ราคาทุน / ราคาประเมินใหม่</w:t>
            </w:r>
          </w:p>
        </w:tc>
        <w:tc>
          <w:tcPr>
            <w:tcW w:w="1260" w:type="dxa"/>
          </w:tcPr>
          <w:p w14:paraId="361CB6FC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06A49FE4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7496A619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26EF6BB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5FC4246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9871ED8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B70CC7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C71ECA1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98FE17D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FCA3BC5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6C63D9B8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DA449ED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2B4DA19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F1FB21E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011C36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5722C" w:rsidRPr="00396BC1" w14:paraId="22F5912E" w14:textId="77777777" w:rsidTr="00CA0971">
        <w:tc>
          <w:tcPr>
            <w:tcW w:w="2700" w:type="dxa"/>
          </w:tcPr>
          <w:p w14:paraId="152CDF19" w14:textId="0AA00A5D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sz w:val="24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396BC1" w:rsidRPr="00396BC1">
              <w:rPr>
                <w:rFonts w:asciiTheme="majorBidi" w:hAnsiTheme="majorBidi"/>
                <w:sz w:val="24"/>
                <w:szCs w:val="30"/>
              </w:rPr>
              <w:t>2566</w:t>
            </w:r>
          </w:p>
        </w:tc>
        <w:tc>
          <w:tcPr>
            <w:tcW w:w="1260" w:type="dxa"/>
          </w:tcPr>
          <w:p w14:paraId="7577764E" w14:textId="3FE7D109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24"/>
                <w:lang w:bidi="ar-SA"/>
              </w:rPr>
            </w:pPr>
            <w:r w:rsidRPr="00396BC1">
              <w:rPr>
                <w:rFonts w:asciiTheme="majorBidi" w:hAnsiTheme="majorBidi"/>
                <w:sz w:val="24"/>
                <w:szCs w:val="24"/>
                <w:lang w:bidi="ar-SA"/>
              </w:rPr>
              <w:t>65</w:t>
            </w:r>
            <w:r w:rsidR="00E5722C" w:rsidRPr="00396BC1">
              <w:rPr>
                <w:rFonts w:asciiTheme="majorBidi" w:hAnsiTheme="majorBidi"/>
                <w:sz w:val="24"/>
                <w:szCs w:val="24"/>
                <w:lang w:bidi="ar-SA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  <w:lang w:bidi="ar-SA"/>
              </w:rPr>
              <w:t>597</w:t>
            </w:r>
          </w:p>
        </w:tc>
        <w:tc>
          <w:tcPr>
            <w:tcW w:w="252" w:type="dxa"/>
          </w:tcPr>
          <w:p w14:paraId="03027F55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1DB9010" w14:textId="33A5796F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171</w:t>
            </w:r>
            <w:r w:rsidR="00E5722C" w:rsidRPr="00396BC1">
              <w:rPr>
                <w:rFonts w:asciiTheme="majorBidi" w:hAnsi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551</w:t>
            </w:r>
          </w:p>
        </w:tc>
        <w:tc>
          <w:tcPr>
            <w:tcW w:w="251" w:type="dxa"/>
          </w:tcPr>
          <w:p w14:paraId="2F32616D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AD05223" w14:textId="05566FD0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158</w:t>
            </w:r>
            <w:r w:rsidR="00E5722C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062</w:t>
            </w:r>
          </w:p>
        </w:tc>
        <w:tc>
          <w:tcPr>
            <w:tcW w:w="270" w:type="dxa"/>
          </w:tcPr>
          <w:p w14:paraId="64EBE3C0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8D3130" w14:textId="51A8BB9E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353</w:t>
            </w:r>
            <w:r w:rsidR="00E5722C" w:rsidRPr="00396BC1">
              <w:rPr>
                <w:rFonts w:asciiTheme="majorBidi" w:hAnsi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816</w:t>
            </w:r>
          </w:p>
        </w:tc>
        <w:tc>
          <w:tcPr>
            <w:tcW w:w="251" w:type="dxa"/>
          </w:tcPr>
          <w:p w14:paraId="6BA4E29D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F969B9F" w14:textId="4A191AFE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53</w:t>
            </w:r>
            <w:r w:rsidR="00E5722C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129</w:t>
            </w:r>
          </w:p>
        </w:tc>
        <w:tc>
          <w:tcPr>
            <w:tcW w:w="251" w:type="dxa"/>
          </w:tcPr>
          <w:p w14:paraId="3FDCDC88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70528F9" w14:textId="42490A9D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32</w:t>
            </w:r>
            <w:r w:rsidR="00E5722C" w:rsidRPr="00396BC1">
              <w:rPr>
                <w:rFonts w:asciiTheme="majorBidi" w:hAnsi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156</w:t>
            </w:r>
          </w:p>
        </w:tc>
        <w:tc>
          <w:tcPr>
            <w:tcW w:w="251" w:type="dxa"/>
          </w:tcPr>
          <w:p w14:paraId="3C018A96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22E63D3" w14:textId="4BEA16D7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263</w:t>
            </w:r>
          </w:p>
        </w:tc>
        <w:tc>
          <w:tcPr>
            <w:tcW w:w="270" w:type="dxa"/>
          </w:tcPr>
          <w:p w14:paraId="68B86C7E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270B9F" w14:textId="1BC8C77A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834</w:t>
            </w:r>
            <w:r w:rsidR="00E5722C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574</w:t>
            </w:r>
          </w:p>
        </w:tc>
      </w:tr>
      <w:tr w:rsidR="00E5722C" w:rsidRPr="00396BC1" w14:paraId="6214CB22" w14:textId="77777777" w:rsidTr="008B7CE1">
        <w:tc>
          <w:tcPr>
            <w:tcW w:w="2700" w:type="dxa"/>
          </w:tcPr>
          <w:p w14:paraId="380D8CBC" w14:textId="2E49B143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ADCDEE9" w14:textId="012853B6" w:rsidR="00E5722C" w:rsidRPr="00396BC1" w:rsidRDefault="00396BC1" w:rsidP="00E5722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96BC1">
              <w:rPr>
                <w:rFonts w:asciiTheme="majorBidi" w:hAnsiTheme="majorBidi"/>
                <w:sz w:val="24"/>
                <w:szCs w:val="24"/>
                <w:lang w:val="en-US"/>
              </w:rPr>
              <w:t>13</w:t>
            </w:r>
            <w:r w:rsidR="00E5722C" w:rsidRPr="00396BC1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  <w:lang w:val="en-US"/>
              </w:rPr>
              <w:t>346</w:t>
            </w:r>
          </w:p>
        </w:tc>
        <w:tc>
          <w:tcPr>
            <w:tcW w:w="252" w:type="dxa"/>
          </w:tcPr>
          <w:p w14:paraId="06608FF4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17F2822" w14:textId="2872A7DB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5</w:t>
            </w:r>
            <w:r w:rsidR="00E5722C" w:rsidRPr="00396BC1">
              <w:rPr>
                <w:rFonts w:asciiTheme="majorBidi" w:hAnsi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923</w:t>
            </w:r>
          </w:p>
        </w:tc>
        <w:tc>
          <w:tcPr>
            <w:tcW w:w="251" w:type="dxa"/>
          </w:tcPr>
          <w:p w14:paraId="4633656F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CC73F4C" w14:textId="7361E7E3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3</w:t>
            </w:r>
            <w:r w:rsidR="00E5722C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868</w:t>
            </w:r>
          </w:p>
        </w:tc>
        <w:tc>
          <w:tcPr>
            <w:tcW w:w="270" w:type="dxa"/>
          </w:tcPr>
          <w:p w14:paraId="42D416A2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751E64" w14:textId="3D0476AD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12</w:t>
            </w:r>
            <w:r w:rsidR="00E5722C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509</w:t>
            </w:r>
          </w:p>
        </w:tc>
        <w:tc>
          <w:tcPr>
            <w:tcW w:w="251" w:type="dxa"/>
          </w:tcPr>
          <w:p w14:paraId="711BBE7D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067AB48" w14:textId="67EB8AC4" w:rsidR="00E5722C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6</w:t>
            </w:r>
            <w:r w:rsidR="00E5722C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838</w:t>
            </w:r>
          </w:p>
        </w:tc>
        <w:tc>
          <w:tcPr>
            <w:tcW w:w="251" w:type="dxa"/>
          </w:tcPr>
          <w:p w14:paraId="3422DC52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86B1699" w14:textId="453F2C5F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157</w:t>
            </w:r>
          </w:p>
        </w:tc>
        <w:tc>
          <w:tcPr>
            <w:tcW w:w="251" w:type="dxa"/>
          </w:tcPr>
          <w:p w14:paraId="7F4EB921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A21271F" w14:textId="3594AE27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18</w:t>
            </w:r>
            <w:r w:rsidR="00E5722C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232</w:t>
            </w:r>
          </w:p>
        </w:tc>
        <w:tc>
          <w:tcPr>
            <w:tcW w:w="270" w:type="dxa"/>
          </w:tcPr>
          <w:p w14:paraId="34E674C1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19D533" w14:textId="5FB8836C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60</w:t>
            </w:r>
            <w:r w:rsidR="00E5722C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873</w:t>
            </w:r>
          </w:p>
        </w:tc>
      </w:tr>
      <w:tr w:rsidR="00E5722C" w:rsidRPr="00396BC1" w14:paraId="0D4EFB86" w14:textId="77777777" w:rsidTr="008B7CE1">
        <w:tc>
          <w:tcPr>
            <w:tcW w:w="2700" w:type="dxa"/>
          </w:tcPr>
          <w:p w14:paraId="2C524CBE" w14:textId="26AFC659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sz w:val="24"/>
                <w:szCs w:val="24"/>
                <w:cs/>
              </w:rPr>
              <w:t>ส่วนเกินทุนจากการตีราคา</w:t>
            </w:r>
          </w:p>
        </w:tc>
        <w:tc>
          <w:tcPr>
            <w:tcW w:w="1260" w:type="dxa"/>
          </w:tcPr>
          <w:p w14:paraId="6C56DA68" w14:textId="21DBEF9A" w:rsidR="00E5722C" w:rsidRPr="00396BC1" w:rsidRDefault="00396BC1" w:rsidP="00E5722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96BC1">
              <w:rPr>
                <w:rFonts w:asciiTheme="majorBidi" w:hAnsiTheme="majorBidi"/>
                <w:sz w:val="24"/>
                <w:szCs w:val="24"/>
                <w:lang w:val="en-US"/>
              </w:rPr>
              <w:t>363</w:t>
            </w:r>
          </w:p>
        </w:tc>
        <w:tc>
          <w:tcPr>
            <w:tcW w:w="252" w:type="dxa"/>
          </w:tcPr>
          <w:p w14:paraId="5B05A943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33B5552" w14:textId="30FA6A21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644E66F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C48FA47" w14:textId="11C640DE" w:rsidR="00E5722C" w:rsidRPr="00396BC1" w:rsidRDefault="00E5722C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B6715A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275166" w14:textId="7DB3460F" w:rsidR="00E5722C" w:rsidRPr="00396BC1" w:rsidRDefault="00E5722C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5F6AAFBD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AE4BEE7" w14:textId="61939D3E" w:rsidR="00E5722C" w:rsidRPr="00396BC1" w:rsidRDefault="00E5722C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547C6435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31D1940" w14:textId="77042DA9" w:rsidR="00E5722C" w:rsidRPr="00396BC1" w:rsidRDefault="00E5722C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4E5E777A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91A6B40" w14:textId="765899F0" w:rsidR="00E5722C" w:rsidRPr="00396BC1" w:rsidRDefault="00E5722C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912741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9BBA82" w14:textId="0D438D59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b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363</w:t>
            </w:r>
          </w:p>
        </w:tc>
      </w:tr>
      <w:tr w:rsidR="00E5722C" w:rsidRPr="00396BC1" w14:paraId="721A2A47" w14:textId="77777777" w:rsidTr="008B7CE1">
        <w:tc>
          <w:tcPr>
            <w:tcW w:w="2700" w:type="dxa"/>
          </w:tcPr>
          <w:p w14:paraId="626033D3" w14:textId="23E5A47E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260" w:type="dxa"/>
          </w:tcPr>
          <w:p w14:paraId="1FB105B6" w14:textId="3990C70B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6534EBB6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A4381BB" w14:textId="103157D7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6</w:t>
            </w:r>
            <w:r w:rsidR="00E5722C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622</w:t>
            </w:r>
          </w:p>
        </w:tc>
        <w:tc>
          <w:tcPr>
            <w:tcW w:w="251" w:type="dxa"/>
          </w:tcPr>
          <w:p w14:paraId="4AD4A9E4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B866A31" w14:textId="7B23E5B2" w:rsidR="00E5722C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731</w:t>
            </w:r>
          </w:p>
        </w:tc>
        <w:tc>
          <w:tcPr>
            <w:tcW w:w="270" w:type="dxa"/>
          </w:tcPr>
          <w:p w14:paraId="4EA4B5E3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E2A85F" w14:textId="740C8A77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93</w:t>
            </w:r>
          </w:p>
        </w:tc>
        <w:tc>
          <w:tcPr>
            <w:tcW w:w="251" w:type="dxa"/>
          </w:tcPr>
          <w:p w14:paraId="5562155C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EDA43E3" w14:textId="3E73C0EA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66B30AA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9368B06" w14:textId="79BC969D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C8057E6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2B8C98E" w14:textId="65A1A7EE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7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446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6190C81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A016206" w14:textId="1BBC37C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5722C" w:rsidRPr="00396BC1" w14:paraId="0E326648" w14:textId="77777777" w:rsidTr="008B7CE1">
        <w:tc>
          <w:tcPr>
            <w:tcW w:w="2700" w:type="dxa"/>
          </w:tcPr>
          <w:p w14:paraId="266508E7" w14:textId="3DDDED9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0D135592" w14:textId="1EB48318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9C678BD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E12B511" w14:textId="0E15F33C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7EB90ECF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C7A1FE6" w14:textId="52FDA542" w:rsidR="00E5722C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1</w:t>
            </w:r>
            <w:r w:rsidR="00E5722C" w:rsidRPr="00396BC1">
              <w:rPr>
                <w:rFonts w:asciiTheme="majorBidi" w:hAnsi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333</w:t>
            </w:r>
          </w:p>
        </w:tc>
        <w:tc>
          <w:tcPr>
            <w:tcW w:w="270" w:type="dxa"/>
          </w:tcPr>
          <w:p w14:paraId="14268868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4BCD0F" w14:textId="6481884D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8</w:t>
            </w:r>
            <w:r w:rsidR="00E5722C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320</w:t>
            </w:r>
          </w:p>
        </w:tc>
        <w:tc>
          <w:tcPr>
            <w:tcW w:w="251" w:type="dxa"/>
          </w:tcPr>
          <w:p w14:paraId="680672AB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A69E921" w14:textId="390676C3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264</w:t>
            </w:r>
          </w:p>
        </w:tc>
        <w:tc>
          <w:tcPr>
            <w:tcW w:w="251" w:type="dxa"/>
          </w:tcPr>
          <w:p w14:paraId="2C217D1E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BC9B17B" w14:textId="2852D15B" w:rsidR="00E5722C" w:rsidRPr="00396BC1" w:rsidRDefault="00E5722C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23AA7D66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E9970FE" w14:textId="0C365A2B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90B04B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C7F5EE" w14:textId="70D4E9B3" w:rsidR="00E5722C" w:rsidRPr="00396BC1" w:rsidRDefault="00396BC1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9</w:t>
            </w:r>
            <w:r w:rsidR="00E5722C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917</w:t>
            </w:r>
          </w:p>
        </w:tc>
      </w:tr>
      <w:tr w:rsidR="00E5722C" w:rsidRPr="00396BC1" w14:paraId="71D2FEF5" w14:textId="77777777" w:rsidTr="008B7CE1">
        <w:tc>
          <w:tcPr>
            <w:tcW w:w="2700" w:type="dxa"/>
          </w:tcPr>
          <w:p w14:paraId="5C4B77A6" w14:textId="7A225C8A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2CA81C" w14:textId="2393A36C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C3A3247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822D356" w14:textId="71F13282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B127551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B98A6A6" w14:textId="1239F9E0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542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A3DF5B7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EA3A72" w14:textId="06C2FB3A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3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745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32D0E322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3FA185D" w14:textId="4796E4BB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2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503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2C85496E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F5ACBA7" w14:textId="7D72F35E" w:rsidR="00E5722C" w:rsidRPr="00396BC1" w:rsidRDefault="00E5722C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2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49438B93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BF79334" w14:textId="37AB3CBB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D70DAE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6BB386" w14:textId="7B60972E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6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792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71B32" w:rsidRPr="00396BC1" w14:paraId="69A96E75" w14:textId="77777777" w:rsidTr="003A2D36">
        <w:tc>
          <w:tcPr>
            <w:tcW w:w="2700" w:type="dxa"/>
          </w:tcPr>
          <w:p w14:paraId="64AD5FE5" w14:textId="582C663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2566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468BF0B1" w14:textId="7783B2EF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ab/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1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65A2B8" w14:textId="77777777" w:rsidR="00E71B32" w:rsidRPr="00396BC1" w:rsidRDefault="00E71B32" w:rsidP="00E71B3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174A68C0" w14:textId="3D6ADC21" w:rsidR="00E71B32" w:rsidRPr="00396BC1" w:rsidRDefault="00396BC1" w:rsidP="00E71B3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79</w:t>
            </w:r>
            <w:r w:rsidR="00E71B32"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306</w:t>
            </w:r>
          </w:p>
        </w:tc>
        <w:tc>
          <w:tcPr>
            <w:tcW w:w="252" w:type="dxa"/>
          </w:tcPr>
          <w:p w14:paraId="1CA143C7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56C48AE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50F1E1D8" w14:textId="57CA1E28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184</w:t>
            </w:r>
            <w:r w:rsidR="00E71B32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096</w:t>
            </w:r>
          </w:p>
        </w:tc>
        <w:tc>
          <w:tcPr>
            <w:tcW w:w="251" w:type="dxa"/>
          </w:tcPr>
          <w:p w14:paraId="6A71F6F4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5FE59E7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16679480" w14:textId="20BDC940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163</w:t>
            </w:r>
            <w:r w:rsidR="00E71B32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452</w:t>
            </w:r>
          </w:p>
        </w:tc>
        <w:tc>
          <w:tcPr>
            <w:tcW w:w="270" w:type="dxa"/>
          </w:tcPr>
          <w:p w14:paraId="1EB8A29B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309A89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1C7DD316" w14:textId="2F212B04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370</w:t>
            </w:r>
            <w:r w:rsidR="00E71B32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993</w:t>
            </w:r>
          </w:p>
        </w:tc>
        <w:tc>
          <w:tcPr>
            <w:tcW w:w="251" w:type="dxa"/>
          </w:tcPr>
          <w:p w14:paraId="2217B05C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2A3BA1C5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782372A8" w14:textId="0C215CCE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57</w:t>
            </w:r>
            <w:r w:rsidR="00E71B32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728</w:t>
            </w:r>
          </w:p>
        </w:tc>
        <w:tc>
          <w:tcPr>
            <w:tcW w:w="251" w:type="dxa"/>
          </w:tcPr>
          <w:p w14:paraId="02F296B7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C5E4C1A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414109EB" w14:textId="2645FA6F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32</w:t>
            </w:r>
            <w:r w:rsidR="00E71B32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311</w:t>
            </w:r>
          </w:p>
        </w:tc>
        <w:tc>
          <w:tcPr>
            <w:tcW w:w="251" w:type="dxa"/>
          </w:tcPr>
          <w:p w14:paraId="77265BAD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F2690D1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02F24D5F" w14:textId="7DB1BD20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11</w:t>
            </w:r>
            <w:r w:rsidR="00E71B32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049</w:t>
            </w:r>
          </w:p>
        </w:tc>
        <w:tc>
          <w:tcPr>
            <w:tcW w:w="270" w:type="dxa"/>
          </w:tcPr>
          <w:p w14:paraId="248ED954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02E857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4A52E85F" w14:textId="540F3487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898</w:t>
            </w:r>
            <w:r w:rsidR="00E71B32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935</w:t>
            </w:r>
          </w:p>
        </w:tc>
      </w:tr>
      <w:tr w:rsidR="00E71B32" w:rsidRPr="00396BC1" w14:paraId="50C00110" w14:textId="77777777" w:rsidTr="00706C1A">
        <w:tc>
          <w:tcPr>
            <w:tcW w:w="2700" w:type="dxa"/>
          </w:tcPr>
          <w:p w14:paraId="23FF7890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AC10208" w14:textId="6377C391" w:rsidR="00E71B32" w:rsidRPr="00396BC1" w:rsidRDefault="00396BC1" w:rsidP="00E71B3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A75CA8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</w:p>
        </w:tc>
        <w:tc>
          <w:tcPr>
            <w:tcW w:w="252" w:type="dxa"/>
          </w:tcPr>
          <w:p w14:paraId="7977BEF3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1E56C83" w14:textId="1DD4C885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369</w:t>
            </w:r>
          </w:p>
        </w:tc>
        <w:tc>
          <w:tcPr>
            <w:tcW w:w="251" w:type="dxa"/>
          </w:tcPr>
          <w:p w14:paraId="5980975C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53B7FFD" w14:textId="09CD009C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877C4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953</w:t>
            </w:r>
          </w:p>
        </w:tc>
        <w:tc>
          <w:tcPr>
            <w:tcW w:w="270" w:type="dxa"/>
          </w:tcPr>
          <w:p w14:paraId="46A9D60A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852242" w14:textId="050BB3C8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4877C4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732</w:t>
            </w:r>
          </w:p>
        </w:tc>
        <w:tc>
          <w:tcPr>
            <w:tcW w:w="251" w:type="dxa"/>
          </w:tcPr>
          <w:p w14:paraId="1A803C02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48AE048" w14:textId="5FE3A767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877C4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251" w:type="dxa"/>
          </w:tcPr>
          <w:p w14:paraId="1ECB15E8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0142066" w14:textId="30FDEC60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805</w:t>
            </w:r>
          </w:p>
        </w:tc>
        <w:tc>
          <w:tcPr>
            <w:tcW w:w="251" w:type="dxa"/>
          </w:tcPr>
          <w:p w14:paraId="4F2BCEF5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EAF680A" w14:textId="1E3C02A1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4877C4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562</w:t>
            </w:r>
          </w:p>
        </w:tc>
        <w:tc>
          <w:tcPr>
            <w:tcW w:w="270" w:type="dxa"/>
          </w:tcPr>
          <w:p w14:paraId="0A373C13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40862B9" w14:textId="7C7854FA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4877C4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920</w:t>
            </w:r>
          </w:p>
        </w:tc>
      </w:tr>
      <w:tr w:rsidR="00E71B32" w:rsidRPr="00396BC1" w14:paraId="73C1FF25" w14:textId="77777777" w:rsidTr="00706C1A">
        <w:tc>
          <w:tcPr>
            <w:tcW w:w="2700" w:type="dxa"/>
          </w:tcPr>
          <w:p w14:paraId="4C14D0E4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sz w:val="24"/>
                <w:szCs w:val="24"/>
                <w:cs/>
              </w:rPr>
              <w:t>ส่วนเกินทุนจากการตีราคา</w:t>
            </w:r>
          </w:p>
        </w:tc>
        <w:tc>
          <w:tcPr>
            <w:tcW w:w="1260" w:type="dxa"/>
          </w:tcPr>
          <w:p w14:paraId="559E87B4" w14:textId="74AA99F2" w:rsidR="00E71B32" w:rsidRPr="00396BC1" w:rsidRDefault="00396BC1" w:rsidP="00E71B3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75CA8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414</w:t>
            </w:r>
          </w:p>
        </w:tc>
        <w:tc>
          <w:tcPr>
            <w:tcW w:w="252" w:type="dxa"/>
          </w:tcPr>
          <w:p w14:paraId="3DC8EC2B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6018F70D" w14:textId="76FFF8B2" w:rsidR="00E71B32" w:rsidRPr="00396BC1" w:rsidRDefault="004877C4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38CA87DD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CCAF077" w14:textId="11F31DB9" w:rsidR="00E71B32" w:rsidRPr="00396BC1" w:rsidRDefault="004877C4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77F480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EBA23A" w14:textId="09A53687" w:rsidR="00E71B32" w:rsidRPr="00396BC1" w:rsidRDefault="004877C4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4EBB48BC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1E240F2" w14:textId="430F8EBF" w:rsidR="00E71B32" w:rsidRPr="00396BC1" w:rsidRDefault="004877C4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5FE245ED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6A16FEB" w14:textId="5059D60F" w:rsidR="00E71B32" w:rsidRPr="00396BC1" w:rsidRDefault="004877C4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7A4F342E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B91B030" w14:textId="3DA62194" w:rsidR="00E71B32" w:rsidRPr="00396BC1" w:rsidRDefault="004877C4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20F56F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746E8E" w14:textId="7C83AD45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877C4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414</w:t>
            </w:r>
          </w:p>
        </w:tc>
      </w:tr>
      <w:tr w:rsidR="00E71B32" w:rsidRPr="00396BC1" w14:paraId="736C6083" w14:textId="77777777" w:rsidTr="00706C1A">
        <w:tc>
          <w:tcPr>
            <w:tcW w:w="2700" w:type="dxa"/>
          </w:tcPr>
          <w:p w14:paraId="70F5A2F1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260" w:type="dxa"/>
          </w:tcPr>
          <w:p w14:paraId="1A78F97B" w14:textId="0174B2B5" w:rsidR="00E71B32" w:rsidRPr="00396BC1" w:rsidRDefault="00A75CA8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E0795F6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410D3A2" w14:textId="02868B09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18</w:t>
            </w:r>
            <w:r w:rsidR="004877C4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250</w:t>
            </w:r>
          </w:p>
        </w:tc>
        <w:tc>
          <w:tcPr>
            <w:tcW w:w="251" w:type="dxa"/>
          </w:tcPr>
          <w:p w14:paraId="4493E2D1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871343A" w14:textId="7666BB15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877C4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  <w:tc>
          <w:tcPr>
            <w:tcW w:w="270" w:type="dxa"/>
          </w:tcPr>
          <w:p w14:paraId="29EDA024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253D5A" w14:textId="29541168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877C4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251" w:type="dxa"/>
          </w:tcPr>
          <w:p w14:paraId="5BAF68FB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35B435E" w14:textId="03374B73" w:rsidR="00E71B32" w:rsidRPr="00396BC1" w:rsidRDefault="00396BC1" w:rsidP="0048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251" w:type="dxa"/>
          </w:tcPr>
          <w:p w14:paraId="0F34535B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56E743E" w14:textId="40CB3FC2" w:rsidR="00E71B32" w:rsidRPr="00396BC1" w:rsidRDefault="004877C4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596E527A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85EF7FF" w14:textId="383FD345" w:rsidR="00E71B32" w:rsidRPr="00396BC1" w:rsidRDefault="004877C4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E5CDE21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C298C9" w14:textId="717ADF9E" w:rsidR="00E71B32" w:rsidRPr="00396BC1" w:rsidRDefault="004877C4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71B32" w:rsidRPr="00396BC1" w14:paraId="2ED094F3" w14:textId="77777777" w:rsidTr="004402B2">
        <w:tc>
          <w:tcPr>
            <w:tcW w:w="2700" w:type="dxa"/>
          </w:tcPr>
          <w:p w14:paraId="3EF9F15B" w14:textId="6A65A502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15ACFCDD" w14:textId="74F88432" w:rsidR="00E71B32" w:rsidRPr="00396BC1" w:rsidRDefault="00A75CA8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86D64BB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7BE277D" w14:textId="0176911F" w:rsidR="00E71B32" w:rsidRPr="00396BC1" w:rsidRDefault="004877C4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24FD99D0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0028B44" w14:textId="78065A82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877C4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325</w:t>
            </w:r>
          </w:p>
        </w:tc>
        <w:tc>
          <w:tcPr>
            <w:tcW w:w="270" w:type="dxa"/>
          </w:tcPr>
          <w:p w14:paraId="6CA58D36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2744D5" w14:textId="2A45956F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4877C4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251" w:type="dxa"/>
          </w:tcPr>
          <w:p w14:paraId="4B886EBA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C0CBD1F" w14:textId="0D6461FF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743</w:t>
            </w:r>
          </w:p>
        </w:tc>
        <w:tc>
          <w:tcPr>
            <w:tcW w:w="251" w:type="dxa"/>
          </w:tcPr>
          <w:p w14:paraId="1FC02927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9F77D4F" w14:textId="742EC1BC" w:rsidR="00E71B32" w:rsidRPr="00396BC1" w:rsidRDefault="004877C4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68F05C3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7DCB6F3" w14:textId="2962FFBC" w:rsidR="00E71B32" w:rsidRPr="00396BC1" w:rsidRDefault="004877C4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634917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0F7D5C4" w14:textId="18B6DB6E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4877C4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595</w:t>
            </w:r>
          </w:p>
        </w:tc>
      </w:tr>
      <w:tr w:rsidR="00E71B32" w:rsidRPr="00396BC1" w14:paraId="6518AFA3" w14:textId="77777777" w:rsidTr="004402B2">
        <w:tc>
          <w:tcPr>
            <w:tcW w:w="2700" w:type="dxa"/>
          </w:tcPr>
          <w:p w14:paraId="1FBF676B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</w:tcPr>
          <w:p w14:paraId="0CEF4805" w14:textId="7CF46613" w:rsidR="00E71B32" w:rsidRPr="00396BC1" w:rsidRDefault="00A75CA8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52AA9A9E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5FA7F14" w14:textId="1ADB6F5C" w:rsidR="00E71B32" w:rsidRPr="00396BC1" w:rsidRDefault="004877C4" w:rsidP="0048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433</w:t>
            </w:r>
            <w:r w:rsidRPr="00396BC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51" w:type="dxa"/>
          </w:tcPr>
          <w:p w14:paraId="25EA20BF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1F70A3E" w14:textId="0B71216C" w:rsidR="00E71B32" w:rsidRPr="00396BC1" w:rsidRDefault="004877C4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D50B19C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BA7348" w14:textId="08DE009E" w:rsidR="00E71B32" w:rsidRPr="00396BC1" w:rsidRDefault="004877C4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7AE5612D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CCDFB40" w14:textId="19E952B6" w:rsidR="00E71B32" w:rsidRPr="00396BC1" w:rsidRDefault="004877C4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692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152CA27D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C625FE3" w14:textId="0F7AD7D7" w:rsidR="00E71B32" w:rsidRPr="00396BC1" w:rsidRDefault="004877C4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15057670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D9D5A9E" w14:textId="55F9A863" w:rsidR="00E71B32" w:rsidRPr="00396BC1" w:rsidRDefault="004877C4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AA0E27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EDD531" w14:textId="3BE76C8B" w:rsidR="00E71B32" w:rsidRPr="00396BC1" w:rsidRDefault="004877C4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586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71B32" w:rsidRPr="00396BC1" w14:paraId="55E7F26C" w14:textId="77777777" w:rsidTr="008B7CE1">
        <w:tc>
          <w:tcPr>
            <w:tcW w:w="2700" w:type="dxa"/>
          </w:tcPr>
          <w:p w14:paraId="7F16DD33" w14:textId="618F9630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B30D754" w14:textId="2FBF0B5E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  <w:r w:rsidR="00A75CA8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52" w:type="dxa"/>
          </w:tcPr>
          <w:p w14:paraId="0BC17747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8099664" w14:textId="609D9E2C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202</w:t>
            </w:r>
            <w:r w:rsidR="004877C4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282</w:t>
            </w:r>
          </w:p>
        </w:tc>
        <w:tc>
          <w:tcPr>
            <w:tcW w:w="251" w:type="dxa"/>
          </w:tcPr>
          <w:p w14:paraId="42DB4BA0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71F11609" w14:textId="745D324A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</w:t>
            </w:r>
            <w:r w:rsidR="004877C4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283</w:t>
            </w:r>
          </w:p>
        </w:tc>
        <w:tc>
          <w:tcPr>
            <w:tcW w:w="270" w:type="dxa"/>
          </w:tcPr>
          <w:p w14:paraId="48E73A1A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9ACC166" w14:textId="2C24C4AB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419</w:t>
            </w:r>
            <w:r w:rsidR="004877C4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314</w:t>
            </w:r>
          </w:p>
        </w:tc>
        <w:tc>
          <w:tcPr>
            <w:tcW w:w="251" w:type="dxa"/>
          </w:tcPr>
          <w:p w14:paraId="23844A9C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252F135F" w14:textId="662BBAD0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  <w:r w:rsidR="004877C4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151</w:t>
            </w:r>
          </w:p>
        </w:tc>
        <w:tc>
          <w:tcPr>
            <w:tcW w:w="251" w:type="dxa"/>
          </w:tcPr>
          <w:p w14:paraId="1A06EF0B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170D3012" w14:textId="345DCE73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  <w:r w:rsidR="004877C4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896</w:t>
            </w:r>
          </w:p>
        </w:tc>
        <w:tc>
          <w:tcPr>
            <w:tcW w:w="251" w:type="dxa"/>
          </w:tcPr>
          <w:p w14:paraId="6FF9E96B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617CA7A1" w14:textId="7C4EC52E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</w:t>
            </w:r>
            <w:r w:rsidR="004877C4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342</w:t>
            </w:r>
          </w:p>
        </w:tc>
        <w:tc>
          <w:tcPr>
            <w:tcW w:w="270" w:type="dxa"/>
          </w:tcPr>
          <w:p w14:paraId="0637ABC6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C58E11" w14:textId="50D7CD04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4877C4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077</w:t>
            </w:r>
            <w:r w:rsidR="004877C4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278</w:t>
            </w:r>
          </w:p>
        </w:tc>
      </w:tr>
      <w:tr w:rsidR="00E71B32" w:rsidRPr="00396BC1" w14:paraId="0FED17FD" w14:textId="77777777" w:rsidTr="008B7CE1">
        <w:trPr>
          <w:trHeight w:val="162"/>
        </w:trPr>
        <w:tc>
          <w:tcPr>
            <w:tcW w:w="2700" w:type="dxa"/>
          </w:tcPr>
          <w:p w14:paraId="42AE1083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ABC3BFF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2566747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17C4C6C4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30A1AFA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65B9D77D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58CBB31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F6060B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3529329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1E46A75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2D4C6D2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47DC4898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68D9D50B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7CF016F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B76AB29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2910157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71B32" w:rsidRPr="00396BC1" w14:paraId="2DE388F1" w14:textId="77777777" w:rsidTr="008B7CE1">
        <w:trPr>
          <w:trHeight w:val="162"/>
        </w:trPr>
        <w:tc>
          <w:tcPr>
            <w:tcW w:w="2700" w:type="dxa"/>
          </w:tcPr>
          <w:p w14:paraId="5FC5ED8D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73733D5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BCC44A7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56727F14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0181F5E4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1C2D436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A541826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2F4AD6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1C56D633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4A642FEE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008F894B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D92AED5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1F49D7C8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6EE7CDB0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DCAB9B5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433209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71B32" w:rsidRPr="00396BC1" w14:paraId="25F3AA58" w14:textId="77777777" w:rsidTr="008B7CE1">
        <w:trPr>
          <w:trHeight w:val="162"/>
        </w:trPr>
        <w:tc>
          <w:tcPr>
            <w:tcW w:w="2700" w:type="dxa"/>
          </w:tcPr>
          <w:p w14:paraId="6FD1E97D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2F75D9D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46CF3DF4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1788A564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03DA872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8740352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5B01576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F34444F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032D4885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B43C42B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1C9AC1E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60DCED76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168EBDBB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D117E0E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31DD819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F7F80B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71B32" w:rsidRPr="00396BC1" w14:paraId="09168C5B" w14:textId="77777777" w:rsidTr="008B7CE1">
        <w:trPr>
          <w:trHeight w:val="162"/>
        </w:trPr>
        <w:tc>
          <w:tcPr>
            <w:tcW w:w="2700" w:type="dxa"/>
          </w:tcPr>
          <w:p w14:paraId="7A8CA654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00D5EA6B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98EAEC3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61D348E7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01A0B800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DBF8D5A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89E75C4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18846E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19D5633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4C00C9C7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549BCAC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8D7E31C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D306DBB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5EE807E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C42848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4A2914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71B32" w:rsidRPr="00396BC1" w14:paraId="6BDF1779" w14:textId="77777777" w:rsidTr="00193B77">
        <w:tc>
          <w:tcPr>
            <w:tcW w:w="2700" w:type="dxa"/>
          </w:tcPr>
          <w:p w14:paraId="4113395A" w14:textId="7E24EE50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sz w:val="24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396BC1" w:rsidRPr="00396BC1">
              <w:rPr>
                <w:rFonts w:asciiTheme="majorBidi" w:hAnsiTheme="majorBidi"/>
                <w:sz w:val="24"/>
                <w:szCs w:val="30"/>
              </w:rPr>
              <w:t>2566</w:t>
            </w:r>
          </w:p>
        </w:tc>
        <w:tc>
          <w:tcPr>
            <w:tcW w:w="1260" w:type="dxa"/>
          </w:tcPr>
          <w:p w14:paraId="198C17AD" w14:textId="30B5DC25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E75037E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A13C2BA" w14:textId="20F30AB0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84</w:t>
            </w:r>
            <w:r w:rsidR="00E71B32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982</w:t>
            </w:r>
          </w:p>
        </w:tc>
        <w:tc>
          <w:tcPr>
            <w:tcW w:w="251" w:type="dxa"/>
          </w:tcPr>
          <w:p w14:paraId="43223E20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3B62253" w14:textId="52DE1DA8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103</w:t>
            </w:r>
            <w:r w:rsidR="00E71B32" w:rsidRPr="00396BC1">
              <w:rPr>
                <w:rFonts w:asciiTheme="majorBidi" w:hAnsi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315</w:t>
            </w:r>
          </w:p>
        </w:tc>
        <w:tc>
          <w:tcPr>
            <w:tcW w:w="270" w:type="dxa"/>
          </w:tcPr>
          <w:p w14:paraId="4D4F95AE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2E11A7" w14:textId="089A7214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274</w:t>
            </w:r>
            <w:r w:rsidR="00E71B32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693</w:t>
            </w:r>
          </w:p>
        </w:tc>
        <w:tc>
          <w:tcPr>
            <w:tcW w:w="251" w:type="dxa"/>
          </w:tcPr>
          <w:p w14:paraId="5F67D42F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D4408D6" w14:textId="1C121B8A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39</w:t>
            </w:r>
            <w:r w:rsidR="00E71B32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710</w:t>
            </w:r>
          </w:p>
        </w:tc>
        <w:tc>
          <w:tcPr>
            <w:tcW w:w="251" w:type="dxa"/>
          </w:tcPr>
          <w:p w14:paraId="2613BF0E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E95303C" w14:textId="44E01AD7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30</w:t>
            </w:r>
            <w:r w:rsidR="00E71B32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878</w:t>
            </w:r>
          </w:p>
        </w:tc>
        <w:tc>
          <w:tcPr>
            <w:tcW w:w="251" w:type="dxa"/>
          </w:tcPr>
          <w:p w14:paraId="1C6857D3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9FDEDF3" w14:textId="5C681C7E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9E7B3D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EAA595" w14:textId="1A3F3570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533</w:t>
            </w:r>
            <w:r w:rsidR="00E71B32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578</w:t>
            </w:r>
          </w:p>
        </w:tc>
      </w:tr>
      <w:tr w:rsidR="00E71B32" w:rsidRPr="00396BC1" w14:paraId="50DA8994" w14:textId="77777777" w:rsidTr="008B7CE1">
        <w:tc>
          <w:tcPr>
            <w:tcW w:w="2700" w:type="dxa"/>
          </w:tcPr>
          <w:p w14:paraId="13764696" w14:textId="30E49B06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3B7E9F31" w14:textId="098013A5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3ADE535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13EE3E4" w14:textId="2A50F3A0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8</w:t>
            </w:r>
            <w:r w:rsidR="00E71B32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377</w:t>
            </w:r>
          </w:p>
        </w:tc>
        <w:tc>
          <w:tcPr>
            <w:tcW w:w="251" w:type="dxa"/>
          </w:tcPr>
          <w:p w14:paraId="24B9802A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B769908" w14:textId="1EE9BB13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5</w:t>
            </w:r>
            <w:r w:rsidR="00E71B32" w:rsidRPr="00396BC1">
              <w:rPr>
                <w:rFonts w:asciiTheme="majorBidi" w:hAnsi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991</w:t>
            </w:r>
          </w:p>
        </w:tc>
        <w:tc>
          <w:tcPr>
            <w:tcW w:w="270" w:type="dxa"/>
          </w:tcPr>
          <w:p w14:paraId="0FD9B694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E3E0A2F" w14:textId="597DCEC6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13</w:t>
            </w:r>
            <w:r w:rsidR="00E71B32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122</w:t>
            </w:r>
          </w:p>
        </w:tc>
        <w:tc>
          <w:tcPr>
            <w:tcW w:w="251" w:type="dxa"/>
          </w:tcPr>
          <w:p w14:paraId="1D196C51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35D1E96" w14:textId="28C11C1D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5</w:t>
            </w:r>
            <w:r w:rsidR="00E71B32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530</w:t>
            </w:r>
          </w:p>
        </w:tc>
        <w:tc>
          <w:tcPr>
            <w:tcW w:w="251" w:type="dxa"/>
          </w:tcPr>
          <w:p w14:paraId="566B656A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11E7656" w14:textId="1A6F0F24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397</w:t>
            </w:r>
          </w:p>
        </w:tc>
        <w:tc>
          <w:tcPr>
            <w:tcW w:w="251" w:type="dxa"/>
          </w:tcPr>
          <w:p w14:paraId="38AEB17C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0DBBFC9" w14:textId="60206F89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593E6A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FBC2B6B" w14:textId="051998C2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33</w:t>
            </w:r>
            <w:r w:rsidR="00E71B32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417</w:t>
            </w:r>
          </w:p>
        </w:tc>
      </w:tr>
      <w:tr w:rsidR="00E71B32" w:rsidRPr="00396BC1" w14:paraId="1EC7C9EC" w14:textId="77777777" w:rsidTr="008B7CE1">
        <w:tc>
          <w:tcPr>
            <w:tcW w:w="2700" w:type="dxa"/>
          </w:tcPr>
          <w:p w14:paraId="6B5B7CB5" w14:textId="63D03952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2FCC1D46" w14:textId="2BF9DDF6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48BC119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07BBE8A" w14:textId="2BC4DFB0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66498188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CFB3099" w14:textId="34429C4C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380</w:t>
            </w:r>
          </w:p>
        </w:tc>
        <w:tc>
          <w:tcPr>
            <w:tcW w:w="270" w:type="dxa"/>
          </w:tcPr>
          <w:p w14:paraId="3B843087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4687CE" w14:textId="033183EF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3</w:t>
            </w:r>
            <w:r w:rsidR="00E71B32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062</w:t>
            </w:r>
          </w:p>
        </w:tc>
        <w:tc>
          <w:tcPr>
            <w:tcW w:w="251" w:type="dxa"/>
          </w:tcPr>
          <w:p w14:paraId="01D4BEBC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9A5DE0E" w14:textId="7D377B83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146</w:t>
            </w:r>
          </w:p>
        </w:tc>
        <w:tc>
          <w:tcPr>
            <w:tcW w:w="251" w:type="dxa"/>
          </w:tcPr>
          <w:p w14:paraId="4B449BED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21E9F9A" w14:textId="7BB1AED2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BDD9BE2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FB1E4C6" w14:textId="6A8CA4AC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A25831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1E4EF4" w14:textId="5142BB24" w:rsidR="00E71B32" w:rsidRPr="00396BC1" w:rsidRDefault="00396BC1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3</w:t>
            </w:r>
            <w:r w:rsidR="00E71B32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588</w:t>
            </w:r>
          </w:p>
        </w:tc>
      </w:tr>
      <w:tr w:rsidR="00E71B32" w:rsidRPr="00396BC1" w14:paraId="65AFC943" w14:textId="77777777" w:rsidTr="008B7CE1">
        <w:tc>
          <w:tcPr>
            <w:tcW w:w="2700" w:type="dxa"/>
          </w:tcPr>
          <w:p w14:paraId="1A5F5FA1" w14:textId="4D1C0A73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</w:tcPr>
          <w:p w14:paraId="5E7DF861" w14:textId="13166421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1AE83FF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48FF2F0" w14:textId="5D0C097F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167B064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16C5A03" w14:textId="2ED4C864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525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4C621C5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E726396" w14:textId="14DD4678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3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689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456346D6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92187F4" w14:textId="5B9425C3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2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458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5669704F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637A8A8" w14:textId="51AE26B8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2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604E0354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EA89CEE" w14:textId="18033A3B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993DF1" w14:textId="77777777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34CD5B7" w14:textId="7D171259" w:rsidR="00E71B32" w:rsidRPr="00396BC1" w:rsidRDefault="00E71B32" w:rsidP="00E7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6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674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97E40" w:rsidRPr="00396BC1" w14:paraId="028AC072" w14:textId="77777777" w:rsidTr="00CC5D8A">
        <w:tc>
          <w:tcPr>
            <w:tcW w:w="2700" w:type="dxa"/>
          </w:tcPr>
          <w:p w14:paraId="23C8EBE1" w14:textId="0B5648A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2566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และ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br/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1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E4FD5B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3F37C0F" w14:textId="16C7E691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EEB00DF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697ABEF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51856F1D" w14:textId="737C0E71" w:rsidR="00897E40" w:rsidRPr="00396BC1" w:rsidRDefault="00396BC1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93</w:t>
            </w:r>
            <w:r w:rsidR="00897E40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359</w:t>
            </w:r>
          </w:p>
        </w:tc>
        <w:tc>
          <w:tcPr>
            <w:tcW w:w="251" w:type="dxa"/>
          </w:tcPr>
          <w:p w14:paraId="07048381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26189DED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4C98CDFB" w14:textId="1B13819A" w:rsidR="00897E40" w:rsidRPr="00396BC1" w:rsidRDefault="00396BC1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109</w:t>
            </w:r>
            <w:r w:rsidR="00897E40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270" w:type="dxa"/>
          </w:tcPr>
          <w:p w14:paraId="1D230169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D344A4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23C16638" w14:textId="55D6CDE5" w:rsidR="00897E40" w:rsidRPr="00396BC1" w:rsidRDefault="00396BC1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287</w:t>
            </w:r>
            <w:r w:rsidR="00897E40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51" w:type="dxa"/>
          </w:tcPr>
          <w:p w14:paraId="4D7B4AC2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60ED682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45B934DB" w14:textId="300AFFB3" w:rsidR="00897E40" w:rsidRPr="00396BC1" w:rsidRDefault="00396BC1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42</w:t>
            </w:r>
            <w:r w:rsidR="00897E40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928</w:t>
            </w:r>
          </w:p>
        </w:tc>
        <w:tc>
          <w:tcPr>
            <w:tcW w:w="251" w:type="dxa"/>
          </w:tcPr>
          <w:p w14:paraId="6D2D7CAA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2CDFC51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7BCF094A" w14:textId="532BAB85" w:rsidR="00897E40" w:rsidRPr="00396BC1" w:rsidRDefault="00396BC1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31</w:t>
            </w:r>
            <w:r w:rsidR="00897E40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273</w:t>
            </w:r>
          </w:p>
        </w:tc>
        <w:tc>
          <w:tcPr>
            <w:tcW w:w="251" w:type="dxa"/>
          </w:tcPr>
          <w:p w14:paraId="50A465E6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72BC0A48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F550792" w14:textId="6196D6D1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101660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2A9051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7FAF48DA" w14:textId="1F9159B9" w:rsidR="00897E40" w:rsidRPr="00396BC1" w:rsidRDefault="00396BC1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563</w:t>
            </w:r>
            <w:r w:rsidR="00897E40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909</w:t>
            </w:r>
          </w:p>
        </w:tc>
      </w:tr>
      <w:tr w:rsidR="00897E40" w:rsidRPr="00396BC1" w14:paraId="4EFC679A" w14:textId="77777777" w:rsidTr="008B7CE1">
        <w:tc>
          <w:tcPr>
            <w:tcW w:w="2700" w:type="dxa"/>
          </w:tcPr>
          <w:p w14:paraId="20058299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0E6FEF5E" w14:textId="6C8C9ABF" w:rsidR="00897E40" w:rsidRPr="00396BC1" w:rsidRDefault="004877C4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73EB413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B8F2F52" w14:textId="79D72F8B" w:rsidR="00897E40" w:rsidRPr="00396BC1" w:rsidRDefault="00396BC1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877C4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251" w:type="dxa"/>
          </w:tcPr>
          <w:p w14:paraId="7F171E59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4F43A10" w14:textId="6D3DDF25" w:rsidR="00897E40" w:rsidRPr="00396BC1" w:rsidRDefault="00396BC1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877C4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  <w:tc>
          <w:tcPr>
            <w:tcW w:w="270" w:type="dxa"/>
          </w:tcPr>
          <w:p w14:paraId="186449DD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7252CA" w14:textId="118592C0" w:rsidR="00897E40" w:rsidRPr="00396BC1" w:rsidRDefault="00396BC1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4877C4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952</w:t>
            </w:r>
          </w:p>
        </w:tc>
        <w:tc>
          <w:tcPr>
            <w:tcW w:w="251" w:type="dxa"/>
          </w:tcPr>
          <w:p w14:paraId="6EDEEF5D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991B6C5" w14:textId="5DE147DF" w:rsidR="00897E40" w:rsidRPr="00396BC1" w:rsidRDefault="00396BC1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877C4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860</w:t>
            </w:r>
          </w:p>
        </w:tc>
        <w:tc>
          <w:tcPr>
            <w:tcW w:w="251" w:type="dxa"/>
          </w:tcPr>
          <w:p w14:paraId="661DAAA9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B29026B" w14:textId="5A4E8522" w:rsidR="00897E40" w:rsidRPr="00396BC1" w:rsidRDefault="00396BC1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258</w:t>
            </w:r>
          </w:p>
        </w:tc>
        <w:tc>
          <w:tcPr>
            <w:tcW w:w="251" w:type="dxa"/>
          </w:tcPr>
          <w:p w14:paraId="0F4E815D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1C592FE" w14:textId="4E583C73" w:rsidR="00897E40" w:rsidRPr="00396BC1" w:rsidRDefault="004877C4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A4FBAF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582126" w14:textId="6E58B325" w:rsidR="00897E40" w:rsidRPr="00396BC1" w:rsidRDefault="00396BC1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4877C4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097</w:t>
            </w:r>
          </w:p>
        </w:tc>
      </w:tr>
      <w:tr w:rsidR="00897E40" w:rsidRPr="00396BC1" w14:paraId="135C70B1" w14:textId="77777777" w:rsidTr="008B7CE1">
        <w:tc>
          <w:tcPr>
            <w:tcW w:w="2700" w:type="dxa"/>
          </w:tcPr>
          <w:p w14:paraId="5D3F3EE4" w14:textId="640D49B5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5E5C8F3C" w14:textId="69199316" w:rsidR="00897E40" w:rsidRPr="00396BC1" w:rsidRDefault="004877C4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FEFEBE8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239E777" w14:textId="0E19CA02" w:rsidR="00897E40" w:rsidRPr="00396BC1" w:rsidRDefault="004877C4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271A550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CDFA2D0" w14:textId="5B7E1613" w:rsidR="00897E40" w:rsidRPr="00396BC1" w:rsidRDefault="00396BC1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877C4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494</w:t>
            </w:r>
          </w:p>
        </w:tc>
        <w:tc>
          <w:tcPr>
            <w:tcW w:w="270" w:type="dxa"/>
          </w:tcPr>
          <w:p w14:paraId="1A75DA9C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504C5E" w14:textId="1A3E5DEE" w:rsidR="00897E40" w:rsidRPr="00396BC1" w:rsidRDefault="00396BC1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877C4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912</w:t>
            </w:r>
          </w:p>
        </w:tc>
        <w:tc>
          <w:tcPr>
            <w:tcW w:w="251" w:type="dxa"/>
          </w:tcPr>
          <w:p w14:paraId="418E86BE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3D403A3" w14:textId="64E6A045" w:rsidR="00897E40" w:rsidRPr="00396BC1" w:rsidRDefault="00396BC1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251" w:type="dxa"/>
          </w:tcPr>
          <w:p w14:paraId="479C4B2C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1FCB159" w14:textId="18252F53" w:rsidR="00897E40" w:rsidRPr="00396BC1" w:rsidRDefault="004877C4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662C7F6B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4210EC7" w14:textId="009E2759" w:rsidR="00897E40" w:rsidRPr="00396BC1" w:rsidRDefault="004877C4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40B925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0B738B" w14:textId="56A5D0E8" w:rsidR="00897E40" w:rsidRPr="00396BC1" w:rsidRDefault="00396BC1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877C4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846</w:t>
            </w:r>
          </w:p>
        </w:tc>
      </w:tr>
      <w:tr w:rsidR="00897E40" w:rsidRPr="00396BC1" w14:paraId="1538FE7E" w14:textId="77777777" w:rsidTr="008B7CE1">
        <w:tc>
          <w:tcPr>
            <w:tcW w:w="2700" w:type="dxa"/>
          </w:tcPr>
          <w:p w14:paraId="441F4CA5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CC3DA3" w14:textId="152C9D05" w:rsidR="00897E40" w:rsidRPr="00396BC1" w:rsidRDefault="004877C4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5965A567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B873EC1" w14:textId="66CE6A71" w:rsidR="00897E40" w:rsidRPr="00396BC1" w:rsidRDefault="004877C4" w:rsidP="0048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7E7F3FE3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2C2D622" w14:textId="3CC1C931" w:rsidR="00897E40" w:rsidRPr="00396BC1" w:rsidRDefault="004877C4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79DBB22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20C6AB" w14:textId="62B91AD2" w:rsidR="00897E40" w:rsidRPr="00396BC1" w:rsidRDefault="004877C4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39725441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2171C0D" w14:textId="150F06F7" w:rsidR="00897E40" w:rsidRPr="00396BC1" w:rsidRDefault="004877C4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670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7B9C01C6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AFD0E3B" w14:textId="028364F9" w:rsidR="00897E40" w:rsidRPr="00396BC1" w:rsidRDefault="004877C4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4917A64E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B53D302" w14:textId="10EA1E6E" w:rsidR="00897E40" w:rsidRPr="00396BC1" w:rsidRDefault="004877C4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D2B0F1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DAF6C0" w14:textId="7F581728" w:rsidR="00897E40" w:rsidRPr="00396BC1" w:rsidRDefault="004877C4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97E40" w:rsidRPr="00396BC1" w14:paraId="7B6FAF0A" w14:textId="77777777" w:rsidTr="008B7CE1">
        <w:tc>
          <w:tcPr>
            <w:tcW w:w="2700" w:type="dxa"/>
          </w:tcPr>
          <w:p w14:paraId="4687D9FA" w14:textId="7A0BD6F4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C21A1E" w14:textId="6B907D1D" w:rsidR="00897E40" w:rsidRPr="00396BC1" w:rsidRDefault="004877C4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570E9FD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7CD3067" w14:textId="2DD6FD0B" w:rsidR="00897E40" w:rsidRPr="00396BC1" w:rsidRDefault="00396BC1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</w:t>
            </w:r>
            <w:r w:rsidR="004877C4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587</w:t>
            </w:r>
          </w:p>
        </w:tc>
        <w:tc>
          <w:tcPr>
            <w:tcW w:w="251" w:type="dxa"/>
          </w:tcPr>
          <w:p w14:paraId="75C6C0AC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64DA7DD8" w14:textId="6A7F943D" w:rsidR="00897E40" w:rsidRPr="00396BC1" w:rsidRDefault="00396BC1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117</w:t>
            </w:r>
            <w:r w:rsidR="004877C4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199</w:t>
            </w:r>
          </w:p>
        </w:tc>
        <w:tc>
          <w:tcPr>
            <w:tcW w:w="270" w:type="dxa"/>
          </w:tcPr>
          <w:p w14:paraId="2D1AAEF2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3B64DD5" w14:textId="06B579B8" w:rsidR="00897E40" w:rsidRPr="00396BC1" w:rsidRDefault="00396BC1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310</w:t>
            </w:r>
            <w:r w:rsidR="004877C4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996</w:t>
            </w:r>
          </w:p>
        </w:tc>
        <w:tc>
          <w:tcPr>
            <w:tcW w:w="251" w:type="dxa"/>
          </w:tcPr>
          <w:p w14:paraId="33D4CF01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06161F20" w14:textId="0DFC26C0" w:rsidR="00897E40" w:rsidRPr="00396BC1" w:rsidRDefault="00396BC1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</w:t>
            </w:r>
            <w:r w:rsidR="004877C4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251" w:type="dxa"/>
          </w:tcPr>
          <w:p w14:paraId="19B4C639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47254A01" w14:textId="2D47AF50" w:rsidR="00897E40" w:rsidRPr="00396BC1" w:rsidRDefault="00396BC1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877C4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311</w:t>
            </w:r>
          </w:p>
        </w:tc>
        <w:tc>
          <w:tcPr>
            <w:tcW w:w="251" w:type="dxa"/>
          </w:tcPr>
          <w:p w14:paraId="7C94E545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772C9142" w14:textId="07D1A66B" w:rsidR="00897E40" w:rsidRPr="00396BC1" w:rsidRDefault="004877C4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CD814C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DE5FEDF" w14:textId="77741B87" w:rsidR="00897E40" w:rsidRPr="00396BC1" w:rsidRDefault="00396BC1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609</w:t>
            </w:r>
            <w:r w:rsidR="004877C4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651</w:t>
            </w:r>
          </w:p>
        </w:tc>
      </w:tr>
      <w:tr w:rsidR="00897E40" w:rsidRPr="00396BC1" w14:paraId="7B05AFF1" w14:textId="77777777" w:rsidTr="009A2C17">
        <w:trPr>
          <w:trHeight w:val="145"/>
        </w:trPr>
        <w:tc>
          <w:tcPr>
            <w:tcW w:w="2700" w:type="dxa"/>
          </w:tcPr>
          <w:p w14:paraId="069B008E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710D0C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30E4773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5D7C231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141D393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55E9F53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12DC71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9F91BF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64A73D27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7EE1E92A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3BBAF4F5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E5428DC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DB028D5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7A1B53F5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570E361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6CFC000" w14:textId="77777777" w:rsidR="00897E40" w:rsidRPr="00396BC1" w:rsidRDefault="00897E40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97E40" w:rsidRPr="00396BC1" w14:paraId="04F78310" w14:textId="77777777" w:rsidTr="008B7CE1">
        <w:tc>
          <w:tcPr>
            <w:tcW w:w="2700" w:type="dxa"/>
          </w:tcPr>
          <w:p w14:paraId="781B3D61" w14:textId="77777777" w:rsidR="00897E40" w:rsidRPr="00396BC1" w:rsidRDefault="00897E40" w:rsidP="00897E40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480EAF5E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66A902C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7129DED1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6E55FB6C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39B560B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40CEEC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4EEF01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0D33C6D8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65FF8E7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ADC84BD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8DD4A28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C72D857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CE26C87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56A5899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D5D273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97E40" w:rsidRPr="00396BC1" w14:paraId="2C339CBE" w14:textId="77777777" w:rsidTr="002841FB">
        <w:tc>
          <w:tcPr>
            <w:tcW w:w="2700" w:type="dxa"/>
          </w:tcPr>
          <w:p w14:paraId="3B45026D" w14:textId="0C0244D6" w:rsidR="00897E40" w:rsidRPr="00396BC1" w:rsidRDefault="00897E40" w:rsidP="00897E4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2566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17AE577" w14:textId="0CFFD942" w:rsidR="00897E40" w:rsidRPr="00396BC1" w:rsidRDefault="00396BC1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79</w:t>
            </w:r>
            <w:r w:rsidR="00897E40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306</w:t>
            </w:r>
          </w:p>
        </w:tc>
        <w:tc>
          <w:tcPr>
            <w:tcW w:w="252" w:type="dxa"/>
          </w:tcPr>
          <w:p w14:paraId="42C1E637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3A9999C" w14:textId="4A32A290" w:rsidR="00897E40" w:rsidRPr="00396BC1" w:rsidRDefault="00396BC1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90</w:t>
            </w:r>
            <w:r w:rsidR="00897E40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737</w:t>
            </w:r>
          </w:p>
        </w:tc>
        <w:tc>
          <w:tcPr>
            <w:tcW w:w="251" w:type="dxa"/>
          </w:tcPr>
          <w:p w14:paraId="3C76B00B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304C5C94" w14:textId="17828C78" w:rsidR="00897E40" w:rsidRPr="00396BC1" w:rsidRDefault="00396BC1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54</w:t>
            </w:r>
            <w:r w:rsidR="00897E40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291</w:t>
            </w:r>
          </w:p>
        </w:tc>
        <w:tc>
          <w:tcPr>
            <w:tcW w:w="270" w:type="dxa"/>
          </w:tcPr>
          <w:p w14:paraId="7C8877A6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A630C00" w14:textId="4A1C136B" w:rsidR="00897E40" w:rsidRPr="00396BC1" w:rsidRDefault="00396BC1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83</w:t>
            </w:r>
            <w:r w:rsidR="00897E40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805</w:t>
            </w:r>
          </w:p>
        </w:tc>
        <w:tc>
          <w:tcPr>
            <w:tcW w:w="251" w:type="dxa"/>
          </w:tcPr>
          <w:p w14:paraId="64D016AB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1E028094" w14:textId="58017D3B" w:rsidR="00897E40" w:rsidRPr="00396BC1" w:rsidRDefault="00396BC1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14</w:t>
            </w:r>
            <w:r w:rsidR="00897E40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251" w:type="dxa"/>
          </w:tcPr>
          <w:p w14:paraId="610B7B2A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1080EC74" w14:textId="242ACDA2" w:rsidR="00897E40" w:rsidRPr="00396BC1" w:rsidRDefault="00396BC1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1</w:t>
            </w:r>
            <w:r w:rsidR="00897E40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038</w:t>
            </w:r>
          </w:p>
        </w:tc>
        <w:tc>
          <w:tcPr>
            <w:tcW w:w="251" w:type="dxa"/>
          </w:tcPr>
          <w:p w14:paraId="3CFBCAB9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229CF7F8" w14:textId="4DB7A6F6" w:rsidR="00897E40" w:rsidRPr="00396BC1" w:rsidRDefault="00396BC1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11</w:t>
            </w:r>
            <w:r w:rsidR="00897E40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049</w:t>
            </w:r>
          </w:p>
        </w:tc>
        <w:tc>
          <w:tcPr>
            <w:tcW w:w="270" w:type="dxa"/>
          </w:tcPr>
          <w:p w14:paraId="7AE1B9FC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0A8F108" w14:textId="203B305A" w:rsidR="00897E40" w:rsidRPr="00396BC1" w:rsidRDefault="00396BC1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335</w:t>
            </w:r>
            <w:r w:rsidR="00897E40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026</w:t>
            </w:r>
          </w:p>
        </w:tc>
      </w:tr>
      <w:tr w:rsidR="00897E40" w:rsidRPr="00396BC1" w14:paraId="321A07DB" w14:textId="77777777" w:rsidTr="008B7CE1">
        <w:tc>
          <w:tcPr>
            <w:tcW w:w="2700" w:type="dxa"/>
          </w:tcPr>
          <w:p w14:paraId="6ADC76D9" w14:textId="2937AA28" w:rsidR="00897E40" w:rsidRPr="00396BC1" w:rsidRDefault="00897E40" w:rsidP="00897E4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C84B6F" w14:textId="52A5ED12" w:rsidR="00897E40" w:rsidRPr="00396BC1" w:rsidRDefault="00396BC1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  <w:r w:rsidR="004877C4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52" w:type="dxa"/>
          </w:tcPr>
          <w:p w14:paraId="6D02AAAD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A5AA862" w14:textId="777B5861" w:rsidR="00897E40" w:rsidRPr="00396BC1" w:rsidRDefault="00396BC1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100</w:t>
            </w:r>
            <w:r w:rsidR="004877C4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695</w:t>
            </w:r>
          </w:p>
        </w:tc>
        <w:tc>
          <w:tcPr>
            <w:tcW w:w="251" w:type="dxa"/>
          </w:tcPr>
          <w:p w14:paraId="22FA830E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7F82868D" w14:textId="6FE5B492" w:rsidR="00897E40" w:rsidRPr="00396BC1" w:rsidRDefault="00396BC1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  <w:r w:rsidR="004877C4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084</w:t>
            </w:r>
          </w:p>
        </w:tc>
        <w:tc>
          <w:tcPr>
            <w:tcW w:w="270" w:type="dxa"/>
          </w:tcPr>
          <w:p w14:paraId="4D70C097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9933F3" w14:textId="59BB07F5" w:rsidR="00897E40" w:rsidRPr="00396BC1" w:rsidRDefault="00396BC1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</w:t>
            </w:r>
            <w:r w:rsidR="004877C4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318</w:t>
            </w:r>
          </w:p>
        </w:tc>
        <w:tc>
          <w:tcPr>
            <w:tcW w:w="251" w:type="dxa"/>
          </w:tcPr>
          <w:p w14:paraId="056ADBFB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6F85D278" w14:textId="10EE8D1E" w:rsidR="00897E40" w:rsidRPr="00396BC1" w:rsidRDefault="00396BC1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4877C4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593</w:t>
            </w:r>
          </w:p>
        </w:tc>
        <w:tc>
          <w:tcPr>
            <w:tcW w:w="251" w:type="dxa"/>
          </w:tcPr>
          <w:p w14:paraId="7BE83ED3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17BF20F6" w14:textId="1C38351D" w:rsidR="00897E40" w:rsidRPr="00396BC1" w:rsidRDefault="00396BC1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4877C4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585</w:t>
            </w:r>
          </w:p>
        </w:tc>
        <w:tc>
          <w:tcPr>
            <w:tcW w:w="251" w:type="dxa"/>
          </w:tcPr>
          <w:p w14:paraId="1A603E08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79388960" w14:textId="18DBC2AE" w:rsidR="00897E40" w:rsidRPr="00396BC1" w:rsidRDefault="00396BC1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</w:t>
            </w:r>
            <w:r w:rsidR="004877C4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342</w:t>
            </w:r>
          </w:p>
        </w:tc>
        <w:tc>
          <w:tcPr>
            <w:tcW w:w="270" w:type="dxa"/>
          </w:tcPr>
          <w:p w14:paraId="08FB2B3A" w14:textId="77777777" w:rsidR="00897E40" w:rsidRPr="00396BC1" w:rsidRDefault="00897E40" w:rsidP="00897E4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B61395" w14:textId="38364935" w:rsidR="00897E40" w:rsidRPr="00396BC1" w:rsidRDefault="00396BC1" w:rsidP="0089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467</w:t>
            </w:r>
            <w:r w:rsidR="004877C4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627</w:t>
            </w:r>
          </w:p>
        </w:tc>
      </w:tr>
    </w:tbl>
    <w:p w14:paraId="08AFB8BB" w14:textId="77777777" w:rsidR="00DD42F3" w:rsidRPr="00396BC1" w:rsidRDefault="00DD4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1468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1260"/>
        <w:gridCol w:w="252"/>
        <w:gridCol w:w="1278"/>
        <w:gridCol w:w="251"/>
        <w:gridCol w:w="1297"/>
        <w:gridCol w:w="270"/>
        <w:gridCol w:w="1260"/>
        <w:gridCol w:w="251"/>
        <w:gridCol w:w="1279"/>
        <w:gridCol w:w="251"/>
        <w:gridCol w:w="1279"/>
        <w:gridCol w:w="251"/>
        <w:gridCol w:w="1279"/>
        <w:gridCol w:w="270"/>
        <w:gridCol w:w="1254"/>
        <w:gridCol w:w="6"/>
      </w:tblGrid>
      <w:tr w:rsidR="00DB5856" w:rsidRPr="00396BC1" w14:paraId="218FC1F9" w14:textId="77777777" w:rsidTr="008B7CE1">
        <w:trPr>
          <w:gridAfter w:val="1"/>
          <w:wAfter w:w="6" w:type="dxa"/>
          <w:tblHeader/>
        </w:trPr>
        <w:tc>
          <w:tcPr>
            <w:tcW w:w="2700" w:type="dxa"/>
          </w:tcPr>
          <w:p w14:paraId="584E90F5" w14:textId="6C00E84D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82" w:type="dxa"/>
            <w:gridSpan w:val="15"/>
          </w:tcPr>
          <w:p w14:paraId="591BFB97" w14:textId="3516CF3C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</w:t>
            </w:r>
            <w:r w:rsidR="00A04EAC" w:rsidRPr="00396BC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เงิน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B5856" w:rsidRPr="00396BC1" w14:paraId="63B60CF0" w14:textId="77777777" w:rsidTr="008B7CE1">
        <w:trPr>
          <w:tblHeader/>
        </w:trPr>
        <w:tc>
          <w:tcPr>
            <w:tcW w:w="2700" w:type="dxa"/>
          </w:tcPr>
          <w:p w14:paraId="23113970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D53834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1CDA1DC7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6B50A92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1A63747C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74786CD2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F3A1D5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F9457CB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8F90AC4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51F0382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51" w:type="dxa"/>
          </w:tcPr>
          <w:p w14:paraId="11D640E9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384E456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C38B232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6192B24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E98CB09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6B1F2A2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5856" w:rsidRPr="00396BC1" w14:paraId="60517545" w14:textId="77777777" w:rsidTr="008B7CE1">
        <w:trPr>
          <w:tblHeader/>
        </w:trPr>
        <w:tc>
          <w:tcPr>
            <w:tcW w:w="2700" w:type="dxa"/>
          </w:tcPr>
          <w:p w14:paraId="5A1B3617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F70791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7FEA1F23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3B97D45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51" w:type="dxa"/>
          </w:tcPr>
          <w:p w14:paraId="0E07AE24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57B04809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270" w:type="dxa"/>
          </w:tcPr>
          <w:p w14:paraId="20C85A83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14513E1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121872BC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EF66186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51" w:type="dxa"/>
          </w:tcPr>
          <w:p w14:paraId="5D08399B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F96C6AD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650ACBE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FFFE352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</w:tcPr>
          <w:p w14:paraId="66C082A6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2610D8C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5856" w:rsidRPr="00396BC1" w14:paraId="39055FEF" w14:textId="77777777" w:rsidTr="008B7CE1">
        <w:trPr>
          <w:tblHeader/>
        </w:trPr>
        <w:tc>
          <w:tcPr>
            <w:tcW w:w="2700" w:type="dxa"/>
          </w:tcPr>
          <w:p w14:paraId="300CC7DD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5C3410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D462E4A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86ABD0D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51" w:type="dxa"/>
          </w:tcPr>
          <w:p w14:paraId="71E37269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3DA92C6B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14:paraId="1E19CB88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EA1DEE5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</w:p>
        </w:tc>
        <w:tc>
          <w:tcPr>
            <w:tcW w:w="251" w:type="dxa"/>
          </w:tcPr>
          <w:p w14:paraId="02F0E3C4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E5E913E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51" w:type="dxa"/>
          </w:tcPr>
          <w:p w14:paraId="3CF6FCD3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6A4DFA73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C8DF8C6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7D8DAC74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3F1DC6E4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7463F044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B5856" w:rsidRPr="00396BC1" w14:paraId="265272DF" w14:textId="77777777" w:rsidTr="008B7CE1">
        <w:trPr>
          <w:tblHeader/>
        </w:trPr>
        <w:tc>
          <w:tcPr>
            <w:tcW w:w="2700" w:type="dxa"/>
          </w:tcPr>
          <w:p w14:paraId="1E3E17C9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234A31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52" w:type="dxa"/>
          </w:tcPr>
          <w:p w14:paraId="17E22148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92374B6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51" w:type="dxa"/>
          </w:tcPr>
          <w:p w14:paraId="404154BE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</w:tcPr>
          <w:p w14:paraId="255CC2B5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น้ำบาดาล</w:t>
            </w:r>
          </w:p>
        </w:tc>
        <w:tc>
          <w:tcPr>
            <w:tcW w:w="270" w:type="dxa"/>
          </w:tcPr>
          <w:p w14:paraId="72A670BE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64024CD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51" w:type="dxa"/>
          </w:tcPr>
          <w:p w14:paraId="15D0CF60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06B055F1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51" w:type="dxa"/>
          </w:tcPr>
          <w:p w14:paraId="35DDBDA4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16C1142C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51" w:type="dxa"/>
          </w:tcPr>
          <w:p w14:paraId="082F9C6D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2590BD2B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3CB5DD9C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28036BFC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B5856" w:rsidRPr="00396BC1" w14:paraId="0DB437C9" w14:textId="77777777" w:rsidTr="008B7CE1">
        <w:trPr>
          <w:gridAfter w:val="1"/>
          <w:wAfter w:w="6" w:type="dxa"/>
          <w:tblHeader/>
        </w:trPr>
        <w:tc>
          <w:tcPr>
            <w:tcW w:w="2700" w:type="dxa"/>
          </w:tcPr>
          <w:p w14:paraId="440DA410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82" w:type="dxa"/>
            <w:gridSpan w:val="15"/>
          </w:tcPr>
          <w:p w14:paraId="5A5BC57D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396BC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DB5856" w:rsidRPr="00396BC1" w14:paraId="02677607" w14:textId="77777777" w:rsidTr="008B7CE1">
        <w:trPr>
          <w:trHeight w:val="80"/>
        </w:trPr>
        <w:tc>
          <w:tcPr>
            <w:tcW w:w="2700" w:type="dxa"/>
          </w:tcPr>
          <w:p w14:paraId="55CCD8A9" w14:textId="4FEE0497" w:rsidR="00DB5856" w:rsidRPr="00396BC1" w:rsidRDefault="009D506D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ราคาทุน / ราคาประเมินใหม่</w:t>
            </w:r>
          </w:p>
        </w:tc>
        <w:tc>
          <w:tcPr>
            <w:tcW w:w="1260" w:type="dxa"/>
          </w:tcPr>
          <w:p w14:paraId="2EA09F8A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63154A4C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42D0254B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633865D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41B668A4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DD920AA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C6DF5D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3173E92C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46C51686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11FDEED8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55C097FA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89344E9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4C7787C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365FEB9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AE9B23C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35A1D" w:rsidRPr="00396BC1" w14:paraId="5DF27AE6" w14:textId="77777777" w:rsidTr="0073451F">
        <w:tc>
          <w:tcPr>
            <w:tcW w:w="2700" w:type="dxa"/>
          </w:tcPr>
          <w:p w14:paraId="56278FEE" w14:textId="241E9B63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sz w:val="24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396BC1" w:rsidRPr="00396BC1">
              <w:rPr>
                <w:rFonts w:asciiTheme="majorBidi" w:hAnsiTheme="majorBidi"/>
                <w:sz w:val="24"/>
                <w:szCs w:val="30"/>
              </w:rPr>
              <w:t>2566</w:t>
            </w:r>
          </w:p>
        </w:tc>
        <w:tc>
          <w:tcPr>
            <w:tcW w:w="1260" w:type="dxa"/>
            <w:vAlign w:val="bottom"/>
          </w:tcPr>
          <w:p w14:paraId="46C98FCE" w14:textId="3D99ACC0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Cs/>
                <w:sz w:val="24"/>
                <w:szCs w:val="30"/>
              </w:rPr>
              <w:t>65</w:t>
            </w:r>
            <w:r w:rsidR="00935A1D" w:rsidRPr="00396BC1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Cs/>
                <w:sz w:val="24"/>
                <w:szCs w:val="30"/>
              </w:rPr>
              <w:t>597</w:t>
            </w:r>
          </w:p>
        </w:tc>
        <w:tc>
          <w:tcPr>
            <w:tcW w:w="252" w:type="dxa"/>
          </w:tcPr>
          <w:p w14:paraId="3D9EA35C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09EDCBE1" w14:textId="4EA548D3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Cs/>
                <w:sz w:val="24"/>
                <w:szCs w:val="24"/>
              </w:rPr>
              <w:t>155</w:t>
            </w:r>
            <w:r w:rsidR="00935A1D" w:rsidRPr="00396BC1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Cs/>
                <w:sz w:val="24"/>
                <w:szCs w:val="24"/>
              </w:rPr>
              <w:t>479</w:t>
            </w:r>
          </w:p>
        </w:tc>
        <w:tc>
          <w:tcPr>
            <w:tcW w:w="251" w:type="dxa"/>
          </w:tcPr>
          <w:p w14:paraId="02B326D9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2DE5F779" w14:textId="2ABC3897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Cs/>
                <w:sz w:val="24"/>
                <w:szCs w:val="24"/>
              </w:rPr>
              <w:t>158</w:t>
            </w:r>
            <w:r w:rsidR="00935A1D" w:rsidRPr="00396BC1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Cs/>
                <w:sz w:val="24"/>
                <w:szCs w:val="24"/>
              </w:rPr>
              <w:t>062</w:t>
            </w:r>
          </w:p>
        </w:tc>
        <w:tc>
          <w:tcPr>
            <w:tcW w:w="270" w:type="dxa"/>
          </w:tcPr>
          <w:p w14:paraId="6A53AFF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93048E" w14:textId="04809CC6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Cs/>
                <w:sz w:val="24"/>
                <w:szCs w:val="24"/>
              </w:rPr>
              <w:t>353</w:t>
            </w:r>
            <w:r w:rsidR="00935A1D" w:rsidRPr="00396BC1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Cs/>
                <w:sz w:val="24"/>
                <w:szCs w:val="24"/>
              </w:rPr>
              <w:t>814</w:t>
            </w:r>
          </w:p>
        </w:tc>
        <w:tc>
          <w:tcPr>
            <w:tcW w:w="251" w:type="dxa"/>
          </w:tcPr>
          <w:p w14:paraId="4E22834B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D13A792" w14:textId="47222A05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Cs/>
                <w:sz w:val="24"/>
                <w:szCs w:val="24"/>
              </w:rPr>
              <w:t>37</w:t>
            </w:r>
            <w:r w:rsidR="00935A1D" w:rsidRPr="00396BC1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Cs/>
                <w:sz w:val="24"/>
                <w:szCs w:val="24"/>
              </w:rPr>
              <w:t>343</w:t>
            </w:r>
          </w:p>
        </w:tc>
        <w:tc>
          <w:tcPr>
            <w:tcW w:w="251" w:type="dxa"/>
          </w:tcPr>
          <w:p w14:paraId="16103EEB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84A7DAA" w14:textId="250F7094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Cs/>
                <w:sz w:val="24"/>
                <w:szCs w:val="24"/>
              </w:rPr>
              <w:t>17</w:t>
            </w:r>
            <w:r w:rsidR="00935A1D" w:rsidRPr="00396BC1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Cs/>
                <w:sz w:val="24"/>
                <w:szCs w:val="24"/>
              </w:rPr>
              <w:t>688</w:t>
            </w:r>
          </w:p>
        </w:tc>
        <w:tc>
          <w:tcPr>
            <w:tcW w:w="251" w:type="dxa"/>
          </w:tcPr>
          <w:p w14:paraId="2CC39064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6587178E" w14:textId="3AEFE173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Cs/>
                <w:sz w:val="24"/>
                <w:szCs w:val="24"/>
              </w:rPr>
              <w:t>263</w:t>
            </w:r>
          </w:p>
        </w:tc>
        <w:tc>
          <w:tcPr>
            <w:tcW w:w="270" w:type="dxa"/>
          </w:tcPr>
          <w:p w14:paraId="0A9F8A84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25919AF5" w14:textId="3B23B27A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Cs/>
                <w:sz w:val="24"/>
                <w:szCs w:val="24"/>
              </w:rPr>
              <w:t>788</w:t>
            </w:r>
            <w:r w:rsidR="00935A1D" w:rsidRPr="00396BC1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Cs/>
                <w:sz w:val="24"/>
                <w:szCs w:val="24"/>
              </w:rPr>
              <w:t>246</w:t>
            </w:r>
          </w:p>
        </w:tc>
      </w:tr>
      <w:tr w:rsidR="00935A1D" w:rsidRPr="00396BC1" w14:paraId="2C121862" w14:textId="77777777" w:rsidTr="003E44BE">
        <w:tc>
          <w:tcPr>
            <w:tcW w:w="2700" w:type="dxa"/>
          </w:tcPr>
          <w:p w14:paraId="00C0B132" w14:textId="6356131E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B5A80BC" w14:textId="04AE3DAD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5A09A7A1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F70B01E" w14:textId="2B80CCEC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61214690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549CF015" w14:textId="2994ACF3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3</w:t>
            </w:r>
            <w:r w:rsidR="00935A1D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867</w:t>
            </w:r>
          </w:p>
        </w:tc>
        <w:tc>
          <w:tcPr>
            <w:tcW w:w="270" w:type="dxa"/>
          </w:tcPr>
          <w:p w14:paraId="23B33371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C9396A" w14:textId="692A9ABF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12</w:t>
            </w:r>
            <w:r w:rsidR="00935A1D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510</w:t>
            </w:r>
          </w:p>
        </w:tc>
        <w:tc>
          <w:tcPr>
            <w:tcW w:w="251" w:type="dxa"/>
          </w:tcPr>
          <w:p w14:paraId="3EAC564C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47783B0" w14:textId="2DA88A2F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5</w:t>
            </w:r>
            <w:r w:rsidR="00935A1D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734</w:t>
            </w:r>
          </w:p>
        </w:tc>
        <w:tc>
          <w:tcPr>
            <w:tcW w:w="251" w:type="dxa"/>
          </w:tcPr>
          <w:p w14:paraId="2803EE3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9D6E124" w14:textId="1F8132D3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157</w:t>
            </w:r>
          </w:p>
        </w:tc>
        <w:tc>
          <w:tcPr>
            <w:tcW w:w="251" w:type="dxa"/>
          </w:tcPr>
          <w:p w14:paraId="0387F328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187E72D" w14:textId="0836570A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18</w:t>
            </w:r>
            <w:r w:rsidR="00935A1D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232</w:t>
            </w:r>
          </w:p>
        </w:tc>
        <w:tc>
          <w:tcPr>
            <w:tcW w:w="270" w:type="dxa"/>
          </w:tcPr>
          <w:p w14:paraId="25BC722E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9751777" w14:textId="6103D729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b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40</w:t>
            </w:r>
            <w:r w:rsidR="00935A1D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500</w:t>
            </w:r>
          </w:p>
        </w:tc>
      </w:tr>
      <w:tr w:rsidR="00935A1D" w:rsidRPr="00396BC1" w14:paraId="3089441C" w14:textId="77777777" w:rsidTr="008B7CE1">
        <w:tc>
          <w:tcPr>
            <w:tcW w:w="2700" w:type="dxa"/>
          </w:tcPr>
          <w:p w14:paraId="279EE2CB" w14:textId="3B64245C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</w:tcPr>
          <w:p w14:paraId="156F4EF4" w14:textId="3111BA86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6A34ABDF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1B283ED" w14:textId="178E1C84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6</w:t>
            </w:r>
            <w:r w:rsidR="00935A1D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622</w:t>
            </w:r>
          </w:p>
        </w:tc>
        <w:tc>
          <w:tcPr>
            <w:tcW w:w="251" w:type="dxa"/>
          </w:tcPr>
          <w:p w14:paraId="387BBC84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7DFBEE3E" w14:textId="7CB178A3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731</w:t>
            </w:r>
          </w:p>
        </w:tc>
        <w:tc>
          <w:tcPr>
            <w:tcW w:w="270" w:type="dxa"/>
          </w:tcPr>
          <w:p w14:paraId="44EFACA5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BF13FA" w14:textId="14B99448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93</w:t>
            </w:r>
          </w:p>
        </w:tc>
        <w:tc>
          <w:tcPr>
            <w:tcW w:w="251" w:type="dxa"/>
          </w:tcPr>
          <w:p w14:paraId="726E3615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91DC2C9" w14:textId="42B52493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55C655EF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4DBA584" w14:textId="3A490354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69697DCF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F0C6BA2" w14:textId="7A0F3469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7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446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A89DBDF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5C4F8CA" w14:textId="2123A400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35A1D" w:rsidRPr="00396BC1" w14:paraId="3A0FCF77" w14:textId="77777777" w:rsidTr="008B7CE1">
        <w:tc>
          <w:tcPr>
            <w:tcW w:w="2700" w:type="dxa"/>
          </w:tcPr>
          <w:p w14:paraId="216AA6CC" w14:textId="516736D3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  <w:shd w:val="clear" w:color="auto" w:fill="auto"/>
          </w:tcPr>
          <w:p w14:paraId="138D93BD" w14:textId="6F575BEE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96972E8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D69FF6E" w14:textId="056EA1B1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678EDF0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684CD4E5" w14:textId="58D498D5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1</w:t>
            </w:r>
            <w:r w:rsidR="00935A1D" w:rsidRPr="00396BC1">
              <w:rPr>
                <w:rFonts w:asciiTheme="majorBidi" w:hAnsi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333</w:t>
            </w:r>
          </w:p>
        </w:tc>
        <w:tc>
          <w:tcPr>
            <w:tcW w:w="270" w:type="dxa"/>
          </w:tcPr>
          <w:p w14:paraId="669044AF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A7D234" w14:textId="06C1C20D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8</w:t>
            </w:r>
            <w:r w:rsidR="00935A1D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320</w:t>
            </w:r>
          </w:p>
        </w:tc>
        <w:tc>
          <w:tcPr>
            <w:tcW w:w="251" w:type="dxa"/>
          </w:tcPr>
          <w:p w14:paraId="0C37EC8F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87AF15B" w14:textId="0B70E091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264</w:t>
            </w:r>
          </w:p>
        </w:tc>
        <w:tc>
          <w:tcPr>
            <w:tcW w:w="251" w:type="dxa"/>
          </w:tcPr>
          <w:p w14:paraId="7F8A0DDE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E42E75F" w14:textId="50EC70FF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7B30CBE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AFC97C9" w14:textId="19B7CBDE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57CDC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E7E9B11" w14:textId="1A910E1C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9</w:t>
            </w:r>
            <w:r w:rsidR="00935A1D" w:rsidRPr="00396BC1">
              <w:rPr>
                <w:rFonts w:asciiTheme="majorBidi" w:hAnsi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917</w:t>
            </w:r>
          </w:p>
        </w:tc>
      </w:tr>
      <w:tr w:rsidR="00935A1D" w:rsidRPr="00396BC1" w14:paraId="46035AB3" w14:textId="77777777" w:rsidTr="008B7CE1">
        <w:tc>
          <w:tcPr>
            <w:tcW w:w="2700" w:type="dxa"/>
          </w:tcPr>
          <w:p w14:paraId="20DF2BCA" w14:textId="7D601606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</w:tcPr>
          <w:p w14:paraId="2C9FA725" w14:textId="27099E0C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3DC0A37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B80964E" w14:textId="3700ECCE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7F12FC42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16646C96" w14:textId="31AF62DC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541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5A66CAB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A39C1B" w14:textId="63EF7293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3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745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2BA8BCA8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35A54D3" w14:textId="724F244D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1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721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3B74C352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9760220" w14:textId="02B749BB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F3C373B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41F8F5A" w14:textId="4C94326C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CB3D06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24F0D40A" w14:textId="210E77A6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6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007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35A1D" w:rsidRPr="00396BC1" w14:paraId="0F7B75BC" w14:textId="77777777" w:rsidTr="00DC0E51">
        <w:tc>
          <w:tcPr>
            <w:tcW w:w="2700" w:type="dxa"/>
          </w:tcPr>
          <w:p w14:paraId="6FF425E0" w14:textId="2F53B278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2566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 และ</w:t>
            </w:r>
          </w:p>
          <w:p w14:paraId="6B353A02" w14:textId="797D21EF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ab/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1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A09C9" w14:textId="57390435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65</w:t>
            </w:r>
            <w:r w:rsidR="00935A1D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597</w:t>
            </w:r>
          </w:p>
        </w:tc>
        <w:tc>
          <w:tcPr>
            <w:tcW w:w="252" w:type="dxa"/>
          </w:tcPr>
          <w:p w14:paraId="1BD61925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AC1126F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3D13DC2F" w14:textId="77E372C3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162</w:t>
            </w:r>
            <w:r w:rsidR="00935A1D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w="251" w:type="dxa"/>
          </w:tcPr>
          <w:p w14:paraId="3DF2CD9E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122E871C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3A332369" w14:textId="59A7E296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163</w:t>
            </w:r>
            <w:r w:rsidR="00935A1D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452</w:t>
            </w:r>
          </w:p>
        </w:tc>
        <w:tc>
          <w:tcPr>
            <w:tcW w:w="270" w:type="dxa"/>
          </w:tcPr>
          <w:p w14:paraId="56E2573F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CFF296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000BB5C2" w14:textId="39084D06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370</w:t>
            </w:r>
            <w:r w:rsidR="00935A1D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251" w:type="dxa"/>
          </w:tcPr>
          <w:p w14:paraId="5C48884D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1983E6F9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0B682620" w14:textId="2A7EBFA3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41</w:t>
            </w:r>
            <w:r w:rsidR="00935A1D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620</w:t>
            </w:r>
          </w:p>
        </w:tc>
        <w:tc>
          <w:tcPr>
            <w:tcW w:w="251" w:type="dxa"/>
          </w:tcPr>
          <w:p w14:paraId="358B4A7B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703EC08C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2CE5CE1E" w14:textId="35ADC775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17</w:t>
            </w:r>
            <w:r w:rsidR="00935A1D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845</w:t>
            </w:r>
          </w:p>
        </w:tc>
        <w:tc>
          <w:tcPr>
            <w:tcW w:w="251" w:type="dxa"/>
          </w:tcPr>
          <w:p w14:paraId="07211604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6A866D2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57A24859" w14:textId="54B328F2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11</w:t>
            </w:r>
            <w:r w:rsidR="00935A1D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049</w:t>
            </w:r>
          </w:p>
        </w:tc>
        <w:tc>
          <w:tcPr>
            <w:tcW w:w="270" w:type="dxa"/>
          </w:tcPr>
          <w:p w14:paraId="07BE6A62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2542C65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430AC6DA" w14:textId="60906BB6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832</w:t>
            </w:r>
            <w:r w:rsidR="00935A1D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656</w:t>
            </w:r>
          </w:p>
        </w:tc>
      </w:tr>
      <w:tr w:rsidR="00935A1D" w:rsidRPr="00396BC1" w14:paraId="1AE2587B" w14:textId="77777777" w:rsidTr="008B7CE1">
        <w:tc>
          <w:tcPr>
            <w:tcW w:w="2700" w:type="dxa"/>
          </w:tcPr>
          <w:p w14:paraId="0E606D4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244D6802" w14:textId="63ACCCD8" w:rsidR="00935A1D" w:rsidRPr="00396BC1" w:rsidRDefault="00396BC1" w:rsidP="00F1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2</w:t>
            </w:r>
            <w:r w:rsidR="00E546FB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290</w:t>
            </w:r>
          </w:p>
        </w:tc>
        <w:tc>
          <w:tcPr>
            <w:tcW w:w="252" w:type="dxa"/>
          </w:tcPr>
          <w:p w14:paraId="489BCA13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BA42155" w14:textId="1A6C7DE3" w:rsidR="00935A1D" w:rsidRPr="00396BC1" w:rsidRDefault="00112478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29F78F9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3AF099B0" w14:textId="3C4BD348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12478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954</w:t>
            </w:r>
          </w:p>
        </w:tc>
        <w:tc>
          <w:tcPr>
            <w:tcW w:w="270" w:type="dxa"/>
          </w:tcPr>
          <w:p w14:paraId="3B44B561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EF1CCF" w14:textId="5376C00D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990CB5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732</w:t>
            </w:r>
          </w:p>
        </w:tc>
        <w:tc>
          <w:tcPr>
            <w:tcW w:w="251" w:type="dxa"/>
          </w:tcPr>
          <w:p w14:paraId="5131117B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278852E" w14:textId="3525607B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90CB5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498</w:t>
            </w:r>
          </w:p>
        </w:tc>
        <w:tc>
          <w:tcPr>
            <w:tcW w:w="251" w:type="dxa"/>
          </w:tcPr>
          <w:p w14:paraId="449A2C53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9A3343B" w14:textId="0B63B9FF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251" w:type="dxa"/>
          </w:tcPr>
          <w:p w14:paraId="3517B199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904FF37" w14:textId="3E5B5B7B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164CDE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949</w:t>
            </w:r>
          </w:p>
        </w:tc>
        <w:tc>
          <w:tcPr>
            <w:tcW w:w="270" w:type="dxa"/>
          </w:tcPr>
          <w:p w14:paraId="7FBFC980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BA2429C" w14:textId="65E10F51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="00164CDE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017</w:t>
            </w:r>
          </w:p>
        </w:tc>
      </w:tr>
      <w:tr w:rsidR="00112478" w:rsidRPr="00396BC1" w14:paraId="38DE0514" w14:textId="77777777" w:rsidTr="008B7CE1">
        <w:tc>
          <w:tcPr>
            <w:tcW w:w="2700" w:type="dxa"/>
          </w:tcPr>
          <w:p w14:paraId="3EBC3158" w14:textId="2414FD3F" w:rsidR="00112478" w:rsidRPr="00396BC1" w:rsidRDefault="00112478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ส่วนเกินทุนจากการตีราคา</w:t>
            </w:r>
          </w:p>
        </w:tc>
        <w:tc>
          <w:tcPr>
            <w:tcW w:w="1260" w:type="dxa"/>
            <w:shd w:val="clear" w:color="auto" w:fill="auto"/>
          </w:tcPr>
          <w:p w14:paraId="54BDE259" w14:textId="4C9652CD" w:rsidR="00112478" w:rsidRPr="00396BC1" w:rsidRDefault="00396BC1" w:rsidP="00F1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7</w:t>
            </w:r>
            <w:r w:rsidR="00112478" w:rsidRPr="00396BC1">
              <w:rPr>
                <w:rFonts w:asciiTheme="majorBidi" w:hAnsi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414</w:t>
            </w:r>
          </w:p>
        </w:tc>
        <w:tc>
          <w:tcPr>
            <w:tcW w:w="252" w:type="dxa"/>
          </w:tcPr>
          <w:p w14:paraId="13A140F5" w14:textId="77777777" w:rsidR="00112478" w:rsidRPr="00396BC1" w:rsidRDefault="00112478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C45BB91" w14:textId="044EF4CA" w:rsidR="00112478" w:rsidRPr="00396BC1" w:rsidRDefault="00112478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A3964DF" w14:textId="77777777" w:rsidR="00112478" w:rsidRPr="00396BC1" w:rsidRDefault="00112478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56DF8585" w14:textId="0D3D4C8F" w:rsidR="00112478" w:rsidRPr="00396BC1" w:rsidRDefault="00112478" w:rsidP="0011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12163B" w14:textId="77777777" w:rsidR="00112478" w:rsidRPr="00396BC1" w:rsidRDefault="00112478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EBCA3F" w14:textId="54A24E8D" w:rsidR="00112478" w:rsidRPr="00396BC1" w:rsidRDefault="00112478" w:rsidP="0011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8BAB38C" w14:textId="77777777" w:rsidR="00112478" w:rsidRPr="00396BC1" w:rsidRDefault="00112478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D86C179" w14:textId="71AC570E" w:rsidR="00112478" w:rsidRPr="00396BC1" w:rsidRDefault="00112478" w:rsidP="0011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45B920F7" w14:textId="77777777" w:rsidR="00112478" w:rsidRPr="00396BC1" w:rsidRDefault="00112478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A326DAF" w14:textId="7B949A23" w:rsidR="00112478" w:rsidRPr="00396BC1" w:rsidRDefault="00112478" w:rsidP="0011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2BA6B721" w14:textId="77777777" w:rsidR="00112478" w:rsidRPr="00396BC1" w:rsidRDefault="00112478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5CC3DB0" w14:textId="0EEA19D8" w:rsidR="00112478" w:rsidRPr="00396BC1" w:rsidRDefault="00112478" w:rsidP="0011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675476" w14:textId="77777777" w:rsidR="00112478" w:rsidRPr="00396BC1" w:rsidRDefault="00112478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22036AA" w14:textId="3B5D23EB" w:rsidR="00112478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12478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414</w:t>
            </w:r>
          </w:p>
        </w:tc>
      </w:tr>
      <w:tr w:rsidR="00935A1D" w:rsidRPr="00396BC1" w14:paraId="3979A6E2" w14:textId="77777777" w:rsidTr="008B7CE1">
        <w:tc>
          <w:tcPr>
            <w:tcW w:w="2700" w:type="dxa"/>
          </w:tcPr>
          <w:p w14:paraId="2D2C52B5" w14:textId="4CB53335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</w:tcPr>
          <w:p w14:paraId="186DC1A6" w14:textId="6464F9A6" w:rsidR="00935A1D" w:rsidRPr="00396BC1" w:rsidRDefault="00F13437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5AAB341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0AB9610" w14:textId="14E463DA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18</w:t>
            </w:r>
            <w:r w:rsidR="00112478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250</w:t>
            </w:r>
          </w:p>
        </w:tc>
        <w:tc>
          <w:tcPr>
            <w:tcW w:w="251" w:type="dxa"/>
          </w:tcPr>
          <w:p w14:paraId="11A8A84D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0E4D4633" w14:textId="17D24AC5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12478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  <w:tc>
          <w:tcPr>
            <w:tcW w:w="270" w:type="dxa"/>
          </w:tcPr>
          <w:p w14:paraId="458ADD28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531E12" w14:textId="1F5DD665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90CB5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251" w:type="dxa"/>
          </w:tcPr>
          <w:p w14:paraId="3EB590E0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683B06C" w14:textId="451FCA02" w:rsidR="00935A1D" w:rsidRPr="00396BC1" w:rsidRDefault="00396BC1" w:rsidP="0099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251" w:type="dxa"/>
          </w:tcPr>
          <w:p w14:paraId="15141147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DE795CD" w14:textId="13F19603" w:rsidR="00935A1D" w:rsidRPr="00396BC1" w:rsidRDefault="00990CB5" w:rsidP="0099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786ABE79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21A2277" w14:textId="02E4CB53" w:rsidR="00935A1D" w:rsidRPr="00396BC1" w:rsidRDefault="00164CDE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FA90879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2B6CA40" w14:textId="2F3BD753" w:rsidR="00935A1D" w:rsidRPr="00396BC1" w:rsidRDefault="00164CDE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35A1D" w:rsidRPr="00396BC1" w14:paraId="1311D647" w14:textId="77777777" w:rsidTr="008B7CE1">
        <w:tc>
          <w:tcPr>
            <w:tcW w:w="2700" w:type="dxa"/>
          </w:tcPr>
          <w:p w14:paraId="25924E29" w14:textId="71E3404F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  <w:shd w:val="clear" w:color="auto" w:fill="auto"/>
          </w:tcPr>
          <w:p w14:paraId="78CD4F1C" w14:textId="0209C37C" w:rsidR="00935A1D" w:rsidRPr="00396BC1" w:rsidRDefault="00F13437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760EBA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C3DDAC2" w14:textId="36BDE069" w:rsidR="00935A1D" w:rsidRPr="00396BC1" w:rsidRDefault="00112478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4BFE2402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6FB85144" w14:textId="44ECA83F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90CB5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325</w:t>
            </w:r>
          </w:p>
        </w:tc>
        <w:tc>
          <w:tcPr>
            <w:tcW w:w="270" w:type="dxa"/>
          </w:tcPr>
          <w:p w14:paraId="0D12972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3DEAAB" w14:textId="69797C94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990CB5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251" w:type="dxa"/>
          </w:tcPr>
          <w:p w14:paraId="6B6075BD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E91C8C5" w14:textId="3256CAA2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743</w:t>
            </w:r>
          </w:p>
        </w:tc>
        <w:tc>
          <w:tcPr>
            <w:tcW w:w="251" w:type="dxa"/>
          </w:tcPr>
          <w:p w14:paraId="69D02A2C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1EEB685" w14:textId="36149B6D" w:rsidR="00935A1D" w:rsidRPr="00396BC1" w:rsidRDefault="00990CB5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6DDCF2A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05668C1" w14:textId="4AE2BE78" w:rsidR="00935A1D" w:rsidRPr="00396BC1" w:rsidRDefault="00164CDE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FD9DD7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259CFFE6" w14:textId="50602A2A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30</w:t>
            </w:r>
            <w:r w:rsidR="00164CDE" w:rsidRPr="00396BC1">
              <w:rPr>
                <w:rFonts w:asciiTheme="majorBidi" w:hAnsi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595</w:t>
            </w:r>
          </w:p>
        </w:tc>
      </w:tr>
      <w:tr w:rsidR="00935A1D" w:rsidRPr="00396BC1" w14:paraId="04C675E5" w14:textId="77777777" w:rsidTr="008B7CE1">
        <w:tc>
          <w:tcPr>
            <w:tcW w:w="2700" w:type="dxa"/>
          </w:tcPr>
          <w:p w14:paraId="78691942" w14:textId="4A3D282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</w:tcPr>
          <w:p w14:paraId="72FAEA1E" w14:textId="5A33FC97" w:rsidR="00935A1D" w:rsidRPr="00396BC1" w:rsidRDefault="00112478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EF46588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0E7C3C9" w14:textId="6175C8BB" w:rsidR="00935A1D" w:rsidRPr="00396BC1" w:rsidRDefault="00112478" w:rsidP="0011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433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764EC464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46D13061" w14:textId="46A834A2" w:rsidR="00935A1D" w:rsidRPr="00396BC1" w:rsidRDefault="00990CB5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239E369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D61BBE" w14:textId="1B3D33C9" w:rsidR="00935A1D" w:rsidRPr="00396BC1" w:rsidRDefault="00990CB5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6DF337BD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6AE4732" w14:textId="53F56F1C" w:rsidR="00935A1D" w:rsidRPr="00396BC1" w:rsidRDefault="00990CB5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06EE149F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699C7DD" w14:textId="68921327" w:rsidR="00935A1D" w:rsidRPr="00396BC1" w:rsidRDefault="00990CB5" w:rsidP="0099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04955AA8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0C38BC3" w14:textId="77B1E7DE" w:rsidR="00935A1D" w:rsidRPr="00396BC1" w:rsidRDefault="00164CDE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D5A28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6C954C9" w14:textId="3BF43A00" w:rsidR="00935A1D" w:rsidRPr="00396BC1" w:rsidRDefault="00164CDE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239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35A1D" w:rsidRPr="00396BC1" w14:paraId="27D4D931" w14:textId="77777777" w:rsidTr="001947F8">
        <w:tc>
          <w:tcPr>
            <w:tcW w:w="2700" w:type="dxa"/>
          </w:tcPr>
          <w:p w14:paraId="4CA5819F" w14:textId="6D911AB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A89C8" w14:textId="0196E405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75</w:t>
            </w:r>
            <w:r w:rsidR="00112478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252" w:type="dxa"/>
          </w:tcPr>
          <w:p w14:paraId="0634690B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3AE84FE" w14:textId="2B17F9BB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179</w:t>
            </w:r>
            <w:r w:rsidR="00112478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918</w:t>
            </w:r>
          </w:p>
        </w:tc>
        <w:tc>
          <w:tcPr>
            <w:tcW w:w="251" w:type="dxa"/>
          </w:tcPr>
          <w:p w14:paraId="7930CE60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606A2B5D" w14:textId="21FA1D34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</w:t>
            </w:r>
            <w:r w:rsidR="00990CB5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284</w:t>
            </w:r>
          </w:p>
        </w:tc>
        <w:tc>
          <w:tcPr>
            <w:tcW w:w="270" w:type="dxa"/>
          </w:tcPr>
          <w:p w14:paraId="640E7D9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AF56F97" w14:textId="595AA663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419</w:t>
            </w:r>
            <w:r w:rsidR="00990CB5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313</w:t>
            </w:r>
          </w:p>
        </w:tc>
        <w:tc>
          <w:tcPr>
            <w:tcW w:w="251" w:type="dxa"/>
          </w:tcPr>
          <w:p w14:paraId="54C6A3E2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6389FF7F" w14:textId="7EB7FBF6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</w:t>
            </w:r>
            <w:r w:rsidR="00990CB5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679</w:t>
            </w:r>
          </w:p>
        </w:tc>
        <w:tc>
          <w:tcPr>
            <w:tcW w:w="251" w:type="dxa"/>
          </w:tcPr>
          <w:p w14:paraId="401BA8A4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00217EF0" w14:textId="7AFC2CEB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="00164CDE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219</w:t>
            </w:r>
          </w:p>
        </w:tc>
        <w:tc>
          <w:tcPr>
            <w:tcW w:w="251" w:type="dxa"/>
          </w:tcPr>
          <w:p w14:paraId="200F6B1F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0A8D4501" w14:textId="54332499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</w:t>
            </w:r>
            <w:r w:rsidR="00164CDE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729</w:t>
            </w:r>
          </w:p>
        </w:tc>
        <w:tc>
          <w:tcPr>
            <w:tcW w:w="270" w:type="dxa"/>
          </w:tcPr>
          <w:p w14:paraId="689CF6D3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B5F715" w14:textId="60A71F0D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64CDE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008</w:t>
            </w:r>
            <w:r w:rsidR="00164CDE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443</w:t>
            </w:r>
          </w:p>
        </w:tc>
      </w:tr>
      <w:tr w:rsidR="00935A1D" w:rsidRPr="00396BC1" w14:paraId="7FE5FE8B" w14:textId="77777777" w:rsidTr="008B7CE1">
        <w:trPr>
          <w:trHeight w:val="162"/>
        </w:trPr>
        <w:tc>
          <w:tcPr>
            <w:tcW w:w="2700" w:type="dxa"/>
          </w:tcPr>
          <w:p w14:paraId="139C7D74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5859817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128991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2D863FE8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124E695F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652D1CEE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BBB1E0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A3A8EE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E94820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24D695C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1ECFE350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8503554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81A9303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E86961C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C39769B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387E842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35A1D" w:rsidRPr="00396BC1" w14:paraId="27804F0C" w14:textId="77777777" w:rsidTr="008B7CE1">
        <w:trPr>
          <w:trHeight w:val="162"/>
        </w:trPr>
        <w:tc>
          <w:tcPr>
            <w:tcW w:w="2700" w:type="dxa"/>
          </w:tcPr>
          <w:p w14:paraId="19D6294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7FAB281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79EE8A9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26508785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A6BB0FC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1071B22E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4CD4149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4E7EA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B5DFE06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FE703D9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C8B6EB3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C22C530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CF3752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2E2A4F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DFC0B2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1F03724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35A1D" w:rsidRPr="00396BC1" w14:paraId="5DF1DCC6" w14:textId="77777777" w:rsidTr="008B7CE1">
        <w:trPr>
          <w:trHeight w:val="162"/>
        </w:trPr>
        <w:tc>
          <w:tcPr>
            <w:tcW w:w="2700" w:type="dxa"/>
          </w:tcPr>
          <w:p w14:paraId="42676281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33AC269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5040FDED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685A4762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6A717615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1DCBEAA8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2F5FF81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57D4D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E8D72A2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373769C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6F9A1CA1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6494427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3C842C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4B7292E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1B3B5D5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6538A6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35A1D" w:rsidRPr="00396BC1" w14:paraId="62F606AD" w14:textId="77777777" w:rsidTr="008B7CE1">
        <w:trPr>
          <w:trHeight w:val="162"/>
        </w:trPr>
        <w:tc>
          <w:tcPr>
            <w:tcW w:w="2700" w:type="dxa"/>
          </w:tcPr>
          <w:p w14:paraId="795F7849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E967816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4D89CFA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3AF08746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38824C17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79ADE904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FD1366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215301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17A26AD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62AA877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D8DD38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4F94E25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0B37A255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05B55E4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AFB02D0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AA7D07D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35A1D" w:rsidRPr="00396BC1" w14:paraId="68B77D94" w14:textId="77777777" w:rsidTr="008B7CE1">
        <w:trPr>
          <w:trHeight w:val="162"/>
        </w:trPr>
        <w:tc>
          <w:tcPr>
            <w:tcW w:w="2700" w:type="dxa"/>
          </w:tcPr>
          <w:p w14:paraId="0194D8D9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</w:t>
            </w:r>
          </w:p>
        </w:tc>
        <w:tc>
          <w:tcPr>
            <w:tcW w:w="1260" w:type="dxa"/>
          </w:tcPr>
          <w:p w14:paraId="464FBD32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C1A0220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0CD07E90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35941462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0CDEC4AD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92BE8D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490E265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549DF15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E0010C8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3908E91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BBA1635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CF2DEAC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C554A37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F0D2919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6EE8D81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35A1D" w:rsidRPr="00396BC1" w14:paraId="07E90FEC" w14:textId="77777777" w:rsidTr="00185C74">
        <w:tc>
          <w:tcPr>
            <w:tcW w:w="2700" w:type="dxa"/>
          </w:tcPr>
          <w:p w14:paraId="6259904C" w14:textId="734BF82A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sz w:val="24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396BC1" w:rsidRPr="00396BC1">
              <w:rPr>
                <w:rFonts w:asciiTheme="majorBidi" w:hAnsiTheme="majorBidi"/>
                <w:sz w:val="24"/>
                <w:szCs w:val="30"/>
              </w:rPr>
              <w:t>2566</w:t>
            </w:r>
          </w:p>
        </w:tc>
        <w:tc>
          <w:tcPr>
            <w:tcW w:w="1260" w:type="dxa"/>
          </w:tcPr>
          <w:p w14:paraId="2101A547" w14:textId="66E8B9C4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572E5D53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8BF0C66" w14:textId="0C5445E7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71</w:t>
            </w:r>
            <w:r w:rsidR="00935A1D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468</w:t>
            </w:r>
          </w:p>
        </w:tc>
        <w:tc>
          <w:tcPr>
            <w:tcW w:w="251" w:type="dxa"/>
          </w:tcPr>
          <w:p w14:paraId="444B7753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1E2D95ED" w14:textId="18BEDBD9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103</w:t>
            </w:r>
            <w:r w:rsidR="00935A1D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316</w:t>
            </w:r>
          </w:p>
        </w:tc>
        <w:tc>
          <w:tcPr>
            <w:tcW w:w="270" w:type="dxa"/>
          </w:tcPr>
          <w:p w14:paraId="55DD78B7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6CF998" w14:textId="7F02DFAE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274</w:t>
            </w:r>
            <w:r w:rsidR="00935A1D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693</w:t>
            </w:r>
          </w:p>
        </w:tc>
        <w:tc>
          <w:tcPr>
            <w:tcW w:w="251" w:type="dxa"/>
          </w:tcPr>
          <w:p w14:paraId="6BB01262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CBE3575" w14:textId="64A0C981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27</w:t>
            </w:r>
            <w:r w:rsidR="00935A1D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585</w:t>
            </w:r>
          </w:p>
        </w:tc>
        <w:tc>
          <w:tcPr>
            <w:tcW w:w="251" w:type="dxa"/>
          </w:tcPr>
          <w:p w14:paraId="0815AD16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29DE7D4" w14:textId="7E8EAC0B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17</w:t>
            </w:r>
            <w:r w:rsidR="00935A1D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029</w:t>
            </w:r>
          </w:p>
        </w:tc>
        <w:tc>
          <w:tcPr>
            <w:tcW w:w="251" w:type="dxa"/>
          </w:tcPr>
          <w:p w14:paraId="3ED38AC1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47EE6AD" w14:textId="6D855455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646F83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F16C74F" w14:textId="5CA8C3CC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494</w:t>
            </w:r>
            <w:r w:rsidR="00935A1D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091</w:t>
            </w:r>
          </w:p>
        </w:tc>
      </w:tr>
      <w:tr w:rsidR="00935A1D" w:rsidRPr="00396BC1" w14:paraId="222A2948" w14:textId="77777777" w:rsidTr="008B2EAB">
        <w:tc>
          <w:tcPr>
            <w:tcW w:w="2700" w:type="dxa"/>
          </w:tcPr>
          <w:p w14:paraId="5D4509B2" w14:textId="32913E4C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467FA66E" w14:textId="03621793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A2096D7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44FF93A" w14:textId="3BCB577D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6</w:t>
            </w:r>
            <w:r w:rsidR="00935A1D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727</w:t>
            </w:r>
          </w:p>
        </w:tc>
        <w:tc>
          <w:tcPr>
            <w:tcW w:w="251" w:type="dxa"/>
          </w:tcPr>
          <w:p w14:paraId="4B18EEF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6E55D986" w14:textId="245EF35D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5</w:t>
            </w:r>
            <w:r w:rsidR="00935A1D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990</w:t>
            </w:r>
          </w:p>
        </w:tc>
        <w:tc>
          <w:tcPr>
            <w:tcW w:w="270" w:type="dxa"/>
          </w:tcPr>
          <w:p w14:paraId="6E86EADB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4487E5" w14:textId="2C72355D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13</w:t>
            </w:r>
            <w:r w:rsidR="00935A1D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123</w:t>
            </w:r>
          </w:p>
        </w:tc>
        <w:tc>
          <w:tcPr>
            <w:tcW w:w="251" w:type="dxa"/>
          </w:tcPr>
          <w:p w14:paraId="4E1E294B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CEF7E5F" w14:textId="6FF33B85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4</w:t>
            </w:r>
            <w:r w:rsidR="00935A1D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055</w:t>
            </w:r>
          </w:p>
        </w:tc>
        <w:tc>
          <w:tcPr>
            <w:tcW w:w="251" w:type="dxa"/>
          </w:tcPr>
          <w:p w14:paraId="7ACFD634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E6A6DEC" w14:textId="5DE9B280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397</w:t>
            </w:r>
          </w:p>
        </w:tc>
        <w:tc>
          <w:tcPr>
            <w:tcW w:w="251" w:type="dxa"/>
          </w:tcPr>
          <w:p w14:paraId="24079E00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968DDA3" w14:textId="4F9C2128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0B9740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CCB668D" w14:textId="4C4908F4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</w:rPr>
              <w:t>30</w:t>
            </w:r>
            <w:r w:rsidR="00935A1D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sz w:val="24"/>
                <w:szCs w:val="24"/>
              </w:rPr>
              <w:t>292</w:t>
            </w:r>
          </w:p>
        </w:tc>
      </w:tr>
      <w:tr w:rsidR="00935A1D" w:rsidRPr="00396BC1" w14:paraId="64D50D9C" w14:textId="77777777" w:rsidTr="00C01C3E">
        <w:tc>
          <w:tcPr>
            <w:tcW w:w="2700" w:type="dxa"/>
          </w:tcPr>
          <w:p w14:paraId="26B3E1CD" w14:textId="55A9165D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5DEA2CFE" w14:textId="24F8CC8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BCCFCF6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21170C4" w14:textId="77CB1229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30"/>
              </w:rPr>
              <w:t>-</w:t>
            </w:r>
          </w:p>
        </w:tc>
        <w:tc>
          <w:tcPr>
            <w:tcW w:w="251" w:type="dxa"/>
          </w:tcPr>
          <w:p w14:paraId="721FCB5E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48C9CFE2" w14:textId="6C74595C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30"/>
              </w:rPr>
              <w:t>380</w:t>
            </w:r>
          </w:p>
        </w:tc>
        <w:tc>
          <w:tcPr>
            <w:tcW w:w="270" w:type="dxa"/>
          </w:tcPr>
          <w:p w14:paraId="0138EFE4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57A8B1" w14:textId="18105363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30"/>
              </w:rPr>
              <w:t>3</w:t>
            </w:r>
            <w:r w:rsidR="00935A1D" w:rsidRPr="00396BC1">
              <w:rPr>
                <w:rFonts w:asciiTheme="majorBidi" w:hAnsiTheme="majorBidi"/>
                <w:sz w:val="24"/>
                <w:szCs w:val="30"/>
              </w:rPr>
              <w:t>,</w:t>
            </w:r>
            <w:r w:rsidRPr="00396BC1">
              <w:rPr>
                <w:rFonts w:asciiTheme="majorBidi" w:hAnsiTheme="majorBidi"/>
                <w:sz w:val="24"/>
                <w:szCs w:val="30"/>
              </w:rPr>
              <w:t>062</w:t>
            </w:r>
          </w:p>
        </w:tc>
        <w:tc>
          <w:tcPr>
            <w:tcW w:w="251" w:type="dxa"/>
          </w:tcPr>
          <w:p w14:paraId="3DEF3DE2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E25D331" w14:textId="6975B1C1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30"/>
              </w:rPr>
              <w:t>146</w:t>
            </w:r>
          </w:p>
        </w:tc>
        <w:tc>
          <w:tcPr>
            <w:tcW w:w="251" w:type="dxa"/>
          </w:tcPr>
          <w:p w14:paraId="2C23C2D6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2F662E2" w14:textId="4D8937EB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30"/>
              </w:rPr>
              <w:t>-</w:t>
            </w:r>
          </w:p>
        </w:tc>
        <w:tc>
          <w:tcPr>
            <w:tcW w:w="251" w:type="dxa"/>
          </w:tcPr>
          <w:p w14:paraId="713C5B74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38D6BF3" w14:textId="24330698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731807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16D9AB7" w14:textId="771AEDC6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30"/>
              </w:rPr>
              <w:t>3</w:t>
            </w:r>
            <w:r w:rsidR="00935A1D" w:rsidRPr="00396BC1">
              <w:rPr>
                <w:rFonts w:asciiTheme="majorBidi" w:hAnsiTheme="majorBidi"/>
                <w:sz w:val="24"/>
                <w:szCs w:val="30"/>
              </w:rPr>
              <w:t>,</w:t>
            </w:r>
            <w:r w:rsidRPr="00396BC1">
              <w:rPr>
                <w:rFonts w:asciiTheme="majorBidi" w:hAnsiTheme="majorBidi"/>
                <w:sz w:val="24"/>
                <w:szCs w:val="30"/>
              </w:rPr>
              <w:t>588</w:t>
            </w:r>
          </w:p>
        </w:tc>
      </w:tr>
      <w:tr w:rsidR="00935A1D" w:rsidRPr="00396BC1" w14:paraId="44312C38" w14:textId="77777777" w:rsidTr="00C01C3E">
        <w:tc>
          <w:tcPr>
            <w:tcW w:w="2700" w:type="dxa"/>
          </w:tcPr>
          <w:p w14:paraId="47224BB3" w14:textId="4AFB9AFB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BEDE88" w14:textId="4D95FB79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A6BCC56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48B03A5" w14:textId="0DDD2973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341782EB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05065122" w14:textId="39E0E0AC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525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E633E12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5125A3" w14:textId="1CB74BB5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3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689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641DA3AC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01CE5EF" w14:textId="673595B3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1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699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4FADE39B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D018CB8" w14:textId="56500E79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F805FC3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AE68B6B" w14:textId="58481996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7F379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084DD78" w14:textId="238AFD46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5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96BC1" w:rsidRPr="00396BC1">
              <w:rPr>
                <w:rFonts w:asciiTheme="majorBidi" w:hAnsiTheme="majorBidi"/>
                <w:sz w:val="24"/>
                <w:szCs w:val="24"/>
              </w:rPr>
              <w:t>913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35A1D" w:rsidRPr="00396BC1" w14:paraId="01F94A9D" w14:textId="77777777" w:rsidTr="000B1898">
        <w:tc>
          <w:tcPr>
            <w:tcW w:w="2700" w:type="dxa"/>
          </w:tcPr>
          <w:p w14:paraId="51711BDC" w14:textId="7704076A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2566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467E84F3" w14:textId="3B73FEF8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ab/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1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2E0ACF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8B909FF" w14:textId="47854ED5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DC135B5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4ABADC9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12225A06" w14:textId="2E09EF68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78</w:t>
            </w:r>
            <w:r w:rsidR="00935A1D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195</w:t>
            </w:r>
          </w:p>
        </w:tc>
        <w:tc>
          <w:tcPr>
            <w:tcW w:w="251" w:type="dxa"/>
          </w:tcPr>
          <w:p w14:paraId="4AE46102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4A53D1AE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2DAADE9F" w14:textId="79D0B851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109</w:t>
            </w:r>
            <w:r w:rsidR="00935A1D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270" w:type="dxa"/>
          </w:tcPr>
          <w:p w14:paraId="0F2B3FAC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1218A6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084DDBE0" w14:textId="33A6FBDC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287</w:t>
            </w:r>
            <w:r w:rsidR="00935A1D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189</w:t>
            </w:r>
          </w:p>
        </w:tc>
        <w:tc>
          <w:tcPr>
            <w:tcW w:w="251" w:type="dxa"/>
          </w:tcPr>
          <w:p w14:paraId="2DF8D7AC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42EDB491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6C47ED76" w14:textId="51A22AD2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30</w:t>
            </w:r>
            <w:r w:rsidR="00935A1D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087</w:t>
            </w:r>
          </w:p>
        </w:tc>
        <w:tc>
          <w:tcPr>
            <w:tcW w:w="251" w:type="dxa"/>
          </w:tcPr>
          <w:p w14:paraId="1E6DA934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D76E569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6CDA61EC" w14:textId="1B292EAC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17</w:t>
            </w:r>
            <w:r w:rsidR="00935A1D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426</w:t>
            </w:r>
          </w:p>
        </w:tc>
        <w:tc>
          <w:tcPr>
            <w:tcW w:w="251" w:type="dxa"/>
          </w:tcPr>
          <w:p w14:paraId="10EB8A75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498D4728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4C4433D" w14:textId="054BD73F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543F92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180FA86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1B21FD26" w14:textId="35398CD6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522</w:t>
            </w:r>
            <w:r w:rsidR="00935A1D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058</w:t>
            </w:r>
          </w:p>
        </w:tc>
      </w:tr>
      <w:tr w:rsidR="00935A1D" w:rsidRPr="00396BC1" w14:paraId="0C55763F" w14:textId="77777777" w:rsidTr="00C01C3E">
        <w:tc>
          <w:tcPr>
            <w:tcW w:w="2700" w:type="dxa"/>
          </w:tcPr>
          <w:p w14:paraId="53B0182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259BE6C4" w14:textId="6560EE83" w:rsidR="00935A1D" w:rsidRPr="00396BC1" w:rsidRDefault="00164CDE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68F0C012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7056EB1" w14:textId="5BC56022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64CDE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  <w:tc>
          <w:tcPr>
            <w:tcW w:w="251" w:type="dxa"/>
          </w:tcPr>
          <w:p w14:paraId="26747BAE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5DB993F5" w14:textId="2DD258C0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64CDE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  <w:tc>
          <w:tcPr>
            <w:tcW w:w="270" w:type="dxa"/>
          </w:tcPr>
          <w:p w14:paraId="336DFE5D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C3FFE4" w14:textId="5FDAC60E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164CDE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951</w:t>
            </w:r>
          </w:p>
        </w:tc>
        <w:tc>
          <w:tcPr>
            <w:tcW w:w="251" w:type="dxa"/>
          </w:tcPr>
          <w:p w14:paraId="033C99F6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6EB1476" w14:textId="10CEC4BC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64CDE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251" w:type="dxa"/>
          </w:tcPr>
          <w:p w14:paraId="437CBF26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3BDDBD7" w14:textId="3B908E4F" w:rsidR="00935A1D" w:rsidRPr="00396BC1" w:rsidRDefault="00396BC1" w:rsidP="00164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251" w:type="dxa"/>
          </w:tcPr>
          <w:p w14:paraId="45A78213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635EADE" w14:textId="17244F1A" w:rsidR="00935A1D" w:rsidRPr="00396BC1" w:rsidRDefault="00FE2E85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8029EE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8D55CC9" w14:textId="21850972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FE2E85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</w:tr>
      <w:tr w:rsidR="00935A1D" w:rsidRPr="00396BC1" w14:paraId="07E5DAB8" w14:textId="77777777" w:rsidTr="008B7CE1">
        <w:tc>
          <w:tcPr>
            <w:tcW w:w="2700" w:type="dxa"/>
          </w:tcPr>
          <w:p w14:paraId="47603705" w14:textId="180469DC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512BA3DD" w14:textId="52AB01D6" w:rsidR="00935A1D" w:rsidRPr="00396BC1" w:rsidRDefault="00164CDE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23A4874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60FA4495" w14:textId="78A9FB29" w:rsidR="00935A1D" w:rsidRPr="00396BC1" w:rsidRDefault="00164CDE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30"/>
              </w:rPr>
              <w:t>-</w:t>
            </w:r>
          </w:p>
        </w:tc>
        <w:tc>
          <w:tcPr>
            <w:tcW w:w="251" w:type="dxa"/>
          </w:tcPr>
          <w:p w14:paraId="7C25FC0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58430BC2" w14:textId="2D7CDC39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30"/>
              </w:rPr>
              <w:t>1</w:t>
            </w:r>
            <w:r w:rsidR="00164CDE" w:rsidRPr="00396BC1">
              <w:rPr>
                <w:rFonts w:asciiTheme="majorBidi" w:hAnsiTheme="majorBidi"/>
                <w:sz w:val="24"/>
                <w:szCs w:val="30"/>
              </w:rPr>
              <w:t>,</w:t>
            </w:r>
            <w:r w:rsidRPr="00396BC1">
              <w:rPr>
                <w:rFonts w:asciiTheme="majorBidi" w:hAnsiTheme="majorBidi"/>
                <w:sz w:val="24"/>
                <w:szCs w:val="30"/>
              </w:rPr>
              <w:t>494</w:t>
            </w:r>
          </w:p>
        </w:tc>
        <w:tc>
          <w:tcPr>
            <w:tcW w:w="270" w:type="dxa"/>
          </w:tcPr>
          <w:p w14:paraId="1F2702B2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9F2BC0" w14:textId="23853276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30"/>
              </w:rPr>
              <w:t>6</w:t>
            </w:r>
            <w:r w:rsidR="00164CDE" w:rsidRPr="00396BC1">
              <w:rPr>
                <w:rFonts w:asciiTheme="majorBidi" w:hAnsiTheme="majorBidi"/>
                <w:sz w:val="24"/>
                <w:szCs w:val="30"/>
              </w:rPr>
              <w:t>,</w:t>
            </w:r>
            <w:r w:rsidRPr="00396BC1">
              <w:rPr>
                <w:rFonts w:asciiTheme="majorBidi" w:hAnsiTheme="majorBidi"/>
                <w:sz w:val="24"/>
                <w:szCs w:val="30"/>
              </w:rPr>
              <w:t>912</w:t>
            </w:r>
          </w:p>
        </w:tc>
        <w:tc>
          <w:tcPr>
            <w:tcW w:w="251" w:type="dxa"/>
          </w:tcPr>
          <w:p w14:paraId="135E2A5D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E8BDB73" w14:textId="3EFADE6B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30"/>
              </w:rPr>
              <w:t>440</w:t>
            </w:r>
          </w:p>
        </w:tc>
        <w:tc>
          <w:tcPr>
            <w:tcW w:w="251" w:type="dxa"/>
          </w:tcPr>
          <w:p w14:paraId="766E7DF3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7E2D5CE" w14:textId="3745BE4F" w:rsidR="00935A1D" w:rsidRPr="00396BC1" w:rsidRDefault="00FE2E85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30"/>
              </w:rPr>
              <w:t>-</w:t>
            </w:r>
          </w:p>
        </w:tc>
        <w:tc>
          <w:tcPr>
            <w:tcW w:w="251" w:type="dxa"/>
          </w:tcPr>
          <w:p w14:paraId="24310380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75FF9CE" w14:textId="66FB555C" w:rsidR="00935A1D" w:rsidRPr="00396BC1" w:rsidRDefault="00FE2E85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FEFF13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C8C27F5" w14:textId="25647E31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30"/>
              </w:rPr>
              <w:t>8</w:t>
            </w:r>
            <w:r w:rsidR="00FE2E85" w:rsidRPr="00396BC1">
              <w:rPr>
                <w:rFonts w:asciiTheme="majorBidi" w:hAnsiTheme="majorBidi"/>
                <w:sz w:val="24"/>
                <w:szCs w:val="30"/>
              </w:rPr>
              <w:t>,</w:t>
            </w:r>
            <w:r w:rsidRPr="00396BC1">
              <w:rPr>
                <w:rFonts w:asciiTheme="majorBidi" w:hAnsiTheme="majorBidi"/>
                <w:sz w:val="24"/>
                <w:szCs w:val="30"/>
              </w:rPr>
              <w:t>846</w:t>
            </w:r>
          </w:p>
        </w:tc>
      </w:tr>
      <w:tr w:rsidR="00935A1D" w:rsidRPr="00396BC1" w14:paraId="40275FC8" w14:textId="77777777" w:rsidTr="008B7CE1">
        <w:tc>
          <w:tcPr>
            <w:tcW w:w="2700" w:type="dxa"/>
          </w:tcPr>
          <w:p w14:paraId="767F58B9" w14:textId="236B7764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</w:tcPr>
          <w:p w14:paraId="0E7BA832" w14:textId="05725E50" w:rsidR="00935A1D" w:rsidRPr="00396BC1" w:rsidRDefault="00164CDE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8F04AB9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56F7CC3" w14:textId="2342190D" w:rsidR="00935A1D" w:rsidRPr="00396BC1" w:rsidRDefault="00164CDE" w:rsidP="00164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511231B6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4209EA1C" w14:textId="5FD918AD" w:rsidR="00935A1D" w:rsidRPr="00396BC1" w:rsidRDefault="00164CDE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1670998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E7C265" w14:textId="792E2274" w:rsidR="00935A1D" w:rsidRPr="00396BC1" w:rsidRDefault="00164CDE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2E195CAE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E055DB3" w14:textId="3B86641D" w:rsidR="00935A1D" w:rsidRPr="00396BC1" w:rsidRDefault="00164CDE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341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4EE85160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186B64D" w14:textId="6B5FB616" w:rsidR="00935A1D" w:rsidRPr="00396BC1" w:rsidRDefault="00FE2E85" w:rsidP="00FE2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680C8D6C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49A6630" w14:textId="53069E1C" w:rsidR="00935A1D" w:rsidRPr="00396BC1" w:rsidRDefault="00FE2E85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4F263D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17AD417" w14:textId="2E33C4EA" w:rsidR="00935A1D" w:rsidRPr="00396BC1" w:rsidRDefault="00FE2E85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4"/>
                <w:szCs w:val="24"/>
              </w:rPr>
              <w:t>872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35A1D" w:rsidRPr="00396BC1" w14:paraId="4BD9B719" w14:textId="77777777" w:rsidTr="008B7CE1">
        <w:tc>
          <w:tcPr>
            <w:tcW w:w="2700" w:type="dxa"/>
          </w:tcPr>
          <w:p w14:paraId="04926F6C" w14:textId="089DC081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0C932CB" w14:textId="0F98E84D" w:rsidR="00935A1D" w:rsidRPr="00396BC1" w:rsidRDefault="00164CDE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1AE3DD5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486F509" w14:textId="51F80485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</w:t>
            </w:r>
            <w:r w:rsidR="00164CDE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513</w:t>
            </w:r>
          </w:p>
        </w:tc>
        <w:tc>
          <w:tcPr>
            <w:tcW w:w="251" w:type="dxa"/>
          </w:tcPr>
          <w:p w14:paraId="58734BB6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5A2C5F1B" w14:textId="311B4831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117</w:t>
            </w:r>
            <w:r w:rsidR="00164CDE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270" w:type="dxa"/>
          </w:tcPr>
          <w:p w14:paraId="73496E6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1DD004" w14:textId="4A875AA1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310</w:t>
            </w:r>
            <w:r w:rsidR="00164CDE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996</w:t>
            </w:r>
          </w:p>
        </w:tc>
        <w:tc>
          <w:tcPr>
            <w:tcW w:w="251" w:type="dxa"/>
          </w:tcPr>
          <w:p w14:paraId="09C21EDF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7726F653" w14:textId="06DDAEA6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</w:t>
            </w:r>
            <w:r w:rsidR="00164CDE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656</w:t>
            </w:r>
          </w:p>
        </w:tc>
        <w:tc>
          <w:tcPr>
            <w:tcW w:w="251" w:type="dxa"/>
          </w:tcPr>
          <w:p w14:paraId="2CC4B987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120E2EC3" w14:textId="4A14F144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="00FE2E85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408</w:t>
            </w:r>
          </w:p>
        </w:tc>
        <w:tc>
          <w:tcPr>
            <w:tcW w:w="251" w:type="dxa"/>
          </w:tcPr>
          <w:p w14:paraId="4524A397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29A4ACE7" w14:textId="3FEC8365" w:rsidR="00935A1D" w:rsidRPr="00396BC1" w:rsidRDefault="00FE2E85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89D39D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8802A2" w14:textId="381E6ADF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565</w:t>
            </w:r>
            <w:r w:rsidR="00FE2E85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773</w:t>
            </w:r>
          </w:p>
        </w:tc>
      </w:tr>
      <w:tr w:rsidR="00935A1D" w:rsidRPr="00396BC1" w14:paraId="7289AAF2" w14:textId="77777777" w:rsidTr="008B7CE1">
        <w:tc>
          <w:tcPr>
            <w:tcW w:w="2700" w:type="dxa"/>
          </w:tcPr>
          <w:p w14:paraId="7A522766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BE74C8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7192F8E4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E6333AC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EC2163E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66DC0A4F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28464F9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2269FD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F48FE54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E51BA2E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0602C22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48A01BF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D71DDB8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453B3D0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25EF7B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3C610F03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35A1D" w:rsidRPr="00396BC1" w14:paraId="731BF87E" w14:textId="77777777" w:rsidTr="008B7CE1">
        <w:tc>
          <w:tcPr>
            <w:tcW w:w="2700" w:type="dxa"/>
          </w:tcPr>
          <w:p w14:paraId="3EF465D9" w14:textId="77777777" w:rsidR="00935A1D" w:rsidRPr="00396BC1" w:rsidRDefault="00935A1D" w:rsidP="00935A1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40F41584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6EEA4111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2BCF1A65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33459D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4A67CCC6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2793D6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5F2C4C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63311E3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04206BC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00928E5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A72C7C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106747C2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653899DE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73C2EC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F09B971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35A1D" w:rsidRPr="00396BC1" w14:paraId="431DEC4B" w14:textId="77777777" w:rsidTr="002841FB">
        <w:tc>
          <w:tcPr>
            <w:tcW w:w="2700" w:type="dxa"/>
          </w:tcPr>
          <w:p w14:paraId="23D84BCA" w14:textId="33F2554C" w:rsidR="00935A1D" w:rsidRPr="00396BC1" w:rsidRDefault="00935A1D" w:rsidP="00935A1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2566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BE03875" w14:textId="0B564FF6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65</w:t>
            </w:r>
            <w:r w:rsidR="00935A1D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597</w:t>
            </w:r>
          </w:p>
        </w:tc>
        <w:tc>
          <w:tcPr>
            <w:tcW w:w="252" w:type="dxa"/>
          </w:tcPr>
          <w:p w14:paraId="23E2C390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D7523BC" w14:textId="6649B6C9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83</w:t>
            </w:r>
            <w:r w:rsidR="00935A1D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251" w:type="dxa"/>
          </w:tcPr>
          <w:p w14:paraId="21E8B485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</w:tcPr>
          <w:p w14:paraId="77622842" w14:textId="65836648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54</w:t>
            </w:r>
            <w:r w:rsidR="00935A1D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291</w:t>
            </w:r>
          </w:p>
        </w:tc>
        <w:tc>
          <w:tcPr>
            <w:tcW w:w="270" w:type="dxa"/>
          </w:tcPr>
          <w:p w14:paraId="0BAF52EE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00D3E1D" w14:textId="3A13B728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83</w:t>
            </w:r>
            <w:r w:rsidR="00935A1D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803</w:t>
            </w:r>
          </w:p>
        </w:tc>
        <w:tc>
          <w:tcPr>
            <w:tcW w:w="251" w:type="dxa"/>
          </w:tcPr>
          <w:p w14:paraId="7714CD93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741F87F2" w14:textId="42A6C00E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11</w:t>
            </w:r>
            <w:r w:rsidR="00935A1D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533</w:t>
            </w:r>
          </w:p>
        </w:tc>
        <w:tc>
          <w:tcPr>
            <w:tcW w:w="251" w:type="dxa"/>
          </w:tcPr>
          <w:p w14:paraId="78AF3F61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761F5ECD" w14:textId="49B5C44B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419</w:t>
            </w:r>
          </w:p>
        </w:tc>
        <w:tc>
          <w:tcPr>
            <w:tcW w:w="251" w:type="dxa"/>
          </w:tcPr>
          <w:p w14:paraId="2C84D456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7ED2B670" w14:textId="553D8A4C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11</w:t>
            </w:r>
            <w:r w:rsidR="00935A1D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049</w:t>
            </w:r>
          </w:p>
        </w:tc>
        <w:tc>
          <w:tcPr>
            <w:tcW w:w="270" w:type="dxa"/>
          </w:tcPr>
          <w:p w14:paraId="74ADE6A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4E76EAE3" w14:textId="62665FD2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310</w:t>
            </w:r>
            <w:r w:rsidR="00935A1D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>598</w:t>
            </w:r>
          </w:p>
        </w:tc>
      </w:tr>
      <w:tr w:rsidR="00935A1D" w:rsidRPr="00396BC1" w14:paraId="1D5C3656" w14:textId="77777777" w:rsidTr="008B7CE1">
        <w:tc>
          <w:tcPr>
            <w:tcW w:w="2700" w:type="dxa"/>
          </w:tcPr>
          <w:p w14:paraId="7C36224C" w14:textId="3010ABB8" w:rsidR="00935A1D" w:rsidRPr="00396BC1" w:rsidRDefault="00935A1D" w:rsidP="00935A1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96BC1" w:rsidRPr="00396BC1">
              <w:rPr>
                <w:rFonts w:asciiTheme="majorBidi" w:hAnsiTheme="majorBidi"/>
                <w:b/>
                <w:sz w:val="24"/>
                <w:szCs w:val="30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CEABD4" w14:textId="17EEB8DD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  <w:r w:rsidR="00A67305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252" w:type="dxa"/>
          </w:tcPr>
          <w:p w14:paraId="6AA2C558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179BF4D" w14:textId="494ABD16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</w:t>
            </w:r>
            <w:r w:rsidR="00A67305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405</w:t>
            </w:r>
          </w:p>
        </w:tc>
        <w:tc>
          <w:tcPr>
            <w:tcW w:w="251" w:type="dxa"/>
          </w:tcPr>
          <w:p w14:paraId="36ACA9E4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18FE5D28" w14:textId="01BA728B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  <w:r w:rsidR="00A67305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084</w:t>
            </w:r>
          </w:p>
        </w:tc>
        <w:tc>
          <w:tcPr>
            <w:tcW w:w="270" w:type="dxa"/>
          </w:tcPr>
          <w:p w14:paraId="714897DA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F67B9D" w14:textId="01480001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</w:t>
            </w:r>
            <w:r w:rsidR="00A67305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317</w:t>
            </w:r>
          </w:p>
        </w:tc>
        <w:tc>
          <w:tcPr>
            <w:tcW w:w="251" w:type="dxa"/>
          </w:tcPr>
          <w:p w14:paraId="72F0DB6C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1D1EB094" w14:textId="7D0A2754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A67305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251" w:type="dxa"/>
          </w:tcPr>
          <w:p w14:paraId="3D68D86F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7A43FCC7" w14:textId="00B29D7D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811</w:t>
            </w:r>
          </w:p>
        </w:tc>
        <w:tc>
          <w:tcPr>
            <w:tcW w:w="251" w:type="dxa"/>
          </w:tcPr>
          <w:p w14:paraId="1D45520F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769D55B" w14:textId="738D79EC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</w:t>
            </w:r>
            <w:r w:rsidR="00A67305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729</w:t>
            </w:r>
          </w:p>
        </w:tc>
        <w:tc>
          <w:tcPr>
            <w:tcW w:w="270" w:type="dxa"/>
          </w:tcPr>
          <w:p w14:paraId="022AB79D" w14:textId="77777777" w:rsidR="00935A1D" w:rsidRPr="00396BC1" w:rsidRDefault="00935A1D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D2B450" w14:textId="08262F53" w:rsidR="00935A1D" w:rsidRPr="00396BC1" w:rsidRDefault="00396BC1" w:rsidP="0093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442</w:t>
            </w:r>
            <w:r w:rsidR="00A67305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670</w:t>
            </w:r>
          </w:p>
        </w:tc>
      </w:tr>
    </w:tbl>
    <w:p w14:paraId="759D407B" w14:textId="77777777" w:rsidR="00DB5856" w:rsidRPr="00396BC1" w:rsidRDefault="00DB5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rPr>
          <w:rFonts w:asciiTheme="majorBidi" w:hAnsiTheme="majorBidi" w:cstheme="majorBidi"/>
          <w:b/>
          <w:bCs/>
          <w:sz w:val="30"/>
          <w:szCs w:val="30"/>
        </w:rPr>
        <w:sectPr w:rsidR="00DB5856" w:rsidRPr="00396BC1" w:rsidSect="006A37E0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CBF9437" w14:textId="77DBD127" w:rsidR="00C25490" w:rsidRPr="00396BC1" w:rsidRDefault="00C25490" w:rsidP="00C254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ราคาตามบัญชีก่อนหักค่าเสื่อมราคาสะสมของอาคารและอุปกรณ์ซึ่งหักค่าเสื่อมราคาเต็มจำนวนแล้ว แต่ยังคงใช้งานจนถึง ณ วันที่ </w:t>
      </w:r>
      <w:r w:rsidR="00396BC1" w:rsidRPr="00396BC1">
        <w:rPr>
          <w:rFonts w:asciiTheme="majorBidi" w:hAnsiTheme="majorBidi"/>
          <w:sz w:val="30"/>
          <w:szCs w:val="30"/>
        </w:rPr>
        <w:t>31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2E69" w:rsidRPr="00396BC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6BC1" w:rsidRPr="00396BC1">
        <w:rPr>
          <w:rFonts w:asciiTheme="majorBidi" w:hAnsiTheme="majorBidi"/>
          <w:sz w:val="30"/>
          <w:szCs w:val="30"/>
        </w:rPr>
        <w:t>2567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045E99" w:rsidRPr="00396BC1">
        <w:rPr>
          <w:rFonts w:asciiTheme="majorBidi" w:hAnsiTheme="majorBidi" w:cstheme="majorBidi"/>
          <w:sz w:val="30"/>
          <w:szCs w:val="30"/>
          <w:cs/>
        </w:rPr>
        <w:t>ของกลุ่มบริษัทและบริษัท</w:t>
      </w:r>
      <w:r w:rsidRPr="00396BC1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8B7361" w:rsidRPr="00396BC1">
        <w:rPr>
          <w:rFonts w:asciiTheme="majorBidi" w:hAnsiTheme="majorBidi"/>
          <w:sz w:val="30"/>
          <w:szCs w:val="30"/>
        </w:rPr>
        <w:t xml:space="preserve"> </w:t>
      </w:r>
      <w:r w:rsidR="00396BC1" w:rsidRPr="00396BC1">
        <w:rPr>
          <w:rFonts w:asciiTheme="majorBidi" w:hAnsiTheme="majorBidi"/>
          <w:sz w:val="30"/>
          <w:szCs w:val="30"/>
        </w:rPr>
        <w:t>406</w:t>
      </w:r>
      <w:r w:rsidR="008B7361" w:rsidRPr="00396BC1">
        <w:rPr>
          <w:rFonts w:asciiTheme="majorBidi" w:hAnsiTheme="majorBidi"/>
          <w:sz w:val="30"/>
          <w:szCs w:val="30"/>
        </w:rPr>
        <w:t>.</w:t>
      </w:r>
      <w:r w:rsidR="00396BC1" w:rsidRPr="00396BC1">
        <w:rPr>
          <w:rFonts w:asciiTheme="majorBidi" w:hAnsiTheme="majorBidi"/>
          <w:sz w:val="30"/>
          <w:szCs w:val="30"/>
        </w:rPr>
        <w:t>3</w:t>
      </w:r>
      <w:r w:rsidR="008B7361" w:rsidRPr="00396BC1">
        <w:rPr>
          <w:rFonts w:asciiTheme="majorBidi" w:hAnsiTheme="majorBidi"/>
          <w:sz w:val="30"/>
          <w:szCs w:val="30"/>
        </w:rPr>
        <w:t xml:space="preserve"> </w:t>
      </w:r>
      <w:r w:rsidR="00045E99" w:rsidRPr="00396BC1">
        <w:rPr>
          <w:rFonts w:asciiTheme="majorBidi" w:hAnsiTheme="majorBidi" w:cstheme="majorBidi"/>
          <w:sz w:val="30"/>
          <w:szCs w:val="30"/>
          <w:cs/>
        </w:rPr>
        <w:t>ล้านบาทและ</w:t>
      </w:r>
      <w:r w:rsidR="0015675B"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6BC1" w:rsidRPr="00396BC1">
        <w:rPr>
          <w:rFonts w:asciiTheme="majorBidi" w:hAnsiTheme="majorBidi"/>
          <w:sz w:val="30"/>
          <w:szCs w:val="30"/>
        </w:rPr>
        <w:t>364</w:t>
      </w:r>
      <w:r w:rsidR="00F5284A" w:rsidRPr="00396BC1">
        <w:rPr>
          <w:rFonts w:asciiTheme="majorBidi" w:hAnsiTheme="majorBidi"/>
          <w:sz w:val="30"/>
          <w:szCs w:val="30"/>
        </w:rPr>
        <w:t>.</w:t>
      </w:r>
      <w:r w:rsidR="00396BC1" w:rsidRPr="00396BC1">
        <w:rPr>
          <w:rFonts w:asciiTheme="majorBidi" w:hAnsiTheme="majorBidi"/>
          <w:sz w:val="30"/>
          <w:szCs w:val="30"/>
        </w:rPr>
        <w:t>9</w:t>
      </w:r>
      <w:r w:rsidR="001A3988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45E99" w:rsidRPr="00396BC1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96BC1" w:rsidRPr="00396BC1">
        <w:rPr>
          <w:rFonts w:asciiTheme="majorBidi" w:hAnsiTheme="majorBidi"/>
          <w:i/>
          <w:sz w:val="30"/>
          <w:szCs w:val="30"/>
        </w:rPr>
        <w:t>2566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96BC1" w:rsidRPr="00396BC1">
        <w:rPr>
          <w:rFonts w:asciiTheme="majorBidi" w:hAnsiTheme="majorBidi"/>
          <w:i/>
          <w:sz w:val="30"/>
          <w:szCs w:val="30"/>
        </w:rPr>
        <w:t>385</w:t>
      </w:r>
      <w:r w:rsidR="00B92022" w:rsidRPr="00396BC1">
        <w:rPr>
          <w:rFonts w:asciiTheme="majorBidi" w:hAnsiTheme="majorBidi"/>
          <w:i/>
          <w:sz w:val="30"/>
          <w:szCs w:val="30"/>
        </w:rPr>
        <w:t>.</w:t>
      </w:r>
      <w:r w:rsidR="00396BC1" w:rsidRPr="00396BC1">
        <w:rPr>
          <w:rFonts w:asciiTheme="majorBidi" w:hAnsiTheme="majorBidi"/>
          <w:i/>
          <w:sz w:val="30"/>
          <w:szCs w:val="30"/>
        </w:rPr>
        <w:t>7</w:t>
      </w:r>
      <w:r w:rsidR="002223AF"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E36BC" w:rsidRPr="00396BC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396BC1" w:rsidRPr="00396BC1">
        <w:rPr>
          <w:rFonts w:asciiTheme="majorBidi" w:hAnsiTheme="majorBidi"/>
          <w:i/>
          <w:sz w:val="30"/>
          <w:szCs w:val="30"/>
        </w:rPr>
        <w:t>353</w:t>
      </w:r>
      <w:r w:rsidR="00B92022" w:rsidRPr="00396BC1">
        <w:rPr>
          <w:rFonts w:asciiTheme="majorBidi" w:hAnsiTheme="majorBidi"/>
          <w:i/>
          <w:sz w:val="30"/>
          <w:szCs w:val="30"/>
        </w:rPr>
        <w:t>.</w:t>
      </w:r>
      <w:r w:rsidR="00396BC1" w:rsidRPr="00396BC1">
        <w:rPr>
          <w:rFonts w:asciiTheme="majorBidi" w:hAnsiTheme="majorBidi"/>
          <w:i/>
          <w:sz w:val="30"/>
          <w:szCs w:val="30"/>
        </w:rPr>
        <w:t>6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E36BC" w:rsidRPr="00396BC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CA5BA40" w14:textId="13ED8D78" w:rsidR="00C25490" w:rsidRPr="00396BC1" w:rsidRDefault="00C25490" w:rsidP="00C254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B03BDD" w14:textId="43F60654" w:rsidR="00DD42F3" w:rsidRPr="00396BC1" w:rsidRDefault="00DD42F3" w:rsidP="00FC7D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96BC1" w:rsidRPr="00396BC1">
        <w:rPr>
          <w:rFonts w:asciiTheme="majorBidi" w:hAnsiTheme="majorBidi"/>
          <w:sz w:val="30"/>
          <w:szCs w:val="30"/>
        </w:rPr>
        <w:t>31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96BC1" w:rsidRPr="00396BC1">
        <w:rPr>
          <w:rFonts w:asciiTheme="majorBidi" w:hAnsiTheme="majorBidi"/>
          <w:sz w:val="30"/>
          <w:szCs w:val="30"/>
        </w:rPr>
        <w:t>2567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มูลค่าสุทธิตามบัญชีของที่ดินของ</w:t>
      </w:r>
      <w:r w:rsidR="00045E99" w:rsidRPr="00396BC1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396BC1">
        <w:rPr>
          <w:rFonts w:asciiTheme="majorBidi" w:hAnsiTheme="majorBidi" w:cstheme="majorBidi"/>
          <w:sz w:val="30"/>
          <w:szCs w:val="30"/>
          <w:cs/>
        </w:rPr>
        <w:t>บริษัท จำนวน</w:t>
      </w:r>
      <w:r w:rsidR="00517639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396BC1" w:rsidRPr="00396BC1">
        <w:rPr>
          <w:rFonts w:asciiTheme="majorBidi" w:hAnsiTheme="majorBidi"/>
          <w:sz w:val="30"/>
          <w:szCs w:val="30"/>
        </w:rPr>
        <w:t>64</w:t>
      </w:r>
      <w:r w:rsidR="00E52871" w:rsidRPr="00396BC1">
        <w:rPr>
          <w:rFonts w:asciiTheme="majorBidi" w:hAnsiTheme="majorBidi"/>
          <w:sz w:val="30"/>
          <w:szCs w:val="30"/>
        </w:rPr>
        <w:t>.</w:t>
      </w:r>
      <w:r w:rsidR="00396BC1" w:rsidRPr="00396BC1">
        <w:rPr>
          <w:rFonts w:asciiTheme="majorBidi" w:hAnsiTheme="majorBidi"/>
          <w:sz w:val="30"/>
          <w:szCs w:val="30"/>
        </w:rPr>
        <w:t>7</w:t>
      </w:r>
      <w:r w:rsidR="00CB2AAD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045E99" w:rsidRPr="00396BC1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6BC1" w:rsidRPr="00396BC1">
        <w:rPr>
          <w:rFonts w:asciiTheme="majorBidi" w:hAnsiTheme="majorBidi"/>
          <w:sz w:val="30"/>
          <w:szCs w:val="30"/>
        </w:rPr>
        <w:t>64</w:t>
      </w:r>
      <w:r w:rsidR="00E52871" w:rsidRPr="00396BC1">
        <w:rPr>
          <w:rFonts w:asciiTheme="majorBidi" w:hAnsiTheme="majorBidi"/>
          <w:sz w:val="30"/>
          <w:szCs w:val="30"/>
        </w:rPr>
        <w:t>.</w:t>
      </w:r>
      <w:r w:rsidR="00396BC1" w:rsidRPr="00396BC1">
        <w:rPr>
          <w:rFonts w:asciiTheme="majorBidi" w:hAnsiTheme="majorBidi"/>
          <w:sz w:val="30"/>
          <w:szCs w:val="30"/>
        </w:rPr>
        <w:t>7</w:t>
      </w:r>
      <w:r w:rsidR="0034523B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45E99" w:rsidRPr="00396BC1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0652AB" w:rsidRPr="00396BC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96BC1" w:rsidRPr="00396BC1">
        <w:rPr>
          <w:rFonts w:asciiTheme="majorBidi" w:hAnsiTheme="majorBidi"/>
          <w:i/>
          <w:sz w:val="30"/>
          <w:szCs w:val="30"/>
        </w:rPr>
        <w:t>2566</w:t>
      </w:r>
      <w:r w:rsidR="000652AB"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96BC1" w:rsidRPr="00396BC1">
        <w:rPr>
          <w:rFonts w:asciiTheme="majorBidi" w:hAnsiTheme="majorBidi"/>
          <w:i/>
          <w:sz w:val="30"/>
          <w:szCs w:val="30"/>
        </w:rPr>
        <w:t>91</w:t>
      </w:r>
      <w:r w:rsidR="00935A1D" w:rsidRPr="00396BC1">
        <w:rPr>
          <w:rFonts w:asciiTheme="majorBidi" w:hAnsiTheme="majorBidi"/>
          <w:i/>
          <w:sz w:val="30"/>
          <w:szCs w:val="30"/>
        </w:rPr>
        <w:t>.</w:t>
      </w:r>
      <w:r w:rsidR="00396BC1" w:rsidRPr="00396BC1">
        <w:rPr>
          <w:rFonts w:asciiTheme="majorBidi" w:hAnsiTheme="majorBidi"/>
          <w:i/>
          <w:sz w:val="30"/>
          <w:szCs w:val="30"/>
        </w:rPr>
        <w:t>8</w:t>
      </w:r>
      <w:r w:rsidR="0027387D"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C05BA" w:rsidRPr="00396BC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396BC1" w:rsidRPr="00396BC1">
        <w:rPr>
          <w:rFonts w:asciiTheme="majorBidi" w:hAnsiTheme="majorBidi"/>
          <w:i/>
          <w:sz w:val="30"/>
          <w:szCs w:val="30"/>
        </w:rPr>
        <w:t>91</w:t>
      </w:r>
      <w:r w:rsidR="00935A1D" w:rsidRPr="00396BC1">
        <w:rPr>
          <w:rFonts w:asciiTheme="majorBidi" w:hAnsiTheme="majorBidi"/>
          <w:i/>
          <w:sz w:val="30"/>
          <w:szCs w:val="30"/>
        </w:rPr>
        <w:t>.</w:t>
      </w:r>
      <w:r w:rsidR="00396BC1" w:rsidRPr="00396BC1">
        <w:rPr>
          <w:rFonts w:asciiTheme="majorBidi" w:hAnsiTheme="majorBidi"/>
          <w:i/>
          <w:sz w:val="30"/>
          <w:szCs w:val="30"/>
        </w:rPr>
        <w:t>8</w:t>
      </w:r>
      <w:r w:rsidR="0027387D"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652AB" w:rsidRPr="00396BC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EC05BA" w:rsidRPr="00396BC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="000652AB" w:rsidRPr="00396BC1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C25490"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ได้จดจำนองเป็นหลักประกันวงเงินบางส่วน</w:t>
      </w:r>
      <w:r w:rsidR="00FC7D00" w:rsidRPr="00396BC1">
        <w:rPr>
          <w:rFonts w:asciiTheme="majorBidi" w:hAnsiTheme="majorBidi" w:cstheme="majorBidi"/>
          <w:sz w:val="30"/>
          <w:szCs w:val="30"/>
          <w:cs/>
        </w:rPr>
        <w:t>ที่ได้ร</w:t>
      </w:r>
      <w:r w:rsidR="00486978" w:rsidRPr="00396BC1">
        <w:rPr>
          <w:rFonts w:asciiTheme="majorBidi" w:hAnsiTheme="majorBidi" w:cstheme="majorBidi"/>
          <w:sz w:val="30"/>
          <w:szCs w:val="30"/>
          <w:cs/>
        </w:rPr>
        <w:t>ั</w:t>
      </w:r>
      <w:r w:rsidR="00FC7D00" w:rsidRPr="00396BC1">
        <w:rPr>
          <w:rFonts w:asciiTheme="majorBidi" w:hAnsiTheme="majorBidi" w:cstheme="majorBidi"/>
          <w:sz w:val="30"/>
          <w:szCs w:val="30"/>
          <w:cs/>
        </w:rPr>
        <w:t>บ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จากสถาบันการเงินหลายแห่ง 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ดูหมายเหตุข้อ</w:t>
      </w:r>
      <w:r w:rsidR="00FC7D00" w:rsidRPr="00396BC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396BC1" w:rsidRPr="00396BC1">
        <w:rPr>
          <w:rFonts w:asciiTheme="majorBidi" w:hAnsiTheme="majorBidi"/>
          <w:i/>
          <w:sz w:val="30"/>
          <w:szCs w:val="30"/>
        </w:rPr>
        <w:t>14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F50CBA2" w14:textId="29A0AC71" w:rsidR="00D94446" w:rsidRPr="00396BC1" w:rsidRDefault="00D94446" w:rsidP="00FC7D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035EEA3" w14:textId="30045817" w:rsidR="00D94446" w:rsidRPr="00396BC1" w:rsidRDefault="00D94446" w:rsidP="00D944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96BC1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396BC1" w:rsidRPr="00396BC1">
        <w:rPr>
          <w:rFonts w:asciiTheme="majorBidi" w:hAnsiTheme="majorBidi"/>
          <w:sz w:val="30"/>
          <w:szCs w:val="30"/>
        </w:rPr>
        <w:t>17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5970F3" w:rsidRPr="00396BC1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="00622DFD" w:rsidRPr="00396BC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96BC1" w:rsidRPr="00396BC1">
        <w:rPr>
          <w:rFonts w:asciiTheme="majorBidi" w:hAnsiTheme="majorBidi"/>
          <w:sz w:val="30"/>
          <w:szCs w:val="30"/>
        </w:rPr>
        <w:t>2567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Pr="00396BC1">
        <w:rPr>
          <w:rFonts w:ascii="Angsana New" w:hAnsi="Angsana New"/>
          <w:sz w:val="30"/>
          <w:szCs w:val="30"/>
          <w:cs/>
        </w:rPr>
        <w:t>ของ</w:t>
      </w:r>
      <w:r w:rsidRPr="00396BC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96BC1">
        <w:rPr>
          <w:rFonts w:ascii="Angsana New" w:hAnsi="Angsana New" w:hint="cs"/>
          <w:sz w:val="30"/>
          <w:szCs w:val="30"/>
          <w:cs/>
        </w:rPr>
        <w:t>ได้ถูกวัดมูลค่า</w:t>
      </w:r>
      <w:r w:rsidRPr="00396BC1">
        <w:rPr>
          <w:rFonts w:ascii="Angsana New" w:hAnsi="Angsana New"/>
          <w:sz w:val="30"/>
          <w:szCs w:val="30"/>
          <w:cs/>
        </w:rPr>
        <w:t>ใหม่</w:t>
      </w:r>
      <w:r w:rsidRPr="00396BC1">
        <w:rPr>
          <w:rFonts w:asciiTheme="majorBidi" w:hAnsiTheme="majorBidi" w:cstheme="majorBidi"/>
          <w:sz w:val="30"/>
          <w:szCs w:val="30"/>
          <w:cs/>
        </w:rPr>
        <w:t>โดยผู้ประเมินราคาอิสระ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396BC1">
        <w:rPr>
          <w:rFonts w:asciiTheme="majorBidi" w:hAnsiTheme="majorBidi" w:cstheme="majorBidi"/>
          <w:sz w:val="30"/>
          <w:szCs w:val="30"/>
          <w:cs/>
        </w:rPr>
        <w:t>วิธี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>เปรียบเทียบข้อมูลตลาด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ซึ่งจัดลำดับมูลค่ายุติธรรมเป็นระดับ </w:t>
      </w:r>
      <w:r w:rsidR="00396BC1" w:rsidRPr="00396BC1">
        <w:rPr>
          <w:rFonts w:asciiTheme="majorBidi" w:hAnsiTheme="majorBidi"/>
          <w:sz w:val="30"/>
          <w:szCs w:val="30"/>
        </w:rPr>
        <w:t>2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396BC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96BC1">
        <w:rPr>
          <w:rFonts w:ascii="Angsana New" w:hAnsi="Angsana New"/>
          <w:sz w:val="30"/>
          <w:szCs w:val="30"/>
          <w:cs/>
        </w:rPr>
        <w:t>รับรู้</w:t>
      </w:r>
      <w:r w:rsidR="00595AE8" w:rsidRPr="00396BC1">
        <w:rPr>
          <w:rFonts w:ascii="Angsana New" w:hAnsi="Angsana New" w:hint="cs"/>
          <w:sz w:val="30"/>
          <w:szCs w:val="30"/>
          <w:cs/>
        </w:rPr>
        <w:t>ส่วนเกินทุนจากการตีราคาที่ดิน</w:t>
      </w:r>
      <w:r w:rsidRPr="00396BC1">
        <w:rPr>
          <w:rFonts w:ascii="Angsana New" w:hAnsi="Angsana New"/>
          <w:sz w:val="30"/>
          <w:szCs w:val="30"/>
          <w:cs/>
        </w:rPr>
        <w:t>ใหม่</w:t>
      </w:r>
      <w:r w:rsidRPr="00396BC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396BC1" w:rsidRPr="00396BC1">
        <w:rPr>
          <w:rFonts w:ascii="Angsana New" w:hAnsi="Angsana New"/>
          <w:sz w:val="30"/>
          <w:szCs w:val="30"/>
        </w:rPr>
        <w:t>7</w:t>
      </w:r>
      <w:r w:rsidR="005970F3" w:rsidRPr="00396BC1">
        <w:rPr>
          <w:rFonts w:ascii="Angsana New" w:hAnsi="Angsana New"/>
          <w:sz w:val="30"/>
          <w:szCs w:val="30"/>
        </w:rPr>
        <w:t>.</w:t>
      </w:r>
      <w:r w:rsidR="00396BC1" w:rsidRPr="00396BC1">
        <w:rPr>
          <w:rFonts w:ascii="Angsana New" w:hAnsi="Angsana New"/>
          <w:sz w:val="30"/>
          <w:szCs w:val="30"/>
        </w:rPr>
        <w:t>4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>ล้านบาท</w:t>
      </w:r>
      <w:r w:rsidRPr="00396BC1">
        <w:rPr>
          <w:rFonts w:asciiTheme="majorBidi" w:hAnsiTheme="majorBidi" w:cstheme="majorBidi"/>
          <w:sz w:val="30"/>
          <w:szCs w:val="30"/>
          <w:cs/>
        </w:rPr>
        <w:t>ใน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>กำไรขาดทุนเบ็ดเสร็จอื่น ทั้งนี้ที่ดิน</w:t>
      </w:r>
      <w:r w:rsidR="0028322D" w:rsidRPr="00396BC1">
        <w:rPr>
          <w:rFonts w:asciiTheme="majorBidi" w:hAnsiTheme="majorBidi" w:cstheme="majorBidi" w:hint="cs"/>
          <w:sz w:val="30"/>
          <w:szCs w:val="30"/>
          <w:cs/>
        </w:rPr>
        <w:t>ของกลุ่มบริษัทและ</w:t>
      </w:r>
      <w:r w:rsidRPr="00396BC1">
        <w:rPr>
          <w:rFonts w:asciiTheme="majorBidi" w:hAnsiTheme="majorBidi" w:cstheme="majorBidi"/>
          <w:sz w:val="30"/>
          <w:szCs w:val="30"/>
          <w:cs/>
        </w:rPr>
        <w:t>บริษัทจะมีมูลค่า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 xml:space="preserve">สุทธิทางบัญชี ณ วันที่ </w:t>
      </w:r>
      <w:r w:rsidR="00396BC1" w:rsidRPr="00396BC1">
        <w:rPr>
          <w:rFonts w:asciiTheme="majorBidi" w:hAnsiTheme="majorBidi"/>
          <w:sz w:val="30"/>
          <w:szCs w:val="30"/>
        </w:rPr>
        <w:t>31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96BC1" w:rsidRPr="00396BC1">
        <w:rPr>
          <w:rFonts w:asciiTheme="majorBidi" w:hAnsiTheme="majorBidi"/>
          <w:sz w:val="30"/>
          <w:szCs w:val="30"/>
        </w:rPr>
        <w:t>2567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="00396BC1" w:rsidRPr="00396BC1">
        <w:rPr>
          <w:rFonts w:asciiTheme="majorBidi" w:hAnsiTheme="majorBidi"/>
          <w:sz w:val="30"/>
          <w:szCs w:val="30"/>
        </w:rPr>
        <w:t>43</w:t>
      </w:r>
      <w:r w:rsidR="00A02021" w:rsidRPr="00396BC1">
        <w:rPr>
          <w:rFonts w:asciiTheme="majorBidi" w:hAnsiTheme="majorBidi"/>
          <w:sz w:val="30"/>
          <w:szCs w:val="30"/>
        </w:rPr>
        <w:t>.</w:t>
      </w:r>
      <w:r w:rsidR="00396BC1" w:rsidRPr="00396BC1">
        <w:rPr>
          <w:rFonts w:asciiTheme="majorBidi" w:hAnsiTheme="majorBidi"/>
          <w:sz w:val="30"/>
          <w:szCs w:val="30"/>
        </w:rPr>
        <w:t>0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96BC1">
        <w:rPr>
          <w:rFonts w:ascii="Angsana New" w:hAnsi="Angsana New" w:hint="cs"/>
          <w:sz w:val="30"/>
          <w:szCs w:val="30"/>
          <w:cs/>
        </w:rPr>
        <w:t>และ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="00396BC1" w:rsidRPr="00396BC1">
        <w:rPr>
          <w:rFonts w:ascii="Angsana New" w:hAnsi="Angsana New"/>
          <w:sz w:val="30"/>
          <w:szCs w:val="30"/>
        </w:rPr>
        <w:t>29</w:t>
      </w:r>
      <w:r w:rsidR="00A02021" w:rsidRPr="00396BC1">
        <w:rPr>
          <w:rFonts w:ascii="Angsana New" w:hAnsi="Angsana New"/>
          <w:sz w:val="30"/>
          <w:szCs w:val="30"/>
        </w:rPr>
        <w:t>.</w:t>
      </w:r>
      <w:r w:rsidR="00396BC1" w:rsidRPr="00396BC1">
        <w:rPr>
          <w:rFonts w:ascii="Angsana New" w:hAnsi="Angsana New"/>
          <w:sz w:val="30"/>
          <w:szCs w:val="30"/>
        </w:rPr>
        <w:t>6</w:t>
      </w:r>
      <w:r w:rsidRPr="00396BC1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>หากวัดมูลค่าด้วยวิธีราคาทุน</w:t>
      </w:r>
      <w:r w:rsidR="00C70010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C70010" w:rsidRPr="00396BC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96BC1" w:rsidRPr="00396BC1">
        <w:rPr>
          <w:rFonts w:asciiTheme="majorBidi" w:hAnsiTheme="majorBidi"/>
          <w:i/>
          <w:iCs/>
          <w:sz w:val="30"/>
          <w:szCs w:val="30"/>
        </w:rPr>
        <w:t>2566</w:t>
      </w:r>
      <w:r w:rsidR="00C70010"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96BC1" w:rsidRPr="00396BC1">
        <w:rPr>
          <w:rFonts w:asciiTheme="majorBidi" w:hAnsiTheme="majorBidi"/>
          <w:i/>
          <w:iCs/>
          <w:sz w:val="30"/>
          <w:szCs w:val="30"/>
        </w:rPr>
        <w:t>40</w:t>
      </w:r>
      <w:r w:rsidR="00935A1D" w:rsidRPr="00396BC1">
        <w:rPr>
          <w:rFonts w:asciiTheme="majorBidi" w:hAnsiTheme="majorBidi"/>
          <w:i/>
          <w:iCs/>
          <w:sz w:val="30"/>
          <w:szCs w:val="30"/>
        </w:rPr>
        <w:t>.</w:t>
      </w:r>
      <w:r w:rsidR="00396BC1" w:rsidRPr="00396BC1">
        <w:rPr>
          <w:rFonts w:asciiTheme="majorBidi" w:hAnsiTheme="majorBidi"/>
          <w:i/>
          <w:iCs/>
          <w:sz w:val="30"/>
          <w:szCs w:val="30"/>
        </w:rPr>
        <w:t>7</w:t>
      </w:r>
      <w:r w:rsidR="00C70010"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70010" w:rsidRPr="00396BC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ล้านบาทและ </w:t>
      </w:r>
      <w:r w:rsidR="00396BC1" w:rsidRPr="00396BC1">
        <w:rPr>
          <w:rFonts w:asciiTheme="majorBidi" w:hAnsiTheme="majorBidi"/>
          <w:i/>
          <w:iCs/>
          <w:sz w:val="30"/>
          <w:szCs w:val="30"/>
        </w:rPr>
        <w:t>27</w:t>
      </w:r>
      <w:r w:rsidR="00C70010" w:rsidRPr="00396BC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96BC1" w:rsidRPr="00396BC1">
        <w:rPr>
          <w:rFonts w:asciiTheme="majorBidi" w:hAnsiTheme="majorBidi"/>
          <w:i/>
          <w:iCs/>
          <w:sz w:val="30"/>
          <w:szCs w:val="30"/>
        </w:rPr>
        <w:t>3</w:t>
      </w:r>
      <w:r w:rsidR="00C70010"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70010" w:rsidRPr="00396BC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="00C70010" w:rsidRPr="00396BC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40EE5A2" w14:textId="6A8C4BFE" w:rsidR="007B4A2A" w:rsidRPr="00396BC1" w:rsidRDefault="007B4A2A" w:rsidP="00FC7D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81D9856" w14:textId="2FA6A042" w:rsidR="00EC7021" w:rsidRPr="00396BC1" w:rsidRDefault="00EC7021" w:rsidP="00EC7021">
      <w:pPr>
        <w:pStyle w:val="Heading2"/>
        <w:tabs>
          <w:tab w:val="clear" w:pos="340"/>
        </w:tabs>
        <w:ind w:left="540" w:hanging="540"/>
      </w:pPr>
      <w:r w:rsidRPr="00396BC1">
        <w:rPr>
          <w:cs/>
        </w:rPr>
        <w:t xml:space="preserve">สัญญาเช่า </w:t>
      </w:r>
    </w:p>
    <w:p w14:paraId="1269DA8F" w14:textId="77777777" w:rsidR="00EC7021" w:rsidRPr="00396BC1" w:rsidRDefault="00EC7021" w:rsidP="00EC70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48"/>
        <w:gridCol w:w="1260"/>
        <w:gridCol w:w="178"/>
        <w:gridCol w:w="1085"/>
        <w:gridCol w:w="180"/>
        <w:gridCol w:w="1077"/>
        <w:gridCol w:w="180"/>
        <w:gridCol w:w="1082"/>
      </w:tblGrid>
      <w:tr w:rsidR="009D506D" w:rsidRPr="00396BC1" w14:paraId="2EF7F6E1" w14:textId="77777777" w:rsidTr="00291FAC">
        <w:trPr>
          <w:cantSplit/>
          <w:trHeight w:val="20"/>
          <w:tblHeader/>
        </w:trPr>
        <w:tc>
          <w:tcPr>
            <w:tcW w:w="4048" w:type="dxa"/>
            <w:shd w:val="clear" w:color="auto" w:fill="auto"/>
            <w:vAlign w:val="bottom"/>
            <w:hideMark/>
          </w:tcPr>
          <w:p w14:paraId="078B229D" w14:textId="5D16494B" w:rsidR="009D506D" w:rsidRPr="00396BC1" w:rsidRDefault="009D506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  <w:shd w:val="clear" w:color="auto" w:fill="auto"/>
            <w:hideMark/>
          </w:tcPr>
          <w:p w14:paraId="7FBB8778" w14:textId="388951B3" w:rsidR="009D506D" w:rsidRPr="00396BC1" w:rsidRDefault="009D506D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396BC1">
              <w:rPr>
                <w:rFonts w:ascii="Angsana New" w:hAnsi="Angsana New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58490DC3" w14:textId="77777777" w:rsidR="009D506D" w:rsidRPr="00396BC1" w:rsidRDefault="009D50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339" w:type="dxa"/>
            <w:gridSpan w:val="3"/>
            <w:shd w:val="clear" w:color="auto" w:fill="auto"/>
            <w:hideMark/>
          </w:tcPr>
          <w:p w14:paraId="05A1E5C2" w14:textId="6B103ED8" w:rsidR="009D506D" w:rsidRPr="00396BC1" w:rsidRDefault="009D506D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96BC1">
              <w:rPr>
                <w:rFonts w:ascii="Angsana New" w:hAnsi="Angsana New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214E29" w:rsidRPr="00396BC1" w14:paraId="5A4A460B" w14:textId="77777777" w:rsidTr="00B92022">
        <w:trPr>
          <w:cantSplit/>
          <w:trHeight w:val="20"/>
          <w:tblHeader/>
        </w:trPr>
        <w:tc>
          <w:tcPr>
            <w:tcW w:w="4048" w:type="dxa"/>
            <w:vAlign w:val="bottom"/>
            <w:hideMark/>
          </w:tcPr>
          <w:p w14:paraId="79C6E070" w14:textId="7124840F" w:rsidR="00214E29" w:rsidRPr="00396BC1" w:rsidRDefault="00214E29" w:rsidP="00214E29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  ณ วันที่ </w:t>
            </w:r>
            <w:r w:rsidR="00396BC1" w:rsidRPr="00396BC1">
              <w:rPr>
                <w:rFonts w:asciiTheme="majorBidi" w:hAnsiTheme="majorBidi"/>
                <w:b/>
                <w:i/>
                <w:sz w:val="30"/>
                <w:szCs w:val="30"/>
                <w:lang w:eastAsia="en-GB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396B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260" w:type="dxa"/>
          </w:tcPr>
          <w:p w14:paraId="5D9D2C8F" w14:textId="049C73B6" w:rsidR="00214E29" w:rsidRPr="00396BC1" w:rsidRDefault="00396BC1" w:rsidP="00214E2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2567</w:t>
            </w:r>
          </w:p>
        </w:tc>
        <w:tc>
          <w:tcPr>
            <w:tcW w:w="178" w:type="dxa"/>
          </w:tcPr>
          <w:p w14:paraId="71C35E29" w14:textId="77777777" w:rsidR="00214E29" w:rsidRPr="00396BC1" w:rsidRDefault="00214E29" w:rsidP="00214E2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5" w:type="dxa"/>
          </w:tcPr>
          <w:p w14:paraId="6F004088" w14:textId="59FB6079" w:rsidR="00214E29" w:rsidRPr="00396BC1" w:rsidRDefault="00396BC1" w:rsidP="00214E29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2566</w:t>
            </w:r>
          </w:p>
        </w:tc>
        <w:tc>
          <w:tcPr>
            <w:tcW w:w="180" w:type="dxa"/>
          </w:tcPr>
          <w:p w14:paraId="77B88223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</w:tcPr>
          <w:p w14:paraId="7C6565BB" w14:textId="524E508E" w:rsidR="00214E29" w:rsidRPr="00396BC1" w:rsidRDefault="00396BC1" w:rsidP="00214E2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2567</w:t>
            </w:r>
          </w:p>
        </w:tc>
        <w:tc>
          <w:tcPr>
            <w:tcW w:w="180" w:type="dxa"/>
          </w:tcPr>
          <w:p w14:paraId="58FCC239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</w:tcPr>
          <w:p w14:paraId="73B3F852" w14:textId="0FC93B2C" w:rsidR="00214E29" w:rsidRPr="00396BC1" w:rsidRDefault="00396BC1" w:rsidP="00214E29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2566</w:t>
            </w:r>
          </w:p>
        </w:tc>
      </w:tr>
      <w:tr w:rsidR="00214E29" w:rsidRPr="00396BC1" w14:paraId="70E58DDC" w14:textId="77777777" w:rsidTr="009D506D">
        <w:trPr>
          <w:cantSplit/>
          <w:trHeight w:val="20"/>
          <w:tblHeader/>
        </w:trPr>
        <w:tc>
          <w:tcPr>
            <w:tcW w:w="4048" w:type="dxa"/>
          </w:tcPr>
          <w:p w14:paraId="6E6DEF55" w14:textId="2142A8B8" w:rsidR="00214E29" w:rsidRPr="00396BC1" w:rsidRDefault="00214E29" w:rsidP="00214E29">
            <w:pPr>
              <w:pStyle w:val="Heading1"/>
              <w:keepLines/>
              <w:tabs>
                <w:tab w:val="left" w:pos="720"/>
              </w:tabs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5042" w:type="dxa"/>
            <w:gridSpan w:val="7"/>
            <w:vAlign w:val="center"/>
            <w:hideMark/>
          </w:tcPr>
          <w:p w14:paraId="0A8379D5" w14:textId="77777777" w:rsidR="00214E29" w:rsidRPr="00396BC1" w:rsidRDefault="00214E29" w:rsidP="00214E29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  <w:r w:rsidRPr="00396BC1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396BC1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396BC1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214E29" w:rsidRPr="00396BC1" w14:paraId="07BAD9CC" w14:textId="77777777" w:rsidTr="009D506D">
        <w:trPr>
          <w:cantSplit/>
          <w:trHeight w:val="20"/>
        </w:trPr>
        <w:tc>
          <w:tcPr>
            <w:tcW w:w="4048" w:type="dxa"/>
            <w:hideMark/>
          </w:tcPr>
          <w:p w14:paraId="31801494" w14:textId="20A93A24" w:rsidR="00214E29" w:rsidRPr="00396BC1" w:rsidRDefault="00214E29" w:rsidP="00214E2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ที่ดินและสิ่งปลูกสร้าง</w:t>
            </w:r>
          </w:p>
        </w:tc>
        <w:tc>
          <w:tcPr>
            <w:tcW w:w="1260" w:type="dxa"/>
            <w:vAlign w:val="bottom"/>
          </w:tcPr>
          <w:p w14:paraId="19A23BB9" w14:textId="487516AD" w:rsidR="00214E29" w:rsidRPr="00396BC1" w:rsidRDefault="00396BC1" w:rsidP="00214E2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14</w:t>
            </w:r>
            <w:r w:rsidR="00A02021" w:rsidRPr="00396BC1">
              <w:rPr>
                <w:rFonts w:ascii="Angsana New" w:hAnsi="Angsana New"/>
                <w:sz w:val="30"/>
                <w:szCs w:val="30"/>
                <w:lang w:eastAsia="en-GB" w:bidi="th-TH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256</w:t>
            </w:r>
          </w:p>
        </w:tc>
        <w:tc>
          <w:tcPr>
            <w:tcW w:w="178" w:type="dxa"/>
            <w:vAlign w:val="bottom"/>
          </w:tcPr>
          <w:p w14:paraId="7FD9E665" w14:textId="77777777" w:rsidR="00214E29" w:rsidRPr="00396BC1" w:rsidRDefault="00214E29" w:rsidP="00214E2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6568A7C0" w14:textId="57CDF1A5" w:rsidR="00214E29" w:rsidRPr="00396BC1" w:rsidRDefault="00396BC1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15</w:t>
            </w:r>
            <w:r w:rsidR="00214E29" w:rsidRPr="00396BC1">
              <w:rPr>
                <w:rFonts w:ascii="Angsana New" w:hAnsi="Angsana New"/>
                <w:sz w:val="30"/>
                <w:szCs w:val="30"/>
                <w:lang w:eastAsia="en-GB" w:bidi="th-TH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201</w:t>
            </w:r>
          </w:p>
        </w:tc>
        <w:tc>
          <w:tcPr>
            <w:tcW w:w="180" w:type="dxa"/>
            <w:vAlign w:val="bottom"/>
          </w:tcPr>
          <w:p w14:paraId="7AF862B6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25EFEAE3" w14:textId="55AF786A" w:rsidR="00214E29" w:rsidRPr="00396BC1" w:rsidRDefault="00396BC1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 w:eastAsia="en-GB"/>
              </w:rPr>
              <w:t>4</w:t>
            </w:r>
            <w:r w:rsidR="00A02021" w:rsidRPr="00396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  <w:lang w:val="en-US" w:eastAsia="en-GB"/>
              </w:rPr>
              <w:t>858</w:t>
            </w:r>
          </w:p>
        </w:tc>
        <w:tc>
          <w:tcPr>
            <w:tcW w:w="180" w:type="dxa"/>
            <w:vAlign w:val="bottom"/>
          </w:tcPr>
          <w:p w14:paraId="0012C93B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6BBE89D6" w14:textId="680E4D59" w:rsidR="00214E29" w:rsidRPr="00396BC1" w:rsidRDefault="00396BC1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 w:eastAsia="en-GB"/>
              </w:rPr>
              <w:t>5</w:t>
            </w:r>
            <w:r w:rsidR="00214E29" w:rsidRPr="00396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  <w:lang w:val="en-US" w:eastAsia="en-GB"/>
              </w:rPr>
              <w:t>295</w:t>
            </w:r>
          </w:p>
        </w:tc>
      </w:tr>
      <w:tr w:rsidR="00214E29" w:rsidRPr="00396BC1" w14:paraId="7833E82F" w14:textId="77777777" w:rsidTr="009D506D">
        <w:trPr>
          <w:cantSplit/>
          <w:trHeight w:val="20"/>
        </w:trPr>
        <w:tc>
          <w:tcPr>
            <w:tcW w:w="4048" w:type="dxa"/>
            <w:hideMark/>
          </w:tcPr>
          <w:p w14:paraId="26421C63" w14:textId="6031D90A" w:rsidR="00214E29" w:rsidRPr="00396BC1" w:rsidRDefault="00214E29" w:rsidP="00214E29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ระบบไฟฟ้าและน้ำประปา</w:t>
            </w:r>
          </w:p>
        </w:tc>
        <w:tc>
          <w:tcPr>
            <w:tcW w:w="1260" w:type="dxa"/>
            <w:vAlign w:val="bottom"/>
          </w:tcPr>
          <w:p w14:paraId="5147BB0F" w14:textId="0E7F0F7E" w:rsidR="00214E29" w:rsidRPr="00396BC1" w:rsidRDefault="00396BC1" w:rsidP="00214E2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A02021" w:rsidRPr="00396BC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890</w:t>
            </w:r>
          </w:p>
        </w:tc>
        <w:tc>
          <w:tcPr>
            <w:tcW w:w="178" w:type="dxa"/>
            <w:vAlign w:val="bottom"/>
          </w:tcPr>
          <w:p w14:paraId="47E01806" w14:textId="77777777" w:rsidR="00214E29" w:rsidRPr="00396BC1" w:rsidRDefault="00214E29" w:rsidP="00214E2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7B067565" w14:textId="7B40096A" w:rsidR="00214E29" w:rsidRPr="00396BC1" w:rsidRDefault="00396BC1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 w:eastAsia="en-GB"/>
              </w:rPr>
              <w:t>5</w:t>
            </w:r>
            <w:r w:rsidR="00214E29" w:rsidRPr="00396BC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 w:eastAsia="en-GB"/>
              </w:rPr>
              <w:t>463</w:t>
            </w:r>
          </w:p>
        </w:tc>
        <w:tc>
          <w:tcPr>
            <w:tcW w:w="180" w:type="dxa"/>
            <w:vAlign w:val="bottom"/>
          </w:tcPr>
          <w:p w14:paraId="41D28E04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459EFFB4" w14:textId="0715EA54" w:rsidR="00214E29" w:rsidRPr="00396BC1" w:rsidRDefault="00396BC1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A02021" w:rsidRPr="00396BC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890</w:t>
            </w:r>
          </w:p>
        </w:tc>
        <w:tc>
          <w:tcPr>
            <w:tcW w:w="180" w:type="dxa"/>
            <w:vAlign w:val="bottom"/>
          </w:tcPr>
          <w:p w14:paraId="7FC46478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2C4F45C2" w14:textId="7EA5DF50" w:rsidR="00214E29" w:rsidRPr="00396BC1" w:rsidRDefault="00396BC1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 w:eastAsia="en-GB"/>
              </w:rPr>
              <w:t>5</w:t>
            </w:r>
            <w:r w:rsidR="00214E29" w:rsidRPr="00396BC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 w:eastAsia="en-GB"/>
              </w:rPr>
              <w:t>463</w:t>
            </w:r>
          </w:p>
        </w:tc>
      </w:tr>
      <w:tr w:rsidR="00214E29" w:rsidRPr="00396BC1" w14:paraId="21199F51" w14:textId="77777777" w:rsidTr="009D506D">
        <w:trPr>
          <w:cantSplit/>
          <w:trHeight w:val="20"/>
        </w:trPr>
        <w:tc>
          <w:tcPr>
            <w:tcW w:w="4048" w:type="dxa"/>
            <w:hideMark/>
          </w:tcPr>
          <w:p w14:paraId="7A5F4290" w14:textId="4F841FDB" w:rsidR="00214E29" w:rsidRPr="00396BC1" w:rsidRDefault="00214E29" w:rsidP="00214E29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vAlign w:val="bottom"/>
          </w:tcPr>
          <w:p w14:paraId="3389994E" w14:textId="0A547228" w:rsidR="00214E29" w:rsidRPr="00396BC1" w:rsidRDefault="00396BC1" w:rsidP="00214E2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 w:eastAsia="en-GB"/>
              </w:rPr>
              <w:t>44</w:t>
            </w:r>
            <w:r w:rsidR="00A02021" w:rsidRPr="00396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  <w:lang w:val="en-US" w:eastAsia="en-GB"/>
              </w:rPr>
              <w:t>313</w:t>
            </w:r>
          </w:p>
        </w:tc>
        <w:tc>
          <w:tcPr>
            <w:tcW w:w="178" w:type="dxa"/>
            <w:vAlign w:val="bottom"/>
          </w:tcPr>
          <w:p w14:paraId="40CB1D14" w14:textId="77777777" w:rsidR="00214E29" w:rsidRPr="00396BC1" w:rsidRDefault="00214E29" w:rsidP="00214E2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4B2756A4" w14:textId="2BAD74EE" w:rsidR="00214E29" w:rsidRPr="00396BC1" w:rsidRDefault="00396BC1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 w:eastAsia="en-GB"/>
              </w:rPr>
              <w:t>47</w:t>
            </w:r>
            <w:r w:rsidR="00214E29" w:rsidRPr="00396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  <w:lang w:val="en-US" w:eastAsia="en-GB"/>
              </w:rPr>
              <w:t>342</w:t>
            </w:r>
          </w:p>
        </w:tc>
        <w:tc>
          <w:tcPr>
            <w:tcW w:w="180" w:type="dxa"/>
            <w:vAlign w:val="bottom"/>
          </w:tcPr>
          <w:p w14:paraId="3F33AB45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3C3E39CD" w14:textId="5C30E3E2" w:rsidR="00214E29" w:rsidRPr="00396BC1" w:rsidRDefault="00396BC1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 w:eastAsia="en-GB"/>
              </w:rPr>
              <w:t>44</w:t>
            </w:r>
            <w:r w:rsidR="00A02021" w:rsidRPr="00396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  <w:lang w:val="en-US" w:eastAsia="en-GB"/>
              </w:rPr>
              <w:t>312</w:t>
            </w:r>
          </w:p>
        </w:tc>
        <w:tc>
          <w:tcPr>
            <w:tcW w:w="180" w:type="dxa"/>
            <w:vAlign w:val="bottom"/>
          </w:tcPr>
          <w:p w14:paraId="3A3C4F1B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36B38C49" w14:textId="10AC571F" w:rsidR="00214E29" w:rsidRPr="00396BC1" w:rsidRDefault="00396BC1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 w:eastAsia="en-GB"/>
              </w:rPr>
              <w:t>47</w:t>
            </w:r>
            <w:r w:rsidR="00214E29" w:rsidRPr="00396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  <w:lang w:val="en-US" w:eastAsia="en-GB"/>
              </w:rPr>
              <w:t>342</w:t>
            </w:r>
          </w:p>
        </w:tc>
      </w:tr>
      <w:tr w:rsidR="00214E29" w:rsidRPr="00396BC1" w14:paraId="34621875" w14:textId="77777777" w:rsidTr="009D506D">
        <w:trPr>
          <w:cantSplit/>
          <w:trHeight w:val="20"/>
        </w:trPr>
        <w:tc>
          <w:tcPr>
            <w:tcW w:w="4048" w:type="dxa"/>
          </w:tcPr>
          <w:p w14:paraId="7C8533BF" w14:textId="1AC6F9A4" w:rsidR="00214E29" w:rsidRPr="00396BC1" w:rsidRDefault="00214E29" w:rsidP="00214E29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260" w:type="dxa"/>
            <w:vAlign w:val="bottom"/>
          </w:tcPr>
          <w:p w14:paraId="1D1F21A5" w14:textId="35223595" w:rsidR="00214E29" w:rsidRPr="00396BC1" w:rsidRDefault="00396BC1" w:rsidP="00214E2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</w:t>
            </w:r>
            <w:r w:rsidR="002E54CA" w:rsidRPr="00396BC1">
              <w:rPr>
                <w:rFonts w:ascii="Angsana New" w:hAnsi="Angsana New"/>
                <w:sz w:val="30"/>
                <w:szCs w:val="30"/>
                <w:lang w:eastAsia="en-GB" w:bidi="th-TH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138</w:t>
            </w:r>
          </w:p>
        </w:tc>
        <w:tc>
          <w:tcPr>
            <w:tcW w:w="178" w:type="dxa"/>
            <w:vAlign w:val="bottom"/>
          </w:tcPr>
          <w:p w14:paraId="4E5A8923" w14:textId="77777777" w:rsidR="00214E29" w:rsidRPr="00396BC1" w:rsidRDefault="00214E29" w:rsidP="00214E2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024BE786" w14:textId="3AAECC5B" w:rsidR="00214E29" w:rsidRPr="00396BC1" w:rsidRDefault="00396BC1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 w:eastAsia="en-GB"/>
              </w:rPr>
              <w:t>9</w:t>
            </w:r>
            <w:r w:rsidR="00214E29" w:rsidRPr="00396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  <w:lang w:val="en-US" w:eastAsia="en-GB"/>
              </w:rPr>
              <w:t>198</w:t>
            </w:r>
          </w:p>
        </w:tc>
        <w:tc>
          <w:tcPr>
            <w:tcW w:w="180" w:type="dxa"/>
            <w:vAlign w:val="bottom"/>
          </w:tcPr>
          <w:p w14:paraId="34FDB10F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037E5AD5" w14:textId="0AF94B88" w:rsidR="00214E29" w:rsidRPr="00396BC1" w:rsidRDefault="00396BC1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 w:eastAsia="en-GB"/>
              </w:rPr>
              <w:t>1</w:t>
            </w:r>
            <w:r w:rsidR="00A02021" w:rsidRPr="00396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  <w:lang w:val="en-US" w:eastAsia="en-GB"/>
              </w:rPr>
              <w:t>715</w:t>
            </w:r>
          </w:p>
        </w:tc>
        <w:tc>
          <w:tcPr>
            <w:tcW w:w="180" w:type="dxa"/>
            <w:vAlign w:val="bottom"/>
          </w:tcPr>
          <w:p w14:paraId="216F4159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442AAE00" w14:textId="00F45524" w:rsidR="00214E29" w:rsidRPr="00396BC1" w:rsidRDefault="00396BC1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 w:eastAsia="en-GB"/>
              </w:rPr>
              <w:t>1</w:t>
            </w:r>
            <w:r w:rsidR="00214E29" w:rsidRPr="00396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  <w:lang w:val="en-US" w:eastAsia="en-GB"/>
              </w:rPr>
              <w:t>737</w:t>
            </w:r>
          </w:p>
        </w:tc>
      </w:tr>
      <w:tr w:rsidR="00214E29" w:rsidRPr="00396BC1" w14:paraId="09531E02" w14:textId="77777777" w:rsidTr="009D506D">
        <w:trPr>
          <w:cantSplit/>
          <w:trHeight w:val="20"/>
        </w:trPr>
        <w:tc>
          <w:tcPr>
            <w:tcW w:w="4048" w:type="dxa"/>
          </w:tcPr>
          <w:p w14:paraId="05A1937B" w14:textId="5E63BD53" w:rsidR="00214E29" w:rsidRPr="00396BC1" w:rsidRDefault="00214E29" w:rsidP="00214E29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22A39A78" w14:textId="140122F0" w:rsidR="00214E29" w:rsidRPr="00396BC1" w:rsidRDefault="00396BC1" w:rsidP="00214E2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 w:eastAsia="en-GB"/>
              </w:rPr>
              <w:t>5</w:t>
            </w:r>
            <w:r w:rsidR="00A02021" w:rsidRPr="00396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  <w:lang w:val="en-US" w:eastAsia="en-GB"/>
              </w:rPr>
              <w:t>201</w:t>
            </w:r>
          </w:p>
        </w:tc>
        <w:tc>
          <w:tcPr>
            <w:tcW w:w="178" w:type="dxa"/>
            <w:vAlign w:val="bottom"/>
          </w:tcPr>
          <w:p w14:paraId="7969BDB0" w14:textId="77777777" w:rsidR="00214E29" w:rsidRPr="00396BC1" w:rsidRDefault="00214E29" w:rsidP="00214E2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689F0FCE" w14:textId="2B5B8B1A" w:rsidR="00214E29" w:rsidRPr="00396BC1" w:rsidRDefault="00396BC1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 w:eastAsia="en-GB"/>
              </w:rPr>
              <w:t>3</w:t>
            </w:r>
            <w:r w:rsidR="00214E29" w:rsidRPr="00396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  <w:lang w:val="en-US" w:eastAsia="en-GB"/>
              </w:rPr>
              <w:t>076</w:t>
            </w:r>
          </w:p>
        </w:tc>
        <w:tc>
          <w:tcPr>
            <w:tcW w:w="180" w:type="dxa"/>
            <w:vAlign w:val="bottom"/>
          </w:tcPr>
          <w:p w14:paraId="392E503E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40C91E69" w14:textId="6EC14212" w:rsidR="00214E29" w:rsidRPr="00396BC1" w:rsidRDefault="00A02021" w:rsidP="00214E2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96BC1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7EA06B59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6B4320ED" w14:textId="05DFB219" w:rsidR="00214E29" w:rsidRPr="00396BC1" w:rsidRDefault="00214E29" w:rsidP="00A0202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96BC1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214E29" w:rsidRPr="00396BC1" w14:paraId="31559DC1" w14:textId="77777777" w:rsidTr="009D506D">
        <w:trPr>
          <w:cantSplit/>
          <w:trHeight w:val="20"/>
        </w:trPr>
        <w:tc>
          <w:tcPr>
            <w:tcW w:w="4048" w:type="dxa"/>
            <w:hideMark/>
          </w:tcPr>
          <w:p w14:paraId="39E6D8EB" w14:textId="77777777" w:rsidR="00214E29" w:rsidRPr="00396BC1" w:rsidRDefault="00214E29" w:rsidP="00214E2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1C7C9F" w14:textId="33926967" w:rsidR="00214E29" w:rsidRPr="00396BC1" w:rsidRDefault="00396BC1" w:rsidP="00214E2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396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72</w:t>
            </w:r>
            <w:r w:rsidR="002E54CA" w:rsidRPr="00396BC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96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798</w:t>
            </w:r>
          </w:p>
        </w:tc>
        <w:tc>
          <w:tcPr>
            <w:tcW w:w="178" w:type="dxa"/>
            <w:vAlign w:val="bottom"/>
          </w:tcPr>
          <w:p w14:paraId="27E5C404" w14:textId="77777777" w:rsidR="00214E29" w:rsidRPr="00396BC1" w:rsidRDefault="00214E29" w:rsidP="00214E29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9DA8A4" w14:textId="10AEEA66" w:rsidR="00214E29" w:rsidRPr="00396BC1" w:rsidRDefault="00396BC1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396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80</w:t>
            </w:r>
            <w:r w:rsidR="00214E29" w:rsidRPr="00396BC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96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280</w:t>
            </w:r>
          </w:p>
        </w:tc>
        <w:tc>
          <w:tcPr>
            <w:tcW w:w="180" w:type="dxa"/>
            <w:vAlign w:val="bottom"/>
          </w:tcPr>
          <w:p w14:paraId="1F5B7798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7B7CC" w14:textId="34BC400B" w:rsidR="00214E29" w:rsidRPr="00396BC1" w:rsidRDefault="00396BC1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396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52</w:t>
            </w:r>
            <w:r w:rsidR="00A02021" w:rsidRPr="00396BC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96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775</w:t>
            </w:r>
          </w:p>
        </w:tc>
        <w:tc>
          <w:tcPr>
            <w:tcW w:w="180" w:type="dxa"/>
            <w:vAlign w:val="bottom"/>
          </w:tcPr>
          <w:p w14:paraId="2A22BBB7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883493" w14:textId="1187A45A" w:rsidR="00214E29" w:rsidRPr="00396BC1" w:rsidRDefault="00396BC1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396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59</w:t>
            </w:r>
            <w:r w:rsidR="00214E29" w:rsidRPr="00396BC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96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837</w:t>
            </w:r>
          </w:p>
        </w:tc>
      </w:tr>
    </w:tbl>
    <w:p w14:paraId="220DEE10" w14:textId="0B729CB4" w:rsidR="009D506D" w:rsidRPr="00396BC1" w:rsidRDefault="009D506D" w:rsidP="00EC70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3A944A89" w14:textId="412C08C1" w:rsidR="00EC7021" w:rsidRPr="00396BC1" w:rsidRDefault="009D506D" w:rsidP="00EC70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396BC1" w:rsidRPr="00396BC1">
        <w:rPr>
          <w:rFonts w:asciiTheme="majorBidi" w:hAnsiTheme="majorBidi"/>
          <w:sz w:val="30"/>
          <w:szCs w:val="30"/>
          <w:lang w:val="en-US"/>
        </w:rPr>
        <w:t>2567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396BC1" w:rsidRPr="00396BC1">
        <w:rPr>
          <w:rFonts w:asciiTheme="majorBidi" w:hAnsiTheme="majorBidi"/>
          <w:sz w:val="30"/>
          <w:szCs w:val="30"/>
          <w:lang w:val="en-US"/>
        </w:rPr>
        <w:t>31</w:t>
      </w:r>
      <w:r w:rsidR="00A02021" w:rsidRPr="00396BC1">
        <w:rPr>
          <w:rFonts w:asciiTheme="majorBidi" w:hAnsiTheme="majorBidi"/>
          <w:sz w:val="30"/>
          <w:szCs w:val="30"/>
          <w:lang w:val="en-US"/>
        </w:rPr>
        <w:t>.</w:t>
      </w:r>
      <w:r w:rsidR="00396BC1" w:rsidRPr="00396BC1">
        <w:rPr>
          <w:rFonts w:asciiTheme="majorBidi" w:hAnsiTheme="majorBidi"/>
          <w:sz w:val="30"/>
          <w:szCs w:val="30"/>
          <w:lang w:val="en-US"/>
        </w:rPr>
        <w:t>2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396BC1" w:rsidRPr="00396BC1">
        <w:rPr>
          <w:rFonts w:asciiTheme="majorBidi" w:hAnsiTheme="majorBidi"/>
          <w:sz w:val="30"/>
          <w:szCs w:val="30"/>
          <w:lang w:val="en-US"/>
        </w:rPr>
        <w:t>21</w:t>
      </w:r>
      <w:r w:rsidR="00A02021" w:rsidRPr="00396BC1">
        <w:rPr>
          <w:rFonts w:asciiTheme="majorBidi" w:hAnsiTheme="majorBidi"/>
          <w:sz w:val="30"/>
          <w:szCs w:val="30"/>
          <w:lang w:val="en-US"/>
        </w:rPr>
        <w:t>.</w:t>
      </w:r>
      <w:r w:rsidR="00396BC1" w:rsidRPr="00396BC1">
        <w:rPr>
          <w:rFonts w:asciiTheme="majorBidi" w:hAnsiTheme="majorBidi"/>
          <w:sz w:val="30"/>
          <w:szCs w:val="30"/>
          <w:lang w:val="en-US"/>
        </w:rPr>
        <w:t>5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Pr="00396BC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96BC1" w:rsidRPr="00396BC1">
        <w:rPr>
          <w:rFonts w:asciiTheme="majorBidi" w:hAnsiTheme="majorBidi"/>
          <w:i/>
          <w:sz w:val="30"/>
          <w:szCs w:val="30"/>
          <w:lang w:val="en-US"/>
        </w:rPr>
        <w:t>2566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96BC1" w:rsidRPr="00396BC1">
        <w:rPr>
          <w:rFonts w:asciiTheme="majorBidi" w:hAnsiTheme="majorBidi"/>
          <w:i/>
          <w:sz w:val="30"/>
          <w:szCs w:val="30"/>
          <w:lang w:val="en-US"/>
        </w:rPr>
        <w:t>21</w:t>
      </w:r>
      <w:r w:rsidR="00214E29" w:rsidRPr="00396BC1">
        <w:rPr>
          <w:rFonts w:asciiTheme="majorBidi" w:hAnsiTheme="majorBidi"/>
          <w:i/>
          <w:sz w:val="30"/>
          <w:szCs w:val="30"/>
          <w:lang w:val="en-US"/>
        </w:rPr>
        <w:t>.</w:t>
      </w:r>
      <w:r w:rsidR="00396BC1" w:rsidRPr="00396BC1">
        <w:rPr>
          <w:rFonts w:asciiTheme="majorBidi" w:hAnsiTheme="majorBidi"/>
          <w:i/>
          <w:sz w:val="30"/>
          <w:szCs w:val="30"/>
          <w:lang w:val="en-US"/>
        </w:rPr>
        <w:t>4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6BC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396BC1" w:rsidRPr="00396BC1">
        <w:rPr>
          <w:rFonts w:asciiTheme="majorBidi" w:hAnsiTheme="majorBidi"/>
          <w:i/>
          <w:sz w:val="30"/>
          <w:szCs w:val="30"/>
          <w:lang w:val="en-US"/>
        </w:rPr>
        <w:t>12</w:t>
      </w:r>
      <w:r w:rsidR="00214E29" w:rsidRPr="00396BC1">
        <w:rPr>
          <w:rFonts w:asciiTheme="majorBidi" w:hAnsiTheme="majorBidi"/>
          <w:i/>
          <w:sz w:val="30"/>
          <w:szCs w:val="30"/>
          <w:lang w:val="en-US"/>
        </w:rPr>
        <w:t>.</w:t>
      </w:r>
      <w:r w:rsidR="00396BC1" w:rsidRPr="00396BC1">
        <w:rPr>
          <w:rFonts w:asciiTheme="majorBidi" w:hAnsiTheme="majorBidi"/>
          <w:i/>
          <w:sz w:val="30"/>
          <w:szCs w:val="30"/>
          <w:lang w:val="en-US"/>
        </w:rPr>
        <w:t>0</w:t>
      </w:r>
      <w:r w:rsidR="00214E29" w:rsidRPr="00396BC1">
        <w:rPr>
          <w:rFonts w:asciiTheme="majorBidi" w:hAnsiTheme="majorBidi"/>
          <w:i/>
          <w:sz w:val="30"/>
          <w:szCs w:val="30"/>
          <w:lang w:val="en-US"/>
        </w:rPr>
        <w:t xml:space="preserve"> </w:t>
      </w:r>
      <w:r w:rsidRPr="00396BC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4338784" w14:textId="77777777" w:rsidR="00CD6EFD" w:rsidRPr="00396BC1" w:rsidRDefault="00CD6EFD" w:rsidP="00EC70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</w:p>
    <w:p w14:paraId="47E28C46" w14:textId="71BCB4B5" w:rsidR="00CD6EFD" w:rsidRPr="00396BC1" w:rsidRDefault="00CD6EFD" w:rsidP="00CD6EFD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96BC1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>เช่า</w:t>
      </w:r>
      <w:r w:rsidRPr="00396BC1"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</w:t>
      </w:r>
      <w:r w:rsidR="002B15B7" w:rsidRPr="00396BC1">
        <w:rPr>
          <w:rFonts w:asciiTheme="majorBidi" w:hAnsiTheme="majorBidi"/>
          <w:sz w:val="30"/>
          <w:szCs w:val="30"/>
          <w:cs/>
          <w:lang w:bidi="th-TH"/>
        </w:rPr>
        <w:t>และสิ่งปลูกสร้าง</w:t>
      </w:r>
      <w:r w:rsidR="00A02021" w:rsidRPr="00396BC1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A02021" w:rsidRPr="00396BC1">
        <w:rPr>
          <w:rFonts w:asciiTheme="majorBidi" w:hAnsiTheme="majorBidi" w:hint="cs"/>
          <w:sz w:val="30"/>
          <w:szCs w:val="30"/>
          <w:cs/>
          <w:lang w:bidi="th-TH"/>
        </w:rPr>
        <w:t>ระบบไฟฟ้าและน้ำประปา</w:t>
      </w:r>
      <w:r w:rsidR="002B15B7" w:rsidRPr="00396BC1">
        <w:rPr>
          <w:rFonts w:asciiTheme="majorBidi" w:hAnsiTheme="majorBidi"/>
          <w:sz w:val="30"/>
          <w:szCs w:val="30"/>
          <w:cs/>
          <w:lang w:bidi="th-TH"/>
        </w:rPr>
        <w:t xml:space="preserve"> เครื่องจักร</w:t>
      </w:r>
      <w:r w:rsidR="00A02021" w:rsidRPr="00396BC1">
        <w:rPr>
          <w:rFonts w:asciiTheme="majorBidi" w:hAnsiTheme="majorBidi" w:hint="cs"/>
          <w:sz w:val="30"/>
          <w:szCs w:val="30"/>
          <w:cs/>
          <w:lang w:bidi="th-TH"/>
        </w:rPr>
        <w:t>และ</w:t>
      </w:r>
      <w:r w:rsidR="002B15B7" w:rsidRPr="00396BC1">
        <w:rPr>
          <w:rFonts w:asciiTheme="majorBidi" w:hAnsiTheme="majorBidi"/>
          <w:sz w:val="30"/>
          <w:szCs w:val="30"/>
          <w:cs/>
          <w:lang w:bidi="th-TH"/>
        </w:rPr>
        <w:t>อุปกรณ์</w:t>
      </w:r>
      <w:r w:rsidR="00A02021" w:rsidRPr="00396BC1">
        <w:rPr>
          <w:rFonts w:asciiTheme="majorBidi" w:hAnsiTheme="majorBidi" w:hint="cs"/>
          <w:sz w:val="30"/>
          <w:szCs w:val="30"/>
          <w:cs/>
          <w:lang w:bidi="th-TH"/>
        </w:rPr>
        <w:t xml:space="preserve"> เครื่องตกแต่งติดตั้งและ</w:t>
      </w:r>
      <w:r w:rsidR="00A02021" w:rsidRPr="00396BC1">
        <w:rPr>
          <w:rFonts w:asciiTheme="majorBidi" w:hAnsiTheme="majorBidi"/>
          <w:sz w:val="30"/>
          <w:szCs w:val="30"/>
          <w:lang w:bidi="th-TH"/>
        </w:rPr>
        <w:br/>
      </w:r>
      <w:r w:rsidR="00A02021" w:rsidRPr="00396BC1">
        <w:rPr>
          <w:rFonts w:asciiTheme="majorBidi" w:hAnsiTheme="majorBidi" w:hint="cs"/>
          <w:sz w:val="30"/>
          <w:szCs w:val="30"/>
          <w:cs/>
          <w:lang w:bidi="th-TH"/>
        </w:rPr>
        <w:t>อุ</w:t>
      </w:r>
      <w:r w:rsidR="00200639" w:rsidRPr="00396BC1">
        <w:rPr>
          <w:rFonts w:asciiTheme="majorBidi" w:hAnsiTheme="majorBidi" w:hint="cs"/>
          <w:sz w:val="30"/>
          <w:szCs w:val="30"/>
          <w:cs/>
          <w:lang w:bidi="th-TH"/>
        </w:rPr>
        <w:t>ป</w:t>
      </w:r>
      <w:r w:rsidR="00A02021" w:rsidRPr="00396BC1">
        <w:rPr>
          <w:rFonts w:asciiTheme="majorBidi" w:hAnsiTheme="majorBidi" w:hint="cs"/>
          <w:sz w:val="30"/>
          <w:szCs w:val="30"/>
          <w:cs/>
          <w:lang w:bidi="th-TH"/>
        </w:rPr>
        <w:t>กรณ์สำนักงาน</w:t>
      </w:r>
      <w:r w:rsidR="002B15B7" w:rsidRPr="00396BC1">
        <w:rPr>
          <w:rFonts w:asciiTheme="majorBidi" w:hAnsiTheme="majorBidi"/>
          <w:sz w:val="30"/>
          <w:szCs w:val="30"/>
          <w:cs/>
          <w:lang w:bidi="th-TH"/>
        </w:rPr>
        <w:t xml:space="preserve"> และยานพาหนะ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เป็นระยะเวลา </w:t>
      </w:r>
      <w:r w:rsidR="00396BC1" w:rsidRPr="00396BC1">
        <w:rPr>
          <w:rFonts w:asciiTheme="majorBidi" w:hAnsiTheme="majorBidi"/>
          <w:sz w:val="30"/>
          <w:szCs w:val="30"/>
          <w:lang w:val="en-US" w:bidi="th-TH"/>
        </w:rPr>
        <w:t>3</w:t>
      </w:r>
      <w:r w:rsidRPr="00396B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02021" w:rsidRPr="00396BC1">
        <w:rPr>
          <w:rFonts w:asciiTheme="majorBidi" w:hAnsiTheme="majorBidi" w:cstheme="majorBidi"/>
          <w:sz w:val="30"/>
          <w:szCs w:val="30"/>
          <w:lang w:bidi="th-TH"/>
        </w:rPr>
        <w:t>-</w:t>
      </w:r>
      <w:r w:rsidRPr="00396B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96BC1" w:rsidRPr="00396BC1">
        <w:rPr>
          <w:rFonts w:asciiTheme="majorBidi" w:hAnsiTheme="majorBidi"/>
          <w:sz w:val="30"/>
          <w:szCs w:val="30"/>
          <w:lang w:val="en-US" w:bidi="th-TH"/>
        </w:rPr>
        <w:t>15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64E9062D" w14:textId="5F7A6701" w:rsidR="00EC7021" w:rsidRPr="00396BC1" w:rsidRDefault="00EC7021" w:rsidP="00EC702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lastRenderedPageBreak/>
        <w:t>สิทธิเลือกในการขยายอายุสัญญาเช่า</w:t>
      </w:r>
    </w:p>
    <w:p w14:paraId="066C924F" w14:textId="77777777" w:rsidR="00F32464" w:rsidRPr="00396BC1" w:rsidRDefault="00F32464" w:rsidP="00EC702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0749B0FD" w14:textId="4373F575" w:rsidR="00043520" w:rsidRPr="00396BC1" w:rsidRDefault="00EC7021" w:rsidP="00EC702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96BC1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="00B96613" w:rsidRPr="00396BC1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="00043520" w:rsidRPr="00396BC1">
        <w:rPr>
          <w:rFonts w:asciiTheme="majorBidi" w:hAnsiTheme="majorBidi" w:cstheme="majorBidi" w:hint="cs"/>
          <w:sz w:val="30"/>
          <w:szCs w:val="30"/>
          <w:cs/>
          <w:lang w:val="en-GB"/>
        </w:rPr>
        <w:t>สิทธิ</w:t>
      </w:r>
      <w:r w:rsidRPr="00396BC1">
        <w:rPr>
          <w:rFonts w:asciiTheme="majorBidi" w:hAnsiTheme="majorBidi" w:cstheme="majorBidi"/>
          <w:sz w:val="30"/>
          <w:szCs w:val="30"/>
          <w:cs/>
          <w:lang w:val="en-GB"/>
        </w:rPr>
        <w:t>เลือกขยายอายุสัญญาเช่า</w:t>
      </w:r>
      <w:r w:rsidR="00043520" w:rsidRPr="00396BC1">
        <w:rPr>
          <w:rFonts w:asciiTheme="majorBidi" w:hAnsiTheme="majorBidi" w:cstheme="majorBidi" w:hint="cs"/>
          <w:sz w:val="30"/>
          <w:szCs w:val="30"/>
          <w:cs/>
          <w:lang w:val="en-GB"/>
        </w:rPr>
        <w:t>อสังหาริมทรัพย์</w:t>
      </w:r>
      <w:r w:rsidRPr="00396BC1">
        <w:rPr>
          <w:rFonts w:asciiTheme="majorBidi" w:hAnsiTheme="majorBidi" w:cstheme="majorBidi"/>
          <w:sz w:val="30"/>
          <w:szCs w:val="30"/>
          <w:cs/>
          <w:lang w:val="en-GB"/>
        </w:rPr>
        <w:t>ภายในหนึ่งปีก่อนสิ้นสุดระยะเวลาเช่า</w:t>
      </w:r>
      <w:r w:rsidR="00B36F53" w:rsidRPr="00396BC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043520" w:rsidRPr="00396BC1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และจะทบทวนการประเมิน</w:t>
      </w:r>
      <w:r w:rsidR="00043520" w:rsidRPr="00396BC1">
        <w:rPr>
          <w:rFonts w:asciiTheme="majorBidi" w:hAnsiTheme="majorBidi" w:cstheme="majorBidi" w:hint="cs"/>
          <w:sz w:val="30"/>
          <w:szCs w:val="30"/>
          <w:cs/>
          <w:lang w:val="en-GB"/>
        </w:rPr>
        <w:t>ดังกล่าวอย่างสม่ำเสมอ</w:t>
      </w:r>
    </w:p>
    <w:p w14:paraId="529C576E" w14:textId="77777777" w:rsidR="00D94446" w:rsidRPr="00396BC1" w:rsidRDefault="00D94446" w:rsidP="00EC702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80"/>
        <w:gridCol w:w="1170"/>
        <w:gridCol w:w="180"/>
        <w:gridCol w:w="1170"/>
        <w:gridCol w:w="180"/>
        <w:gridCol w:w="1173"/>
      </w:tblGrid>
      <w:tr w:rsidR="009D506D" w:rsidRPr="00396BC1" w14:paraId="272981BD" w14:textId="77777777" w:rsidTr="009D506D">
        <w:trPr>
          <w:cantSplit/>
          <w:tblHeader/>
        </w:trPr>
        <w:tc>
          <w:tcPr>
            <w:tcW w:w="3690" w:type="dxa"/>
          </w:tcPr>
          <w:p w14:paraId="12EC473A" w14:textId="18CD6ECC" w:rsidR="009D506D" w:rsidRPr="00396BC1" w:rsidRDefault="009D506D" w:rsidP="001153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16A48F44" w14:textId="7E2CA2F6" w:rsidR="009D506D" w:rsidRPr="00396BC1" w:rsidRDefault="009D506D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218DF32" w14:textId="77777777" w:rsidR="009D506D" w:rsidRPr="00396BC1" w:rsidRDefault="009D506D" w:rsidP="001153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</w:tcPr>
          <w:p w14:paraId="6C94E531" w14:textId="1F2A95C9" w:rsidR="009D506D" w:rsidRPr="00396BC1" w:rsidRDefault="009D506D" w:rsidP="001153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14E29" w:rsidRPr="00396BC1" w14:paraId="0B1796A2" w14:textId="77777777" w:rsidTr="004D477A">
        <w:trPr>
          <w:cantSplit/>
          <w:tblHeader/>
        </w:trPr>
        <w:tc>
          <w:tcPr>
            <w:tcW w:w="3690" w:type="dxa"/>
          </w:tcPr>
          <w:p w14:paraId="7FCE3C25" w14:textId="7C6DFA04" w:rsidR="00214E29" w:rsidRPr="00396BC1" w:rsidRDefault="00214E29" w:rsidP="00214E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396BC1" w:rsidRPr="00396BC1">
              <w:rPr>
                <w:rFonts w:asciiTheme="majorBidi" w:hAnsiTheme="majorBidi"/>
                <w:b/>
                <w:i/>
                <w:sz w:val="30"/>
                <w:szCs w:val="30"/>
                <w:lang w:val="en-US" w:bidi="th-TH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50" w:type="dxa"/>
            <w:vAlign w:val="center"/>
          </w:tcPr>
          <w:p w14:paraId="25E64883" w14:textId="4F81190F" w:rsidR="00214E29" w:rsidRPr="00396BC1" w:rsidRDefault="00396BC1" w:rsidP="00214E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0E7880D1" w14:textId="77777777" w:rsidR="00214E29" w:rsidRPr="00396BC1" w:rsidRDefault="00214E29" w:rsidP="00214E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FF28062" w14:textId="2598608F" w:rsidR="00214E29" w:rsidRPr="00396BC1" w:rsidRDefault="00396BC1" w:rsidP="00214E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5533FAC1" w14:textId="77777777" w:rsidR="00214E29" w:rsidRPr="00396BC1" w:rsidRDefault="00214E29" w:rsidP="00214E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6279F12" w14:textId="0E5B32BC" w:rsidR="00214E29" w:rsidRPr="00396BC1" w:rsidRDefault="00396BC1" w:rsidP="00214E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790E5106" w14:textId="77777777" w:rsidR="00214E29" w:rsidRPr="00396BC1" w:rsidRDefault="00214E29" w:rsidP="00214E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35474B11" w14:textId="673CB4AF" w:rsidR="00214E29" w:rsidRPr="00396BC1" w:rsidRDefault="00396BC1" w:rsidP="00214E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214E29" w:rsidRPr="00396BC1" w14:paraId="217B20E2" w14:textId="77777777" w:rsidTr="009B283C">
        <w:trPr>
          <w:cantSplit/>
          <w:tblHeader/>
        </w:trPr>
        <w:tc>
          <w:tcPr>
            <w:tcW w:w="3690" w:type="dxa"/>
          </w:tcPr>
          <w:p w14:paraId="7E62E9BA" w14:textId="77777777" w:rsidR="00214E29" w:rsidRPr="00396BC1" w:rsidRDefault="00214E29" w:rsidP="00214E2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3" w:type="dxa"/>
            <w:gridSpan w:val="7"/>
          </w:tcPr>
          <w:p w14:paraId="33AD7C02" w14:textId="77777777" w:rsidR="00214E29" w:rsidRPr="00396BC1" w:rsidRDefault="00214E29" w:rsidP="00214E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4E29" w:rsidRPr="00396BC1" w14:paraId="00A69D5C" w14:textId="77777777" w:rsidTr="006A37E0">
        <w:trPr>
          <w:cantSplit/>
        </w:trPr>
        <w:tc>
          <w:tcPr>
            <w:tcW w:w="3690" w:type="dxa"/>
          </w:tcPr>
          <w:p w14:paraId="0BA954DF" w14:textId="77777777" w:rsidR="00214E29" w:rsidRPr="00396BC1" w:rsidRDefault="00214E29" w:rsidP="00214E29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7A29AF86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C3F9095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9A62FF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D49353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24A3F4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B2A872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CF51155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4E29" w:rsidRPr="00396BC1" w14:paraId="7CFB3772" w14:textId="77777777" w:rsidTr="006A37E0">
        <w:trPr>
          <w:cantSplit/>
        </w:trPr>
        <w:tc>
          <w:tcPr>
            <w:tcW w:w="3690" w:type="dxa"/>
          </w:tcPr>
          <w:p w14:paraId="530059BE" w14:textId="3E8A85E9" w:rsidR="00214E29" w:rsidRPr="00396BC1" w:rsidRDefault="00214E29" w:rsidP="00214E29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4F7FA395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EB36650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90D6F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355DA0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55982B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BB89AF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59DACCE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4E29" w:rsidRPr="00396BC1" w14:paraId="4FABE905" w14:textId="77777777" w:rsidTr="003E44BE">
        <w:trPr>
          <w:cantSplit/>
        </w:trPr>
        <w:tc>
          <w:tcPr>
            <w:tcW w:w="3690" w:type="dxa"/>
          </w:tcPr>
          <w:p w14:paraId="12EF7DBC" w14:textId="3CABD430" w:rsidR="00214E29" w:rsidRPr="00396BC1" w:rsidRDefault="00214E29" w:rsidP="00214E29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num" w:pos="340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0" w:hanging="34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ที่ดินและสิ่งปลูกสร้าง</w:t>
            </w:r>
          </w:p>
        </w:tc>
        <w:tc>
          <w:tcPr>
            <w:tcW w:w="1350" w:type="dxa"/>
            <w:vAlign w:val="bottom"/>
          </w:tcPr>
          <w:p w14:paraId="08B74854" w14:textId="71B66347" w:rsidR="00214E29" w:rsidRPr="00396BC1" w:rsidRDefault="00396BC1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A0202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</w:p>
        </w:tc>
        <w:tc>
          <w:tcPr>
            <w:tcW w:w="180" w:type="dxa"/>
            <w:vAlign w:val="bottom"/>
          </w:tcPr>
          <w:p w14:paraId="7A5E71E0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439F24" w14:textId="41E13366" w:rsidR="00214E29" w:rsidRPr="00396BC1" w:rsidRDefault="00396BC1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  <w:r w:rsidR="00214E29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403</w:t>
            </w:r>
          </w:p>
        </w:tc>
        <w:tc>
          <w:tcPr>
            <w:tcW w:w="180" w:type="dxa"/>
            <w:vAlign w:val="bottom"/>
          </w:tcPr>
          <w:p w14:paraId="013CF496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7FBD11" w14:textId="702C1369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80" w:type="dxa"/>
            <w:vAlign w:val="bottom"/>
          </w:tcPr>
          <w:p w14:paraId="3184ECDA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37F2499" w14:textId="01CF6230" w:rsidR="00214E29" w:rsidRPr="00396BC1" w:rsidRDefault="00396BC1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437</w:t>
            </w:r>
          </w:p>
        </w:tc>
      </w:tr>
      <w:tr w:rsidR="00214E29" w:rsidRPr="00396BC1" w14:paraId="62788398" w14:textId="77777777" w:rsidTr="003E44BE">
        <w:trPr>
          <w:cantSplit/>
        </w:trPr>
        <w:tc>
          <w:tcPr>
            <w:tcW w:w="3690" w:type="dxa"/>
          </w:tcPr>
          <w:p w14:paraId="11174879" w14:textId="77777777" w:rsidR="00214E29" w:rsidRPr="00396BC1" w:rsidRDefault="00214E29" w:rsidP="00214E29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num" w:pos="340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0" w:hanging="34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ระบบไฟฟ้าและน้ำประปา</w:t>
            </w:r>
          </w:p>
        </w:tc>
        <w:tc>
          <w:tcPr>
            <w:tcW w:w="1350" w:type="dxa"/>
            <w:vAlign w:val="bottom"/>
          </w:tcPr>
          <w:p w14:paraId="454413C3" w14:textId="12003854" w:rsidR="00214E29" w:rsidRPr="00396BC1" w:rsidRDefault="00396BC1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577</w:t>
            </w:r>
          </w:p>
        </w:tc>
        <w:tc>
          <w:tcPr>
            <w:tcW w:w="180" w:type="dxa"/>
            <w:vAlign w:val="bottom"/>
          </w:tcPr>
          <w:p w14:paraId="5FB6F675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10"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19BF73" w14:textId="2D0DAF4B" w:rsidR="00214E29" w:rsidRPr="00396BC1" w:rsidRDefault="00396BC1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645</w:t>
            </w:r>
          </w:p>
        </w:tc>
        <w:tc>
          <w:tcPr>
            <w:tcW w:w="180" w:type="dxa"/>
            <w:vAlign w:val="bottom"/>
          </w:tcPr>
          <w:p w14:paraId="3BD24331" w14:textId="77777777" w:rsidR="00214E29" w:rsidRPr="00396BC1" w:rsidRDefault="00214E29" w:rsidP="00214E29">
            <w:pPr>
              <w:pStyle w:val="ListParagraph"/>
              <w:tabs>
                <w:tab w:val="decimal" w:pos="910"/>
              </w:tabs>
              <w:spacing w:line="240" w:lineRule="atLeast"/>
              <w:ind w:left="10"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689348" w14:textId="7C6BA775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180" w:type="dxa"/>
            <w:vAlign w:val="bottom"/>
          </w:tcPr>
          <w:p w14:paraId="22E6FAE3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10"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233A61E" w14:textId="0EBEFB9A" w:rsidR="00214E29" w:rsidRPr="00396BC1" w:rsidRDefault="00396BC1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645</w:t>
            </w:r>
          </w:p>
        </w:tc>
      </w:tr>
      <w:tr w:rsidR="00214E29" w:rsidRPr="00396BC1" w14:paraId="01395BFF" w14:textId="77777777" w:rsidTr="003E44BE">
        <w:trPr>
          <w:cantSplit/>
        </w:trPr>
        <w:tc>
          <w:tcPr>
            <w:tcW w:w="3690" w:type="dxa"/>
          </w:tcPr>
          <w:p w14:paraId="445D4EFC" w14:textId="77777777" w:rsidR="00214E29" w:rsidRPr="00396BC1" w:rsidRDefault="00214E29" w:rsidP="00214E29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num" w:pos="340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0" w:hanging="3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  <w:vAlign w:val="bottom"/>
          </w:tcPr>
          <w:p w14:paraId="4AAC018C" w14:textId="5A59C5B6" w:rsidR="00214E29" w:rsidRPr="00396BC1" w:rsidRDefault="00396BC1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0202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  <w:tc>
          <w:tcPr>
            <w:tcW w:w="180" w:type="dxa"/>
            <w:vAlign w:val="bottom"/>
          </w:tcPr>
          <w:p w14:paraId="43C43632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5FE9F0" w14:textId="401865BF" w:rsidR="00214E29" w:rsidRPr="00396BC1" w:rsidRDefault="00396BC1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  <w:r w:rsidR="00214E29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710</w:t>
            </w:r>
          </w:p>
        </w:tc>
        <w:tc>
          <w:tcPr>
            <w:tcW w:w="180" w:type="dxa"/>
            <w:vAlign w:val="bottom"/>
          </w:tcPr>
          <w:p w14:paraId="4F9E8ADB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41D844" w14:textId="2B98C9D8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02021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80" w:type="dxa"/>
            <w:vAlign w:val="bottom"/>
          </w:tcPr>
          <w:p w14:paraId="491260F9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11F1A1B" w14:textId="52226140" w:rsidR="00214E29" w:rsidRPr="00396BC1" w:rsidRDefault="00396BC1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  <w:r w:rsidR="00214E29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710</w:t>
            </w:r>
          </w:p>
        </w:tc>
      </w:tr>
      <w:tr w:rsidR="00214E29" w:rsidRPr="00396BC1" w14:paraId="12551A90" w14:textId="77777777" w:rsidTr="003E44BE">
        <w:trPr>
          <w:cantSplit/>
        </w:trPr>
        <w:tc>
          <w:tcPr>
            <w:tcW w:w="3690" w:type="dxa"/>
          </w:tcPr>
          <w:p w14:paraId="108B057B" w14:textId="77777777" w:rsidR="00214E29" w:rsidRPr="00396BC1" w:rsidRDefault="00214E29" w:rsidP="00214E29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num" w:pos="340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0" w:hanging="3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350" w:type="dxa"/>
            <w:vAlign w:val="bottom"/>
          </w:tcPr>
          <w:p w14:paraId="405DE9DF" w14:textId="1D331C2A" w:rsidR="00214E29" w:rsidRPr="00396BC1" w:rsidRDefault="00396BC1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0202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893</w:t>
            </w:r>
          </w:p>
        </w:tc>
        <w:tc>
          <w:tcPr>
            <w:tcW w:w="180" w:type="dxa"/>
            <w:vAlign w:val="bottom"/>
          </w:tcPr>
          <w:p w14:paraId="6DE1D91A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52AEBD" w14:textId="0EF66E70" w:rsidR="00214E29" w:rsidRPr="00396BC1" w:rsidRDefault="00396BC1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="00214E29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141</w:t>
            </w:r>
          </w:p>
        </w:tc>
        <w:tc>
          <w:tcPr>
            <w:tcW w:w="180" w:type="dxa"/>
            <w:vAlign w:val="bottom"/>
          </w:tcPr>
          <w:p w14:paraId="5B06388A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B3E299" w14:textId="0171FEC0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80" w:type="dxa"/>
            <w:vAlign w:val="bottom"/>
          </w:tcPr>
          <w:p w14:paraId="4808C09A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2D1B68E" w14:textId="39F60B25" w:rsidR="00214E29" w:rsidRPr="00396BC1" w:rsidRDefault="00396BC1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785</w:t>
            </w:r>
          </w:p>
        </w:tc>
      </w:tr>
      <w:tr w:rsidR="00214E29" w:rsidRPr="00396BC1" w14:paraId="65690AFF" w14:textId="77777777" w:rsidTr="003E44BE">
        <w:trPr>
          <w:cantSplit/>
        </w:trPr>
        <w:tc>
          <w:tcPr>
            <w:tcW w:w="3690" w:type="dxa"/>
          </w:tcPr>
          <w:p w14:paraId="65E8C9E5" w14:textId="77777777" w:rsidR="00214E29" w:rsidRPr="00396BC1" w:rsidRDefault="00214E29" w:rsidP="00214E29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num" w:pos="340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0" w:hanging="3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2E965040" w14:textId="78F2A7AD" w:rsidR="00214E29" w:rsidRPr="00396BC1" w:rsidRDefault="00396BC1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0202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</w:p>
        </w:tc>
        <w:tc>
          <w:tcPr>
            <w:tcW w:w="180" w:type="dxa"/>
            <w:vAlign w:val="bottom"/>
          </w:tcPr>
          <w:p w14:paraId="57917CF8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740825" w14:textId="052C7CB5" w:rsidR="00214E29" w:rsidRPr="00396BC1" w:rsidRDefault="00396BC1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214E29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783</w:t>
            </w:r>
          </w:p>
        </w:tc>
        <w:tc>
          <w:tcPr>
            <w:tcW w:w="180" w:type="dxa"/>
            <w:vAlign w:val="bottom"/>
          </w:tcPr>
          <w:p w14:paraId="156922F3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6E7DE5" w14:textId="5E30C361" w:rsidR="00214E29" w:rsidRPr="00396BC1" w:rsidRDefault="00A02021" w:rsidP="00214E2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2E0AE2F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086FB71" w14:textId="3BEEC9FE" w:rsidR="00214E29" w:rsidRPr="00396BC1" w:rsidRDefault="00214E29" w:rsidP="00214E2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4E29" w:rsidRPr="00396BC1" w14:paraId="134E4C1B" w14:textId="77777777" w:rsidTr="003E44BE">
        <w:trPr>
          <w:cantSplit/>
        </w:trPr>
        <w:tc>
          <w:tcPr>
            <w:tcW w:w="3690" w:type="dxa"/>
          </w:tcPr>
          <w:p w14:paraId="09D7B687" w14:textId="77777777" w:rsidR="00214E29" w:rsidRPr="00396BC1" w:rsidRDefault="00214E29" w:rsidP="00214E29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3381FD02" w14:textId="26D90D5F" w:rsidR="00214E29" w:rsidRPr="00396BC1" w:rsidRDefault="00396BC1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02021"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274</w:t>
            </w:r>
          </w:p>
        </w:tc>
        <w:tc>
          <w:tcPr>
            <w:tcW w:w="180" w:type="dxa"/>
            <w:vAlign w:val="bottom"/>
          </w:tcPr>
          <w:p w14:paraId="1CD416C3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79F2F0" w14:textId="684E22FD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3</w:t>
            </w:r>
            <w:r w:rsidR="00214E29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700</w:t>
            </w:r>
          </w:p>
        </w:tc>
        <w:tc>
          <w:tcPr>
            <w:tcW w:w="180" w:type="dxa"/>
            <w:vAlign w:val="bottom"/>
          </w:tcPr>
          <w:p w14:paraId="54698839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9BE4E5" w14:textId="508494FA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02021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180" w:type="dxa"/>
            <w:vAlign w:val="bottom"/>
          </w:tcPr>
          <w:p w14:paraId="4AA91E80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503F156" w14:textId="20021DBC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</w:t>
            </w:r>
            <w:r w:rsidR="00214E29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346</w:t>
            </w:r>
          </w:p>
        </w:tc>
      </w:tr>
      <w:tr w:rsidR="00214E29" w:rsidRPr="00396BC1" w14:paraId="4B2A89C4" w14:textId="77777777" w:rsidTr="006A37E0">
        <w:trPr>
          <w:cantSplit/>
        </w:trPr>
        <w:tc>
          <w:tcPr>
            <w:tcW w:w="3690" w:type="dxa"/>
          </w:tcPr>
          <w:p w14:paraId="3DCA75CF" w14:textId="21C25E9F" w:rsidR="00214E29" w:rsidRPr="00396BC1" w:rsidRDefault="00214E29" w:rsidP="00214E29">
            <w:pPr>
              <w:tabs>
                <w:tab w:val="clear" w:pos="680"/>
                <w:tab w:val="clear" w:pos="907"/>
              </w:tabs>
              <w:ind w:left="104" w:hanging="104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ค่าใช้จ่ายที่สัญญาเช่าสินทรัพย์ที่มีมูลค่าต่ำ</w:t>
            </w:r>
          </w:p>
        </w:tc>
        <w:tc>
          <w:tcPr>
            <w:tcW w:w="1350" w:type="dxa"/>
            <w:vAlign w:val="bottom"/>
          </w:tcPr>
          <w:p w14:paraId="1B16636A" w14:textId="2DB135F4" w:rsidR="00214E29" w:rsidRPr="00396BC1" w:rsidRDefault="00396BC1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44F08B7C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23F3CE" w14:textId="75AF4B31" w:rsidR="00214E29" w:rsidRPr="00396BC1" w:rsidRDefault="00396BC1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180" w:type="dxa"/>
            <w:vAlign w:val="bottom"/>
          </w:tcPr>
          <w:p w14:paraId="0D4D04EC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29877" w14:textId="00067ED6" w:rsidR="00214E29" w:rsidRPr="00396BC1" w:rsidRDefault="00A02021" w:rsidP="00214E2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A5FF90D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EE2502B" w14:textId="001425D8" w:rsidR="00214E29" w:rsidRPr="00396BC1" w:rsidRDefault="00214E29" w:rsidP="00214E2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DC6EDAF" w14:textId="77777777" w:rsidR="00277FA4" w:rsidRPr="00396BC1" w:rsidRDefault="00277FA4" w:rsidP="00EC7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CC947C" w14:textId="377DCC1A" w:rsidR="00102DF6" w:rsidRPr="00396BC1" w:rsidRDefault="00EC7021" w:rsidP="00EC7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396BC1" w:rsidRPr="00396BC1">
        <w:rPr>
          <w:rFonts w:asciiTheme="majorBidi" w:hAnsiTheme="majorBidi"/>
          <w:sz w:val="30"/>
          <w:szCs w:val="30"/>
        </w:rPr>
        <w:t>2567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396BC1" w:rsidRPr="00396BC1">
        <w:rPr>
          <w:rFonts w:asciiTheme="majorBidi" w:hAnsiTheme="majorBidi"/>
          <w:sz w:val="30"/>
          <w:szCs w:val="30"/>
        </w:rPr>
        <w:t>29</w:t>
      </w:r>
      <w:r w:rsidR="0028322D" w:rsidRPr="00396BC1">
        <w:rPr>
          <w:rFonts w:asciiTheme="majorBidi" w:hAnsiTheme="majorBidi"/>
          <w:sz w:val="30"/>
          <w:szCs w:val="30"/>
        </w:rPr>
        <w:t>.</w:t>
      </w:r>
      <w:r w:rsidR="00396BC1" w:rsidRPr="00396BC1">
        <w:rPr>
          <w:rFonts w:asciiTheme="majorBidi" w:hAnsiTheme="majorBidi"/>
          <w:sz w:val="30"/>
          <w:szCs w:val="30"/>
        </w:rPr>
        <w:t>5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96BC1" w:rsidRPr="00396BC1">
        <w:rPr>
          <w:rFonts w:asciiTheme="majorBidi" w:hAnsiTheme="majorBidi"/>
          <w:sz w:val="30"/>
          <w:szCs w:val="30"/>
        </w:rPr>
        <w:t>19</w:t>
      </w:r>
      <w:r w:rsidR="0028322D" w:rsidRPr="00396BC1">
        <w:rPr>
          <w:rFonts w:asciiTheme="majorBidi" w:hAnsiTheme="majorBidi"/>
          <w:sz w:val="30"/>
          <w:szCs w:val="30"/>
        </w:rPr>
        <w:t>.</w:t>
      </w:r>
      <w:r w:rsidR="00396BC1" w:rsidRPr="00396BC1">
        <w:rPr>
          <w:rFonts w:asciiTheme="majorBidi" w:hAnsiTheme="majorBidi"/>
          <w:sz w:val="30"/>
          <w:szCs w:val="30"/>
        </w:rPr>
        <w:t>6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043520" w:rsidRPr="00396BC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43520" w:rsidRPr="00396BC1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396BC1" w:rsidRPr="00396BC1">
        <w:rPr>
          <w:rFonts w:asciiTheme="majorBidi" w:hAnsiTheme="majorBidi"/>
          <w:i/>
          <w:sz w:val="30"/>
          <w:szCs w:val="30"/>
        </w:rPr>
        <w:t>2566</w:t>
      </w:r>
      <w:r w:rsidR="00043520"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96BC1" w:rsidRPr="00396BC1">
        <w:rPr>
          <w:rFonts w:asciiTheme="majorBidi" w:hAnsiTheme="majorBidi"/>
          <w:i/>
          <w:sz w:val="30"/>
          <w:szCs w:val="30"/>
        </w:rPr>
        <w:t>31</w:t>
      </w:r>
      <w:r w:rsidR="00DF3956" w:rsidRPr="00396BC1">
        <w:rPr>
          <w:rFonts w:asciiTheme="majorBidi" w:hAnsiTheme="majorBidi"/>
          <w:i/>
          <w:sz w:val="30"/>
          <w:szCs w:val="30"/>
        </w:rPr>
        <w:t>.</w:t>
      </w:r>
      <w:r w:rsidR="00396BC1" w:rsidRPr="00396BC1">
        <w:rPr>
          <w:rFonts w:asciiTheme="majorBidi" w:hAnsiTheme="majorBidi"/>
          <w:i/>
          <w:sz w:val="30"/>
          <w:szCs w:val="30"/>
        </w:rPr>
        <w:t>4</w:t>
      </w:r>
      <w:r w:rsidR="00043520"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43520" w:rsidRPr="00396BC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396BC1" w:rsidRPr="00396BC1">
        <w:rPr>
          <w:rFonts w:asciiTheme="majorBidi" w:hAnsiTheme="majorBidi"/>
          <w:i/>
          <w:sz w:val="30"/>
          <w:szCs w:val="30"/>
        </w:rPr>
        <w:t>21</w:t>
      </w:r>
      <w:r w:rsidR="00214E29" w:rsidRPr="00396BC1">
        <w:rPr>
          <w:rFonts w:asciiTheme="majorBidi" w:hAnsiTheme="majorBidi"/>
          <w:i/>
          <w:sz w:val="30"/>
          <w:szCs w:val="30"/>
        </w:rPr>
        <w:t>.</w:t>
      </w:r>
      <w:r w:rsidR="00396BC1" w:rsidRPr="00396BC1">
        <w:rPr>
          <w:rFonts w:asciiTheme="majorBidi" w:hAnsiTheme="majorBidi"/>
          <w:i/>
          <w:sz w:val="30"/>
          <w:szCs w:val="30"/>
        </w:rPr>
        <w:t>3</w:t>
      </w:r>
      <w:r w:rsidR="00043520"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43520" w:rsidRPr="00396BC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ตามลำดับ)</w:t>
      </w:r>
    </w:p>
    <w:p w14:paraId="08A8B2AB" w14:textId="77777777" w:rsidR="00277FA4" w:rsidRPr="00396BC1" w:rsidRDefault="00277FA4" w:rsidP="00EC7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72D404" w14:textId="34E92668" w:rsidR="004E173D" w:rsidRPr="00396BC1" w:rsidRDefault="004E173D" w:rsidP="004E173D">
      <w:pPr>
        <w:pStyle w:val="Heading2"/>
        <w:tabs>
          <w:tab w:val="clear" w:pos="340"/>
        </w:tabs>
        <w:ind w:left="540" w:hanging="540"/>
      </w:pPr>
      <w:r w:rsidRPr="00396BC1">
        <w:rPr>
          <w:rFonts w:hint="cs"/>
          <w:cs/>
        </w:rPr>
        <w:t>สินทรัพย์ไม่หมุนเวียนอื่น</w:t>
      </w:r>
    </w:p>
    <w:p w14:paraId="6F3C6981" w14:textId="77777777" w:rsidR="004E173D" w:rsidRPr="00396BC1" w:rsidRDefault="004E173D" w:rsidP="004E1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45"/>
        <w:gridCol w:w="1195"/>
        <w:gridCol w:w="270"/>
        <w:gridCol w:w="1170"/>
        <w:gridCol w:w="270"/>
        <w:gridCol w:w="1251"/>
      </w:tblGrid>
      <w:tr w:rsidR="004E173D" w:rsidRPr="00396BC1" w14:paraId="4B4A6CF3" w14:textId="77777777" w:rsidTr="0035551B">
        <w:trPr>
          <w:trHeight w:val="70"/>
        </w:trPr>
        <w:tc>
          <w:tcPr>
            <w:tcW w:w="3510" w:type="dxa"/>
            <w:vAlign w:val="bottom"/>
          </w:tcPr>
          <w:p w14:paraId="7BA861B6" w14:textId="77777777" w:rsidR="004E173D" w:rsidRPr="00396BC1" w:rsidRDefault="004E173D" w:rsidP="0035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05B97A08" w14:textId="77777777" w:rsidR="004E173D" w:rsidRPr="00396BC1" w:rsidRDefault="004E173D" w:rsidP="0035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8B4293" w14:textId="77777777" w:rsidR="004E173D" w:rsidRPr="00396BC1" w:rsidRDefault="004E173D" w:rsidP="0035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7485C7AF" w14:textId="77777777" w:rsidR="004E173D" w:rsidRPr="00396BC1" w:rsidRDefault="004E173D" w:rsidP="0035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73D" w:rsidRPr="00396BC1" w14:paraId="2C63BAF6" w14:textId="77777777" w:rsidTr="0035551B">
        <w:trPr>
          <w:trHeight w:val="70"/>
        </w:trPr>
        <w:tc>
          <w:tcPr>
            <w:tcW w:w="3510" w:type="dxa"/>
            <w:vAlign w:val="bottom"/>
          </w:tcPr>
          <w:p w14:paraId="0142812B" w14:textId="77777777" w:rsidR="004E173D" w:rsidRPr="00396BC1" w:rsidRDefault="004E173D" w:rsidP="0035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F620EC2" w14:textId="4A84B021" w:rsidR="004E173D" w:rsidRPr="00396BC1" w:rsidRDefault="00396BC1" w:rsidP="0035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after="0"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45" w:type="dxa"/>
            <w:vAlign w:val="center"/>
          </w:tcPr>
          <w:p w14:paraId="1FDD14E7" w14:textId="77777777" w:rsidR="004E173D" w:rsidRPr="00396BC1" w:rsidRDefault="004E173D" w:rsidP="0035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center"/>
          </w:tcPr>
          <w:p w14:paraId="7F779AA3" w14:textId="4BBA7801" w:rsidR="004E173D" w:rsidRPr="00396BC1" w:rsidRDefault="00396BC1" w:rsidP="0035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7"/>
                <w:tab w:val="left" w:pos="499"/>
              </w:tabs>
              <w:spacing w:after="0" w:line="240" w:lineRule="auto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A744C50" w14:textId="77777777" w:rsidR="004E173D" w:rsidRPr="00396BC1" w:rsidRDefault="004E173D" w:rsidP="0035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A05E85" w14:textId="5FAF457C" w:rsidR="004E173D" w:rsidRPr="00396BC1" w:rsidRDefault="00396BC1" w:rsidP="0035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556FCC5" w14:textId="77777777" w:rsidR="004E173D" w:rsidRPr="00396BC1" w:rsidRDefault="004E173D" w:rsidP="0035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52BCCFB" w14:textId="09B0CCA0" w:rsidR="004E173D" w:rsidRPr="00396BC1" w:rsidRDefault="00396BC1" w:rsidP="0035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4E173D" w:rsidRPr="00396BC1" w14:paraId="52D0C6CA" w14:textId="77777777" w:rsidTr="0035551B">
        <w:trPr>
          <w:trHeight w:val="70"/>
        </w:trPr>
        <w:tc>
          <w:tcPr>
            <w:tcW w:w="3510" w:type="dxa"/>
            <w:vAlign w:val="bottom"/>
          </w:tcPr>
          <w:p w14:paraId="090839ED" w14:textId="77777777" w:rsidR="004E173D" w:rsidRPr="00396BC1" w:rsidRDefault="004E173D" w:rsidP="0035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1" w:type="dxa"/>
            <w:gridSpan w:val="7"/>
            <w:vAlign w:val="bottom"/>
          </w:tcPr>
          <w:p w14:paraId="1BA2E250" w14:textId="77777777" w:rsidR="004E173D" w:rsidRPr="00396BC1" w:rsidRDefault="004E173D" w:rsidP="0035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E173D" w:rsidRPr="00396BC1" w14:paraId="5919A42D" w14:textId="77777777" w:rsidTr="0035551B">
        <w:tc>
          <w:tcPr>
            <w:tcW w:w="3510" w:type="dxa"/>
          </w:tcPr>
          <w:p w14:paraId="2E672846" w14:textId="7BD4D4D6" w:rsidR="004E173D" w:rsidRPr="00396BC1" w:rsidRDefault="004E173D" w:rsidP="004E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260" w:type="dxa"/>
          </w:tcPr>
          <w:p w14:paraId="4680C6B1" w14:textId="350EFB20" w:rsidR="004E173D" w:rsidRPr="00396BC1" w:rsidRDefault="00396BC1" w:rsidP="004E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FC2D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45" w:type="dxa"/>
            <w:vAlign w:val="bottom"/>
          </w:tcPr>
          <w:p w14:paraId="55535628" w14:textId="77777777" w:rsidR="004E173D" w:rsidRPr="00396BC1" w:rsidRDefault="004E173D" w:rsidP="004E173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791D1EE9" w14:textId="3EB67472" w:rsidR="004E173D" w:rsidRPr="00396BC1" w:rsidRDefault="00396BC1" w:rsidP="004E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6678E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6D37BD70" w14:textId="77777777" w:rsidR="004E173D" w:rsidRPr="00396BC1" w:rsidRDefault="004E173D" w:rsidP="004E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6B6801" w14:textId="0E1428C2" w:rsidR="004E173D" w:rsidRPr="00396BC1" w:rsidRDefault="00396BC1" w:rsidP="004E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4E173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49819AA5" w14:textId="77777777" w:rsidR="004E173D" w:rsidRPr="00396BC1" w:rsidRDefault="004E173D" w:rsidP="004E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C169332" w14:textId="7658BFE4" w:rsidR="004E173D" w:rsidRPr="00396BC1" w:rsidRDefault="00396BC1" w:rsidP="004E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C5E9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</w:tr>
      <w:tr w:rsidR="004E173D" w:rsidRPr="00396BC1" w14:paraId="06CD76C6" w14:textId="77777777" w:rsidTr="0035551B">
        <w:tc>
          <w:tcPr>
            <w:tcW w:w="3510" w:type="dxa"/>
          </w:tcPr>
          <w:p w14:paraId="535AF5A7" w14:textId="7FA16D04" w:rsidR="004E173D" w:rsidRPr="00396BC1" w:rsidRDefault="00140B47" w:rsidP="004E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0B47">
              <w:rPr>
                <w:rFonts w:asciiTheme="majorBidi" w:hAnsiTheme="majorBidi"/>
                <w:sz w:val="30"/>
                <w:szCs w:val="30"/>
                <w:cs/>
              </w:rPr>
              <w:t>เงินค่าก่อสร้างจ่ายล่วงหน้า</w:t>
            </w:r>
          </w:p>
        </w:tc>
        <w:tc>
          <w:tcPr>
            <w:tcW w:w="1260" w:type="dxa"/>
          </w:tcPr>
          <w:p w14:paraId="638EF835" w14:textId="6E7FCC6D" w:rsidR="004E173D" w:rsidRPr="00396BC1" w:rsidRDefault="00396BC1" w:rsidP="004E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277FA4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45" w:type="dxa"/>
            <w:vAlign w:val="bottom"/>
          </w:tcPr>
          <w:p w14:paraId="7ED502B6" w14:textId="77777777" w:rsidR="004E173D" w:rsidRPr="00396BC1" w:rsidRDefault="004E173D" w:rsidP="004E173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4CD5EAD1" w14:textId="3343338E" w:rsidR="004E173D" w:rsidRPr="00396BC1" w:rsidRDefault="0096678E" w:rsidP="0096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9E2094" w14:textId="77777777" w:rsidR="004E173D" w:rsidRPr="00396BC1" w:rsidRDefault="004E173D" w:rsidP="004E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54A0A3" w14:textId="1BAD21F4" w:rsidR="004E173D" w:rsidRPr="00396BC1" w:rsidRDefault="00396BC1" w:rsidP="004E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4E173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70" w:type="dxa"/>
          </w:tcPr>
          <w:p w14:paraId="6FA36301" w14:textId="77777777" w:rsidR="004E173D" w:rsidRPr="00396BC1" w:rsidRDefault="004E173D" w:rsidP="004E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A1A1CBD" w14:textId="1E1E7783" w:rsidR="004E173D" w:rsidRPr="00396BC1" w:rsidRDefault="00EC5E97" w:rsidP="00EC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EC5E97" w:rsidRPr="00396BC1" w14:paraId="765F0D5F" w14:textId="77777777" w:rsidTr="0035551B">
        <w:tc>
          <w:tcPr>
            <w:tcW w:w="3510" w:type="dxa"/>
          </w:tcPr>
          <w:p w14:paraId="77CDBDAF" w14:textId="4C4E58BC" w:rsidR="00EC5E97" w:rsidRPr="00396BC1" w:rsidRDefault="000373FD" w:rsidP="004E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</w:t>
            </w:r>
            <w:r w:rsidR="00EC5E97"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2AF2E2DB" w14:textId="5DA82D80" w:rsidR="00EC5E97" w:rsidRPr="00396BC1" w:rsidRDefault="00396BC1" w:rsidP="004E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245" w:type="dxa"/>
            <w:vAlign w:val="bottom"/>
          </w:tcPr>
          <w:p w14:paraId="42F5B4EA" w14:textId="77777777" w:rsidR="00EC5E97" w:rsidRPr="00396BC1" w:rsidRDefault="00EC5E97" w:rsidP="004E173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672A482D" w14:textId="0277C992" w:rsidR="00EC5E97" w:rsidRPr="00396BC1" w:rsidRDefault="00396BC1" w:rsidP="004E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5C1FD803" w14:textId="77777777" w:rsidR="00EC5E97" w:rsidRPr="00396BC1" w:rsidRDefault="00EC5E97" w:rsidP="004E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AED9FC" w14:textId="73A0BB51" w:rsidR="00EC5E97" w:rsidRPr="00396BC1" w:rsidRDefault="00EC5E97" w:rsidP="00EC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ED6BCA" w14:textId="77777777" w:rsidR="00EC5E97" w:rsidRPr="00396BC1" w:rsidRDefault="00EC5E97" w:rsidP="004E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14D1D05" w14:textId="783F1AA4" w:rsidR="00EC5E97" w:rsidRPr="00396BC1" w:rsidRDefault="00EC5E97" w:rsidP="00EC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4E173D" w:rsidRPr="00396BC1" w14:paraId="221EBBCD" w14:textId="77777777" w:rsidTr="0035551B">
        <w:tc>
          <w:tcPr>
            <w:tcW w:w="3510" w:type="dxa"/>
          </w:tcPr>
          <w:p w14:paraId="592FC70C" w14:textId="77777777" w:rsidR="004E173D" w:rsidRPr="00396BC1" w:rsidRDefault="004E173D" w:rsidP="0035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F3FFD0" w14:textId="7A7CE97C" w:rsidR="004E173D" w:rsidRPr="00396BC1" w:rsidRDefault="00396BC1" w:rsidP="0035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  <w:r w:rsidR="00FC2D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245" w:type="dxa"/>
            <w:vAlign w:val="bottom"/>
          </w:tcPr>
          <w:p w14:paraId="63A989FB" w14:textId="77777777" w:rsidR="004E173D" w:rsidRPr="00396BC1" w:rsidRDefault="004E173D" w:rsidP="0035551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F3D98" w14:textId="60DF59C2" w:rsidR="004E173D" w:rsidRPr="00396BC1" w:rsidRDefault="00396BC1" w:rsidP="0035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96678E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270" w:type="dxa"/>
          </w:tcPr>
          <w:p w14:paraId="1B8AE123" w14:textId="77777777" w:rsidR="004E173D" w:rsidRPr="00396BC1" w:rsidRDefault="004E173D" w:rsidP="0035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EBCB5D" w14:textId="0D8D30AE" w:rsidR="004E173D" w:rsidRPr="00396BC1" w:rsidRDefault="00396BC1" w:rsidP="0035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  <w:r w:rsidR="004E173D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270" w:type="dxa"/>
          </w:tcPr>
          <w:p w14:paraId="25E58BD9" w14:textId="77777777" w:rsidR="004E173D" w:rsidRPr="00396BC1" w:rsidRDefault="004E173D" w:rsidP="0035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7232CE3C" w14:textId="68D21C48" w:rsidR="004E173D" w:rsidRPr="00396BC1" w:rsidRDefault="00396BC1" w:rsidP="0035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EC5E9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</w:t>
            </w:r>
          </w:p>
        </w:tc>
      </w:tr>
    </w:tbl>
    <w:p w14:paraId="65D4B00D" w14:textId="77777777" w:rsidR="004E173D" w:rsidRPr="00396BC1" w:rsidRDefault="004E173D" w:rsidP="00EC7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F214CF" w14:textId="0D793B00" w:rsidR="000304A7" w:rsidRPr="00396BC1" w:rsidRDefault="008001A7" w:rsidP="00800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396BC1" w:rsidRPr="00396BC1">
        <w:rPr>
          <w:rFonts w:asciiTheme="majorBidi" w:hAnsiTheme="majorBidi" w:cstheme="majorBidi"/>
          <w:sz w:val="30"/>
          <w:szCs w:val="30"/>
        </w:rPr>
        <w:t>31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96BC1" w:rsidRPr="00396BC1">
        <w:rPr>
          <w:rFonts w:asciiTheme="majorBidi" w:hAnsiTheme="majorBidi" w:cstheme="majorBidi"/>
          <w:sz w:val="30"/>
          <w:szCs w:val="30"/>
        </w:rPr>
        <w:t>2567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บริษัทมีเงินมัดจำจ่ายและเงินค่าจ้างจ่ายล่วงหน้าสำหรับเครื่องจักรและค่าจ้างก่อสร้างสำหรับโครงการโรงงานใหม่ โดยคาดว่าจะนำเข้าเครื่องจักรในปี </w:t>
      </w:r>
      <w:r w:rsidR="00396BC1" w:rsidRPr="00396BC1">
        <w:rPr>
          <w:rFonts w:asciiTheme="majorBidi" w:hAnsiTheme="majorBidi" w:cstheme="majorBidi"/>
          <w:sz w:val="30"/>
          <w:szCs w:val="30"/>
        </w:rPr>
        <w:t>2568</w:t>
      </w:r>
    </w:p>
    <w:p w14:paraId="36BCFB1D" w14:textId="77777777" w:rsidR="008001A7" w:rsidRPr="00396BC1" w:rsidRDefault="008001A7" w:rsidP="00800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65C54C" w14:textId="37EDA57A" w:rsidR="005B0456" w:rsidRPr="00396BC1" w:rsidRDefault="005B0456" w:rsidP="005B0456">
      <w:pPr>
        <w:pStyle w:val="Heading2"/>
        <w:tabs>
          <w:tab w:val="clear" w:pos="340"/>
          <w:tab w:val="num" w:pos="540"/>
        </w:tabs>
        <w:ind w:left="540" w:hanging="540"/>
      </w:pPr>
      <w:r w:rsidRPr="00396BC1">
        <w:rPr>
          <w:cs/>
        </w:rPr>
        <w:t>หนี้สินที่มีภาระดอกเบี้ย</w:t>
      </w:r>
    </w:p>
    <w:p w14:paraId="5A4EBBDD" w14:textId="77777777" w:rsidR="00F02656" w:rsidRPr="00396BC1" w:rsidRDefault="00F02656" w:rsidP="00F02656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8"/>
        <w:gridCol w:w="989"/>
        <w:gridCol w:w="236"/>
        <w:gridCol w:w="979"/>
        <w:gridCol w:w="236"/>
        <w:gridCol w:w="958"/>
        <w:gridCol w:w="237"/>
        <w:gridCol w:w="977"/>
        <w:gridCol w:w="238"/>
        <w:gridCol w:w="1008"/>
        <w:gridCol w:w="236"/>
        <w:gridCol w:w="928"/>
      </w:tblGrid>
      <w:tr w:rsidR="00614A29" w:rsidRPr="00396BC1" w14:paraId="05DC6990" w14:textId="77777777" w:rsidTr="006C3F46">
        <w:trPr>
          <w:tblHeader/>
        </w:trPr>
        <w:tc>
          <w:tcPr>
            <w:tcW w:w="2248" w:type="dxa"/>
          </w:tcPr>
          <w:p w14:paraId="198A0386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2" w:type="dxa"/>
            <w:gridSpan w:val="11"/>
          </w:tcPr>
          <w:p w14:paraId="5EB5F748" w14:textId="6EC7707A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14A29" w:rsidRPr="00396BC1" w14:paraId="2D54D8AB" w14:textId="77777777" w:rsidTr="006C3F46">
        <w:trPr>
          <w:tblHeader/>
        </w:trPr>
        <w:tc>
          <w:tcPr>
            <w:tcW w:w="2248" w:type="dxa"/>
          </w:tcPr>
          <w:p w14:paraId="73CA7C12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dxa"/>
            <w:gridSpan w:val="5"/>
          </w:tcPr>
          <w:p w14:paraId="3A06B8AC" w14:textId="17EB42C8" w:rsidR="00614A29" w:rsidRPr="00396BC1" w:rsidRDefault="00396BC1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2567</w:t>
            </w:r>
          </w:p>
        </w:tc>
        <w:tc>
          <w:tcPr>
            <w:tcW w:w="237" w:type="dxa"/>
          </w:tcPr>
          <w:p w14:paraId="2EE77B52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87" w:type="dxa"/>
            <w:gridSpan w:val="5"/>
          </w:tcPr>
          <w:p w14:paraId="0172D4A8" w14:textId="73C9241B" w:rsidR="00614A29" w:rsidRPr="00396BC1" w:rsidRDefault="00396BC1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2566</w:t>
            </w:r>
          </w:p>
        </w:tc>
      </w:tr>
      <w:tr w:rsidR="00614A29" w:rsidRPr="00396BC1" w14:paraId="58F9695E" w14:textId="77777777" w:rsidTr="006C3F46">
        <w:trPr>
          <w:tblHeader/>
        </w:trPr>
        <w:tc>
          <w:tcPr>
            <w:tcW w:w="2248" w:type="dxa"/>
          </w:tcPr>
          <w:p w14:paraId="2B08F556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11B8A1B9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320FE3F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53C6BCBF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A43C561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64F7D37B" w14:textId="77777777" w:rsidR="00614A29" w:rsidRPr="00396BC1" w:rsidRDefault="00614A29" w:rsidP="00EE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7" w:type="dxa"/>
            <w:vAlign w:val="center"/>
          </w:tcPr>
          <w:p w14:paraId="12790D33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48FC0623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078457CB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B28A982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1FBEB38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87B9B16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14A29" w:rsidRPr="00396BC1" w14:paraId="4545FCBD" w14:textId="77777777" w:rsidTr="006C3F46">
        <w:trPr>
          <w:tblHeader/>
        </w:trPr>
        <w:tc>
          <w:tcPr>
            <w:tcW w:w="2248" w:type="dxa"/>
          </w:tcPr>
          <w:p w14:paraId="734C14D6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2" w:type="dxa"/>
            <w:gridSpan w:val="11"/>
            <w:vAlign w:val="bottom"/>
          </w:tcPr>
          <w:p w14:paraId="48C83FD7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14E29" w:rsidRPr="00396BC1" w14:paraId="23939A0E" w14:textId="77777777" w:rsidTr="006C3F46">
        <w:tc>
          <w:tcPr>
            <w:tcW w:w="2248" w:type="dxa"/>
          </w:tcPr>
          <w:p w14:paraId="28FDAC23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89" w:type="dxa"/>
            <w:vAlign w:val="bottom"/>
          </w:tcPr>
          <w:p w14:paraId="26C18D83" w14:textId="08A188F4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A610E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236" w:type="dxa"/>
            <w:vAlign w:val="bottom"/>
          </w:tcPr>
          <w:p w14:paraId="6A5EA96A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4C9624A5" w14:textId="662047FE" w:rsidR="00214E29" w:rsidRPr="00396BC1" w:rsidRDefault="00FA610E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7089F50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60D4A3F1" w14:textId="4BA41412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A610E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237" w:type="dxa"/>
            <w:vAlign w:val="bottom"/>
          </w:tcPr>
          <w:p w14:paraId="58A23342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61955B98" w14:textId="4796192B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93</w:t>
            </w:r>
            <w:r w:rsidR="00214E29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/>
                <w:sz w:val="28"/>
                <w:szCs w:val="28"/>
              </w:rPr>
              <w:t>082</w:t>
            </w:r>
          </w:p>
        </w:tc>
        <w:tc>
          <w:tcPr>
            <w:tcW w:w="238" w:type="dxa"/>
            <w:vAlign w:val="bottom"/>
          </w:tcPr>
          <w:p w14:paraId="39E7B049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862A0BD" w14:textId="44530A61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ABD1953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53815480" w14:textId="786F391C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93</w:t>
            </w:r>
            <w:r w:rsidR="00214E29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/>
                <w:sz w:val="28"/>
                <w:szCs w:val="28"/>
              </w:rPr>
              <w:t>082</w:t>
            </w:r>
          </w:p>
        </w:tc>
      </w:tr>
      <w:tr w:rsidR="00214E29" w:rsidRPr="00396BC1" w14:paraId="6148DB60" w14:textId="77777777" w:rsidTr="006C3F46">
        <w:tc>
          <w:tcPr>
            <w:tcW w:w="2248" w:type="dxa"/>
          </w:tcPr>
          <w:p w14:paraId="7089BF9C" w14:textId="77777777" w:rsidR="00214E29" w:rsidRPr="00396BC1" w:rsidRDefault="00214E29" w:rsidP="00214E29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9" w:type="dxa"/>
            <w:vAlign w:val="bottom"/>
          </w:tcPr>
          <w:p w14:paraId="6F88AA2C" w14:textId="3262DC6D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FA610E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236" w:type="dxa"/>
            <w:vAlign w:val="bottom"/>
          </w:tcPr>
          <w:p w14:paraId="68F54667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249AD754" w14:textId="2DB9C775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A610E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236" w:type="dxa"/>
            <w:vAlign w:val="bottom"/>
          </w:tcPr>
          <w:p w14:paraId="6343794C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2E9132E6" w14:textId="7982EBF1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FA610E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237" w:type="dxa"/>
            <w:vAlign w:val="bottom"/>
          </w:tcPr>
          <w:p w14:paraId="135A76AD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10878B84" w14:textId="7AF9F7C6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105</w:t>
            </w:r>
            <w:r w:rsidR="00214E29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/>
                <w:sz w:val="28"/>
                <w:szCs w:val="28"/>
              </w:rPr>
              <w:t>053</w:t>
            </w:r>
          </w:p>
        </w:tc>
        <w:tc>
          <w:tcPr>
            <w:tcW w:w="238" w:type="dxa"/>
            <w:vAlign w:val="bottom"/>
          </w:tcPr>
          <w:p w14:paraId="3AFFF110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7CFCFCD" w14:textId="7F4803A1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2</w:t>
            </w:r>
            <w:r w:rsidR="00214E29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/>
                <w:sz w:val="28"/>
                <w:szCs w:val="28"/>
              </w:rPr>
              <w:t>336</w:t>
            </w:r>
          </w:p>
        </w:tc>
        <w:tc>
          <w:tcPr>
            <w:tcW w:w="236" w:type="dxa"/>
            <w:vAlign w:val="bottom"/>
          </w:tcPr>
          <w:p w14:paraId="4A63AEE8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6D39E666" w14:textId="7B30ABE9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107</w:t>
            </w:r>
            <w:r w:rsidR="00214E29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/>
                <w:sz w:val="28"/>
                <w:szCs w:val="28"/>
              </w:rPr>
              <w:t>389</w:t>
            </w:r>
          </w:p>
        </w:tc>
      </w:tr>
      <w:tr w:rsidR="00214E29" w:rsidRPr="00396BC1" w14:paraId="3F3393B1" w14:textId="77777777" w:rsidTr="006C3F46">
        <w:tc>
          <w:tcPr>
            <w:tcW w:w="2248" w:type="dxa"/>
          </w:tcPr>
          <w:p w14:paraId="4314E9AF" w14:textId="77777777" w:rsidR="00214E29" w:rsidRPr="00396BC1" w:rsidRDefault="00214E29" w:rsidP="00214E29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  <w:vAlign w:val="bottom"/>
          </w:tcPr>
          <w:p w14:paraId="1455C96D" w14:textId="6507CB74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FA610E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36" w:type="dxa"/>
            <w:vAlign w:val="bottom"/>
          </w:tcPr>
          <w:p w14:paraId="3A1D0ED3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07CE7F49" w14:textId="1752F56C" w:rsidR="00214E29" w:rsidRPr="00396BC1" w:rsidRDefault="00FA610E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F5C3B4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4A617C00" w14:textId="7C2C527F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FA610E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37" w:type="dxa"/>
            <w:vAlign w:val="bottom"/>
          </w:tcPr>
          <w:p w14:paraId="18DEDAE7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38808DA9" w14:textId="544B0110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79</w:t>
            </w:r>
            <w:r w:rsidR="00214E29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/>
                <w:sz w:val="28"/>
                <w:szCs w:val="28"/>
              </w:rPr>
              <w:t>757</w:t>
            </w:r>
          </w:p>
        </w:tc>
        <w:tc>
          <w:tcPr>
            <w:tcW w:w="238" w:type="dxa"/>
            <w:vAlign w:val="bottom"/>
          </w:tcPr>
          <w:p w14:paraId="36C759A6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8C6F333" w14:textId="1D0E20CB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36CA05B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95078B6" w14:textId="04287C20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79</w:t>
            </w:r>
            <w:r w:rsidR="00214E29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/>
                <w:sz w:val="28"/>
                <w:szCs w:val="28"/>
              </w:rPr>
              <w:t>757</w:t>
            </w:r>
          </w:p>
        </w:tc>
      </w:tr>
      <w:tr w:rsidR="00214E29" w:rsidRPr="00396BC1" w14:paraId="77FA715E" w14:textId="77777777" w:rsidTr="006C3F46">
        <w:tc>
          <w:tcPr>
            <w:tcW w:w="2248" w:type="dxa"/>
          </w:tcPr>
          <w:p w14:paraId="38B5C245" w14:textId="321C1B09" w:rsidR="00214E29" w:rsidRPr="00396BC1" w:rsidRDefault="00214E29" w:rsidP="00214E29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9" w:type="dxa"/>
            <w:vAlign w:val="bottom"/>
          </w:tcPr>
          <w:p w14:paraId="2FEAAA28" w14:textId="3AAD6C7F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A610E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236" w:type="dxa"/>
            <w:vAlign w:val="bottom"/>
          </w:tcPr>
          <w:p w14:paraId="588E993F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7199E21F" w14:textId="323131EC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FA610E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236" w:type="dxa"/>
            <w:vAlign w:val="bottom"/>
          </w:tcPr>
          <w:p w14:paraId="3784B01B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7864C490" w14:textId="431A9976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FA610E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237" w:type="dxa"/>
            <w:vAlign w:val="bottom"/>
          </w:tcPr>
          <w:p w14:paraId="4CD5B076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3CDF8B4A" w14:textId="7A53FDA7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23</w:t>
            </w:r>
            <w:r w:rsidR="00214E29" w:rsidRPr="00396BC1">
              <w:rPr>
                <w:rFonts w:asciiTheme="majorBidi" w:hAnsi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/>
                <w:sz w:val="28"/>
                <w:szCs w:val="28"/>
              </w:rPr>
              <w:t>423</w:t>
            </w:r>
          </w:p>
        </w:tc>
        <w:tc>
          <w:tcPr>
            <w:tcW w:w="238" w:type="dxa"/>
            <w:vAlign w:val="bottom"/>
          </w:tcPr>
          <w:p w14:paraId="66EF695A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9A988E0" w14:textId="00E29249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30</w:t>
            </w:r>
            <w:r w:rsidR="00214E29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/>
                <w:sz w:val="28"/>
                <w:szCs w:val="28"/>
              </w:rPr>
              <w:t>642</w:t>
            </w:r>
          </w:p>
        </w:tc>
        <w:tc>
          <w:tcPr>
            <w:tcW w:w="236" w:type="dxa"/>
            <w:vAlign w:val="bottom"/>
          </w:tcPr>
          <w:p w14:paraId="47F4B16C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14750FB" w14:textId="5A0048F0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54</w:t>
            </w:r>
            <w:r w:rsidR="00214E29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/>
                <w:sz w:val="28"/>
                <w:szCs w:val="28"/>
              </w:rPr>
              <w:t>065</w:t>
            </w:r>
          </w:p>
        </w:tc>
      </w:tr>
      <w:tr w:rsidR="00214E29" w:rsidRPr="00396BC1" w14:paraId="1C7964CD" w14:textId="77777777" w:rsidTr="006C3F46">
        <w:tc>
          <w:tcPr>
            <w:tcW w:w="2248" w:type="dxa"/>
          </w:tcPr>
          <w:p w14:paraId="5DDC083A" w14:textId="77777777" w:rsidR="00214E29" w:rsidRPr="00396BC1" w:rsidRDefault="00214E29" w:rsidP="00214E29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47442" w14:textId="6D18E783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</w:t>
            </w:r>
            <w:r w:rsidR="00FA610E"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</w:t>
            </w:r>
          </w:p>
        </w:tc>
        <w:tc>
          <w:tcPr>
            <w:tcW w:w="236" w:type="dxa"/>
            <w:vAlign w:val="bottom"/>
          </w:tcPr>
          <w:p w14:paraId="405CE3FD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33CD9" w14:textId="74A14C0C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A610E"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371</w:t>
            </w:r>
          </w:p>
        </w:tc>
        <w:tc>
          <w:tcPr>
            <w:tcW w:w="236" w:type="dxa"/>
            <w:vAlign w:val="bottom"/>
          </w:tcPr>
          <w:p w14:paraId="7F6225CC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51028F" w14:textId="5F4DC4C7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</w:t>
            </w:r>
            <w:r w:rsidR="00FA610E"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540</w:t>
            </w:r>
          </w:p>
        </w:tc>
        <w:tc>
          <w:tcPr>
            <w:tcW w:w="237" w:type="dxa"/>
            <w:vAlign w:val="bottom"/>
          </w:tcPr>
          <w:p w14:paraId="05DC271B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4F3B9" w14:textId="5E45D5C6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6BC1">
              <w:rPr>
                <w:rFonts w:asciiTheme="majorBidi" w:hAnsiTheme="majorBidi"/>
                <w:b/>
                <w:bCs/>
                <w:sz w:val="28"/>
                <w:szCs w:val="28"/>
              </w:rPr>
              <w:t>301</w:t>
            </w:r>
            <w:r w:rsidR="00214E29"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8"/>
                <w:szCs w:val="28"/>
              </w:rPr>
              <w:t>315</w:t>
            </w:r>
          </w:p>
        </w:tc>
        <w:tc>
          <w:tcPr>
            <w:tcW w:w="238" w:type="dxa"/>
            <w:vAlign w:val="bottom"/>
          </w:tcPr>
          <w:p w14:paraId="2996F3E6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7836B" w14:textId="2E63A331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6BC1">
              <w:rPr>
                <w:rFonts w:asciiTheme="majorBidi" w:hAnsiTheme="majorBidi"/>
                <w:b/>
                <w:bCs/>
                <w:sz w:val="28"/>
                <w:szCs w:val="28"/>
              </w:rPr>
              <w:t>32</w:t>
            </w:r>
            <w:r w:rsidR="00214E29"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8"/>
                <w:szCs w:val="28"/>
              </w:rPr>
              <w:t>978</w:t>
            </w:r>
          </w:p>
        </w:tc>
        <w:tc>
          <w:tcPr>
            <w:tcW w:w="236" w:type="dxa"/>
            <w:vAlign w:val="bottom"/>
          </w:tcPr>
          <w:p w14:paraId="64195093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4F3CA" w14:textId="078741F2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6BC1">
              <w:rPr>
                <w:rFonts w:asciiTheme="majorBidi" w:hAnsiTheme="majorBidi"/>
                <w:b/>
                <w:bCs/>
                <w:sz w:val="28"/>
                <w:szCs w:val="28"/>
              </w:rPr>
              <w:t>334</w:t>
            </w:r>
            <w:r w:rsidR="00214E29"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8"/>
                <w:szCs w:val="28"/>
              </w:rPr>
              <w:t>293</w:t>
            </w:r>
          </w:p>
        </w:tc>
      </w:tr>
    </w:tbl>
    <w:p w14:paraId="781CCCD5" w14:textId="77777777" w:rsidR="00BB0CDE" w:rsidRPr="00396BC1" w:rsidRDefault="00BB0CDE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1"/>
        <w:gridCol w:w="1034"/>
        <w:gridCol w:w="229"/>
        <w:gridCol w:w="1010"/>
        <w:gridCol w:w="229"/>
        <w:gridCol w:w="928"/>
        <w:gridCol w:w="236"/>
        <w:gridCol w:w="992"/>
        <w:gridCol w:w="237"/>
        <w:gridCol w:w="992"/>
        <w:gridCol w:w="236"/>
        <w:gridCol w:w="906"/>
      </w:tblGrid>
      <w:tr w:rsidR="00614A29" w:rsidRPr="00396BC1" w14:paraId="754775F6" w14:textId="77777777" w:rsidTr="00EE024E">
        <w:trPr>
          <w:tblHeader/>
        </w:trPr>
        <w:tc>
          <w:tcPr>
            <w:tcW w:w="2241" w:type="dxa"/>
          </w:tcPr>
          <w:p w14:paraId="03EB08B6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9" w:type="dxa"/>
            <w:gridSpan w:val="11"/>
          </w:tcPr>
          <w:p w14:paraId="6AB9CF02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4E29" w:rsidRPr="00396BC1" w14:paraId="3A6FD0FE" w14:textId="77777777" w:rsidTr="00EE024E">
        <w:trPr>
          <w:tblHeader/>
        </w:trPr>
        <w:tc>
          <w:tcPr>
            <w:tcW w:w="2241" w:type="dxa"/>
          </w:tcPr>
          <w:p w14:paraId="51855055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0" w:type="dxa"/>
            <w:gridSpan w:val="5"/>
          </w:tcPr>
          <w:p w14:paraId="0267B15D" w14:textId="42664754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F0BE026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63" w:type="dxa"/>
            <w:gridSpan w:val="5"/>
          </w:tcPr>
          <w:p w14:paraId="65A307D1" w14:textId="47922090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2566</w:t>
            </w:r>
          </w:p>
        </w:tc>
      </w:tr>
      <w:tr w:rsidR="00214E29" w:rsidRPr="00396BC1" w14:paraId="36872FAB" w14:textId="77777777" w:rsidTr="00EE024E">
        <w:trPr>
          <w:tblHeader/>
        </w:trPr>
        <w:tc>
          <w:tcPr>
            <w:tcW w:w="2241" w:type="dxa"/>
          </w:tcPr>
          <w:p w14:paraId="6EB1619C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25FA8680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29" w:type="dxa"/>
            <w:vAlign w:val="bottom"/>
          </w:tcPr>
          <w:p w14:paraId="17069479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727AB3BB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684DFB9A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2BA27BA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A92C9D0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C54EFBA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217D9122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93581AB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4BC5F6D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09A5BE6E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14E29" w:rsidRPr="00396BC1" w14:paraId="55ECA72C" w14:textId="77777777" w:rsidTr="00EE024E">
        <w:trPr>
          <w:tblHeader/>
        </w:trPr>
        <w:tc>
          <w:tcPr>
            <w:tcW w:w="2241" w:type="dxa"/>
          </w:tcPr>
          <w:p w14:paraId="7B3C8550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9" w:type="dxa"/>
            <w:gridSpan w:val="11"/>
            <w:vAlign w:val="bottom"/>
          </w:tcPr>
          <w:p w14:paraId="5BD3583B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14E29" w:rsidRPr="00396BC1" w14:paraId="7BF3A0BD" w14:textId="77777777" w:rsidTr="00EE024E">
        <w:tc>
          <w:tcPr>
            <w:tcW w:w="2241" w:type="dxa"/>
          </w:tcPr>
          <w:p w14:paraId="45671FAC" w14:textId="77777777" w:rsidR="00214E29" w:rsidRPr="00396BC1" w:rsidRDefault="00214E29" w:rsidP="00214E29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vAlign w:val="bottom"/>
          </w:tcPr>
          <w:p w14:paraId="2036DEFB" w14:textId="564C73C4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0033DF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229" w:type="dxa"/>
            <w:vAlign w:val="bottom"/>
          </w:tcPr>
          <w:p w14:paraId="74150052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64BA5262" w14:textId="04C1465D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33DF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229" w:type="dxa"/>
            <w:vAlign w:val="bottom"/>
          </w:tcPr>
          <w:p w14:paraId="5AF75889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5E0C5EED" w14:textId="3F8EA33C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0033DF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236" w:type="dxa"/>
            <w:vAlign w:val="bottom"/>
          </w:tcPr>
          <w:p w14:paraId="1BA29E2A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89A7298" w14:textId="103B73CE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90</w:t>
            </w:r>
            <w:r w:rsidR="00214E29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/>
                <w:sz w:val="28"/>
                <w:szCs w:val="28"/>
              </w:rPr>
              <w:t>070</w:t>
            </w:r>
          </w:p>
        </w:tc>
        <w:tc>
          <w:tcPr>
            <w:tcW w:w="237" w:type="dxa"/>
            <w:vAlign w:val="bottom"/>
          </w:tcPr>
          <w:p w14:paraId="682B1A0B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892F641" w14:textId="7A129FAB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2</w:t>
            </w:r>
            <w:r w:rsidR="00214E29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/>
                <w:sz w:val="28"/>
                <w:szCs w:val="28"/>
              </w:rPr>
              <w:t>336</w:t>
            </w:r>
          </w:p>
        </w:tc>
        <w:tc>
          <w:tcPr>
            <w:tcW w:w="236" w:type="dxa"/>
            <w:vAlign w:val="bottom"/>
          </w:tcPr>
          <w:p w14:paraId="18FE08C9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64A3D372" w14:textId="634F4B29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92</w:t>
            </w:r>
            <w:r w:rsidR="00214E29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/>
                <w:sz w:val="28"/>
                <w:szCs w:val="28"/>
              </w:rPr>
              <w:t>406</w:t>
            </w:r>
          </w:p>
        </w:tc>
      </w:tr>
      <w:tr w:rsidR="00214E29" w:rsidRPr="00396BC1" w14:paraId="0EABB01E" w14:textId="77777777" w:rsidTr="00EE024E">
        <w:tc>
          <w:tcPr>
            <w:tcW w:w="2241" w:type="dxa"/>
          </w:tcPr>
          <w:p w14:paraId="4C6A7B2E" w14:textId="77777777" w:rsidR="00214E29" w:rsidRPr="00396BC1" w:rsidRDefault="00214E29" w:rsidP="00214E29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34" w:type="dxa"/>
            <w:vAlign w:val="bottom"/>
          </w:tcPr>
          <w:p w14:paraId="2C046BC1" w14:textId="245EAA4D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033DF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229" w:type="dxa"/>
            <w:vAlign w:val="bottom"/>
          </w:tcPr>
          <w:p w14:paraId="40A68F00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50C8BC34" w14:textId="4288E819" w:rsidR="00214E29" w:rsidRPr="00396BC1" w:rsidRDefault="000033DF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3FE9027D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691148F4" w14:textId="551D2172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033DF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236" w:type="dxa"/>
            <w:vAlign w:val="bottom"/>
          </w:tcPr>
          <w:p w14:paraId="5728A6C9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D93474F" w14:textId="5DB4685E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30</w:t>
            </w:r>
            <w:r w:rsidR="00214E29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/>
                <w:sz w:val="28"/>
                <w:szCs w:val="28"/>
              </w:rPr>
              <w:t>628</w:t>
            </w:r>
          </w:p>
        </w:tc>
        <w:tc>
          <w:tcPr>
            <w:tcW w:w="237" w:type="dxa"/>
            <w:vAlign w:val="bottom"/>
          </w:tcPr>
          <w:p w14:paraId="262376D2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99216F4" w14:textId="013921C2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875F1D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4858B885" w14:textId="4ECC379E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30</w:t>
            </w:r>
            <w:r w:rsidR="00214E29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/>
                <w:sz w:val="28"/>
                <w:szCs w:val="28"/>
              </w:rPr>
              <w:t>628</w:t>
            </w:r>
          </w:p>
        </w:tc>
      </w:tr>
      <w:tr w:rsidR="00214E29" w:rsidRPr="00396BC1" w14:paraId="4776E52F" w14:textId="77777777" w:rsidTr="00EE024E">
        <w:tc>
          <w:tcPr>
            <w:tcW w:w="2241" w:type="dxa"/>
          </w:tcPr>
          <w:p w14:paraId="6B9034A8" w14:textId="50B1B5E6" w:rsidR="00214E29" w:rsidRPr="00396BC1" w:rsidRDefault="00214E29" w:rsidP="00214E29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34" w:type="dxa"/>
            <w:vAlign w:val="bottom"/>
          </w:tcPr>
          <w:p w14:paraId="1640EEFF" w14:textId="0E7CB9AA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033DF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229" w:type="dxa"/>
            <w:vAlign w:val="bottom"/>
          </w:tcPr>
          <w:p w14:paraId="541D57B8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04BB18B2" w14:textId="24AECC09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033DF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229" w:type="dxa"/>
            <w:vAlign w:val="bottom"/>
          </w:tcPr>
          <w:p w14:paraId="18AF18E4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05AAD76" w14:textId="1F049F62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0033DF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236" w:type="dxa"/>
            <w:vAlign w:val="bottom"/>
          </w:tcPr>
          <w:p w14:paraId="01BD380D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31BF655" w14:textId="10748AED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23</w:t>
            </w:r>
            <w:r w:rsidR="00214E29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/>
                <w:sz w:val="28"/>
                <w:szCs w:val="28"/>
              </w:rPr>
              <w:t>002</w:t>
            </w:r>
          </w:p>
        </w:tc>
        <w:tc>
          <w:tcPr>
            <w:tcW w:w="237" w:type="dxa"/>
            <w:vAlign w:val="bottom"/>
          </w:tcPr>
          <w:p w14:paraId="72C5E9C7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DA67267" w14:textId="145028C4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10</w:t>
            </w:r>
            <w:r w:rsidR="00214E29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/>
                <w:sz w:val="28"/>
                <w:szCs w:val="28"/>
              </w:rPr>
              <w:t>669</w:t>
            </w:r>
          </w:p>
        </w:tc>
        <w:tc>
          <w:tcPr>
            <w:tcW w:w="236" w:type="dxa"/>
            <w:vAlign w:val="bottom"/>
          </w:tcPr>
          <w:p w14:paraId="657F9DAD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6BD0E1E4" w14:textId="0ED55E69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33</w:t>
            </w:r>
            <w:r w:rsidR="00214E29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/>
                <w:sz w:val="28"/>
                <w:szCs w:val="28"/>
              </w:rPr>
              <w:t>671</w:t>
            </w:r>
          </w:p>
        </w:tc>
      </w:tr>
      <w:tr w:rsidR="00214E29" w:rsidRPr="00396BC1" w14:paraId="1202915C" w14:textId="77777777" w:rsidTr="00EE024E">
        <w:tc>
          <w:tcPr>
            <w:tcW w:w="2241" w:type="dxa"/>
          </w:tcPr>
          <w:p w14:paraId="37431191" w14:textId="77777777" w:rsidR="00214E29" w:rsidRPr="00396BC1" w:rsidRDefault="00214E29" w:rsidP="00214E29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5CB2F" w14:textId="6D397696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</w:t>
            </w:r>
            <w:r w:rsidR="000033DF"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</w:p>
        </w:tc>
        <w:tc>
          <w:tcPr>
            <w:tcW w:w="229" w:type="dxa"/>
            <w:vAlign w:val="bottom"/>
          </w:tcPr>
          <w:p w14:paraId="305085F1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F4D6A" w14:textId="705A5954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0033DF"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</w:t>
            </w:r>
          </w:p>
        </w:tc>
        <w:tc>
          <w:tcPr>
            <w:tcW w:w="229" w:type="dxa"/>
            <w:vAlign w:val="bottom"/>
          </w:tcPr>
          <w:p w14:paraId="5DB98D55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FEE11" w14:textId="0C9CDA39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  <w:r w:rsidR="000033DF"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</w:t>
            </w:r>
          </w:p>
        </w:tc>
        <w:tc>
          <w:tcPr>
            <w:tcW w:w="236" w:type="dxa"/>
            <w:vAlign w:val="bottom"/>
          </w:tcPr>
          <w:p w14:paraId="0B0CC324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70211" w14:textId="58CCE258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6BC1">
              <w:rPr>
                <w:rFonts w:asciiTheme="majorBidi" w:hAnsiTheme="majorBidi"/>
                <w:b/>
                <w:bCs/>
                <w:sz w:val="28"/>
                <w:szCs w:val="28"/>
              </w:rPr>
              <w:t>143</w:t>
            </w:r>
            <w:r w:rsidR="00214E29"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237" w:type="dxa"/>
            <w:vAlign w:val="bottom"/>
          </w:tcPr>
          <w:p w14:paraId="3906EC51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4A45C" w14:textId="2E30A2DD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6BC1">
              <w:rPr>
                <w:rFonts w:asciiTheme="majorBidi" w:hAnsiTheme="majorBidi"/>
                <w:b/>
                <w:bCs/>
                <w:sz w:val="28"/>
                <w:szCs w:val="28"/>
              </w:rPr>
              <w:t>13</w:t>
            </w:r>
            <w:r w:rsidR="00214E29"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8"/>
                <w:szCs w:val="28"/>
              </w:rPr>
              <w:t>005</w:t>
            </w:r>
          </w:p>
        </w:tc>
        <w:tc>
          <w:tcPr>
            <w:tcW w:w="236" w:type="dxa"/>
            <w:vAlign w:val="bottom"/>
          </w:tcPr>
          <w:p w14:paraId="1C423B76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FCFC5" w14:textId="6E54C3D6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6BC1">
              <w:rPr>
                <w:rFonts w:asciiTheme="majorBidi" w:hAnsiTheme="majorBidi"/>
                <w:b/>
                <w:bCs/>
                <w:sz w:val="28"/>
                <w:szCs w:val="28"/>
              </w:rPr>
              <w:t>156</w:t>
            </w:r>
            <w:r w:rsidR="00214E29"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8"/>
                <w:szCs w:val="28"/>
              </w:rPr>
              <w:t>705</w:t>
            </w:r>
          </w:p>
        </w:tc>
      </w:tr>
    </w:tbl>
    <w:p w14:paraId="078F3344" w14:textId="77777777" w:rsidR="00472100" w:rsidRPr="00396BC1" w:rsidRDefault="00472100" w:rsidP="008A27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7" w:type="dxa"/>
        <w:tblInd w:w="450" w:type="dxa"/>
        <w:tblLook w:val="01E0" w:firstRow="1" w:lastRow="1" w:firstColumn="1" w:lastColumn="1" w:noHBand="0" w:noVBand="0"/>
      </w:tblPr>
      <w:tblGrid>
        <w:gridCol w:w="3150"/>
        <w:gridCol w:w="1350"/>
        <w:gridCol w:w="269"/>
        <w:gridCol w:w="1351"/>
        <w:gridCol w:w="270"/>
        <w:gridCol w:w="1346"/>
        <w:gridCol w:w="270"/>
        <w:gridCol w:w="1271"/>
      </w:tblGrid>
      <w:tr w:rsidR="00A14178" w:rsidRPr="00396BC1" w14:paraId="2F0E6690" w14:textId="77777777" w:rsidTr="00BF39E3">
        <w:trPr>
          <w:tblHeader/>
        </w:trPr>
        <w:tc>
          <w:tcPr>
            <w:tcW w:w="3150" w:type="dxa"/>
            <w:shd w:val="clear" w:color="auto" w:fill="auto"/>
          </w:tcPr>
          <w:p w14:paraId="164406AA" w14:textId="1282DAEC" w:rsidR="00A14178" w:rsidRPr="00396BC1" w:rsidRDefault="00A14178" w:rsidP="00115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</w:p>
        </w:tc>
        <w:tc>
          <w:tcPr>
            <w:tcW w:w="2970" w:type="dxa"/>
            <w:gridSpan w:val="3"/>
            <w:shd w:val="clear" w:color="auto" w:fill="auto"/>
          </w:tcPr>
          <w:p w14:paraId="49C341F1" w14:textId="3308E38B" w:rsidR="00A14178" w:rsidRPr="00396BC1" w:rsidRDefault="00A14178" w:rsidP="00A1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2C58840" w14:textId="77777777" w:rsidR="00A14178" w:rsidRPr="00396BC1" w:rsidRDefault="00A14178" w:rsidP="00115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7" w:type="dxa"/>
            <w:gridSpan w:val="3"/>
            <w:shd w:val="clear" w:color="auto" w:fill="auto"/>
          </w:tcPr>
          <w:p w14:paraId="081880B5" w14:textId="2401DFC0" w:rsidR="00A14178" w:rsidRPr="00396BC1" w:rsidRDefault="00A14178" w:rsidP="00115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4E29" w:rsidRPr="00396BC1" w14:paraId="4AE3747F" w14:textId="77777777" w:rsidTr="00400F92">
        <w:trPr>
          <w:tblHeader/>
        </w:trPr>
        <w:tc>
          <w:tcPr>
            <w:tcW w:w="3150" w:type="dxa"/>
          </w:tcPr>
          <w:p w14:paraId="30E35B90" w14:textId="459311F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D3C7F1A" w14:textId="5D0A78B1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4E4CF7A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48F85CA7" w14:textId="48F0504F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B074AA1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1C70C21" w14:textId="215EE405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2941C1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5CC54F1" w14:textId="39ACA493" w:rsidR="00214E29" w:rsidRPr="00396BC1" w:rsidRDefault="00396BC1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214E29" w:rsidRPr="00396BC1" w14:paraId="2304C811" w14:textId="77777777" w:rsidTr="00BF39E3">
        <w:trPr>
          <w:tblHeader/>
        </w:trPr>
        <w:tc>
          <w:tcPr>
            <w:tcW w:w="3150" w:type="dxa"/>
          </w:tcPr>
          <w:p w14:paraId="56816EBD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127" w:type="dxa"/>
            <w:gridSpan w:val="7"/>
          </w:tcPr>
          <w:p w14:paraId="3E822CFD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4E29" w:rsidRPr="00396BC1" w14:paraId="3B3DE11A" w14:textId="77777777" w:rsidTr="00D820EA">
        <w:tc>
          <w:tcPr>
            <w:tcW w:w="3150" w:type="dxa"/>
          </w:tcPr>
          <w:p w14:paraId="097C0C12" w14:textId="46454A0A" w:rsidR="00214E29" w:rsidRPr="00396BC1" w:rsidRDefault="00214E29" w:rsidP="00214E29">
            <w:pPr>
              <w:tabs>
                <w:tab w:val="clear" w:pos="227"/>
              </w:tabs>
              <w:ind w:left="160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1350" w:type="dxa"/>
            <w:vAlign w:val="bottom"/>
          </w:tcPr>
          <w:p w14:paraId="76E7C47C" w14:textId="64F8A0DE" w:rsidR="00214E29" w:rsidRPr="00396BC1" w:rsidRDefault="00396BC1" w:rsidP="00214E2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9613CA"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887</w:t>
            </w:r>
          </w:p>
        </w:tc>
        <w:tc>
          <w:tcPr>
            <w:tcW w:w="269" w:type="dxa"/>
            <w:vAlign w:val="center"/>
          </w:tcPr>
          <w:p w14:paraId="3469C0DC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58187C7B" w14:textId="53DC1FC5" w:rsidR="00214E29" w:rsidRPr="00396BC1" w:rsidRDefault="00396BC1" w:rsidP="00214E2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 w:bidi="th-TH"/>
              </w:rPr>
              <w:t>32</w:t>
            </w:r>
            <w:r w:rsidR="00214E29"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270" w:type="dxa"/>
            <w:vAlign w:val="center"/>
          </w:tcPr>
          <w:p w14:paraId="3E6C5C3E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E1B7D08" w14:textId="0C224B20" w:rsidR="00214E29" w:rsidRPr="00396BC1" w:rsidRDefault="00396BC1" w:rsidP="00214E2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9613C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</w:p>
        </w:tc>
        <w:tc>
          <w:tcPr>
            <w:tcW w:w="270" w:type="dxa"/>
            <w:vAlign w:val="center"/>
          </w:tcPr>
          <w:p w14:paraId="5F9872D2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7679D719" w14:textId="332DB8E1" w:rsidR="00214E29" w:rsidRPr="00396BC1" w:rsidRDefault="00396BC1" w:rsidP="00214E2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20</w:t>
            </w:r>
            <w:r w:rsidR="00214E29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839</w:t>
            </w:r>
          </w:p>
        </w:tc>
      </w:tr>
      <w:tr w:rsidR="00214E29" w:rsidRPr="00396BC1" w14:paraId="18CDF887" w14:textId="77777777" w:rsidTr="00BF39E3">
        <w:tc>
          <w:tcPr>
            <w:tcW w:w="3150" w:type="dxa"/>
          </w:tcPr>
          <w:p w14:paraId="318DDF28" w14:textId="28F0508F" w:rsidR="00214E29" w:rsidRPr="00396BC1" w:rsidRDefault="00214E29" w:rsidP="00214E2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center"/>
          </w:tcPr>
          <w:p w14:paraId="2AB6DEBF" w14:textId="1CB2E00B" w:rsidR="00214E29" w:rsidRPr="00396BC1" w:rsidRDefault="00396BC1" w:rsidP="00214E2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64</w:t>
            </w:r>
            <w:r w:rsidR="004E11B0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69" w:type="dxa"/>
            <w:vAlign w:val="center"/>
          </w:tcPr>
          <w:p w14:paraId="448C02DE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1" w:type="dxa"/>
            <w:vAlign w:val="center"/>
          </w:tcPr>
          <w:p w14:paraId="4A56C6B1" w14:textId="4A4B9262" w:rsidR="00214E29" w:rsidRPr="00396BC1" w:rsidRDefault="00396BC1" w:rsidP="00214E2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91</w:t>
            </w:r>
            <w:r w:rsidR="00163989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821</w:t>
            </w:r>
          </w:p>
        </w:tc>
        <w:tc>
          <w:tcPr>
            <w:tcW w:w="270" w:type="dxa"/>
            <w:vAlign w:val="center"/>
          </w:tcPr>
          <w:p w14:paraId="7E1153C2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6" w:type="dxa"/>
            <w:vAlign w:val="center"/>
          </w:tcPr>
          <w:p w14:paraId="79C7230C" w14:textId="1B8545D7" w:rsidR="00214E29" w:rsidRPr="00396BC1" w:rsidRDefault="00396BC1" w:rsidP="00214E2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64</w:t>
            </w:r>
            <w:r w:rsidR="00E663BB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70" w:type="dxa"/>
            <w:vAlign w:val="center"/>
          </w:tcPr>
          <w:p w14:paraId="67988103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1" w:type="dxa"/>
            <w:vAlign w:val="center"/>
          </w:tcPr>
          <w:p w14:paraId="609A4174" w14:textId="24C479EF" w:rsidR="00214E29" w:rsidRPr="00396BC1" w:rsidRDefault="00396BC1" w:rsidP="00214E2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91</w:t>
            </w:r>
            <w:r w:rsidR="00163989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821</w:t>
            </w:r>
          </w:p>
        </w:tc>
      </w:tr>
      <w:tr w:rsidR="00214E29" w:rsidRPr="00396BC1" w14:paraId="5404DA56" w14:textId="77777777" w:rsidTr="00BF39E3">
        <w:tc>
          <w:tcPr>
            <w:tcW w:w="3150" w:type="dxa"/>
          </w:tcPr>
          <w:p w14:paraId="4FF18892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1138FC" w14:textId="0D502ED2" w:rsidR="00214E29" w:rsidRPr="00396BC1" w:rsidRDefault="00396BC1" w:rsidP="00214E2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</w:t>
            </w:r>
            <w:r w:rsidR="004E11B0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546</w:t>
            </w:r>
          </w:p>
        </w:tc>
        <w:tc>
          <w:tcPr>
            <w:tcW w:w="269" w:type="dxa"/>
            <w:vAlign w:val="center"/>
          </w:tcPr>
          <w:p w14:paraId="2FC3DD43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0C1249" w14:textId="6540EA1A" w:rsidR="00214E29" w:rsidRPr="00396BC1" w:rsidRDefault="00396BC1" w:rsidP="00214E2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124</w:t>
            </w:r>
            <w:r w:rsidR="00163989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091</w:t>
            </w:r>
          </w:p>
        </w:tc>
        <w:tc>
          <w:tcPr>
            <w:tcW w:w="270" w:type="dxa"/>
            <w:vAlign w:val="center"/>
          </w:tcPr>
          <w:p w14:paraId="52262B72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5DA5B5" w14:textId="7F3FFC5B" w:rsidR="00214E29" w:rsidRPr="00396BC1" w:rsidRDefault="00396BC1" w:rsidP="00214E2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</w:t>
            </w:r>
            <w:r w:rsidR="00020D31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741</w:t>
            </w:r>
          </w:p>
        </w:tc>
        <w:tc>
          <w:tcPr>
            <w:tcW w:w="270" w:type="dxa"/>
            <w:vAlign w:val="center"/>
          </w:tcPr>
          <w:p w14:paraId="2CAADCCF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E5B2B0" w14:textId="29C485EC" w:rsidR="00214E29" w:rsidRPr="00396BC1" w:rsidRDefault="00396BC1" w:rsidP="00214E2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112</w:t>
            </w:r>
            <w:r w:rsidR="00415CCA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660</w:t>
            </w:r>
          </w:p>
        </w:tc>
      </w:tr>
    </w:tbl>
    <w:p w14:paraId="5938EB42" w14:textId="77777777" w:rsidR="00F02656" w:rsidRPr="00396BC1" w:rsidRDefault="00F02656" w:rsidP="000A6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7A630E5" w14:textId="77777777" w:rsidR="006B39A1" w:rsidRPr="00396BC1" w:rsidRDefault="006B39A1" w:rsidP="000A6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เงินเบิกเกินบัญชีธนาคาร</w:t>
      </w:r>
    </w:p>
    <w:p w14:paraId="3DAEACF0" w14:textId="77777777" w:rsidR="006B39A1" w:rsidRPr="00396BC1" w:rsidRDefault="006B39A1" w:rsidP="006B39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8C2D02" w14:textId="74DE1E87" w:rsidR="0006685C" w:rsidRPr="00396BC1" w:rsidRDefault="0006685C" w:rsidP="000668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pacing w:val="2"/>
          <w:sz w:val="30"/>
          <w:szCs w:val="30"/>
          <w:cs/>
        </w:rPr>
      </w:pPr>
      <w:r w:rsidRPr="00396BC1">
        <w:rPr>
          <w:rFonts w:ascii="Angsana New" w:hAnsi="Angsana New" w:hint="cs"/>
          <w:spacing w:val="2"/>
          <w:sz w:val="30"/>
          <w:szCs w:val="30"/>
          <w:cs/>
        </w:rPr>
        <w:t xml:space="preserve">ณ วันที่ </w:t>
      </w:r>
      <w:r w:rsidR="00396BC1" w:rsidRPr="00396BC1">
        <w:rPr>
          <w:rFonts w:ascii="Angsana New" w:hAnsi="Angsana New" w:hint="cs"/>
          <w:spacing w:val="2"/>
          <w:sz w:val="30"/>
          <w:szCs w:val="30"/>
        </w:rPr>
        <w:t>3</w:t>
      </w:r>
      <w:r w:rsidR="00396BC1" w:rsidRPr="00396BC1">
        <w:rPr>
          <w:rFonts w:ascii="Angsana New" w:hAnsi="Angsana New"/>
          <w:spacing w:val="2"/>
          <w:sz w:val="30"/>
          <w:szCs w:val="30"/>
        </w:rPr>
        <w:t>1</w:t>
      </w:r>
      <w:r w:rsidRPr="00396BC1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396BC1">
        <w:rPr>
          <w:rFonts w:ascii="Angsana New" w:hAnsi="Angsana New" w:hint="cs"/>
          <w:spacing w:val="2"/>
          <w:sz w:val="30"/>
          <w:szCs w:val="30"/>
          <w:cs/>
        </w:rPr>
        <w:t xml:space="preserve">ธันวาคม </w:t>
      </w:r>
      <w:r w:rsidR="00396BC1" w:rsidRPr="00396BC1">
        <w:rPr>
          <w:rFonts w:ascii="Angsana New" w:hAnsi="Angsana New" w:hint="cs"/>
          <w:spacing w:val="2"/>
          <w:sz w:val="30"/>
          <w:szCs w:val="30"/>
        </w:rPr>
        <w:t>256</w:t>
      </w:r>
      <w:r w:rsidR="00396BC1" w:rsidRPr="00396BC1">
        <w:rPr>
          <w:rFonts w:ascii="Angsana New" w:hAnsi="Angsana New"/>
          <w:spacing w:val="2"/>
          <w:sz w:val="30"/>
          <w:szCs w:val="30"/>
        </w:rPr>
        <w:t>7</w:t>
      </w:r>
      <w:r w:rsidRPr="00396BC1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396BC1">
        <w:rPr>
          <w:rFonts w:ascii="Angsana New" w:hAnsi="Angsana New" w:hint="cs"/>
          <w:spacing w:val="2"/>
          <w:sz w:val="30"/>
          <w:szCs w:val="30"/>
          <w:cs/>
        </w:rPr>
        <w:t xml:space="preserve">กลุ่มบริษัทมีเงินเบิกเกินบัญชีธนาคาร จำนวนเงินรวม </w:t>
      </w:r>
      <w:r w:rsidR="00396BC1" w:rsidRPr="00396BC1">
        <w:rPr>
          <w:rFonts w:ascii="Angsana New" w:hAnsi="Angsana New"/>
          <w:spacing w:val="2"/>
          <w:sz w:val="30"/>
          <w:szCs w:val="30"/>
        </w:rPr>
        <w:t>11</w:t>
      </w:r>
      <w:r w:rsidR="00C76CEE" w:rsidRPr="00396BC1">
        <w:rPr>
          <w:rFonts w:ascii="Angsana New" w:hAnsi="Angsana New"/>
          <w:spacing w:val="2"/>
          <w:sz w:val="30"/>
          <w:szCs w:val="30"/>
        </w:rPr>
        <w:t>.</w:t>
      </w:r>
      <w:r w:rsidR="00396BC1" w:rsidRPr="00396BC1">
        <w:rPr>
          <w:rFonts w:ascii="Angsana New" w:hAnsi="Angsana New"/>
          <w:spacing w:val="2"/>
          <w:sz w:val="30"/>
          <w:szCs w:val="30"/>
        </w:rPr>
        <w:t>1</w:t>
      </w:r>
      <w:r w:rsidRPr="00396BC1">
        <w:rPr>
          <w:rFonts w:ascii="Angsana New" w:hAnsi="Angsana New"/>
          <w:spacing w:val="2"/>
          <w:sz w:val="30"/>
          <w:szCs w:val="30"/>
        </w:rPr>
        <w:t xml:space="preserve"> </w:t>
      </w:r>
      <w:r w:rsidRPr="00396BC1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</w:t>
      </w:r>
      <w:r w:rsidRPr="00396BC1">
        <w:rPr>
          <w:rFonts w:ascii="Angsana New" w:hAnsi="Angsana New" w:hint="cs"/>
          <w:i/>
          <w:iCs/>
          <w:spacing w:val="2"/>
          <w:sz w:val="30"/>
          <w:szCs w:val="30"/>
        </w:rPr>
        <w:t>(</w:t>
      </w:r>
      <w:r w:rsidR="00396BC1" w:rsidRPr="00396BC1">
        <w:rPr>
          <w:rFonts w:ascii="Angsana New" w:hAnsi="Angsana New" w:hint="cs"/>
          <w:i/>
          <w:iCs/>
          <w:spacing w:val="2"/>
          <w:sz w:val="30"/>
          <w:szCs w:val="30"/>
        </w:rPr>
        <w:t>256</w:t>
      </w:r>
      <w:r w:rsidR="00396BC1" w:rsidRPr="00396BC1">
        <w:rPr>
          <w:rFonts w:ascii="Angsana New" w:hAnsi="Angsana New"/>
          <w:i/>
          <w:iCs/>
          <w:spacing w:val="2"/>
          <w:sz w:val="30"/>
          <w:szCs w:val="30"/>
        </w:rPr>
        <w:t>6</w:t>
      </w:r>
      <w:r w:rsidRPr="00396BC1">
        <w:rPr>
          <w:rFonts w:ascii="Angsana New" w:hAnsi="Angsana New" w:hint="cs"/>
          <w:i/>
          <w:iCs/>
          <w:spacing w:val="2"/>
          <w:sz w:val="30"/>
          <w:szCs w:val="30"/>
        </w:rPr>
        <w:t>:</w:t>
      </w:r>
      <w:r w:rsidRPr="00396BC1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396BC1" w:rsidRPr="00396BC1">
        <w:rPr>
          <w:rFonts w:ascii="Angsana New" w:hAnsi="Angsana New"/>
          <w:i/>
          <w:iCs/>
          <w:spacing w:val="2"/>
          <w:sz w:val="30"/>
          <w:szCs w:val="30"/>
        </w:rPr>
        <w:t>93</w:t>
      </w:r>
      <w:r w:rsidR="00214E29" w:rsidRPr="00396BC1">
        <w:rPr>
          <w:rFonts w:ascii="Angsana New" w:hAnsi="Angsana New"/>
          <w:i/>
          <w:iCs/>
          <w:spacing w:val="2"/>
          <w:sz w:val="30"/>
          <w:szCs w:val="30"/>
        </w:rPr>
        <w:t>.</w:t>
      </w:r>
      <w:r w:rsidR="00396BC1" w:rsidRPr="00396BC1">
        <w:rPr>
          <w:rFonts w:ascii="Angsana New" w:hAnsi="Angsana New"/>
          <w:i/>
          <w:iCs/>
          <w:spacing w:val="2"/>
          <w:sz w:val="30"/>
          <w:szCs w:val="30"/>
        </w:rPr>
        <w:t>1</w:t>
      </w:r>
      <w:r w:rsidRPr="00396BC1">
        <w:rPr>
          <w:rFonts w:ascii="Angsana New" w:hAnsi="Angsana New" w:hint="cs"/>
          <w:i/>
          <w:iCs/>
          <w:spacing w:val="2"/>
          <w:sz w:val="30"/>
          <w:szCs w:val="30"/>
        </w:rPr>
        <w:t xml:space="preserve"> </w:t>
      </w:r>
      <w:r w:rsidRPr="00396BC1">
        <w:rPr>
          <w:rFonts w:ascii="Angsana New" w:hAnsi="Angsana New" w:hint="cs"/>
          <w:i/>
          <w:iCs/>
          <w:spacing w:val="2"/>
          <w:sz w:val="30"/>
          <w:szCs w:val="30"/>
          <w:cs/>
        </w:rPr>
        <w:t>ล้านบาท</w:t>
      </w:r>
      <w:r w:rsidRPr="00396BC1">
        <w:rPr>
          <w:rFonts w:ascii="Angsana New" w:hAnsi="Angsana New" w:hint="cs"/>
          <w:i/>
          <w:iCs/>
          <w:spacing w:val="2"/>
          <w:sz w:val="30"/>
          <w:szCs w:val="30"/>
        </w:rPr>
        <w:t>)</w:t>
      </w:r>
      <w:r w:rsidRPr="00396BC1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="00326F21" w:rsidRPr="00396BC1">
        <w:rPr>
          <w:rFonts w:ascii="Angsana New" w:hAnsi="Angsana New"/>
          <w:spacing w:val="2"/>
          <w:sz w:val="30"/>
          <w:szCs w:val="30"/>
          <w:cs/>
        </w:rPr>
        <w:t xml:space="preserve">ซึ่งเงินเบิกเกินบัญชีธนาคารบางแห่งค้ำประกันโดยที่ดินของบริษัทและบัญชีเงินฝากประจำที่มีระยะเวลาครบกำหนดตั้งแต่ </w:t>
      </w:r>
      <w:r w:rsidR="00396BC1" w:rsidRPr="00396BC1">
        <w:rPr>
          <w:rFonts w:ascii="Angsana New" w:hAnsi="Angsana New"/>
          <w:spacing w:val="2"/>
          <w:sz w:val="30"/>
          <w:szCs w:val="30"/>
        </w:rPr>
        <w:t>3</w:t>
      </w:r>
      <w:r w:rsidR="00326F21" w:rsidRPr="00396BC1">
        <w:rPr>
          <w:rFonts w:ascii="Angsana New" w:hAnsi="Angsana New"/>
          <w:spacing w:val="2"/>
          <w:sz w:val="30"/>
          <w:szCs w:val="30"/>
          <w:cs/>
        </w:rPr>
        <w:t xml:space="preserve"> เดือนขึ้นไป</w:t>
      </w:r>
      <w:r w:rsidR="00326F21" w:rsidRPr="00396BC1">
        <w:rPr>
          <w:rFonts w:ascii="Angsana New" w:hAnsi="Angsana New"/>
          <w:spacing w:val="2"/>
          <w:sz w:val="30"/>
          <w:szCs w:val="30"/>
        </w:rPr>
        <w:t xml:space="preserve">, </w:t>
      </w:r>
      <w:r w:rsidR="00326F21" w:rsidRPr="00396BC1">
        <w:rPr>
          <w:rFonts w:ascii="Angsana New" w:hAnsi="Angsana New"/>
          <w:spacing w:val="2"/>
          <w:sz w:val="30"/>
          <w:szCs w:val="30"/>
          <w:cs/>
        </w:rPr>
        <w:t>บริษัท บางกอก ดรัก จำกัด</w:t>
      </w:r>
      <w:r w:rsidR="00326F21" w:rsidRPr="00396BC1">
        <w:rPr>
          <w:rFonts w:ascii="Angsana New" w:hAnsi="Angsana New"/>
          <w:spacing w:val="2"/>
          <w:sz w:val="30"/>
          <w:szCs w:val="30"/>
        </w:rPr>
        <w:t xml:space="preserve">, </w:t>
      </w:r>
      <w:r w:rsidR="00326F21" w:rsidRPr="00396BC1">
        <w:rPr>
          <w:rFonts w:ascii="Angsana New" w:hAnsi="Angsana New"/>
          <w:spacing w:val="2"/>
          <w:sz w:val="30"/>
          <w:szCs w:val="30"/>
          <w:cs/>
        </w:rPr>
        <w:t xml:space="preserve">บริษัท บางกอก เมดิก้า จำกัด และบริษัท ฟาร์ม่า </w:t>
      </w:r>
      <w:r w:rsidR="00326F21" w:rsidRPr="00396BC1">
        <w:rPr>
          <w:rFonts w:ascii="Angsana New" w:hAnsi="Angsana New"/>
          <w:spacing w:val="2"/>
          <w:sz w:val="30"/>
          <w:szCs w:val="30"/>
        </w:rPr>
        <w:br/>
      </w:r>
      <w:r w:rsidR="00326F21" w:rsidRPr="00396BC1">
        <w:rPr>
          <w:rFonts w:ascii="Angsana New" w:hAnsi="Angsana New"/>
          <w:spacing w:val="2"/>
          <w:sz w:val="30"/>
          <w:szCs w:val="30"/>
          <w:cs/>
        </w:rPr>
        <w:t>อัลลิอันซ์ จำกัด เงินเบิกเกินบัญชีธนาคารมีอัตราดอกเบี้ยร้อย</w:t>
      </w:r>
      <w:r w:rsidRPr="00396BC1">
        <w:rPr>
          <w:rFonts w:ascii="Angsana New" w:hAnsi="Angsana New" w:hint="cs"/>
          <w:spacing w:val="2"/>
          <w:sz w:val="30"/>
          <w:szCs w:val="30"/>
          <w:cs/>
        </w:rPr>
        <w:t>ละ</w:t>
      </w:r>
      <w:r w:rsidRPr="00396BC1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="00396BC1" w:rsidRPr="00396BC1">
        <w:rPr>
          <w:rFonts w:ascii="Angsana New" w:hAnsi="Angsana New"/>
          <w:spacing w:val="2"/>
          <w:sz w:val="30"/>
          <w:szCs w:val="30"/>
        </w:rPr>
        <w:t>6</w:t>
      </w:r>
      <w:r w:rsidR="005970F3" w:rsidRPr="00396BC1">
        <w:rPr>
          <w:rFonts w:ascii="Angsana New" w:hAnsi="Angsana New"/>
          <w:spacing w:val="2"/>
          <w:sz w:val="30"/>
          <w:szCs w:val="30"/>
        </w:rPr>
        <w:t>.</w:t>
      </w:r>
      <w:r w:rsidR="00396BC1" w:rsidRPr="00396BC1">
        <w:rPr>
          <w:rFonts w:ascii="Angsana New" w:hAnsi="Angsana New"/>
          <w:spacing w:val="2"/>
          <w:sz w:val="30"/>
          <w:szCs w:val="30"/>
        </w:rPr>
        <w:t>2</w:t>
      </w:r>
      <w:r w:rsidRPr="00396BC1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396BC1">
        <w:rPr>
          <w:rFonts w:ascii="Angsana New" w:hAnsi="Angsana New" w:hint="cs"/>
          <w:spacing w:val="2"/>
          <w:sz w:val="30"/>
          <w:szCs w:val="30"/>
          <w:cs/>
        </w:rPr>
        <w:t>ถึงร้อยละ</w:t>
      </w:r>
      <w:r w:rsidR="002447E8" w:rsidRPr="00396BC1">
        <w:rPr>
          <w:rFonts w:ascii="Angsana New" w:hAnsi="Angsana New"/>
          <w:spacing w:val="2"/>
          <w:sz w:val="30"/>
          <w:szCs w:val="30"/>
        </w:rPr>
        <w:t xml:space="preserve"> </w:t>
      </w:r>
      <w:r w:rsidR="00396BC1" w:rsidRPr="00396BC1">
        <w:rPr>
          <w:rFonts w:ascii="Angsana New" w:hAnsi="Angsana New"/>
          <w:spacing w:val="2"/>
          <w:sz w:val="30"/>
          <w:szCs w:val="30"/>
        </w:rPr>
        <w:t>7</w:t>
      </w:r>
      <w:r w:rsidR="005970F3" w:rsidRPr="00396BC1">
        <w:rPr>
          <w:rFonts w:ascii="Angsana New" w:hAnsi="Angsana New"/>
          <w:spacing w:val="2"/>
          <w:sz w:val="30"/>
          <w:szCs w:val="30"/>
        </w:rPr>
        <w:t>.</w:t>
      </w:r>
      <w:r w:rsidR="00396BC1" w:rsidRPr="00396BC1">
        <w:rPr>
          <w:rFonts w:ascii="Angsana New" w:hAnsi="Angsana New"/>
          <w:spacing w:val="2"/>
          <w:sz w:val="30"/>
          <w:szCs w:val="30"/>
        </w:rPr>
        <w:t>6</w:t>
      </w:r>
      <w:r w:rsidRPr="00396BC1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396BC1">
        <w:rPr>
          <w:rFonts w:ascii="Angsana New" w:hAnsi="Angsana New" w:hint="cs"/>
          <w:spacing w:val="2"/>
          <w:sz w:val="30"/>
          <w:szCs w:val="30"/>
          <w:cs/>
        </w:rPr>
        <w:t>ต่อปี</w:t>
      </w:r>
      <w:r w:rsidRPr="00396BC1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396BC1">
        <w:rPr>
          <w:rFonts w:ascii="Angsana New" w:hAnsi="Angsana New" w:hint="cs"/>
          <w:i/>
          <w:iCs/>
          <w:spacing w:val="2"/>
          <w:sz w:val="30"/>
          <w:szCs w:val="30"/>
        </w:rPr>
        <w:t>(</w:t>
      </w:r>
      <w:r w:rsidR="00396BC1" w:rsidRPr="00396BC1">
        <w:rPr>
          <w:rFonts w:ascii="Angsana New" w:hAnsi="Angsana New" w:hint="cs"/>
          <w:i/>
          <w:iCs/>
          <w:spacing w:val="2"/>
          <w:sz w:val="30"/>
          <w:szCs w:val="30"/>
        </w:rPr>
        <w:t>256</w:t>
      </w:r>
      <w:r w:rsidR="00396BC1" w:rsidRPr="00396BC1">
        <w:rPr>
          <w:rFonts w:ascii="Angsana New" w:hAnsi="Angsana New"/>
          <w:i/>
          <w:iCs/>
          <w:spacing w:val="2"/>
          <w:sz w:val="30"/>
          <w:szCs w:val="30"/>
        </w:rPr>
        <w:t>6</w:t>
      </w:r>
      <w:r w:rsidRPr="00396BC1">
        <w:rPr>
          <w:rFonts w:ascii="Angsana New" w:hAnsi="Angsana New" w:hint="cs"/>
          <w:i/>
          <w:iCs/>
          <w:spacing w:val="2"/>
          <w:sz w:val="30"/>
          <w:szCs w:val="30"/>
        </w:rPr>
        <w:t xml:space="preserve">: </w:t>
      </w:r>
      <w:r w:rsidRPr="00396BC1">
        <w:rPr>
          <w:rFonts w:ascii="Angsana New" w:hAnsi="Angsana New" w:hint="cs"/>
          <w:i/>
          <w:iCs/>
          <w:spacing w:val="2"/>
          <w:sz w:val="30"/>
          <w:szCs w:val="30"/>
          <w:cs/>
        </w:rPr>
        <w:t>ร้อยละ</w:t>
      </w:r>
      <w:r w:rsidRPr="00396BC1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396BC1" w:rsidRPr="00396BC1">
        <w:rPr>
          <w:rFonts w:ascii="Angsana New" w:hAnsi="Angsana New"/>
          <w:i/>
          <w:iCs/>
          <w:spacing w:val="2"/>
          <w:sz w:val="30"/>
          <w:szCs w:val="30"/>
        </w:rPr>
        <w:t>6</w:t>
      </w:r>
      <w:r w:rsidR="00214E29" w:rsidRPr="00396BC1">
        <w:rPr>
          <w:rFonts w:ascii="Angsana New" w:hAnsi="Angsana New"/>
          <w:i/>
          <w:iCs/>
          <w:spacing w:val="2"/>
          <w:sz w:val="30"/>
          <w:szCs w:val="30"/>
        </w:rPr>
        <w:t>.</w:t>
      </w:r>
      <w:r w:rsidR="00396BC1" w:rsidRPr="00396BC1">
        <w:rPr>
          <w:rFonts w:ascii="Angsana New" w:hAnsi="Angsana New"/>
          <w:i/>
          <w:iCs/>
          <w:spacing w:val="2"/>
          <w:sz w:val="30"/>
          <w:szCs w:val="30"/>
        </w:rPr>
        <w:t>3</w:t>
      </w:r>
      <w:r w:rsidRPr="00396BC1">
        <w:rPr>
          <w:rFonts w:ascii="Angsana New" w:hAnsi="Angsana New" w:hint="cs"/>
          <w:i/>
          <w:iCs/>
          <w:spacing w:val="2"/>
          <w:sz w:val="30"/>
          <w:szCs w:val="30"/>
        </w:rPr>
        <w:t xml:space="preserve"> </w:t>
      </w:r>
      <w:r w:rsidRPr="00396BC1">
        <w:rPr>
          <w:rFonts w:ascii="Angsana New" w:hAnsi="Angsana New" w:hint="cs"/>
          <w:i/>
          <w:iCs/>
          <w:spacing w:val="2"/>
          <w:sz w:val="30"/>
          <w:szCs w:val="30"/>
          <w:cs/>
        </w:rPr>
        <w:t>ถึง</w:t>
      </w:r>
      <w:r w:rsidR="00020D31" w:rsidRPr="00396BC1">
        <w:rPr>
          <w:rFonts w:ascii="Angsana New" w:hAnsi="Angsana New"/>
          <w:i/>
          <w:iCs/>
          <w:spacing w:val="2"/>
          <w:sz w:val="30"/>
          <w:szCs w:val="30"/>
        </w:rPr>
        <w:br/>
      </w:r>
      <w:r w:rsidRPr="00396BC1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ร้อยละ </w:t>
      </w:r>
      <w:r w:rsidR="00396BC1" w:rsidRPr="00396BC1">
        <w:rPr>
          <w:rFonts w:ascii="Angsana New" w:hAnsi="Angsana New"/>
          <w:i/>
          <w:iCs/>
          <w:spacing w:val="2"/>
          <w:sz w:val="30"/>
          <w:szCs w:val="30"/>
        </w:rPr>
        <w:t>7</w:t>
      </w:r>
      <w:r w:rsidRPr="00396BC1">
        <w:rPr>
          <w:rFonts w:ascii="Angsana New" w:hAnsi="Angsana New" w:hint="cs"/>
          <w:i/>
          <w:iCs/>
          <w:spacing w:val="2"/>
          <w:sz w:val="30"/>
          <w:szCs w:val="30"/>
        </w:rPr>
        <w:t>.</w:t>
      </w:r>
      <w:r w:rsidR="00396BC1" w:rsidRPr="00396BC1">
        <w:rPr>
          <w:rFonts w:ascii="Angsana New" w:hAnsi="Angsana New" w:hint="cs"/>
          <w:i/>
          <w:iCs/>
          <w:spacing w:val="2"/>
          <w:sz w:val="30"/>
          <w:szCs w:val="30"/>
        </w:rPr>
        <w:t>6</w:t>
      </w:r>
      <w:r w:rsidRPr="00396BC1">
        <w:rPr>
          <w:rFonts w:ascii="Angsana New" w:hAnsi="Angsana New" w:hint="cs"/>
          <w:i/>
          <w:iCs/>
          <w:spacing w:val="2"/>
          <w:sz w:val="30"/>
          <w:szCs w:val="30"/>
        </w:rPr>
        <w:t xml:space="preserve"> </w:t>
      </w:r>
      <w:r w:rsidRPr="00396BC1">
        <w:rPr>
          <w:rFonts w:ascii="Angsana New" w:hAnsi="Angsana New" w:hint="cs"/>
          <w:i/>
          <w:iCs/>
          <w:spacing w:val="2"/>
          <w:sz w:val="30"/>
          <w:szCs w:val="30"/>
          <w:cs/>
        </w:rPr>
        <w:t>ต่อปี</w:t>
      </w:r>
      <w:r w:rsidRPr="00396BC1">
        <w:rPr>
          <w:rFonts w:ascii="Angsana New" w:hAnsi="Angsana New" w:hint="cs"/>
          <w:i/>
          <w:iCs/>
          <w:spacing w:val="2"/>
          <w:sz w:val="30"/>
          <w:szCs w:val="30"/>
        </w:rPr>
        <w:t>)</w:t>
      </w:r>
    </w:p>
    <w:p w14:paraId="731BC9C3" w14:textId="77777777" w:rsidR="006B39A1" w:rsidRPr="00396BC1" w:rsidRDefault="006B39A1" w:rsidP="00B85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08"/>
        <w:jc w:val="both"/>
        <w:rPr>
          <w:rFonts w:asciiTheme="majorBidi" w:hAnsiTheme="majorBidi" w:cstheme="majorBidi"/>
          <w:sz w:val="2"/>
          <w:szCs w:val="2"/>
        </w:rPr>
      </w:pPr>
    </w:p>
    <w:p w14:paraId="33F1F3B8" w14:textId="15FA1C15" w:rsidR="00977299" w:rsidRPr="00396BC1" w:rsidRDefault="0097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80889A5" w14:textId="7EE1B537" w:rsidR="00B85E18" w:rsidRPr="00396BC1" w:rsidRDefault="00746775" w:rsidP="005A3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1A953471" w14:textId="77777777" w:rsidR="00746775" w:rsidRPr="00396BC1" w:rsidRDefault="00746775" w:rsidP="00D91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09A10D" w14:textId="4E6C98B3" w:rsidR="00746775" w:rsidRPr="00396BC1" w:rsidRDefault="0006685C" w:rsidP="000668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96BC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96BC1" w:rsidRPr="00396BC1">
        <w:rPr>
          <w:rFonts w:ascii="Angsana New" w:hAnsi="Angsana New" w:hint="cs"/>
          <w:sz w:val="30"/>
          <w:szCs w:val="30"/>
        </w:rPr>
        <w:t>3</w:t>
      </w:r>
      <w:r w:rsidR="00396BC1" w:rsidRPr="00396BC1">
        <w:rPr>
          <w:rFonts w:ascii="Angsana New" w:hAnsi="Angsana New"/>
          <w:sz w:val="30"/>
          <w:szCs w:val="30"/>
        </w:rPr>
        <w:t>1</w:t>
      </w:r>
      <w:r w:rsidRPr="00396BC1">
        <w:rPr>
          <w:rFonts w:ascii="Angsana New" w:hAnsi="Angsana New" w:hint="cs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96BC1" w:rsidRPr="00396BC1">
        <w:rPr>
          <w:rFonts w:ascii="Angsana New" w:hAnsi="Angsana New" w:hint="cs"/>
          <w:sz w:val="30"/>
          <w:szCs w:val="30"/>
        </w:rPr>
        <w:t>256</w:t>
      </w:r>
      <w:r w:rsidR="00396BC1" w:rsidRPr="00396BC1">
        <w:rPr>
          <w:rFonts w:ascii="Angsana New" w:hAnsi="Angsana New"/>
          <w:sz w:val="30"/>
          <w:szCs w:val="30"/>
        </w:rPr>
        <w:t>7</w:t>
      </w:r>
      <w:r w:rsidRPr="00396BC1">
        <w:rPr>
          <w:rFonts w:ascii="Angsana New" w:hAnsi="Angsana New" w:hint="cs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>กลุ่มบริษัทและบริษัทมีตั๋วสัญญาใช้เงินและสินเชื่อเพื่อการนำเข้าจากสถาบันการเงินหลายแห่ง จำนวนเงิน</w:t>
      </w:r>
      <w:r w:rsidR="002447E8" w:rsidRPr="00396BC1">
        <w:rPr>
          <w:rFonts w:ascii="Angsana New" w:hAnsi="Angsana New"/>
          <w:sz w:val="30"/>
          <w:szCs w:val="30"/>
        </w:rPr>
        <w:t xml:space="preserve"> </w:t>
      </w:r>
      <w:r w:rsidR="00396BC1" w:rsidRPr="00396BC1">
        <w:rPr>
          <w:rFonts w:ascii="Angsana New" w:hAnsi="Angsana New"/>
          <w:sz w:val="30"/>
          <w:szCs w:val="30"/>
        </w:rPr>
        <w:t>72</w:t>
      </w:r>
      <w:r w:rsidR="00C76CEE" w:rsidRPr="00396BC1">
        <w:rPr>
          <w:rFonts w:ascii="Angsana New" w:hAnsi="Angsana New"/>
          <w:sz w:val="30"/>
          <w:szCs w:val="30"/>
        </w:rPr>
        <w:t>.</w:t>
      </w:r>
      <w:r w:rsidR="00396BC1" w:rsidRPr="00396BC1">
        <w:rPr>
          <w:rFonts w:ascii="Angsana New" w:hAnsi="Angsana New"/>
          <w:sz w:val="30"/>
          <w:szCs w:val="30"/>
        </w:rPr>
        <w:t>4</w:t>
      </w:r>
      <w:r w:rsidRPr="00396BC1">
        <w:rPr>
          <w:rFonts w:ascii="Angsana New" w:hAnsi="Angsana New" w:hint="cs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396BC1" w:rsidRPr="00396BC1">
        <w:rPr>
          <w:rFonts w:ascii="Angsana New" w:hAnsi="Angsana New"/>
          <w:sz w:val="30"/>
          <w:szCs w:val="30"/>
        </w:rPr>
        <w:t>72</w:t>
      </w:r>
      <w:r w:rsidR="00C76CEE" w:rsidRPr="00396BC1">
        <w:rPr>
          <w:rFonts w:ascii="Angsana New" w:hAnsi="Angsana New"/>
          <w:sz w:val="30"/>
          <w:szCs w:val="30"/>
        </w:rPr>
        <w:t>.</w:t>
      </w:r>
      <w:r w:rsidR="00396BC1" w:rsidRPr="00396BC1">
        <w:rPr>
          <w:rFonts w:ascii="Angsana New" w:hAnsi="Angsana New"/>
          <w:sz w:val="30"/>
          <w:szCs w:val="30"/>
        </w:rPr>
        <w:t>4</w:t>
      </w:r>
      <w:r w:rsidRPr="00396BC1">
        <w:rPr>
          <w:rFonts w:ascii="Angsana New" w:hAnsi="Angsana New" w:hint="cs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396BC1">
        <w:rPr>
          <w:rFonts w:ascii="Angsana New" w:hAnsi="Angsana New" w:hint="cs"/>
          <w:i/>
          <w:iCs/>
          <w:sz w:val="30"/>
          <w:szCs w:val="30"/>
        </w:rPr>
        <w:t>(</w:t>
      </w:r>
      <w:r w:rsidR="00396BC1" w:rsidRPr="00396BC1">
        <w:rPr>
          <w:rFonts w:ascii="Angsana New" w:hAnsi="Angsana New" w:hint="cs"/>
          <w:i/>
          <w:iCs/>
          <w:sz w:val="30"/>
          <w:szCs w:val="30"/>
        </w:rPr>
        <w:t>256</w:t>
      </w:r>
      <w:r w:rsidR="00396BC1" w:rsidRPr="00396BC1">
        <w:rPr>
          <w:rFonts w:ascii="Angsana New" w:hAnsi="Angsana New"/>
          <w:i/>
          <w:iCs/>
          <w:sz w:val="30"/>
          <w:szCs w:val="30"/>
        </w:rPr>
        <w:t>6</w:t>
      </w:r>
      <w:r w:rsidRPr="00396BC1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396BC1" w:rsidRPr="00396BC1">
        <w:rPr>
          <w:rFonts w:ascii="Angsana New" w:hAnsi="Angsana New"/>
          <w:i/>
          <w:iCs/>
          <w:sz w:val="30"/>
          <w:szCs w:val="30"/>
        </w:rPr>
        <w:t>107</w:t>
      </w:r>
      <w:r w:rsidR="00214E29" w:rsidRPr="00396BC1">
        <w:rPr>
          <w:rFonts w:ascii="Angsana New" w:hAnsi="Angsana New"/>
          <w:i/>
          <w:iCs/>
          <w:sz w:val="30"/>
          <w:szCs w:val="30"/>
        </w:rPr>
        <w:t>.</w:t>
      </w:r>
      <w:r w:rsidR="00396BC1" w:rsidRPr="00396BC1">
        <w:rPr>
          <w:rFonts w:ascii="Angsana New" w:hAnsi="Angsana New"/>
          <w:i/>
          <w:iCs/>
          <w:sz w:val="30"/>
          <w:szCs w:val="30"/>
        </w:rPr>
        <w:t>4</w:t>
      </w:r>
      <w:r w:rsidRPr="00396BC1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396BC1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396BC1" w:rsidRPr="00396BC1">
        <w:rPr>
          <w:rFonts w:ascii="Angsana New" w:hAnsi="Angsana New"/>
          <w:i/>
          <w:iCs/>
          <w:sz w:val="30"/>
          <w:szCs w:val="30"/>
        </w:rPr>
        <w:t>92</w:t>
      </w:r>
      <w:r w:rsidR="00214E29" w:rsidRPr="00396BC1">
        <w:rPr>
          <w:rFonts w:ascii="Angsana New" w:hAnsi="Angsana New"/>
          <w:i/>
          <w:iCs/>
          <w:sz w:val="30"/>
          <w:szCs w:val="30"/>
        </w:rPr>
        <w:t>.</w:t>
      </w:r>
      <w:r w:rsidR="00396BC1" w:rsidRPr="00396BC1">
        <w:rPr>
          <w:rFonts w:ascii="Angsana New" w:hAnsi="Angsana New"/>
          <w:i/>
          <w:iCs/>
          <w:sz w:val="30"/>
          <w:szCs w:val="30"/>
        </w:rPr>
        <w:t>4</w:t>
      </w:r>
      <w:r w:rsidRPr="00396BC1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396BC1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396BC1">
        <w:rPr>
          <w:rFonts w:ascii="Angsana New" w:hAnsi="Angsana New" w:hint="cs"/>
          <w:i/>
          <w:iCs/>
          <w:sz w:val="30"/>
          <w:szCs w:val="30"/>
        </w:rPr>
        <w:t>)</w:t>
      </w:r>
      <w:r w:rsidRPr="00396BC1">
        <w:rPr>
          <w:rFonts w:ascii="Angsana New" w:hAnsi="Angsana New" w:hint="cs"/>
          <w:sz w:val="30"/>
          <w:szCs w:val="30"/>
        </w:rPr>
        <w:t xml:space="preserve"> </w:t>
      </w:r>
      <w:r w:rsidR="00326F21" w:rsidRPr="00396BC1">
        <w:rPr>
          <w:rFonts w:ascii="Angsana New" w:hAnsi="Angsana New"/>
          <w:sz w:val="30"/>
          <w:szCs w:val="30"/>
          <w:cs/>
        </w:rPr>
        <w:t>ซึ่งเงินกู้ยืมระยะสั้นจากสถาบันการเงินบางส่วนค้ำประกันโดยที่ดินของบริษัท</w:t>
      </w:r>
      <w:r w:rsidR="00326F21" w:rsidRPr="00396BC1">
        <w:rPr>
          <w:rFonts w:ascii="Angsana New" w:hAnsi="Angsana New"/>
          <w:sz w:val="30"/>
          <w:szCs w:val="30"/>
        </w:rPr>
        <w:t xml:space="preserve">, </w:t>
      </w:r>
      <w:r w:rsidR="00326F21" w:rsidRPr="00396BC1">
        <w:rPr>
          <w:rFonts w:ascii="Angsana New" w:hAnsi="Angsana New"/>
          <w:sz w:val="30"/>
          <w:szCs w:val="30"/>
          <w:cs/>
        </w:rPr>
        <w:t xml:space="preserve">บริษัท บางกอก ดรัก จำกัด และบริษัท ฟาร์ม่า อัลลิอันซ์ จำกัด เงินกู้ยืมระยะสั้นจากสถาบันการเงินมีอัตราดอกเบี้ยร้อยละ </w:t>
      </w:r>
      <w:r w:rsidR="00396BC1" w:rsidRPr="00396BC1">
        <w:rPr>
          <w:rFonts w:ascii="Angsana New" w:hAnsi="Angsana New"/>
          <w:sz w:val="30"/>
          <w:szCs w:val="30"/>
        </w:rPr>
        <w:t>3</w:t>
      </w:r>
      <w:r w:rsidR="005970F3" w:rsidRPr="00396BC1">
        <w:rPr>
          <w:rFonts w:ascii="Angsana New" w:hAnsi="Angsana New"/>
          <w:sz w:val="30"/>
          <w:szCs w:val="30"/>
        </w:rPr>
        <w:t>.</w:t>
      </w:r>
      <w:r w:rsidR="00396BC1" w:rsidRPr="00396BC1">
        <w:rPr>
          <w:rFonts w:ascii="Angsana New" w:hAnsi="Angsana New"/>
          <w:sz w:val="30"/>
          <w:szCs w:val="30"/>
        </w:rPr>
        <w:t>9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>ถึงร้อยละ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="00396BC1" w:rsidRPr="00396BC1">
        <w:rPr>
          <w:rFonts w:ascii="Angsana New" w:hAnsi="Angsana New"/>
          <w:sz w:val="30"/>
          <w:szCs w:val="30"/>
        </w:rPr>
        <w:t>7</w:t>
      </w:r>
      <w:r w:rsidR="005970F3" w:rsidRPr="00396BC1">
        <w:rPr>
          <w:rFonts w:ascii="Angsana New" w:hAnsi="Angsana New"/>
          <w:sz w:val="30"/>
          <w:szCs w:val="30"/>
        </w:rPr>
        <w:t>.</w:t>
      </w:r>
      <w:r w:rsidR="00396BC1" w:rsidRPr="00396BC1">
        <w:rPr>
          <w:rFonts w:ascii="Angsana New" w:hAnsi="Angsana New"/>
          <w:sz w:val="30"/>
          <w:szCs w:val="30"/>
        </w:rPr>
        <w:t>2</w:t>
      </w:r>
      <w:r w:rsidRPr="00396BC1">
        <w:rPr>
          <w:rFonts w:ascii="Angsana New" w:hAnsi="Angsana New" w:hint="cs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>ต่อปี</w:t>
      </w:r>
      <w:r w:rsidRPr="00396BC1">
        <w:rPr>
          <w:rFonts w:ascii="Angsana New" w:hAnsi="Angsana New" w:hint="cs"/>
          <w:sz w:val="30"/>
          <w:szCs w:val="30"/>
        </w:rPr>
        <w:t xml:space="preserve"> </w:t>
      </w:r>
      <w:r w:rsidRPr="00396BC1">
        <w:rPr>
          <w:rFonts w:ascii="Angsana New" w:hAnsi="Angsana New" w:hint="cs"/>
          <w:i/>
          <w:iCs/>
          <w:sz w:val="30"/>
          <w:szCs w:val="30"/>
        </w:rPr>
        <w:t>(</w:t>
      </w:r>
      <w:r w:rsidR="00396BC1" w:rsidRPr="00396BC1">
        <w:rPr>
          <w:rFonts w:ascii="Angsana New" w:hAnsi="Angsana New" w:hint="cs"/>
          <w:i/>
          <w:iCs/>
          <w:sz w:val="30"/>
          <w:szCs w:val="30"/>
        </w:rPr>
        <w:t>256</w:t>
      </w:r>
      <w:r w:rsidR="00396BC1" w:rsidRPr="00396BC1">
        <w:rPr>
          <w:rFonts w:ascii="Angsana New" w:hAnsi="Angsana New"/>
          <w:i/>
          <w:iCs/>
          <w:sz w:val="30"/>
          <w:szCs w:val="30"/>
        </w:rPr>
        <w:t>6</w:t>
      </w:r>
      <w:r w:rsidRPr="00396BC1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396BC1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396BC1" w:rsidRPr="00396BC1">
        <w:rPr>
          <w:rFonts w:ascii="Angsana New" w:hAnsi="Angsana New" w:hint="cs"/>
          <w:i/>
          <w:iCs/>
          <w:sz w:val="30"/>
          <w:szCs w:val="30"/>
        </w:rPr>
        <w:t>4</w:t>
      </w:r>
      <w:r w:rsidRPr="00396BC1">
        <w:rPr>
          <w:rFonts w:ascii="Angsana New" w:hAnsi="Angsana New" w:hint="cs"/>
          <w:i/>
          <w:iCs/>
          <w:sz w:val="30"/>
          <w:szCs w:val="30"/>
        </w:rPr>
        <w:t>.</w:t>
      </w:r>
      <w:r w:rsidR="00396BC1" w:rsidRPr="00396BC1">
        <w:rPr>
          <w:rFonts w:ascii="Angsana New" w:hAnsi="Angsana New"/>
          <w:i/>
          <w:iCs/>
          <w:sz w:val="30"/>
          <w:szCs w:val="30"/>
        </w:rPr>
        <w:t>3</w:t>
      </w:r>
      <w:r w:rsidRPr="00396BC1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396BC1">
        <w:rPr>
          <w:rFonts w:ascii="Angsana New" w:hAnsi="Angsana New" w:hint="cs"/>
          <w:i/>
          <w:iCs/>
          <w:sz w:val="30"/>
          <w:szCs w:val="30"/>
          <w:cs/>
        </w:rPr>
        <w:t>ถึงร้อยละ</w:t>
      </w:r>
      <w:r w:rsidRPr="00396BC1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396BC1" w:rsidRPr="00396BC1">
        <w:rPr>
          <w:rFonts w:ascii="Angsana New" w:hAnsi="Angsana New"/>
          <w:i/>
          <w:iCs/>
          <w:sz w:val="30"/>
          <w:szCs w:val="30"/>
        </w:rPr>
        <w:t>7</w:t>
      </w:r>
      <w:r w:rsidRPr="00396BC1">
        <w:rPr>
          <w:rFonts w:ascii="Angsana New" w:hAnsi="Angsana New" w:hint="cs"/>
          <w:i/>
          <w:iCs/>
          <w:sz w:val="30"/>
          <w:szCs w:val="30"/>
        </w:rPr>
        <w:t>.</w:t>
      </w:r>
      <w:r w:rsidR="00396BC1" w:rsidRPr="00396BC1">
        <w:rPr>
          <w:rFonts w:ascii="Angsana New" w:hAnsi="Angsana New"/>
          <w:i/>
          <w:iCs/>
          <w:sz w:val="30"/>
          <w:szCs w:val="30"/>
        </w:rPr>
        <w:t>3</w:t>
      </w:r>
      <w:r w:rsidRPr="00396BC1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396BC1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396BC1">
        <w:rPr>
          <w:rFonts w:ascii="Angsana New" w:hAnsi="Angsana New" w:hint="cs"/>
          <w:i/>
          <w:iCs/>
          <w:sz w:val="30"/>
          <w:szCs w:val="30"/>
        </w:rPr>
        <w:t>)</w:t>
      </w:r>
    </w:p>
    <w:p w14:paraId="31744CEF" w14:textId="00B16C2B" w:rsidR="00BC1902" w:rsidRPr="00396BC1" w:rsidRDefault="00BC1902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190F0C" w14:textId="75C9888A" w:rsidR="00332813" w:rsidRPr="00396BC1" w:rsidRDefault="00326F21" w:rsidP="00326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96BC1">
        <w:rPr>
          <w:rFonts w:ascii="Angsana New" w:hAnsi="Angsana New"/>
          <w:sz w:val="30"/>
          <w:szCs w:val="30"/>
          <w:cs/>
        </w:rPr>
        <w:t>สัญญาเงินกู้ยืมระยะสั้นจากสถาบันการเงินบางฉบับ กำหนดให้บริษัทต้องปฏิบัติตามเงื่อนไขในสัญญาดังกล่าว เช่น การดำรงอัตราส่วนทางการเงิน และข้อกำหนดในการจ่ายเงินปันผล เป็นต้น</w:t>
      </w:r>
    </w:p>
    <w:p w14:paraId="50DDB7A6" w14:textId="77777777" w:rsidR="0057634D" w:rsidRPr="00396BC1" w:rsidRDefault="0057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9423C05" w14:textId="5E7F333E" w:rsidR="005159F2" w:rsidRPr="00396BC1" w:rsidRDefault="005159F2" w:rsidP="00515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1D05448A" w14:textId="77777777" w:rsidR="00CB5CCB" w:rsidRPr="00396BC1" w:rsidRDefault="00CB5CCB" w:rsidP="00515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sz w:val="30"/>
          <w:szCs w:val="30"/>
        </w:rPr>
      </w:pPr>
    </w:p>
    <w:p w14:paraId="1932E002" w14:textId="0310F088" w:rsidR="00181373" w:rsidRPr="00396BC1" w:rsidRDefault="008315C1" w:rsidP="00D71B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396BC1" w:rsidRPr="00396BC1">
        <w:rPr>
          <w:rFonts w:ascii="Angsana New" w:hAnsi="Angsana New" w:hint="cs"/>
          <w:spacing w:val="-2"/>
          <w:sz w:val="30"/>
          <w:szCs w:val="30"/>
        </w:rPr>
        <w:t>3</w:t>
      </w:r>
      <w:r w:rsidR="00396BC1" w:rsidRPr="00396BC1">
        <w:rPr>
          <w:rFonts w:ascii="Angsana New" w:hAnsi="Angsana New"/>
          <w:spacing w:val="-2"/>
          <w:sz w:val="30"/>
          <w:szCs w:val="30"/>
        </w:rPr>
        <w:t>1</w:t>
      </w:r>
      <w:r w:rsidRPr="00396BC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396BC1" w:rsidRPr="00396BC1">
        <w:rPr>
          <w:rFonts w:ascii="Angsana New" w:hAnsi="Angsana New" w:hint="cs"/>
          <w:spacing w:val="-2"/>
          <w:sz w:val="30"/>
          <w:szCs w:val="30"/>
        </w:rPr>
        <w:t>256</w:t>
      </w:r>
      <w:r w:rsidR="00396BC1" w:rsidRPr="00396BC1">
        <w:rPr>
          <w:rFonts w:ascii="Angsana New" w:hAnsi="Angsana New"/>
          <w:spacing w:val="-2"/>
          <w:sz w:val="30"/>
          <w:szCs w:val="30"/>
        </w:rPr>
        <w:t>7</w:t>
      </w:r>
      <w:r w:rsidRPr="00396BC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>กลุ่มบริษัทและบริษัทมีสัญญาเงินกู้ยืมระยะยาวจากสถาบันการเงินหลายฉบับ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br/>
        <w:t xml:space="preserve">รวมมูลค่าทั้งสิ้น </w:t>
      </w:r>
      <w:r w:rsidR="00396BC1" w:rsidRPr="00396BC1">
        <w:rPr>
          <w:rFonts w:ascii="Angsana New" w:hAnsi="Angsana New"/>
          <w:spacing w:val="-2"/>
          <w:sz w:val="30"/>
          <w:szCs w:val="30"/>
        </w:rPr>
        <w:t>22</w:t>
      </w:r>
      <w:r w:rsidR="000F204E" w:rsidRPr="00396BC1">
        <w:rPr>
          <w:rFonts w:ascii="Angsana New" w:hAnsi="Angsana New"/>
          <w:spacing w:val="-2"/>
          <w:sz w:val="30"/>
          <w:szCs w:val="30"/>
        </w:rPr>
        <w:t>.</w:t>
      </w:r>
      <w:r w:rsidR="00396BC1" w:rsidRPr="00396BC1">
        <w:rPr>
          <w:rFonts w:ascii="Angsana New" w:hAnsi="Angsana New"/>
          <w:spacing w:val="-2"/>
          <w:sz w:val="30"/>
          <w:szCs w:val="30"/>
        </w:rPr>
        <w:t>7</w:t>
      </w:r>
      <w:r w:rsidRPr="00396BC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>ล้านบาทและ</w:t>
      </w:r>
      <w:r w:rsidRPr="00396BC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396BC1" w:rsidRPr="00396BC1">
        <w:rPr>
          <w:rFonts w:ascii="Angsana New" w:hAnsi="Angsana New"/>
          <w:spacing w:val="-2"/>
          <w:sz w:val="30"/>
          <w:szCs w:val="30"/>
        </w:rPr>
        <w:t>10</w:t>
      </w:r>
      <w:r w:rsidR="000F204E" w:rsidRPr="00396BC1">
        <w:rPr>
          <w:rFonts w:ascii="Angsana New" w:hAnsi="Angsana New"/>
          <w:spacing w:val="-2"/>
          <w:sz w:val="30"/>
          <w:szCs w:val="30"/>
        </w:rPr>
        <w:t>.</w:t>
      </w:r>
      <w:r w:rsidR="00396BC1" w:rsidRPr="00396BC1">
        <w:rPr>
          <w:rFonts w:ascii="Angsana New" w:hAnsi="Angsana New"/>
          <w:spacing w:val="-2"/>
          <w:sz w:val="30"/>
          <w:szCs w:val="30"/>
        </w:rPr>
        <w:t>8</w:t>
      </w:r>
      <w:r w:rsidRPr="00396BC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ตามลำดับ </w:t>
      </w:r>
      <w:r w:rsidRPr="00396BC1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396BC1" w:rsidRPr="00396BC1">
        <w:rPr>
          <w:rFonts w:ascii="Angsana New" w:hAnsi="Angsana New" w:hint="cs"/>
          <w:i/>
          <w:iCs/>
          <w:spacing w:val="-2"/>
          <w:sz w:val="30"/>
          <w:szCs w:val="30"/>
        </w:rPr>
        <w:t>256</w:t>
      </w:r>
      <w:r w:rsidR="00396BC1" w:rsidRPr="00396BC1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Pr="00396BC1">
        <w:rPr>
          <w:rFonts w:ascii="Angsana New" w:hAnsi="Angsana New" w:hint="cs"/>
          <w:i/>
          <w:iCs/>
          <w:spacing w:val="-2"/>
          <w:sz w:val="30"/>
          <w:szCs w:val="30"/>
        </w:rPr>
        <w:t xml:space="preserve">: </w:t>
      </w:r>
      <w:r w:rsidR="00396BC1" w:rsidRPr="00396BC1">
        <w:rPr>
          <w:rFonts w:ascii="Angsana New" w:hAnsi="Angsana New"/>
          <w:i/>
          <w:iCs/>
          <w:spacing w:val="-2"/>
          <w:sz w:val="30"/>
          <w:szCs w:val="30"/>
        </w:rPr>
        <w:t>79</w:t>
      </w:r>
      <w:r w:rsidR="00B5666D" w:rsidRPr="00396BC1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396BC1" w:rsidRPr="00396BC1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Pr="00396BC1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ล้านบาทและ</w:t>
      </w:r>
      <w:r w:rsidRPr="00396BC1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="00396BC1" w:rsidRPr="00396BC1">
        <w:rPr>
          <w:rFonts w:ascii="Angsana New" w:hAnsi="Angsana New"/>
          <w:i/>
          <w:iCs/>
          <w:spacing w:val="-2"/>
          <w:sz w:val="30"/>
          <w:szCs w:val="30"/>
        </w:rPr>
        <w:t>30</w:t>
      </w:r>
      <w:r w:rsidR="00B5666D" w:rsidRPr="00396BC1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396BC1" w:rsidRPr="00396BC1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Pr="00396BC1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ล้านบาท ตามลำดับ)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71B6F" w:rsidRPr="00396BC1">
        <w:rPr>
          <w:rFonts w:ascii="Angsana New" w:hAnsi="Angsana New"/>
          <w:spacing w:val="-2"/>
          <w:sz w:val="30"/>
          <w:szCs w:val="30"/>
          <w:cs/>
        </w:rPr>
        <w:t xml:space="preserve">ซึ่งเงินกู้ยืมระยะยาวจากสถาบันการเงินดังกล่าวค้ำประกันโดยที่ดินของบริษัทและบัญชีเงินฝากประจำที่มีระยะเวลาครบกำหนดตั้งแต่ </w:t>
      </w:r>
      <w:r w:rsidR="00396BC1" w:rsidRPr="00396BC1">
        <w:rPr>
          <w:rFonts w:ascii="Angsana New" w:hAnsi="Angsana New"/>
          <w:spacing w:val="-2"/>
          <w:sz w:val="30"/>
          <w:szCs w:val="30"/>
        </w:rPr>
        <w:t>3</w:t>
      </w:r>
      <w:r w:rsidR="00D71B6F" w:rsidRPr="00396BC1">
        <w:rPr>
          <w:rFonts w:ascii="Angsana New" w:hAnsi="Angsana New"/>
          <w:spacing w:val="-2"/>
          <w:sz w:val="30"/>
          <w:szCs w:val="30"/>
          <w:cs/>
        </w:rPr>
        <w:t xml:space="preserve"> เดือนขึ้นไป</w:t>
      </w:r>
      <w:r w:rsidR="00D71B6F" w:rsidRPr="00396BC1">
        <w:rPr>
          <w:rFonts w:ascii="Angsana New" w:hAnsi="Angsana New"/>
          <w:spacing w:val="-2"/>
          <w:sz w:val="30"/>
          <w:szCs w:val="30"/>
        </w:rPr>
        <w:t xml:space="preserve">, </w:t>
      </w:r>
      <w:r w:rsidR="00D71B6F" w:rsidRPr="00396BC1">
        <w:rPr>
          <w:rFonts w:ascii="Angsana New" w:hAnsi="Angsana New"/>
          <w:spacing w:val="-2"/>
          <w:sz w:val="30"/>
          <w:szCs w:val="30"/>
          <w:cs/>
        </w:rPr>
        <w:t>บริษัท บางกอก ดรัก จำกัด</w:t>
      </w:r>
      <w:r w:rsidR="00D71B6F" w:rsidRPr="00396BC1">
        <w:rPr>
          <w:rFonts w:ascii="Angsana New" w:hAnsi="Angsana New"/>
          <w:spacing w:val="-2"/>
          <w:sz w:val="30"/>
          <w:szCs w:val="30"/>
        </w:rPr>
        <w:t xml:space="preserve">, </w:t>
      </w:r>
      <w:r w:rsidR="00D71B6F" w:rsidRPr="00396BC1">
        <w:rPr>
          <w:rFonts w:ascii="Angsana New" w:hAnsi="Angsana New"/>
          <w:spacing w:val="-2"/>
          <w:sz w:val="30"/>
          <w:szCs w:val="30"/>
          <w:cs/>
        </w:rPr>
        <w:t>บริษัท บางกอก เมดิก้า จำกัด และบริษัท ฟาร์ม่า อัลลิอันซ์ จำกัด เงินกู้ยืมระยะยาวจากสถาบันการเงินมีอัตราดอกเบี้ยร้อยละ</w:t>
      </w:r>
      <w:r w:rsidR="00A044B8"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96BC1" w:rsidRPr="00396BC1">
        <w:rPr>
          <w:rFonts w:ascii="Angsana New" w:hAnsi="Angsana New"/>
          <w:spacing w:val="-2"/>
          <w:sz w:val="30"/>
          <w:szCs w:val="30"/>
        </w:rPr>
        <w:t>4</w:t>
      </w:r>
      <w:r w:rsidR="005970F3" w:rsidRPr="00396BC1">
        <w:rPr>
          <w:rFonts w:ascii="Angsana New" w:hAnsi="Angsana New"/>
          <w:spacing w:val="-2"/>
          <w:sz w:val="30"/>
          <w:szCs w:val="30"/>
        </w:rPr>
        <w:t>.</w:t>
      </w:r>
      <w:r w:rsidR="00396BC1" w:rsidRPr="00396BC1">
        <w:rPr>
          <w:rFonts w:ascii="Angsana New" w:hAnsi="Angsana New"/>
          <w:spacing w:val="-2"/>
          <w:sz w:val="30"/>
          <w:szCs w:val="30"/>
        </w:rPr>
        <w:t>6</w:t>
      </w:r>
      <w:r w:rsidR="00A044B8" w:rsidRPr="00396BC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A044B8"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ถึงร้อยละ </w:t>
      </w:r>
      <w:r w:rsidR="00396BC1" w:rsidRPr="00396BC1">
        <w:rPr>
          <w:rFonts w:ascii="Angsana New" w:hAnsi="Angsana New"/>
          <w:spacing w:val="-2"/>
          <w:sz w:val="30"/>
          <w:szCs w:val="30"/>
        </w:rPr>
        <w:t>8</w:t>
      </w:r>
      <w:r w:rsidR="005970F3" w:rsidRPr="00396BC1">
        <w:rPr>
          <w:rFonts w:ascii="Angsana New" w:hAnsi="Angsana New"/>
          <w:spacing w:val="-2"/>
          <w:sz w:val="30"/>
          <w:szCs w:val="30"/>
        </w:rPr>
        <w:t>.</w:t>
      </w:r>
      <w:r w:rsidR="00396BC1" w:rsidRPr="00396BC1">
        <w:rPr>
          <w:rFonts w:ascii="Angsana New" w:hAnsi="Angsana New"/>
          <w:spacing w:val="-2"/>
          <w:sz w:val="30"/>
          <w:szCs w:val="30"/>
        </w:rPr>
        <w:t>0</w:t>
      </w:r>
      <w:r w:rsidR="00A044B8" w:rsidRPr="00396BC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C275BC"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ต่อปี </w:t>
      </w:r>
      <w:r w:rsidR="00A044B8" w:rsidRPr="00396BC1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396BC1" w:rsidRPr="00396BC1">
        <w:rPr>
          <w:rFonts w:ascii="Angsana New" w:hAnsi="Angsana New" w:hint="cs"/>
          <w:i/>
          <w:iCs/>
          <w:spacing w:val="-2"/>
          <w:sz w:val="30"/>
          <w:szCs w:val="30"/>
        </w:rPr>
        <w:t>256</w:t>
      </w:r>
      <w:r w:rsidR="00396BC1" w:rsidRPr="00396BC1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A044B8" w:rsidRPr="00396BC1">
        <w:rPr>
          <w:rFonts w:ascii="Angsana New" w:hAnsi="Angsana New" w:hint="cs"/>
          <w:i/>
          <w:iCs/>
          <w:spacing w:val="-2"/>
          <w:sz w:val="30"/>
          <w:szCs w:val="30"/>
        </w:rPr>
        <w:t xml:space="preserve">: </w:t>
      </w:r>
      <w:r w:rsidR="00A044B8" w:rsidRPr="00396BC1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ร้อยละ </w:t>
      </w:r>
      <w:r w:rsidR="00396BC1" w:rsidRPr="00396BC1">
        <w:rPr>
          <w:rFonts w:ascii="Angsana New" w:hAnsi="Angsana New" w:hint="cs"/>
          <w:i/>
          <w:iCs/>
          <w:spacing w:val="-2"/>
          <w:sz w:val="30"/>
          <w:szCs w:val="30"/>
        </w:rPr>
        <w:t>3</w:t>
      </w:r>
      <w:r w:rsidR="00A044B8" w:rsidRPr="00396BC1">
        <w:rPr>
          <w:rFonts w:ascii="Angsana New" w:hAnsi="Angsana New" w:hint="cs"/>
          <w:i/>
          <w:iCs/>
          <w:spacing w:val="-2"/>
          <w:sz w:val="30"/>
          <w:szCs w:val="30"/>
        </w:rPr>
        <w:t>.</w:t>
      </w:r>
      <w:r w:rsidR="00396BC1" w:rsidRPr="00396BC1">
        <w:rPr>
          <w:rFonts w:ascii="Angsana New" w:hAnsi="Angsana New" w:hint="cs"/>
          <w:i/>
          <w:iCs/>
          <w:spacing w:val="-2"/>
          <w:sz w:val="30"/>
          <w:szCs w:val="30"/>
        </w:rPr>
        <w:t>3</w:t>
      </w:r>
      <w:r w:rsidR="00A044B8" w:rsidRPr="00396BC1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044B8" w:rsidRPr="00396BC1">
        <w:rPr>
          <w:rFonts w:ascii="Angsana New" w:hAnsi="Angsana New"/>
          <w:i/>
          <w:iCs/>
          <w:spacing w:val="-2"/>
          <w:sz w:val="30"/>
          <w:szCs w:val="30"/>
        </w:rPr>
        <w:br/>
      </w:r>
      <w:r w:rsidR="00A044B8" w:rsidRPr="00396BC1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ถึงร้อยละ </w:t>
      </w:r>
      <w:r w:rsidR="00396BC1" w:rsidRPr="00396BC1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="00B5666D" w:rsidRPr="00396BC1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396BC1" w:rsidRPr="00396BC1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C275BC" w:rsidRPr="00396BC1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ต่อปี</w:t>
      </w:r>
      <w:r w:rsidR="00A044B8" w:rsidRPr="00396BC1">
        <w:rPr>
          <w:rFonts w:ascii="Angsana New" w:hAnsi="Angsana New" w:hint="cs"/>
          <w:i/>
          <w:iCs/>
          <w:spacing w:val="-2"/>
          <w:sz w:val="30"/>
          <w:szCs w:val="30"/>
          <w:cs/>
        </w:rPr>
        <w:t>)</w:t>
      </w:r>
    </w:p>
    <w:p w14:paraId="595B2BCE" w14:textId="77777777" w:rsidR="00181373" w:rsidRPr="00396BC1" w:rsidRDefault="00181373" w:rsidP="008315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913BE6" w14:textId="77777777" w:rsidR="00D71B6F" w:rsidRPr="00396BC1" w:rsidRDefault="00D71B6F" w:rsidP="00D71B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 w:hint="cs"/>
          <w:sz w:val="30"/>
          <w:szCs w:val="30"/>
          <w:cs/>
        </w:rPr>
        <w:t xml:space="preserve">ภายใต้ข้อกำหนดของสัญญาดังกล่าวข้างต้น บริษัทต้องปฏิบัติตามเงื่อนไขในสัญญาดังกล่าว เช่น ข้อกำหนดเกี่ยวกับการผิดนัดชำระ การให้ข้อมูลทางการเงินและการดำรงอัตราส่วนทางการเงิน เป็นต้น </w:t>
      </w:r>
    </w:p>
    <w:p w14:paraId="30E95248" w14:textId="38BE3D6E" w:rsidR="00AA4E50" w:rsidRPr="00396BC1" w:rsidRDefault="00AA4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E41E240" w14:textId="597C1A34" w:rsidR="00B85E18" w:rsidRPr="00396BC1" w:rsidRDefault="0052056B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96BC1" w:rsidRPr="00396BC1">
        <w:rPr>
          <w:rFonts w:asciiTheme="majorBidi" w:hAnsiTheme="majorBidi"/>
          <w:sz w:val="30"/>
          <w:szCs w:val="30"/>
        </w:rPr>
        <w:t>31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96BC1" w:rsidRPr="00396BC1">
        <w:rPr>
          <w:rFonts w:asciiTheme="majorBidi" w:hAnsiTheme="majorBidi"/>
          <w:sz w:val="30"/>
          <w:szCs w:val="30"/>
        </w:rPr>
        <w:t>2567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F02656" w:rsidRPr="00396BC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96BC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F02656" w:rsidRPr="00396BC1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396BC1">
        <w:rPr>
          <w:rFonts w:asciiTheme="majorBidi" w:hAnsiTheme="majorBidi" w:cstheme="majorBidi"/>
          <w:sz w:val="30"/>
          <w:szCs w:val="30"/>
          <w:cs/>
        </w:rPr>
        <w:t>มีวงเงินสินเชื่อที่ยัง</w:t>
      </w:r>
      <w:r w:rsidR="00F02656" w:rsidRPr="00396BC1">
        <w:rPr>
          <w:rFonts w:asciiTheme="majorBidi" w:hAnsiTheme="majorBidi" w:cstheme="majorBidi"/>
          <w:sz w:val="30"/>
          <w:szCs w:val="30"/>
          <w:cs/>
        </w:rPr>
        <w:t>มิ</w:t>
      </w:r>
      <w:r w:rsidRPr="00396BC1">
        <w:rPr>
          <w:rFonts w:asciiTheme="majorBidi" w:hAnsiTheme="majorBidi" w:cstheme="majorBidi"/>
          <w:sz w:val="30"/>
          <w:szCs w:val="30"/>
          <w:cs/>
        </w:rPr>
        <w:t>ได้</w:t>
      </w:r>
      <w:r w:rsidR="00F02656" w:rsidRPr="00396BC1">
        <w:rPr>
          <w:rFonts w:asciiTheme="majorBidi" w:hAnsiTheme="majorBidi" w:cstheme="majorBidi"/>
          <w:sz w:val="30"/>
          <w:szCs w:val="30"/>
          <w:cs/>
        </w:rPr>
        <w:t>เบิก</w:t>
      </w:r>
      <w:r w:rsidRPr="00396BC1">
        <w:rPr>
          <w:rFonts w:asciiTheme="majorBidi" w:hAnsiTheme="majorBidi" w:cstheme="majorBidi"/>
          <w:sz w:val="30"/>
          <w:szCs w:val="30"/>
          <w:cs/>
        </w:rPr>
        <w:t>ใช้เป็นจำนวนเงินรวม</w:t>
      </w:r>
      <w:r w:rsidR="00FD7DA0"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6BC1" w:rsidRPr="00396BC1">
        <w:rPr>
          <w:rFonts w:asciiTheme="majorBidi" w:hAnsiTheme="majorBidi"/>
          <w:sz w:val="30"/>
          <w:szCs w:val="30"/>
        </w:rPr>
        <w:t>432</w:t>
      </w:r>
      <w:r w:rsidR="00F5284A" w:rsidRPr="00396BC1">
        <w:rPr>
          <w:rFonts w:asciiTheme="majorBidi" w:hAnsiTheme="majorBidi"/>
          <w:sz w:val="30"/>
          <w:szCs w:val="30"/>
        </w:rPr>
        <w:t>.</w:t>
      </w:r>
      <w:r w:rsidR="00396BC1" w:rsidRPr="00396BC1">
        <w:rPr>
          <w:rFonts w:asciiTheme="majorBidi" w:hAnsiTheme="majorBidi"/>
          <w:sz w:val="30"/>
          <w:szCs w:val="30"/>
        </w:rPr>
        <w:t>7</w:t>
      </w:r>
      <w:r w:rsidR="00170231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02656" w:rsidRPr="00396BC1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96BC1" w:rsidRPr="00396BC1">
        <w:rPr>
          <w:rFonts w:asciiTheme="majorBidi" w:hAnsiTheme="majorBidi"/>
          <w:sz w:val="30"/>
          <w:szCs w:val="30"/>
        </w:rPr>
        <w:t>261</w:t>
      </w:r>
      <w:r w:rsidR="00F5284A" w:rsidRPr="00396BC1">
        <w:rPr>
          <w:rFonts w:asciiTheme="majorBidi" w:hAnsiTheme="majorBidi"/>
          <w:sz w:val="30"/>
          <w:szCs w:val="30"/>
        </w:rPr>
        <w:t>.</w:t>
      </w:r>
      <w:r w:rsidR="00396BC1" w:rsidRPr="00396BC1">
        <w:rPr>
          <w:rFonts w:asciiTheme="majorBidi" w:hAnsiTheme="majorBidi"/>
          <w:sz w:val="30"/>
          <w:szCs w:val="30"/>
        </w:rPr>
        <w:t>4</w:t>
      </w:r>
      <w:r w:rsidR="00F02656" w:rsidRPr="00396BC1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96BC1" w:rsidRPr="00396BC1">
        <w:rPr>
          <w:rFonts w:asciiTheme="majorBidi" w:hAnsiTheme="majorBidi"/>
          <w:i/>
          <w:sz w:val="30"/>
          <w:szCs w:val="30"/>
        </w:rPr>
        <w:t>2566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D4A36"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96BC1" w:rsidRPr="00396BC1">
        <w:rPr>
          <w:rFonts w:asciiTheme="majorBidi" w:hAnsiTheme="majorBidi"/>
          <w:i/>
          <w:sz w:val="30"/>
          <w:szCs w:val="30"/>
        </w:rPr>
        <w:t>224</w:t>
      </w:r>
      <w:r w:rsidR="00B5666D" w:rsidRPr="00396BC1">
        <w:rPr>
          <w:rFonts w:asciiTheme="majorBidi" w:hAnsiTheme="majorBidi"/>
          <w:i/>
          <w:sz w:val="30"/>
          <w:szCs w:val="30"/>
        </w:rPr>
        <w:t>.</w:t>
      </w:r>
      <w:r w:rsidR="00396BC1" w:rsidRPr="00396BC1">
        <w:rPr>
          <w:rFonts w:asciiTheme="majorBidi" w:hAnsiTheme="majorBidi"/>
          <w:i/>
          <w:sz w:val="30"/>
          <w:szCs w:val="30"/>
        </w:rPr>
        <w:t>0</w:t>
      </w:r>
      <w:r w:rsidR="003A7E97"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02656" w:rsidRPr="00396BC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="00396BC1" w:rsidRPr="00396BC1">
        <w:rPr>
          <w:rFonts w:asciiTheme="majorBidi" w:hAnsiTheme="majorBidi"/>
          <w:i/>
          <w:sz w:val="30"/>
          <w:szCs w:val="30"/>
        </w:rPr>
        <w:t>174</w:t>
      </w:r>
      <w:r w:rsidR="00B5666D" w:rsidRPr="00396BC1">
        <w:rPr>
          <w:rFonts w:asciiTheme="majorBidi" w:hAnsiTheme="majorBidi"/>
          <w:i/>
          <w:sz w:val="30"/>
          <w:szCs w:val="30"/>
        </w:rPr>
        <w:t>.</w:t>
      </w:r>
      <w:r w:rsidR="00396BC1" w:rsidRPr="00396BC1">
        <w:rPr>
          <w:rFonts w:asciiTheme="majorBidi" w:hAnsiTheme="majorBidi"/>
          <w:i/>
          <w:sz w:val="30"/>
          <w:szCs w:val="30"/>
        </w:rPr>
        <w:t>9</w:t>
      </w:r>
      <w:r w:rsidR="00F02656" w:rsidRPr="00396BC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52E2C5F" w14:textId="38FD5129" w:rsidR="00D82C76" w:rsidRPr="00396BC1" w:rsidRDefault="00D82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1CF78263" w14:textId="65CEF9B4" w:rsidR="007D7B5C" w:rsidRPr="00396BC1" w:rsidRDefault="006C537F" w:rsidP="0020241E">
      <w:pPr>
        <w:pStyle w:val="Heading2"/>
        <w:tabs>
          <w:tab w:val="clear" w:pos="340"/>
        </w:tabs>
        <w:ind w:left="540" w:hanging="540"/>
      </w:pPr>
      <w:r w:rsidRPr="00396BC1">
        <w:rPr>
          <w:rFonts w:cs="Angsana New"/>
          <w:cs/>
        </w:rPr>
        <w:t>ประมาณการหนี้สินสำหรับผลประโยชน์พนักงาน</w:t>
      </w:r>
    </w:p>
    <w:p w14:paraId="5E51DE90" w14:textId="77777777" w:rsidR="007D7B5C" w:rsidRPr="00396BC1" w:rsidRDefault="007D7B5C" w:rsidP="007D7B5C">
      <w:pPr>
        <w:pStyle w:val="block"/>
        <w:spacing w:after="0" w:line="240" w:lineRule="atLeast"/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C9DA3C9" w14:textId="689C51A5" w:rsidR="00F348F4" w:rsidRPr="00396BC1" w:rsidRDefault="00F56CCB" w:rsidP="007D7B5C">
      <w:pPr>
        <w:pStyle w:val="block"/>
        <w:spacing w:after="0" w:line="240" w:lineRule="atLeast"/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96BC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โครงการผลประโยชน์ที่กำหนดไว้</w:t>
      </w:r>
    </w:p>
    <w:p w14:paraId="56A14177" w14:textId="77777777" w:rsidR="00F348F4" w:rsidRPr="00396BC1" w:rsidRDefault="00F348F4" w:rsidP="00F56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03595E35" w14:textId="68FD45A6" w:rsidR="00F56CCB" w:rsidRPr="00396BC1" w:rsidRDefault="00472100" w:rsidP="00634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กลุ่ม</w:t>
      </w:r>
      <w:r w:rsidR="00397B46" w:rsidRPr="00396BC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F02656" w:rsidRPr="00396BC1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397B46" w:rsidRPr="00396BC1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="00396BC1" w:rsidRPr="00396BC1">
        <w:rPr>
          <w:rFonts w:asciiTheme="majorBidi" w:hAnsiTheme="majorBidi"/>
          <w:sz w:val="30"/>
          <w:szCs w:val="30"/>
        </w:rPr>
        <w:t>2541</w:t>
      </w:r>
      <w:r w:rsidR="00397B46" w:rsidRPr="00396BC1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</w:t>
      </w:r>
      <w:r w:rsidR="001959CA" w:rsidRPr="00396BC1">
        <w:rPr>
          <w:rFonts w:asciiTheme="majorBidi" w:hAnsiTheme="majorBidi" w:cstheme="majorBidi"/>
          <w:sz w:val="30"/>
          <w:szCs w:val="30"/>
        </w:rPr>
        <w:br/>
      </w:r>
      <w:r w:rsidR="00397B46" w:rsidRPr="00396BC1">
        <w:rPr>
          <w:rFonts w:asciiTheme="majorBidi" w:hAnsiTheme="majorBidi" w:cstheme="majorBidi"/>
          <w:sz w:val="30"/>
          <w:szCs w:val="30"/>
          <w:cs/>
        </w:rPr>
        <w:t xml:space="preserve">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1959CA" w:rsidRPr="00396BC1">
        <w:rPr>
          <w:rFonts w:asciiTheme="majorBidi" w:hAnsiTheme="majorBidi" w:cstheme="majorBidi"/>
          <w:sz w:val="30"/>
          <w:szCs w:val="30"/>
        </w:rPr>
        <w:br/>
      </w:r>
      <w:r w:rsidR="00C96383" w:rsidRPr="00396BC1">
        <w:rPr>
          <w:rFonts w:asciiTheme="majorBidi" w:hAnsiTheme="majorBidi" w:cstheme="majorBidi"/>
          <w:sz w:val="30"/>
          <w:szCs w:val="30"/>
          <w:cs/>
        </w:rPr>
        <w:t>และ</w:t>
      </w:r>
      <w:r w:rsidR="00397B46" w:rsidRPr="00396BC1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18D1D89F" w14:textId="77777777" w:rsidR="001B3BF3" w:rsidRPr="00396BC1" w:rsidRDefault="001B3BF3" w:rsidP="00634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6FB63" w14:textId="77777777" w:rsidR="002E022F" w:rsidRPr="00396BC1" w:rsidRDefault="002E022F">
      <w:r w:rsidRPr="00396BC1">
        <w:br w:type="page"/>
      </w:r>
    </w:p>
    <w:tbl>
      <w:tblPr>
        <w:tblW w:w="90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262"/>
        <w:gridCol w:w="270"/>
        <w:gridCol w:w="1260"/>
        <w:gridCol w:w="270"/>
        <w:gridCol w:w="1260"/>
        <w:gridCol w:w="270"/>
        <w:gridCol w:w="1263"/>
      </w:tblGrid>
      <w:tr w:rsidR="00470C6A" w:rsidRPr="00396BC1" w14:paraId="6D23156F" w14:textId="77777777" w:rsidTr="00C0439B">
        <w:trPr>
          <w:tblHeader/>
        </w:trPr>
        <w:tc>
          <w:tcPr>
            <w:tcW w:w="3150" w:type="dxa"/>
          </w:tcPr>
          <w:p w14:paraId="1E2C2FE1" w14:textId="64427D8A" w:rsidR="00470C6A" w:rsidRPr="00396BC1" w:rsidRDefault="00B50AE0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2792" w:type="dxa"/>
            <w:gridSpan w:val="3"/>
          </w:tcPr>
          <w:p w14:paraId="6F3046CD" w14:textId="20176BA9" w:rsidR="00470C6A" w:rsidRPr="00396BC1" w:rsidRDefault="00470C6A" w:rsidP="00470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19167E" w14:textId="77777777" w:rsidR="00470C6A" w:rsidRPr="00396BC1" w:rsidRDefault="00470C6A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3" w:type="dxa"/>
            <w:gridSpan w:val="3"/>
          </w:tcPr>
          <w:p w14:paraId="715BE312" w14:textId="1F2451D2" w:rsidR="00470C6A" w:rsidRPr="00396BC1" w:rsidRDefault="00470C6A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666D" w:rsidRPr="00396BC1" w14:paraId="0CAEB150" w14:textId="77777777" w:rsidTr="00470C6A">
        <w:trPr>
          <w:tblHeader/>
        </w:trPr>
        <w:tc>
          <w:tcPr>
            <w:tcW w:w="3150" w:type="dxa"/>
          </w:tcPr>
          <w:p w14:paraId="0E8E7047" w14:textId="32EB8854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firstLine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262" w:type="dxa"/>
          </w:tcPr>
          <w:p w14:paraId="0FF07484" w14:textId="47911912" w:rsidR="00B5666D" w:rsidRPr="00396BC1" w:rsidRDefault="00396BC1" w:rsidP="00B56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6B2B7B5" w14:textId="77777777" w:rsidR="00B5666D" w:rsidRPr="00396BC1" w:rsidRDefault="00B5666D" w:rsidP="00B56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F7F4D1" w14:textId="560DA7DD" w:rsidR="00B5666D" w:rsidRPr="00396BC1" w:rsidRDefault="00396BC1" w:rsidP="00B56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077CA73" w14:textId="77777777" w:rsidR="00B5666D" w:rsidRPr="00396BC1" w:rsidRDefault="00B5666D" w:rsidP="00B56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FF0386" w14:textId="386BDB12" w:rsidR="00B5666D" w:rsidRPr="00396BC1" w:rsidRDefault="00396BC1" w:rsidP="00B56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7372C08" w14:textId="77777777" w:rsidR="00B5666D" w:rsidRPr="00396BC1" w:rsidRDefault="00B5666D" w:rsidP="00B56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FB98EF8" w14:textId="2CEE684F" w:rsidR="00B5666D" w:rsidRPr="00396BC1" w:rsidRDefault="00396BC1" w:rsidP="00B56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B5666D" w:rsidRPr="00396BC1" w14:paraId="051E1E6D" w14:textId="77777777" w:rsidTr="00C0439B">
        <w:trPr>
          <w:tblHeader/>
        </w:trPr>
        <w:tc>
          <w:tcPr>
            <w:tcW w:w="3150" w:type="dxa"/>
          </w:tcPr>
          <w:p w14:paraId="24D50F39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5" w:type="dxa"/>
            <w:gridSpan w:val="7"/>
          </w:tcPr>
          <w:p w14:paraId="1CB5CA49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666D" w:rsidRPr="00396BC1" w14:paraId="3F14CC44" w14:textId="77777777" w:rsidTr="00470C6A">
        <w:tc>
          <w:tcPr>
            <w:tcW w:w="3150" w:type="dxa"/>
          </w:tcPr>
          <w:p w14:paraId="6F81EF25" w14:textId="32487ED9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2" w:type="dxa"/>
          </w:tcPr>
          <w:p w14:paraId="66C05D71" w14:textId="4D4ECB51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126</w:t>
            </w:r>
            <w:r w:rsidR="00B5666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709</w:t>
            </w:r>
          </w:p>
        </w:tc>
        <w:tc>
          <w:tcPr>
            <w:tcW w:w="270" w:type="dxa"/>
          </w:tcPr>
          <w:p w14:paraId="7CCDB3C1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75EF0B" w14:textId="2898F2D1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112</w:t>
            </w:r>
            <w:r w:rsidR="00B5666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678</w:t>
            </w:r>
          </w:p>
        </w:tc>
        <w:tc>
          <w:tcPr>
            <w:tcW w:w="270" w:type="dxa"/>
          </w:tcPr>
          <w:p w14:paraId="1960639F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DA9086" w14:textId="33AFD70F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73</w:t>
            </w:r>
            <w:r w:rsidR="00B5666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447</w:t>
            </w:r>
          </w:p>
        </w:tc>
        <w:tc>
          <w:tcPr>
            <w:tcW w:w="270" w:type="dxa"/>
          </w:tcPr>
          <w:p w14:paraId="58E71C46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3534A117" w14:textId="7BA9378E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64</w:t>
            </w:r>
            <w:r w:rsidR="00B5666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907</w:t>
            </w:r>
          </w:p>
        </w:tc>
      </w:tr>
      <w:tr w:rsidR="00B5666D" w:rsidRPr="00396BC1" w14:paraId="3D540766" w14:textId="77777777" w:rsidTr="00470C6A">
        <w:tc>
          <w:tcPr>
            <w:tcW w:w="3150" w:type="dxa"/>
          </w:tcPr>
          <w:p w14:paraId="66A56566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2" w:type="dxa"/>
          </w:tcPr>
          <w:p w14:paraId="722FEFC4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E19C1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FEDC27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0923F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0738B3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17259D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280AB1CF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8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666D" w:rsidRPr="00396BC1" w14:paraId="41723115" w14:textId="77777777" w:rsidTr="00E96539">
        <w:tc>
          <w:tcPr>
            <w:tcW w:w="3150" w:type="dxa"/>
          </w:tcPr>
          <w:p w14:paraId="5BACAC8B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262" w:type="dxa"/>
          </w:tcPr>
          <w:p w14:paraId="0A643E32" w14:textId="5CB1C76A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32412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270" w:type="dxa"/>
          </w:tcPr>
          <w:p w14:paraId="42B2B4A5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C8E56C" w14:textId="1969CAAF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7</w:t>
            </w:r>
            <w:r w:rsidR="00B5666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592</w:t>
            </w:r>
          </w:p>
        </w:tc>
        <w:tc>
          <w:tcPr>
            <w:tcW w:w="270" w:type="dxa"/>
          </w:tcPr>
          <w:p w14:paraId="22164504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6269B1" w14:textId="3B99147C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B1BDE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270" w:type="dxa"/>
          </w:tcPr>
          <w:p w14:paraId="197D90D5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129F394" w14:textId="06867563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3</w:t>
            </w:r>
            <w:r w:rsidR="00B5666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951</w:t>
            </w:r>
          </w:p>
        </w:tc>
      </w:tr>
      <w:tr w:rsidR="00B5666D" w:rsidRPr="00396BC1" w14:paraId="3CA1693F" w14:textId="77777777" w:rsidTr="00E96539">
        <w:tc>
          <w:tcPr>
            <w:tcW w:w="3150" w:type="dxa"/>
          </w:tcPr>
          <w:p w14:paraId="68A9040E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2" w:type="dxa"/>
          </w:tcPr>
          <w:p w14:paraId="370D8E7D" w14:textId="3E1D98BD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2412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  <w:tc>
          <w:tcPr>
            <w:tcW w:w="270" w:type="dxa"/>
          </w:tcPr>
          <w:p w14:paraId="1E201F7D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64BC3A" w14:textId="58CBD831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</w:t>
            </w:r>
            <w:r w:rsidR="00B5666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832</w:t>
            </w:r>
          </w:p>
        </w:tc>
        <w:tc>
          <w:tcPr>
            <w:tcW w:w="270" w:type="dxa"/>
          </w:tcPr>
          <w:p w14:paraId="2095D14B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8AE404" w14:textId="18FAD7BD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B1BDE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053</w:t>
            </w:r>
          </w:p>
        </w:tc>
        <w:tc>
          <w:tcPr>
            <w:tcW w:w="270" w:type="dxa"/>
          </w:tcPr>
          <w:p w14:paraId="215A4905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FAFF6F2" w14:textId="02122AC5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</w:t>
            </w:r>
            <w:r w:rsidR="00B5666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735</w:t>
            </w:r>
          </w:p>
        </w:tc>
      </w:tr>
      <w:tr w:rsidR="00B5666D" w:rsidRPr="00396BC1" w14:paraId="2C6B107D" w14:textId="77777777" w:rsidTr="000347EA">
        <w:tc>
          <w:tcPr>
            <w:tcW w:w="3150" w:type="dxa"/>
          </w:tcPr>
          <w:p w14:paraId="174F6CBB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5D0B096A" w14:textId="1A65A619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D32412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270" w:type="dxa"/>
          </w:tcPr>
          <w:p w14:paraId="0B750C4A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653220" w14:textId="10B06104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10</w:t>
            </w:r>
            <w:r w:rsidR="00B5666D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424</w:t>
            </w:r>
          </w:p>
        </w:tc>
        <w:tc>
          <w:tcPr>
            <w:tcW w:w="270" w:type="dxa"/>
          </w:tcPr>
          <w:p w14:paraId="5940B4CA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26487F2" w14:textId="293BD537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1F7F3C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05C00B3C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337BB8BE" w14:textId="4F17CC52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  <w:r w:rsidR="00B5666D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686</w:t>
            </w:r>
          </w:p>
        </w:tc>
      </w:tr>
      <w:tr w:rsidR="00B5666D" w:rsidRPr="00396BC1" w14:paraId="58C277D8" w14:textId="77777777" w:rsidTr="00CA7199">
        <w:tc>
          <w:tcPr>
            <w:tcW w:w="3150" w:type="dxa"/>
          </w:tcPr>
          <w:p w14:paraId="3EFCA0B8" w14:textId="77777777" w:rsidR="00B5666D" w:rsidRPr="00396BC1" w:rsidRDefault="00B5666D" w:rsidP="00B5666D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2" w:type="dxa"/>
          </w:tcPr>
          <w:p w14:paraId="7CAE99A4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4930DF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E4C46F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0C5F9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C78772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3FDC6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64B7B35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8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666D" w:rsidRPr="00396BC1" w14:paraId="612185E4" w14:textId="77777777" w:rsidTr="00470C6A">
        <w:tc>
          <w:tcPr>
            <w:tcW w:w="3150" w:type="dxa"/>
          </w:tcPr>
          <w:p w14:paraId="377C8045" w14:textId="2B9536AD" w:rsidR="00B5666D" w:rsidRPr="00396BC1" w:rsidRDefault="00B5666D" w:rsidP="00B5666D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</w:t>
            </w:r>
            <w:r w:rsidR="004669DD"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หลักคณิตศาสตร์ประกันภัย </w:t>
            </w:r>
          </w:p>
        </w:tc>
        <w:tc>
          <w:tcPr>
            <w:tcW w:w="1262" w:type="dxa"/>
          </w:tcPr>
          <w:p w14:paraId="2D796EC7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51B900" w14:textId="77777777" w:rsidR="00D32412" w:rsidRPr="00396BC1" w:rsidRDefault="00D32412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2F7FC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06739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4C607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B79CDE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0DEFF4" w14:textId="77777777" w:rsidR="00D32412" w:rsidRPr="00396BC1" w:rsidRDefault="00D32412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BB55C2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6D5BF87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8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666D" w:rsidRPr="00396BC1" w14:paraId="474AEBE1" w14:textId="77777777" w:rsidTr="00470C6A">
        <w:tc>
          <w:tcPr>
            <w:tcW w:w="3150" w:type="dxa"/>
            <w:shd w:val="clear" w:color="auto" w:fill="auto"/>
          </w:tcPr>
          <w:p w14:paraId="5FAE55E3" w14:textId="77777777" w:rsidR="00B5666D" w:rsidRPr="00396BC1" w:rsidRDefault="00B5666D" w:rsidP="00B5666D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2" w:type="dxa"/>
          </w:tcPr>
          <w:p w14:paraId="3E21BC4F" w14:textId="44D74C4E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32412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2F41EA2F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C1CB7E" w14:textId="52DA4BEA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</w:t>
            </w:r>
            <w:r w:rsidR="00B5666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010</w:t>
            </w:r>
          </w:p>
        </w:tc>
        <w:tc>
          <w:tcPr>
            <w:tcW w:w="270" w:type="dxa"/>
          </w:tcPr>
          <w:p w14:paraId="3BA86003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78389E" w14:textId="321EC246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B1BDE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14:paraId="3020E3F6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8D610AE" w14:textId="4B27A373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943</w:t>
            </w:r>
          </w:p>
        </w:tc>
      </w:tr>
      <w:tr w:rsidR="00B5666D" w:rsidRPr="00396BC1" w14:paraId="61758FBC" w14:textId="77777777" w:rsidTr="00470C6A">
        <w:tc>
          <w:tcPr>
            <w:tcW w:w="3150" w:type="dxa"/>
            <w:shd w:val="clear" w:color="auto" w:fill="auto"/>
          </w:tcPr>
          <w:p w14:paraId="2047FC91" w14:textId="77777777" w:rsidR="00B5666D" w:rsidRPr="00396BC1" w:rsidRDefault="00B5666D" w:rsidP="00B5666D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62" w:type="dxa"/>
          </w:tcPr>
          <w:p w14:paraId="195BE396" w14:textId="5185F9F6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2412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  <w:tc>
          <w:tcPr>
            <w:tcW w:w="270" w:type="dxa"/>
          </w:tcPr>
          <w:p w14:paraId="7536AEEE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242F20" w14:textId="12225E99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</w:t>
            </w:r>
            <w:r w:rsidR="00B5666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2030BF49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1BA11A" w14:textId="016DB6F8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B1BDE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2E002429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36B9665" w14:textId="4DC402CB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</w:t>
            </w:r>
            <w:r w:rsidR="00B5666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647</w:t>
            </w:r>
          </w:p>
        </w:tc>
      </w:tr>
      <w:tr w:rsidR="00B5666D" w:rsidRPr="00396BC1" w14:paraId="1B0EF3A0" w14:textId="77777777" w:rsidTr="00470C6A">
        <w:tc>
          <w:tcPr>
            <w:tcW w:w="3150" w:type="dxa"/>
            <w:shd w:val="clear" w:color="auto" w:fill="auto"/>
          </w:tcPr>
          <w:p w14:paraId="7618007A" w14:textId="77777777" w:rsidR="00B5666D" w:rsidRPr="00396BC1" w:rsidRDefault="00B5666D" w:rsidP="00B5666D">
            <w:pPr>
              <w:pStyle w:val="ListParagraph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11D738B7" w14:textId="20AEA7BA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D32412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14:paraId="08A789A5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582528" w14:textId="32E49A34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 w:rsidR="00B5666D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607</w:t>
            </w:r>
          </w:p>
        </w:tc>
        <w:tc>
          <w:tcPr>
            <w:tcW w:w="270" w:type="dxa"/>
          </w:tcPr>
          <w:p w14:paraId="36963B6F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72EB3D" w14:textId="21FE4355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8B1BDE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1FB75BCD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58499CBD" w14:textId="000BD355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 w:rsidR="00B5666D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590</w:t>
            </w:r>
          </w:p>
        </w:tc>
      </w:tr>
      <w:tr w:rsidR="001F7F3C" w:rsidRPr="00396BC1" w14:paraId="31C3FE35" w14:textId="77777777" w:rsidTr="00CF50E5">
        <w:tc>
          <w:tcPr>
            <w:tcW w:w="3150" w:type="dxa"/>
            <w:shd w:val="clear" w:color="auto" w:fill="auto"/>
          </w:tcPr>
          <w:p w14:paraId="4D6D976D" w14:textId="30AD56C9" w:rsidR="001F7F3C" w:rsidRPr="00396BC1" w:rsidRDefault="001F7F3C" w:rsidP="001F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หนี้สินผลประโยชน์ของพนักงานที่โอนไปบริษัทย่อย</w:t>
            </w:r>
          </w:p>
        </w:tc>
        <w:tc>
          <w:tcPr>
            <w:tcW w:w="1262" w:type="dxa"/>
          </w:tcPr>
          <w:p w14:paraId="1C4F8A2B" w14:textId="77777777" w:rsidR="001F7F3C" w:rsidRPr="00396BC1" w:rsidRDefault="001F7F3C" w:rsidP="001F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56FE01" w14:textId="32745423" w:rsidR="001F7F3C" w:rsidRPr="00396BC1" w:rsidRDefault="001F7F3C" w:rsidP="001F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5B11D4" w14:textId="77777777" w:rsidR="001F7F3C" w:rsidRPr="00396BC1" w:rsidRDefault="001F7F3C" w:rsidP="001F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9315C8" w14:textId="77777777" w:rsidR="001F7F3C" w:rsidRPr="00396BC1" w:rsidRDefault="001F7F3C" w:rsidP="001F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C7C4F6" w14:textId="63B789D2" w:rsidR="001F7F3C" w:rsidRPr="00396BC1" w:rsidRDefault="001F7F3C" w:rsidP="001F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DBFC85" w14:textId="77777777" w:rsidR="001F7F3C" w:rsidRPr="00396BC1" w:rsidRDefault="001F7F3C" w:rsidP="001F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CFD40B" w14:textId="77777777" w:rsidR="001F7F3C" w:rsidRPr="00396BC1" w:rsidRDefault="001F7F3C" w:rsidP="001F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73240E" w14:textId="5A962E11" w:rsidR="001F7F3C" w:rsidRPr="00396BC1" w:rsidRDefault="001F7F3C" w:rsidP="001F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305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3AE73A" w14:textId="77777777" w:rsidR="001F7F3C" w:rsidRPr="00396BC1" w:rsidRDefault="001F7F3C" w:rsidP="001F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6DA0D226" w14:textId="77777777" w:rsidR="001F7F3C" w:rsidRPr="00396BC1" w:rsidRDefault="001F7F3C" w:rsidP="001F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C59A79" w14:textId="222CA13F" w:rsidR="001F7F3C" w:rsidRPr="00396BC1" w:rsidRDefault="001F7F3C" w:rsidP="001F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736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5666D" w:rsidRPr="00396BC1" w14:paraId="4F042A50" w14:textId="77777777" w:rsidTr="00470C6A">
        <w:tc>
          <w:tcPr>
            <w:tcW w:w="3150" w:type="dxa"/>
          </w:tcPr>
          <w:p w14:paraId="27A5095C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164C5CC" w14:textId="2161E517" w:rsidR="00B5666D" w:rsidRPr="00396BC1" w:rsidRDefault="008B1BDE" w:rsidP="008B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681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04DF81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FF1AC6" w14:textId="15DB4202" w:rsidR="00B5666D" w:rsidRPr="00396BC1" w:rsidRDefault="00B5666D" w:rsidP="005E4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B30B23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BF20C5" w14:textId="3166C226" w:rsidR="00B5666D" w:rsidRPr="00396BC1" w:rsidRDefault="008B1BDE" w:rsidP="008B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681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59045A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408C1EB" w14:textId="1D4135B9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666D" w:rsidRPr="00396BC1" w14:paraId="78670041" w14:textId="77777777" w:rsidTr="00470C6A">
        <w:tc>
          <w:tcPr>
            <w:tcW w:w="3150" w:type="dxa"/>
          </w:tcPr>
          <w:p w14:paraId="6DD82603" w14:textId="52FF1D74" w:rsidR="00B5666D" w:rsidRPr="00396BC1" w:rsidRDefault="00B5666D" w:rsidP="00B5666D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83730F6" w14:textId="14D42EFB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  <w:r w:rsidR="008B1BDE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270" w:type="dxa"/>
          </w:tcPr>
          <w:p w14:paraId="185E0830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6CE377" w14:textId="693624AE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126</w:t>
            </w:r>
            <w:r w:rsidR="00B5666D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270" w:type="dxa"/>
          </w:tcPr>
          <w:p w14:paraId="6E5F37C0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EAB3B0" w14:textId="483FC308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 w:rsidR="008B1BDE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664</w:t>
            </w:r>
          </w:p>
        </w:tc>
        <w:tc>
          <w:tcPr>
            <w:tcW w:w="270" w:type="dxa"/>
          </w:tcPr>
          <w:p w14:paraId="27FC595B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16FCB98C" w14:textId="4C2974AA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73</w:t>
            </w:r>
            <w:r w:rsidR="00B5666D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447</w:t>
            </w:r>
          </w:p>
        </w:tc>
      </w:tr>
    </w:tbl>
    <w:p w14:paraId="2281B9FF" w14:textId="77777777" w:rsidR="00394E13" w:rsidRPr="00396BC1" w:rsidRDefault="00394E13" w:rsidP="00413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08"/>
        <w:jc w:val="thaiDistribute"/>
        <w:rPr>
          <w:rFonts w:asciiTheme="majorBidi" w:hAnsiTheme="majorBidi" w:cstheme="majorBidi"/>
          <w:sz w:val="4"/>
          <w:szCs w:val="4"/>
        </w:rPr>
      </w:pPr>
    </w:p>
    <w:p w14:paraId="6B4D121A" w14:textId="4507075E" w:rsidR="003A7E97" w:rsidRPr="00396BC1" w:rsidRDefault="003A7E9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270"/>
        <w:gridCol w:w="1350"/>
        <w:gridCol w:w="270"/>
        <w:gridCol w:w="1260"/>
        <w:gridCol w:w="236"/>
        <w:gridCol w:w="1350"/>
      </w:tblGrid>
      <w:tr w:rsidR="00470C6A" w:rsidRPr="00396BC1" w14:paraId="415F395A" w14:textId="77777777" w:rsidTr="00AB4097">
        <w:tc>
          <w:tcPr>
            <w:tcW w:w="2970" w:type="dxa"/>
          </w:tcPr>
          <w:p w14:paraId="028D598F" w14:textId="12450453" w:rsidR="00470C6A" w:rsidRPr="00396BC1" w:rsidRDefault="00D2044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br w:type="page"/>
            </w:r>
            <w:r w:rsidR="00345791" w:rsidRPr="00396BC1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</w:t>
            </w:r>
          </w:p>
        </w:tc>
        <w:tc>
          <w:tcPr>
            <w:tcW w:w="2970" w:type="dxa"/>
            <w:gridSpan w:val="3"/>
          </w:tcPr>
          <w:p w14:paraId="35508832" w14:textId="4DE44BC2" w:rsidR="00470C6A" w:rsidRPr="00396BC1" w:rsidRDefault="00470C6A" w:rsidP="00470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85B2D0" w14:textId="77777777" w:rsidR="00470C6A" w:rsidRPr="00396BC1" w:rsidRDefault="00470C6A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6" w:type="dxa"/>
            <w:gridSpan w:val="3"/>
          </w:tcPr>
          <w:p w14:paraId="002C5FAE" w14:textId="3698B5E1" w:rsidR="00470C6A" w:rsidRPr="00396BC1" w:rsidRDefault="00470C6A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2167" w:rsidRPr="00396BC1" w14:paraId="6F0C9A39" w14:textId="77777777" w:rsidTr="00470C6A">
        <w:tc>
          <w:tcPr>
            <w:tcW w:w="2970" w:type="dxa"/>
          </w:tcPr>
          <w:p w14:paraId="171B8591" w14:textId="7809311E" w:rsidR="00912167" w:rsidRPr="00396BC1" w:rsidRDefault="00912167" w:rsidP="0034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4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396BC1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</w:tcPr>
          <w:p w14:paraId="3A5FD04F" w14:textId="1EF61333" w:rsidR="00912167" w:rsidRPr="00396BC1" w:rsidRDefault="00396BC1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8C72F75" w14:textId="77777777" w:rsidR="00912167" w:rsidRPr="00396BC1" w:rsidRDefault="00912167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3E010" w14:textId="27BAD622" w:rsidR="00912167" w:rsidRPr="00396BC1" w:rsidRDefault="00396BC1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4F7B53B" w14:textId="77777777" w:rsidR="00912167" w:rsidRPr="00396BC1" w:rsidRDefault="00912167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3D0C43" w14:textId="21E1B6D3" w:rsidR="00912167" w:rsidRPr="00396BC1" w:rsidRDefault="00396BC1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50C2150" w14:textId="77777777" w:rsidR="00912167" w:rsidRPr="00396BC1" w:rsidRDefault="00912167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A758F6" w14:textId="7B1DD478" w:rsidR="00912167" w:rsidRPr="00396BC1" w:rsidRDefault="00396BC1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912167" w:rsidRPr="00396BC1" w14:paraId="338B169A" w14:textId="77777777" w:rsidTr="00AB4097">
        <w:tc>
          <w:tcPr>
            <w:tcW w:w="2970" w:type="dxa"/>
          </w:tcPr>
          <w:p w14:paraId="51857A23" w14:textId="49D0BE03" w:rsidR="00912167" w:rsidRPr="00396BC1" w:rsidRDefault="00345791" w:rsidP="0034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6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6086" w:type="dxa"/>
            <w:gridSpan w:val="7"/>
          </w:tcPr>
          <w:p w14:paraId="08AB6D41" w14:textId="77777777" w:rsidR="00912167" w:rsidRPr="00396BC1" w:rsidRDefault="00912167" w:rsidP="0091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5666D" w:rsidRPr="00396BC1" w14:paraId="6DEB9D80" w14:textId="77777777" w:rsidTr="00470C6A">
        <w:tc>
          <w:tcPr>
            <w:tcW w:w="2970" w:type="dxa"/>
          </w:tcPr>
          <w:p w14:paraId="79EEF06D" w14:textId="77777777" w:rsidR="00B5666D" w:rsidRPr="00396BC1" w:rsidRDefault="00B5666D" w:rsidP="00B5666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50" w:type="dxa"/>
          </w:tcPr>
          <w:p w14:paraId="5E8A87AC" w14:textId="6A19CCCE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B7EFC" w:rsidRPr="00396B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0383B7EA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334B18" w14:textId="7EC1A125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3</w:t>
            </w:r>
            <w:r w:rsidR="00B5666D" w:rsidRPr="00396B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96BC1">
              <w:rPr>
                <w:rFonts w:asciiTheme="majorBidi" w:hAnsi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DD4D5AD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160E5D" w14:textId="05D99B27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B7EFC" w:rsidRPr="00396B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14:paraId="2E31C853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DED704" w14:textId="491B02B1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3</w:t>
            </w:r>
            <w:r w:rsidR="00B5666D" w:rsidRPr="00396B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96BC1">
              <w:rPr>
                <w:rFonts w:asciiTheme="majorBidi" w:hAnsiTheme="majorBidi"/>
                <w:sz w:val="30"/>
                <w:szCs w:val="30"/>
              </w:rPr>
              <w:t>12</w:t>
            </w:r>
          </w:p>
        </w:tc>
      </w:tr>
      <w:tr w:rsidR="00B5666D" w:rsidRPr="00396BC1" w14:paraId="105C7AB5" w14:textId="77777777" w:rsidTr="00470C6A">
        <w:tc>
          <w:tcPr>
            <w:tcW w:w="2970" w:type="dxa"/>
          </w:tcPr>
          <w:p w14:paraId="03062AAB" w14:textId="77777777" w:rsidR="00B5666D" w:rsidRPr="00396BC1" w:rsidRDefault="00B5666D" w:rsidP="00B5666D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50" w:type="dxa"/>
          </w:tcPr>
          <w:p w14:paraId="6C491419" w14:textId="7CBF3AEB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B7EFC" w:rsidRPr="00396B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A94EFBA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F3D078" w14:textId="4D2A3E0B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4</w:t>
            </w:r>
            <w:r w:rsidR="00B5666D" w:rsidRPr="00396B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96BC1">
              <w:rPr>
                <w:rFonts w:asciiTheme="majorBidi" w:hAnsi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569162E2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5713BE" w14:textId="08ADAAD4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B7EFC" w:rsidRPr="00396B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7C9D47DF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517E06" w14:textId="1FABA3DD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4</w:t>
            </w:r>
            <w:r w:rsidR="00B5666D" w:rsidRPr="00396B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96BC1">
              <w:rPr>
                <w:rFonts w:asciiTheme="majorBidi" w:hAnsiTheme="majorBidi"/>
                <w:sz w:val="30"/>
                <w:szCs w:val="30"/>
              </w:rPr>
              <w:t>80</w:t>
            </w:r>
          </w:p>
        </w:tc>
      </w:tr>
      <w:tr w:rsidR="00B5666D" w:rsidRPr="00396BC1" w14:paraId="1B66E10C" w14:textId="77777777" w:rsidTr="00470C6A">
        <w:trPr>
          <w:trHeight w:val="245"/>
        </w:trPr>
        <w:tc>
          <w:tcPr>
            <w:tcW w:w="2970" w:type="dxa"/>
          </w:tcPr>
          <w:p w14:paraId="46DC3304" w14:textId="77777777" w:rsidR="00B5666D" w:rsidRPr="00396BC1" w:rsidRDefault="00B5666D" w:rsidP="00B5666D">
            <w:pPr>
              <w:ind w:left="156" w:hanging="156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50" w:type="dxa"/>
          </w:tcPr>
          <w:p w14:paraId="30CB7315" w14:textId="0C834DE1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B7EFC" w:rsidRPr="00396B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080AB311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1BD768" w14:textId="164E31F0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10</w:t>
            </w:r>
            <w:r w:rsidR="00B5666D" w:rsidRPr="00396B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96BC1">
              <w:rPr>
                <w:rFonts w:asciiTheme="majorBidi" w:hAnsi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4823B76D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330133" w14:textId="03311475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B7EFC" w:rsidRPr="00396B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5AC1EBD9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A32F9F" w14:textId="1B8FEE1C" w:rsidR="00B5666D" w:rsidRPr="00396BC1" w:rsidRDefault="00396BC1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10</w:t>
            </w:r>
            <w:r w:rsidR="00B5666D" w:rsidRPr="00396B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96BC1">
              <w:rPr>
                <w:rFonts w:asciiTheme="majorBidi" w:hAnsiTheme="majorBidi"/>
                <w:sz w:val="30"/>
                <w:szCs w:val="30"/>
              </w:rPr>
              <w:t>40</w:t>
            </w:r>
          </w:p>
        </w:tc>
      </w:tr>
    </w:tbl>
    <w:p w14:paraId="54D44D9E" w14:textId="77777777" w:rsidR="00B161FE" w:rsidRPr="00396BC1" w:rsidRDefault="00B1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B29271" w14:textId="77777777" w:rsidR="00EE0A01" w:rsidRPr="00396BC1" w:rsidRDefault="00EE0A01" w:rsidP="00634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0A8F668" w14:textId="77777777" w:rsidR="00903BF2" w:rsidRPr="00396BC1" w:rsidRDefault="00903BF2" w:rsidP="00634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5D01C946" w14:textId="7B4DA2BB" w:rsidR="00EE0A01" w:rsidRPr="00396BC1" w:rsidRDefault="00EE0A01" w:rsidP="007B2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96BC1" w:rsidRPr="00396BC1">
        <w:rPr>
          <w:rFonts w:asciiTheme="majorBidi" w:hAnsiTheme="majorBidi"/>
          <w:sz w:val="30"/>
          <w:szCs w:val="30"/>
        </w:rPr>
        <w:t>31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96BC1" w:rsidRPr="00396BC1">
        <w:rPr>
          <w:rFonts w:asciiTheme="majorBidi" w:hAnsiTheme="majorBidi"/>
          <w:sz w:val="30"/>
          <w:szCs w:val="30"/>
        </w:rPr>
        <w:t>2567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0170C3" w:rsidRPr="00396BC1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396BC1">
        <w:rPr>
          <w:rFonts w:asciiTheme="majorBidi" w:hAnsiTheme="majorBidi" w:cstheme="majorBidi"/>
          <w:sz w:val="30"/>
          <w:szCs w:val="30"/>
          <w:cs/>
        </w:rPr>
        <w:t>เป็น</w:t>
      </w:r>
      <w:r w:rsidR="00D445F1" w:rsidRPr="00396BC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96BC1" w:rsidRPr="00396BC1">
        <w:rPr>
          <w:rFonts w:asciiTheme="majorBidi" w:hAnsiTheme="majorBidi"/>
          <w:sz w:val="30"/>
          <w:szCs w:val="30"/>
        </w:rPr>
        <w:t>16</w:t>
      </w:r>
      <w:r w:rsidR="002F2E77" w:rsidRPr="00396BC1">
        <w:rPr>
          <w:rFonts w:asciiTheme="majorBidi" w:hAnsiTheme="majorBidi"/>
          <w:sz w:val="30"/>
          <w:szCs w:val="30"/>
        </w:rPr>
        <w:t>.</w:t>
      </w:r>
      <w:r w:rsidR="00396BC1" w:rsidRPr="00396BC1">
        <w:rPr>
          <w:rFonts w:asciiTheme="majorBidi" w:hAnsiTheme="majorBidi"/>
          <w:sz w:val="30"/>
          <w:szCs w:val="30"/>
        </w:rPr>
        <w:t>5</w:t>
      </w:r>
      <w:r w:rsidR="00903BF2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96BC1" w:rsidRPr="00396BC1">
        <w:rPr>
          <w:rFonts w:asciiTheme="majorBidi" w:hAnsiTheme="majorBidi"/>
          <w:i/>
          <w:sz w:val="30"/>
          <w:szCs w:val="30"/>
        </w:rPr>
        <w:t>2566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96BC1" w:rsidRPr="00396BC1">
        <w:rPr>
          <w:rFonts w:asciiTheme="majorBidi" w:hAnsiTheme="majorBidi"/>
          <w:i/>
          <w:sz w:val="30"/>
          <w:szCs w:val="30"/>
        </w:rPr>
        <w:t>14</w:t>
      </w:r>
      <w:r w:rsidR="00912167" w:rsidRPr="00396BC1">
        <w:rPr>
          <w:rFonts w:asciiTheme="majorBidi" w:hAnsiTheme="majorBidi"/>
          <w:i/>
          <w:sz w:val="30"/>
          <w:szCs w:val="30"/>
        </w:rPr>
        <w:t>.</w:t>
      </w:r>
      <w:r w:rsidR="00396BC1" w:rsidRPr="00396BC1">
        <w:rPr>
          <w:rFonts w:asciiTheme="majorBidi" w:hAnsiTheme="majorBidi"/>
          <w:i/>
          <w:sz w:val="30"/>
          <w:szCs w:val="30"/>
        </w:rPr>
        <w:t>8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44461352" w14:textId="77777777" w:rsidR="009160BA" w:rsidRPr="00396BC1" w:rsidRDefault="0091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396BC1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89365F0" w14:textId="7CB198F6" w:rsidR="00EE0A01" w:rsidRPr="00396BC1" w:rsidRDefault="00EE0A01" w:rsidP="00EE0A01">
      <w:pPr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396BC1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</w:p>
    <w:p w14:paraId="39BA640E" w14:textId="77777777" w:rsidR="00EE0A01" w:rsidRPr="00396BC1" w:rsidRDefault="00EE0A01" w:rsidP="00725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D4BF2" w14:textId="078CE5B1" w:rsidR="00EE0A01" w:rsidRPr="00396BC1" w:rsidRDefault="00394E13" w:rsidP="002C7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43546588" w14:textId="77777777" w:rsidR="00F50CA8" w:rsidRPr="00396BC1" w:rsidRDefault="00F50CA8" w:rsidP="002C7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3420"/>
        <w:gridCol w:w="1225"/>
        <w:gridCol w:w="233"/>
        <w:gridCol w:w="1284"/>
        <w:gridCol w:w="255"/>
        <w:gridCol w:w="1225"/>
        <w:gridCol w:w="255"/>
        <w:gridCol w:w="1284"/>
      </w:tblGrid>
      <w:tr w:rsidR="00536B80" w:rsidRPr="00396BC1" w14:paraId="7E5ECFBC" w14:textId="77777777" w:rsidTr="003A7E97">
        <w:trPr>
          <w:tblHeader/>
        </w:trPr>
        <w:tc>
          <w:tcPr>
            <w:tcW w:w="3420" w:type="dxa"/>
          </w:tcPr>
          <w:p w14:paraId="04EEECA2" w14:textId="53C9C0E5" w:rsidR="00867F49" w:rsidRPr="00396BC1" w:rsidRDefault="00470C6A" w:rsidP="00D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6" w:right="-108" w:hanging="25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</w:p>
        </w:tc>
        <w:tc>
          <w:tcPr>
            <w:tcW w:w="2742" w:type="dxa"/>
            <w:gridSpan w:val="3"/>
          </w:tcPr>
          <w:p w14:paraId="5CF8C3D0" w14:textId="67B6C3F6" w:rsidR="00867F49" w:rsidRPr="00396BC1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4E7CEEE9" w14:textId="77777777" w:rsidR="00867F49" w:rsidRPr="00396BC1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29E62D26" w14:textId="37513297" w:rsidR="00867F49" w:rsidRPr="00396BC1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6B80" w:rsidRPr="00396BC1" w14:paraId="6AD72F6A" w14:textId="77777777" w:rsidTr="003A7E97">
        <w:trPr>
          <w:tblHeader/>
        </w:trPr>
        <w:tc>
          <w:tcPr>
            <w:tcW w:w="3420" w:type="dxa"/>
          </w:tcPr>
          <w:p w14:paraId="165463B3" w14:textId="37693444" w:rsidR="00867F49" w:rsidRPr="00396BC1" w:rsidRDefault="00643B01" w:rsidP="00EC6936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bCs/>
                <w:i/>
                <w:iCs/>
                <w:sz w:val="30"/>
                <w:szCs w:val="30"/>
              </w:rPr>
              <w:t xml:space="preserve">     </w:t>
            </w:r>
            <w:r w:rsidRPr="00396BC1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225" w:type="dxa"/>
          </w:tcPr>
          <w:p w14:paraId="3E817C01" w14:textId="77777777" w:rsidR="00867F49" w:rsidRPr="00396BC1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3" w:type="dxa"/>
          </w:tcPr>
          <w:p w14:paraId="087F1220" w14:textId="77777777" w:rsidR="00867F49" w:rsidRPr="00396BC1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0DE70E59" w14:textId="77777777" w:rsidR="00867F49" w:rsidRPr="00396BC1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55" w:type="dxa"/>
          </w:tcPr>
          <w:p w14:paraId="741E3310" w14:textId="77777777" w:rsidR="00867F49" w:rsidRPr="00396BC1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</w:tcPr>
          <w:p w14:paraId="4599D8A2" w14:textId="77777777" w:rsidR="00867F49" w:rsidRPr="00396BC1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55" w:type="dxa"/>
          </w:tcPr>
          <w:p w14:paraId="3A18A761" w14:textId="77777777" w:rsidR="00867F49" w:rsidRPr="00396BC1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5ED9F6A0" w14:textId="77777777" w:rsidR="00867F49" w:rsidRPr="00396BC1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67F49" w:rsidRPr="00396BC1" w14:paraId="5DDC8687" w14:textId="77777777" w:rsidTr="003A7E97">
        <w:trPr>
          <w:tblHeader/>
        </w:trPr>
        <w:tc>
          <w:tcPr>
            <w:tcW w:w="3420" w:type="dxa"/>
          </w:tcPr>
          <w:p w14:paraId="5C42E6CC" w14:textId="77777777" w:rsidR="00867F49" w:rsidRPr="00396BC1" w:rsidRDefault="00867F49" w:rsidP="00EC693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1" w:type="dxa"/>
            <w:gridSpan w:val="7"/>
          </w:tcPr>
          <w:p w14:paraId="0D9D1287" w14:textId="77777777" w:rsidR="00867F49" w:rsidRPr="00396BC1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6B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396B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36B80" w:rsidRPr="00396BC1" w14:paraId="4A5C6277" w14:textId="77777777" w:rsidTr="003A7E97">
        <w:tc>
          <w:tcPr>
            <w:tcW w:w="3420" w:type="dxa"/>
          </w:tcPr>
          <w:p w14:paraId="7021DFCD" w14:textId="75D132BB" w:rsidR="00867F49" w:rsidRPr="00396BC1" w:rsidRDefault="00867F49" w:rsidP="00EC693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96BC1" w:rsidRPr="00396BC1">
              <w:rPr>
                <w:rFonts w:asciiTheme="majorBidi" w:hAnsiTheme="majorBidi"/>
                <w:b/>
                <w:sz w:val="30"/>
                <w:szCs w:val="30"/>
              </w:rPr>
              <w:t>2567</w:t>
            </w:r>
          </w:p>
        </w:tc>
        <w:tc>
          <w:tcPr>
            <w:tcW w:w="1225" w:type="dxa"/>
            <w:vAlign w:val="center"/>
          </w:tcPr>
          <w:p w14:paraId="5E93B7DA" w14:textId="77777777" w:rsidR="00867F49" w:rsidRPr="00396BC1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center"/>
          </w:tcPr>
          <w:p w14:paraId="6401141D" w14:textId="77777777" w:rsidR="00867F49" w:rsidRPr="00396BC1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  <w:vAlign w:val="center"/>
          </w:tcPr>
          <w:p w14:paraId="186D8849" w14:textId="77777777" w:rsidR="00867F49" w:rsidRPr="00396BC1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3D1213A3" w14:textId="77777777" w:rsidR="00867F49" w:rsidRPr="00396BC1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  <w:vAlign w:val="center"/>
          </w:tcPr>
          <w:p w14:paraId="79883A1D" w14:textId="65667534" w:rsidR="00867F49" w:rsidRPr="00396BC1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7A2A6BEF" w14:textId="77777777" w:rsidR="00867F49" w:rsidRPr="00396BC1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  <w:vAlign w:val="center"/>
          </w:tcPr>
          <w:p w14:paraId="487BA456" w14:textId="77777777" w:rsidR="00867F49" w:rsidRPr="00396BC1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B80" w:rsidRPr="00396BC1" w14:paraId="452EB23A" w14:textId="77777777" w:rsidTr="003A7E97">
        <w:tc>
          <w:tcPr>
            <w:tcW w:w="3420" w:type="dxa"/>
          </w:tcPr>
          <w:p w14:paraId="553A464C" w14:textId="5C6065B6" w:rsidR="00536B80" w:rsidRPr="00396BC1" w:rsidRDefault="00536B80" w:rsidP="00536B8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</w:tcPr>
          <w:p w14:paraId="37A7ADFF" w14:textId="13A912F7" w:rsidR="00536B80" w:rsidRPr="00396BC1" w:rsidRDefault="00481DFC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36CAE80E" w14:textId="77777777" w:rsidR="00536B80" w:rsidRPr="00396BC1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21352174" w14:textId="2BCEC2A0" w:rsidR="00536B80" w:rsidRPr="00396BC1" w:rsidRDefault="00396BC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481DF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255" w:type="dxa"/>
            <w:vAlign w:val="center"/>
          </w:tcPr>
          <w:p w14:paraId="0E5113BE" w14:textId="77777777" w:rsidR="00536B80" w:rsidRPr="00396BC1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</w:tcPr>
          <w:p w14:paraId="576F2721" w14:textId="0DBEF839" w:rsidR="00536B80" w:rsidRPr="00396BC1" w:rsidRDefault="00481DFC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715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center"/>
          </w:tcPr>
          <w:p w14:paraId="5E3D0549" w14:textId="77777777" w:rsidR="00536B80" w:rsidRPr="00396BC1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6600BBBA" w14:textId="33C12FFE" w:rsidR="00536B80" w:rsidRPr="00396BC1" w:rsidRDefault="00396BC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81DF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</w:tr>
      <w:tr w:rsidR="00536B80" w:rsidRPr="00396BC1" w14:paraId="0AF51F76" w14:textId="77777777" w:rsidTr="003A7E97">
        <w:tc>
          <w:tcPr>
            <w:tcW w:w="3420" w:type="dxa"/>
          </w:tcPr>
          <w:p w14:paraId="2B7824E0" w14:textId="66F94C5F" w:rsidR="00536B80" w:rsidRPr="00396BC1" w:rsidRDefault="00536B80" w:rsidP="00536B8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</w:tcPr>
          <w:p w14:paraId="0A6A7AEE" w14:textId="77777777" w:rsidR="0046154B" w:rsidRPr="00396BC1" w:rsidRDefault="0046154B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409837" w14:textId="6EF6D0D2" w:rsidR="00481DFC" w:rsidRPr="00396BC1" w:rsidRDefault="00396BC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481DF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33" w:type="dxa"/>
          </w:tcPr>
          <w:p w14:paraId="5F1C40C2" w14:textId="77777777" w:rsidR="00536B80" w:rsidRPr="00396BC1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1347073C" w14:textId="77777777" w:rsidR="0046154B" w:rsidRPr="00396BC1" w:rsidRDefault="0046154B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621EBB" w14:textId="5E68164F" w:rsidR="00481DFC" w:rsidRPr="00396BC1" w:rsidRDefault="00481DFC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096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5B41E1F2" w14:textId="77777777" w:rsidR="00536B80" w:rsidRPr="00396BC1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</w:tcPr>
          <w:p w14:paraId="04D788CA" w14:textId="77777777" w:rsidR="006A63D6" w:rsidRPr="00396BC1" w:rsidRDefault="006A63D6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A46A18" w14:textId="6C9471E0" w:rsidR="00481DFC" w:rsidRPr="00396BC1" w:rsidRDefault="00396BC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81DF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078</w:t>
            </w:r>
          </w:p>
        </w:tc>
        <w:tc>
          <w:tcPr>
            <w:tcW w:w="255" w:type="dxa"/>
          </w:tcPr>
          <w:p w14:paraId="1186FE9A" w14:textId="77777777" w:rsidR="00536B80" w:rsidRPr="00396BC1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38B5D2A3" w14:textId="77777777" w:rsidR="006A63D6" w:rsidRPr="00396BC1" w:rsidRDefault="006A63D6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E7715F" w14:textId="0BD26269" w:rsidR="00481DFC" w:rsidRPr="00396BC1" w:rsidRDefault="00481DFC" w:rsidP="0048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645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6B80" w:rsidRPr="00396BC1" w14:paraId="155A1173" w14:textId="77777777" w:rsidTr="003A7E97">
        <w:tc>
          <w:tcPr>
            <w:tcW w:w="3420" w:type="dxa"/>
          </w:tcPr>
          <w:p w14:paraId="78C4A318" w14:textId="5ACAB024" w:rsidR="00536B80" w:rsidRPr="00396BC1" w:rsidRDefault="00536B80" w:rsidP="00536B80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20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</w:tcPr>
          <w:p w14:paraId="6DC5923B" w14:textId="77777777" w:rsidR="0046154B" w:rsidRPr="00396BC1" w:rsidRDefault="0046154B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B3EE3F" w14:textId="0272504E" w:rsidR="00481DFC" w:rsidRPr="00396BC1" w:rsidRDefault="00481DFC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692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57C7D03C" w14:textId="77777777" w:rsidR="00536B80" w:rsidRPr="00396BC1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25FFB1CB" w14:textId="77777777" w:rsidR="0046154B" w:rsidRPr="00396BC1" w:rsidRDefault="0046154B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AF9005" w14:textId="6A039F1F" w:rsidR="00481DFC" w:rsidRPr="00396BC1" w:rsidRDefault="00396BC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81DF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255" w:type="dxa"/>
            <w:vAlign w:val="bottom"/>
          </w:tcPr>
          <w:p w14:paraId="3434FCFD" w14:textId="77777777" w:rsidR="00536B80" w:rsidRPr="00396BC1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6E0C1F24" w14:textId="77777777" w:rsidR="006A63D6" w:rsidRPr="00396BC1" w:rsidRDefault="006A63D6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2FC193" w14:textId="68E2E33F" w:rsidR="00481DFC" w:rsidRPr="00396BC1" w:rsidRDefault="00481DFC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087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bottom"/>
          </w:tcPr>
          <w:p w14:paraId="7A21E044" w14:textId="77777777" w:rsidR="00536B80" w:rsidRPr="00396BC1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004EA596" w14:textId="77777777" w:rsidR="006A63D6" w:rsidRPr="00396BC1" w:rsidRDefault="006A63D6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757D70" w14:textId="7C7F9124" w:rsidR="00481DFC" w:rsidRPr="00396BC1" w:rsidRDefault="00396BC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81DF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</w:tr>
      <w:tr w:rsidR="00D445F1" w:rsidRPr="00396BC1" w14:paraId="41D4D2D1" w14:textId="77777777" w:rsidTr="003A7E97">
        <w:tc>
          <w:tcPr>
            <w:tcW w:w="3420" w:type="dxa"/>
          </w:tcPr>
          <w:p w14:paraId="03CFEFDA" w14:textId="77777777" w:rsidR="00D445F1" w:rsidRPr="00396BC1" w:rsidRDefault="00D445F1" w:rsidP="00536B80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5B3124DB" w14:textId="77777777" w:rsidR="00D445F1" w:rsidRPr="00396BC1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075FDB46" w14:textId="77777777" w:rsidR="00D445F1" w:rsidRPr="00396BC1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036BCD9F" w14:textId="77777777" w:rsidR="00D445F1" w:rsidRPr="00396BC1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59BC0149" w14:textId="77777777" w:rsidR="00D445F1" w:rsidRPr="00396BC1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1C8A3406" w14:textId="77777777" w:rsidR="00D445F1" w:rsidRPr="00396BC1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7CFA903C" w14:textId="77777777" w:rsidR="00D445F1" w:rsidRPr="00396BC1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337C47A2" w14:textId="77777777" w:rsidR="00D445F1" w:rsidRPr="00396BC1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2167" w:rsidRPr="00396BC1" w14:paraId="7601502A" w14:textId="77777777" w:rsidTr="00912167">
        <w:tc>
          <w:tcPr>
            <w:tcW w:w="3420" w:type="dxa"/>
          </w:tcPr>
          <w:p w14:paraId="7EBB49DE" w14:textId="0FE1B015" w:rsidR="00912167" w:rsidRPr="00396BC1" w:rsidRDefault="00912167" w:rsidP="00912167">
            <w:pPr>
              <w:ind w:left="234" w:right="198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96BC1"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25" w:type="dxa"/>
          </w:tcPr>
          <w:p w14:paraId="720DC8CD" w14:textId="77777777" w:rsidR="00912167" w:rsidRPr="00396BC1" w:rsidRDefault="00912167" w:rsidP="00912167">
            <w:pPr>
              <w:tabs>
                <w:tab w:val="clear" w:pos="907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15DD43C1" w14:textId="77777777" w:rsidR="00912167" w:rsidRPr="00396BC1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647D1083" w14:textId="77777777" w:rsidR="00912167" w:rsidRPr="00396BC1" w:rsidRDefault="00912167" w:rsidP="00912167">
            <w:pPr>
              <w:tabs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2CEF63C8" w14:textId="77777777" w:rsidR="00912167" w:rsidRPr="00396BC1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76D3C299" w14:textId="77777777" w:rsidR="00912167" w:rsidRPr="00396BC1" w:rsidRDefault="00912167" w:rsidP="00912167">
            <w:pPr>
              <w:tabs>
                <w:tab w:val="clear" w:pos="907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34DD6AB5" w14:textId="77777777" w:rsidR="00912167" w:rsidRPr="00396BC1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2D5376CD" w14:textId="77777777" w:rsidR="00912167" w:rsidRPr="00396BC1" w:rsidRDefault="00912167" w:rsidP="00912167">
            <w:pPr>
              <w:tabs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187F" w:rsidRPr="00396BC1" w14:paraId="3C637CED" w14:textId="77777777" w:rsidTr="00FD20D4">
        <w:tc>
          <w:tcPr>
            <w:tcW w:w="3420" w:type="dxa"/>
          </w:tcPr>
          <w:p w14:paraId="2B6D5637" w14:textId="7EF02795" w:rsidR="00E8187F" w:rsidRPr="00396BC1" w:rsidRDefault="00E8187F" w:rsidP="00E8187F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</w:tcPr>
          <w:p w14:paraId="1C9158AB" w14:textId="11994F1A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10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916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0F03660D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106EB09B" w14:textId="47EED201" w:rsidR="00E8187F" w:rsidRPr="00396BC1" w:rsidRDefault="00396BC1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12</w:t>
            </w:r>
            <w:r w:rsidR="00E8187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842</w:t>
            </w:r>
          </w:p>
        </w:tc>
        <w:tc>
          <w:tcPr>
            <w:tcW w:w="255" w:type="dxa"/>
            <w:vAlign w:val="center"/>
          </w:tcPr>
          <w:p w14:paraId="0179E069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3BA2D52A" w14:textId="585187EE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7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278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center"/>
          </w:tcPr>
          <w:p w14:paraId="70D88EDD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3EED9B16" w14:textId="72152219" w:rsidR="00E8187F" w:rsidRPr="00396BC1" w:rsidRDefault="00396BC1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8</w:t>
            </w:r>
            <w:r w:rsidR="00E8187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623</w:t>
            </w:r>
          </w:p>
        </w:tc>
      </w:tr>
      <w:tr w:rsidR="00E8187F" w:rsidRPr="00396BC1" w14:paraId="423E2F84" w14:textId="77777777" w:rsidTr="00FD20D4">
        <w:tc>
          <w:tcPr>
            <w:tcW w:w="3420" w:type="dxa"/>
          </w:tcPr>
          <w:p w14:paraId="4FBC5315" w14:textId="7CFDC45E" w:rsidR="00E8187F" w:rsidRPr="00396BC1" w:rsidRDefault="00E8187F" w:rsidP="00E8187F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</w:tcPr>
          <w:p w14:paraId="0CBCD014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25C1A8" w14:textId="3E5F1440" w:rsidR="00E8187F" w:rsidRPr="00396BC1" w:rsidRDefault="00396BC1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12</w:t>
            </w:r>
            <w:r w:rsidR="00E8187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550</w:t>
            </w:r>
          </w:p>
        </w:tc>
        <w:tc>
          <w:tcPr>
            <w:tcW w:w="233" w:type="dxa"/>
          </w:tcPr>
          <w:p w14:paraId="3A833F72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3103AC16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E091BA" w14:textId="5C0005CC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10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893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31437193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7BECFB4A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AE1C06" w14:textId="282BB9EF" w:rsidR="00E8187F" w:rsidRPr="00396BC1" w:rsidRDefault="00396BC1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8</w:t>
            </w:r>
            <w:r w:rsidR="00E8187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428</w:t>
            </w:r>
          </w:p>
        </w:tc>
        <w:tc>
          <w:tcPr>
            <w:tcW w:w="255" w:type="dxa"/>
          </w:tcPr>
          <w:p w14:paraId="3475F1DD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554E867B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D9D145" w14:textId="6C001AFE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7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264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187F" w:rsidRPr="00396BC1" w14:paraId="7F0B1D6B" w14:textId="77777777" w:rsidTr="00912167">
        <w:tc>
          <w:tcPr>
            <w:tcW w:w="3420" w:type="dxa"/>
          </w:tcPr>
          <w:p w14:paraId="66B1A08F" w14:textId="4B961BBC" w:rsidR="00E8187F" w:rsidRPr="00396BC1" w:rsidRDefault="00E8187F" w:rsidP="00E8187F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20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</w:tcPr>
          <w:p w14:paraId="5194AAAD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06B0C8" w14:textId="5ACA4329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4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540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39B8C4D2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226C9CFE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C4D834" w14:textId="5C22BDCE" w:rsidR="00E8187F" w:rsidRPr="00396BC1" w:rsidRDefault="00396BC1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5</w:t>
            </w:r>
            <w:r w:rsidR="00E8187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244</w:t>
            </w:r>
          </w:p>
        </w:tc>
        <w:tc>
          <w:tcPr>
            <w:tcW w:w="255" w:type="dxa"/>
            <w:vAlign w:val="bottom"/>
          </w:tcPr>
          <w:p w14:paraId="77A6F65D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5C282B30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18D6E9" w14:textId="55DC7972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3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274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bottom"/>
          </w:tcPr>
          <w:p w14:paraId="37F96CD5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02212F66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1801D5" w14:textId="19059F1D" w:rsidR="00E8187F" w:rsidRPr="00396BC1" w:rsidRDefault="00396BC1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3</w:t>
            </w:r>
            <w:r w:rsidR="00E8187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799</w:t>
            </w:r>
          </w:p>
        </w:tc>
      </w:tr>
    </w:tbl>
    <w:p w14:paraId="5AE25460" w14:textId="77777777" w:rsidR="006A63D6" w:rsidRPr="00396BC1" w:rsidRDefault="006A63D6" w:rsidP="006A63D6">
      <w:pPr>
        <w:rPr>
          <w:rFonts w:asciiTheme="majorBidi" w:hAnsiTheme="majorBidi" w:cstheme="majorBidi"/>
          <w:sz w:val="30"/>
          <w:szCs w:val="30"/>
        </w:rPr>
      </w:pPr>
    </w:p>
    <w:p w14:paraId="6DE295E2" w14:textId="77777777" w:rsidR="00F50CA8" w:rsidRPr="00396BC1" w:rsidRDefault="00F50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396BC1">
        <w:rPr>
          <w:cs/>
        </w:rPr>
        <w:br w:type="page"/>
      </w:r>
    </w:p>
    <w:p w14:paraId="77A32B74" w14:textId="17C7FA86" w:rsidR="00B91A94" w:rsidRPr="00396BC1" w:rsidRDefault="007251E0" w:rsidP="0070114E">
      <w:pPr>
        <w:pStyle w:val="Heading2"/>
        <w:tabs>
          <w:tab w:val="clear" w:pos="340"/>
        </w:tabs>
        <w:ind w:left="540" w:hanging="540"/>
      </w:pPr>
      <w:r w:rsidRPr="00396BC1">
        <w:rPr>
          <w:cs/>
        </w:rPr>
        <w:lastRenderedPageBreak/>
        <w:t>ทุนเรือนหุ้น</w:t>
      </w:r>
    </w:p>
    <w:p w14:paraId="5DD47A8A" w14:textId="77777777" w:rsidR="0056600E" w:rsidRPr="00396BC1" w:rsidRDefault="0056600E" w:rsidP="0056600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56" w:type="dxa"/>
        <w:tblInd w:w="450" w:type="dxa"/>
        <w:tblLook w:val="01E0" w:firstRow="1" w:lastRow="1" w:firstColumn="1" w:lastColumn="1" w:noHBand="0" w:noVBand="0"/>
      </w:tblPr>
      <w:tblGrid>
        <w:gridCol w:w="3282"/>
        <w:gridCol w:w="862"/>
        <w:gridCol w:w="275"/>
        <w:gridCol w:w="998"/>
        <w:gridCol w:w="235"/>
        <w:gridCol w:w="997"/>
        <w:gridCol w:w="234"/>
        <w:gridCol w:w="1037"/>
        <w:gridCol w:w="265"/>
        <w:gridCol w:w="971"/>
      </w:tblGrid>
      <w:tr w:rsidR="00D36744" w:rsidRPr="00396BC1" w14:paraId="396BD8E9" w14:textId="77777777" w:rsidTr="006A63D6">
        <w:trPr>
          <w:tblHeader/>
        </w:trPr>
        <w:tc>
          <w:tcPr>
            <w:tcW w:w="3282" w:type="dxa"/>
          </w:tcPr>
          <w:p w14:paraId="71C507B6" w14:textId="77777777" w:rsidR="00076874" w:rsidRPr="00396BC1" w:rsidRDefault="0007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2" w:type="dxa"/>
          </w:tcPr>
          <w:p w14:paraId="2EC5C841" w14:textId="77777777" w:rsidR="00076874" w:rsidRPr="00396BC1" w:rsidRDefault="00D1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5" w:type="dxa"/>
          </w:tcPr>
          <w:p w14:paraId="74A03842" w14:textId="77777777" w:rsidR="00076874" w:rsidRPr="00396BC1" w:rsidRDefault="0007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30" w:type="dxa"/>
            <w:gridSpan w:val="3"/>
            <w:tcBorders>
              <w:bottom w:val="single" w:sz="4" w:space="0" w:color="auto"/>
            </w:tcBorders>
          </w:tcPr>
          <w:p w14:paraId="419B233A" w14:textId="50AB4F86" w:rsidR="00076874" w:rsidRPr="00396BC1" w:rsidRDefault="00396BC1">
            <w:pPr>
              <w:pStyle w:val="30"/>
              <w:tabs>
                <w:tab w:val="clear" w:pos="360"/>
                <w:tab w:val="clear" w:pos="720"/>
              </w:tabs>
              <w:ind w:left="-72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4" w:type="dxa"/>
          </w:tcPr>
          <w:p w14:paraId="77A34D98" w14:textId="77777777" w:rsidR="00076874" w:rsidRPr="00396BC1" w:rsidRDefault="00076874">
            <w:pPr>
              <w:pStyle w:val="30"/>
              <w:tabs>
                <w:tab w:val="clear" w:pos="360"/>
                <w:tab w:val="clear" w:pos="720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73" w:type="dxa"/>
            <w:gridSpan w:val="3"/>
            <w:tcBorders>
              <w:bottom w:val="single" w:sz="4" w:space="0" w:color="auto"/>
            </w:tcBorders>
          </w:tcPr>
          <w:p w14:paraId="4EE4C524" w14:textId="1221F76C" w:rsidR="00076874" w:rsidRPr="00396BC1" w:rsidRDefault="00396BC1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2566</w:t>
            </w:r>
          </w:p>
        </w:tc>
      </w:tr>
      <w:tr w:rsidR="00D36744" w:rsidRPr="00396BC1" w14:paraId="2E2E521D" w14:textId="77777777" w:rsidTr="006A63D6">
        <w:trPr>
          <w:tblHeader/>
        </w:trPr>
        <w:tc>
          <w:tcPr>
            <w:tcW w:w="3282" w:type="dxa"/>
          </w:tcPr>
          <w:p w14:paraId="796D2C85" w14:textId="77777777" w:rsidR="00076874" w:rsidRPr="00396BC1" w:rsidRDefault="0007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2" w:type="dxa"/>
          </w:tcPr>
          <w:p w14:paraId="6C51EE43" w14:textId="77777777" w:rsidR="00076874" w:rsidRPr="00396BC1" w:rsidRDefault="00D1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5" w:type="dxa"/>
          </w:tcPr>
          <w:p w14:paraId="1E2E7B99" w14:textId="77777777" w:rsidR="00076874" w:rsidRPr="00396BC1" w:rsidRDefault="0007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78486EC6" w14:textId="77777777" w:rsidR="00076874" w:rsidRPr="00396BC1" w:rsidRDefault="00D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0DCEAC1A" w14:textId="77777777" w:rsidR="00076874" w:rsidRPr="00396BC1" w:rsidRDefault="0007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4CAD12D3" w14:textId="77777777" w:rsidR="00076874" w:rsidRPr="00396BC1" w:rsidRDefault="00D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4" w:type="dxa"/>
          </w:tcPr>
          <w:p w14:paraId="26B7F707" w14:textId="77777777" w:rsidR="00076874" w:rsidRPr="00396BC1" w:rsidRDefault="00076874">
            <w:pPr>
              <w:pStyle w:val="30"/>
              <w:tabs>
                <w:tab w:val="clear" w:pos="360"/>
                <w:tab w:val="clear" w:pos="720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7A8CA13B" w14:textId="77777777" w:rsidR="00076874" w:rsidRPr="00396BC1" w:rsidRDefault="00D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00123E89" w14:textId="77777777" w:rsidR="00076874" w:rsidRPr="00396BC1" w:rsidRDefault="0007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56F5C909" w14:textId="77777777" w:rsidR="00076874" w:rsidRPr="00396BC1" w:rsidRDefault="00D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D36744" w:rsidRPr="00396BC1" w14:paraId="2758449F" w14:textId="77777777" w:rsidTr="006A63D6">
        <w:trPr>
          <w:tblHeader/>
        </w:trPr>
        <w:tc>
          <w:tcPr>
            <w:tcW w:w="3282" w:type="dxa"/>
          </w:tcPr>
          <w:p w14:paraId="4210DC9B" w14:textId="77777777" w:rsidR="00076874" w:rsidRPr="00396BC1" w:rsidRDefault="00076874" w:rsidP="0062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2" w:type="dxa"/>
          </w:tcPr>
          <w:p w14:paraId="1BEBF762" w14:textId="77777777" w:rsidR="00076874" w:rsidRPr="00396BC1" w:rsidRDefault="00D1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5" w:type="dxa"/>
          </w:tcPr>
          <w:p w14:paraId="467E329C" w14:textId="77777777" w:rsidR="00076874" w:rsidRPr="00396BC1" w:rsidRDefault="0007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737" w:type="dxa"/>
            <w:gridSpan w:val="7"/>
          </w:tcPr>
          <w:p w14:paraId="72685380" w14:textId="6B2D33F8" w:rsidR="00076874" w:rsidRPr="00396BC1" w:rsidRDefault="00D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="00F50CA8" w:rsidRPr="00396B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F50CA8" w:rsidRPr="00396B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C440F" w:rsidRPr="00396BC1" w14:paraId="1CBA4DEF" w14:textId="77777777" w:rsidTr="006A63D6">
        <w:tc>
          <w:tcPr>
            <w:tcW w:w="3282" w:type="dxa"/>
          </w:tcPr>
          <w:p w14:paraId="52537F21" w14:textId="5782F465" w:rsidR="00BC440F" w:rsidRPr="00396BC1" w:rsidRDefault="00BC440F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2" w:type="dxa"/>
          </w:tcPr>
          <w:p w14:paraId="6840F5B8" w14:textId="77777777" w:rsidR="00BC440F" w:rsidRPr="00396BC1" w:rsidRDefault="00BC440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F1F80CB" w14:textId="77777777" w:rsidR="00BC440F" w:rsidRPr="00396BC1" w:rsidRDefault="00BC440F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8" w:type="dxa"/>
          </w:tcPr>
          <w:p w14:paraId="169CA345" w14:textId="77777777" w:rsidR="00BC440F" w:rsidRPr="00396BC1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12305866" w14:textId="77777777" w:rsidR="00BC440F" w:rsidRPr="00396BC1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</w:tcPr>
          <w:p w14:paraId="63BBFBB9" w14:textId="77777777" w:rsidR="00BC440F" w:rsidRPr="00396BC1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3DB4CAAA" w14:textId="77777777" w:rsidR="00BC440F" w:rsidRPr="00396BC1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</w:tcPr>
          <w:p w14:paraId="5BCFA928" w14:textId="77777777" w:rsidR="00BC440F" w:rsidRPr="00396BC1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89955B9" w14:textId="77777777" w:rsidR="00BC440F" w:rsidRPr="00396BC1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</w:tcPr>
          <w:p w14:paraId="3D7A6D27" w14:textId="77777777" w:rsidR="00BC440F" w:rsidRPr="00396BC1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BC440F" w:rsidRPr="00396BC1" w14:paraId="6EB87B6A" w14:textId="77777777" w:rsidTr="006A63D6">
        <w:tc>
          <w:tcPr>
            <w:tcW w:w="3282" w:type="dxa"/>
          </w:tcPr>
          <w:p w14:paraId="1F2363E5" w14:textId="7F04DF3D" w:rsidR="00BC440F" w:rsidRPr="00396BC1" w:rsidRDefault="00BC440F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62" w:type="dxa"/>
          </w:tcPr>
          <w:p w14:paraId="2BBBFF7D" w14:textId="77777777" w:rsidR="00BC440F" w:rsidRPr="00396BC1" w:rsidRDefault="00BC440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6453A32" w14:textId="77777777" w:rsidR="00BC440F" w:rsidRPr="00396BC1" w:rsidRDefault="00BC440F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08D67D90" w14:textId="77777777" w:rsidR="00BC440F" w:rsidRPr="00396BC1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279BB848" w14:textId="77777777" w:rsidR="00BC440F" w:rsidRPr="00396BC1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</w:tcPr>
          <w:p w14:paraId="1BF97A20" w14:textId="77777777" w:rsidR="00BC440F" w:rsidRPr="00396BC1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4CCEDA8B" w14:textId="77777777" w:rsidR="00BC440F" w:rsidRPr="00396BC1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</w:tcPr>
          <w:p w14:paraId="36A2D3D3" w14:textId="77777777" w:rsidR="00BC440F" w:rsidRPr="00396BC1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1FA50A84" w14:textId="77777777" w:rsidR="00BC440F" w:rsidRPr="00396BC1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</w:tcPr>
          <w:p w14:paraId="19911AA9" w14:textId="77777777" w:rsidR="00BC440F" w:rsidRPr="00396BC1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8187F" w:rsidRPr="00396BC1" w14:paraId="09DDC81B" w14:textId="77777777" w:rsidTr="006A63D6">
        <w:tc>
          <w:tcPr>
            <w:tcW w:w="3282" w:type="dxa"/>
          </w:tcPr>
          <w:p w14:paraId="5C8C17D5" w14:textId="2EF6C8D6" w:rsidR="00E8187F" w:rsidRPr="00396BC1" w:rsidRDefault="00E8187F" w:rsidP="00E8187F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2" w:type="dxa"/>
          </w:tcPr>
          <w:p w14:paraId="057B33C7" w14:textId="19644E23" w:rsidR="00E8187F" w:rsidRPr="00396BC1" w:rsidRDefault="00396BC1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0</w:t>
            </w:r>
            <w:r w:rsidR="00E8187F" w:rsidRPr="00396BC1">
              <w:rPr>
                <w:rFonts w:asciiTheme="majorBidi" w:hAnsiTheme="majorBidi"/>
                <w:sz w:val="30"/>
                <w:szCs w:val="30"/>
              </w:rPr>
              <w:t>.</w:t>
            </w:r>
            <w:r w:rsidRPr="00396BC1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14:paraId="627E1442" w14:textId="77777777" w:rsidR="00E8187F" w:rsidRPr="00396BC1" w:rsidRDefault="00E8187F" w:rsidP="00E81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19DC264F" w14:textId="55BF91BB" w:rsidR="00E8187F" w:rsidRPr="00396BC1" w:rsidRDefault="00396BC1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600</w:t>
            </w:r>
            <w:r w:rsidR="00E8187F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</w:tcPr>
          <w:p w14:paraId="2DB6619E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</w:tcPr>
          <w:p w14:paraId="48CBB7B9" w14:textId="6199048C" w:rsidR="00E8187F" w:rsidRPr="00396BC1" w:rsidRDefault="00396BC1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300</w:t>
            </w:r>
            <w:r w:rsidR="00E8187F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</w:tcPr>
          <w:p w14:paraId="4A541F6E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</w:tcPr>
          <w:p w14:paraId="18469608" w14:textId="7AEC7597" w:rsidR="00E8187F" w:rsidRPr="00396BC1" w:rsidRDefault="00396BC1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600</w:t>
            </w:r>
            <w:r w:rsidR="00E8187F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</w:tcPr>
          <w:p w14:paraId="66F666ED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</w:tcPr>
          <w:p w14:paraId="15D790E1" w14:textId="11AE44F1" w:rsidR="00E8187F" w:rsidRPr="00396BC1" w:rsidRDefault="00396BC1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300</w:t>
            </w:r>
            <w:r w:rsidR="00E8187F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E8187F" w:rsidRPr="00396BC1" w14:paraId="4CB04818" w14:textId="77777777" w:rsidTr="006A63D6">
        <w:tc>
          <w:tcPr>
            <w:tcW w:w="3282" w:type="dxa"/>
          </w:tcPr>
          <w:p w14:paraId="3160456A" w14:textId="03F64B44" w:rsidR="00E8187F" w:rsidRPr="00396BC1" w:rsidRDefault="00E8187F" w:rsidP="00E81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2" w:type="dxa"/>
          </w:tcPr>
          <w:p w14:paraId="5553BA9D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82B0157" w14:textId="77777777" w:rsidR="00E8187F" w:rsidRPr="00396BC1" w:rsidRDefault="00E8187F" w:rsidP="00E81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74DF1416" w14:textId="02863855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2D1273A6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37EB7142" w14:textId="3C28C123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5E64D587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5D60931A" w14:textId="4218600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5CF83E56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3A7C46AE" w14:textId="2C729059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0B6C" w:rsidRPr="00396BC1" w14:paraId="22F46391" w14:textId="77777777" w:rsidTr="006A63D6">
        <w:tc>
          <w:tcPr>
            <w:tcW w:w="3282" w:type="dxa"/>
          </w:tcPr>
          <w:p w14:paraId="1972C81D" w14:textId="04D3B7D1" w:rsidR="00210B6C" w:rsidRPr="00396BC1" w:rsidRDefault="00210B6C" w:rsidP="00210B6C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2" w:type="dxa"/>
          </w:tcPr>
          <w:p w14:paraId="6373CA7D" w14:textId="4E0101C0" w:rsidR="00210B6C" w:rsidRPr="00396BC1" w:rsidRDefault="00396BC1" w:rsidP="0021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0</w:t>
            </w:r>
            <w:r w:rsidR="00210B6C" w:rsidRPr="00396BC1">
              <w:rPr>
                <w:rFonts w:asciiTheme="majorBidi" w:hAnsiTheme="majorBidi"/>
                <w:sz w:val="30"/>
                <w:szCs w:val="30"/>
              </w:rPr>
              <w:t>.</w:t>
            </w:r>
            <w:r w:rsidRPr="00396BC1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14:paraId="6C2C01F6" w14:textId="77777777" w:rsidR="00210B6C" w:rsidRPr="00396BC1" w:rsidRDefault="00210B6C" w:rsidP="00210B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6F54316D" w14:textId="1FF861C1" w:rsidR="00210B6C" w:rsidRPr="00396BC1" w:rsidRDefault="00396BC1" w:rsidP="00210B6C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600</w:t>
            </w:r>
            <w:r w:rsidR="00210B6C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</w:tcPr>
          <w:p w14:paraId="0BF91491" w14:textId="77777777" w:rsidR="00210B6C" w:rsidRPr="00396BC1" w:rsidRDefault="00210B6C" w:rsidP="00210B6C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</w:tcPr>
          <w:p w14:paraId="6D96BCCA" w14:textId="3FB4651B" w:rsidR="00210B6C" w:rsidRPr="00396BC1" w:rsidRDefault="00396BC1" w:rsidP="00210B6C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300</w:t>
            </w:r>
            <w:r w:rsidR="00210B6C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</w:tcPr>
          <w:p w14:paraId="4AD5817A" w14:textId="77777777" w:rsidR="00210B6C" w:rsidRPr="00396BC1" w:rsidRDefault="00210B6C" w:rsidP="00210B6C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7BD4F4F7" w14:textId="0403CA6A" w:rsidR="00210B6C" w:rsidRPr="00396BC1" w:rsidRDefault="00396BC1" w:rsidP="00210B6C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/>
                <w:b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600</w:t>
            </w:r>
            <w:r w:rsidR="00210B6C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</w:tcPr>
          <w:p w14:paraId="33C6AB28" w14:textId="77777777" w:rsidR="00210B6C" w:rsidRPr="00396BC1" w:rsidRDefault="00210B6C" w:rsidP="00210B6C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  <w:tcBorders>
              <w:bottom w:val="double" w:sz="4" w:space="0" w:color="auto"/>
            </w:tcBorders>
          </w:tcPr>
          <w:p w14:paraId="67A0E815" w14:textId="0121E87B" w:rsidR="00210B6C" w:rsidRPr="00396BC1" w:rsidRDefault="00396BC1" w:rsidP="00210B6C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/>
                <w:b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300</w:t>
            </w:r>
            <w:r w:rsidR="00210B6C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E8187F" w:rsidRPr="00396BC1" w14:paraId="5B99E142" w14:textId="77777777" w:rsidTr="00CC1009">
        <w:tc>
          <w:tcPr>
            <w:tcW w:w="3282" w:type="dxa"/>
          </w:tcPr>
          <w:p w14:paraId="5C997057" w14:textId="77777777" w:rsidR="00E8187F" w:rsidRPr="00396BC1" w:rsidRDefault="00E8187F" w:rsidP="00E81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2" w:type="dxa"/>
          </w:tcPr>
          <w:p w14:paraId="05779B51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88E2081" w14:textId="77777777" w:rsidR="00E8187F" w:rsidRPr="00396BC1" w:rsidRDefault="00E8187F" w:rsidP="00E81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5F81E9E6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15F7121F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</w:tcPr>
          <w:p w14:paraId="427EE283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18C49EB9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4A09DE99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7AD60AE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1" w:type="dxa"/>
            <w:tcBorders>
              <w:top w:val="double" w:sz="4" w:space="0" w:color="auto"/>
            </w:tcBorders>
          </w:tcPr>
          <w:p w14:paraId="5162EFE4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8187F" w:rsidRPr="00396BC1" w14:paraId="2751CEE5" w14:textId="77777777" w:rsidTr="006A63D6">
        <w:tc>
          <w:tcPr>
            <w:tcW w:w="3282" w:type="dxa"/>
          </w:tcPr>
          <w:p w14:paraId="39637C3D" w14:textId="77777777" w:rsidR="00E8187F" w:rsidRPr="00396BC1" w:rsidRDefault="00E8187F" w:rsidP="00E81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62" w:type="dxa"/>
          </w:tcPr>
          <w:p w14:paraId="38A21324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CC523E5" w14:textId="77777777" w:rsidR="00E8187F" w:rsidRPr="00396BC1" w:rsidRDefault="00E8187F" w:rsidP="00E81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</w:tcPr>
          <w:p w14:paraId="71FEDD88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5985A656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</w:tcPr>
          <w:p w14:paraId="774B1BDD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1778D956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</w:tcPr>
          <w:p w14:paraId="12366906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C67C82C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1" w:type="dxa"/>
          </w:tcPr>
          <w:p w14:paraId="44771447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8187F" w:rsidRPr="00396BC1" w14:paraId="4D8D7BDE" w14:textId="77777777" w:rsidTr="006A63D6">
        <w:tc>
          <w:tcPr>
            <w:tcW w:w="3282" w:type="dxa"/>
          </w:tcPr>
          <w:p w14:paraId="087AFEA3" w14:textId="3F7BB140" w:rsidR="00E8187F" w:rsidRPr="00396BC1" w:rsidRDefault="00E8187F" w:rsidP="00E81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62" w:type="dxa"/>
            <w:shd w:val="clear" w:color="auto" w:fill="auto"/>
          </w:tcPr>
          <w:p w14:paraId="718765B7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725607A7" w14:textId="77777777" w:rsidR="00E8187F" w:rsidRPr="00396BC1" w:rsidRDefault="00E8187F" w:rsidP="00E81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9707A57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1B12525F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28EEB62B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68CF572D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75504517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23778B34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1" w:type="dxa"/>
            <w:shd w:val="clear" w:color="auto" w:fill="auto"/>
          </w:tcPr>
          <w:p w14:paraId="3C240981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8187F" w:rsidRPr="00396BC1" w14:paraId="155FF26A" w14:textId="77777777" w:rsidTr="006A63D6">
        <w:tc>
          <w:tcPr>
            <w:tcW w:w="3282" w:type="dxa"/>
          </w:tcPr>
          <w:p w14:paraId="31FA1A9C" w14:textId="2F5765B2" w:rsidR="00E8187F" w:rsidRPr="00396BC1" w:rsidRDefault="00E8187F" w:rsidP="00E8187F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2" w:type="dxa"/>
            <w:shd w:val="clear" w:color="auto" w:fill="auto"/>
          </w:tcPr>
          <w:p w14:paraId="62DB94D5" w14:textId="64658760" w:rsidR="00E8187F" w:rsidRPr="00396BC1" w:rsidRDefault="00396BC1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0</w:t>
            </w:r>
            <w:r w:rsidR="00E8187F" w:rsidRPr="00396BC1">
              <w:rPr>
                <w:rFonts w:asciiTheme="majorBidi" w:hAnsiTheme="majorBidi"/>
                <w:sz w:val="30"/>
                <w:szCs w:val="30"/>
              </w:rPr>
              <w:t>.</w:t>
            </w:r>
            <w:r w:rsidRPr="00396BC1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5" w:type="dxa"/>
            <w:shd w:val="clear" w:color="auto" w:fill="auto"/>
          </w:tcPr>
          <w:p w14:paraId="1CE99822" w14:textId="77777777" w:rsidR="00E8187F" w:rsidRPr="00396BC1" w:rsidRDefault="00E8187F" w:rsidP="00E81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87E0148" w14:textId="5A10C443" w:rsidR="00E8187F" w:rsidRPr="00396BC1" w:rsidRDefault="00396BC1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600</w:t>
            </w:r>
            <w:r w:rsidR="00E8187F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  <w:shd w:val="clear" w:color="auto" w:fill="auto"/>
          </w:tcPr>
          <w:p w14:paraId="2503F216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236B020C" w14:textId="16F1089B" w:rsidR="00E8187F" w:rsidRPr="00396BC1" w:rsidRDefault="00396BC1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300</w:t>
            </w:r>
            <w:r w:rsidR="00E8187F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  <w:shd w:val="clear" w:color="auto" w:fill="auto"/>
          </w:tcPr>
          <w:p w14:paraId="5B3A47D8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65E3203A" w14:textId="0C418238" w:rsidR="00E8187F" w:rsidRPr="00396BC1" w:rsidRDefault="00396BC1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480</w:t>
            </w:r>
            <w:r w:rsidR="00E8187F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55584D73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  <w:shd w:val="clear" w:color="auto" w:fill="auto"/>
          </w:tcPr>
          <w:p w14:paraId="37A022B3" w14:textId="232435B0" w:rsidR="00E8187F" w:rsidRPr="00396BC1" w:rsidRDefault="00396BC1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240</w:t>
            </w:r>
            <w:r w:rsidR="00E8187F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E8187F" w:rsidRPr="00396BC1" w14:paraId="7A0A4674" w14:textId="77777777" w:rsidTr="006A63D6">
        <w:tc>
          <w:tcPr>
            <w:tcW w:w="3282" w:type="dxa"/>
          </w:tcPr>
          <w:p w14:paraId="1C31B220" w14:textId="274087D8" w:rsidR="00E8187F" w:rsidRPr="00396BC1" w:rsidRDefault="00E8187F" w:rsidP="00E81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2" w:type="dxa"/>
          </w:tcPr>
          <w:p w14:paraId="398B3547" w14:textId="04B536D9" w:rsidR="00E8187F" w:rsidRPr="00396BC1" w:rsidRDefault="00396BC1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0</w:t>
            </w:r>
            <w:r w:rsidR="00E8187F" w:rsidRPr="00396BC1">
              <w:rPr>
                <w:rFonts w:asciiTheme="majorBidi" w:hAnsiTheme="majorBidi"/>
                <w:sz w:val="30"/>
                <w:szCs w:val="30"/>
              </w:rPr>
              <w:t>.</w:t>
            </w:r>
            <w:r w:rsidRPr="00396BC1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14:paraId="2C87B71A" w14:textId="77777777" w:rsidR="00E8187F" w:rsidRPr="00396BC1" w:rsidRDefault="00E8187F" w:rsidP="00E81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6D883B8E" w14:textId="73C7787F" w:rsidR="00E8187F" w:rsidRPr="00396BC1" w:rsidRDefault="00210B6C" w:rsidP="00210B6C">
            <w:pPr>
              <w:pStyle w:val="30"/>
              <w:tabs>
                <w:tab w:val="clear" w:pos="360"/>
                <w:tab w:val="clear" w:pos="720"/>
                <w:tab w:val="decimal" w:pos="510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1E61B1FF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</w:tcPr>
          <w:p w14:paraId="24F63D69" w14:textId="466693D3" w:rsidR="00E8187F" w:rsidRPr="00396BC1" w:rsidRDefault="00210B6C" w:rsidP="00210B6C">
            <w:pPr>
              <w:pStyle w:val="30"/>
              <w:tabs>
                <w:tab w:val="clear" w:pos="360"/>
                <w:tab w:val="clear" w:pos="720"/>
                <w:tab w:val="decimal" w:pos="534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159E9A59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</w:tcPr>
          <w:p w14:paraId="0093FA77" w14:textId="0F414F6A" w:rsidR="00E8187F" w:rsidRPr="00396BC1" w:rsidRDefault="00396BC1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120</w:t>
            </w:r>
            <w:r w:rsidR="00E8187F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</w:tcPr>
          <w:p w14:paraId="47FC4833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</w:tcPr>
          <w:p w14:paraId="346AA35F" w14:textId="2FC66418" w:rsidR="00E8187F" w:rsidRPr="00396BC1" w:rsidRDefault="00396BC1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60</w:t>
            </w:r>
            <w:r w:rsidR="00E8187F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E8187F" w:rsidRPr="00396BC1" w14:paraId="3E89C291" w14:textId="77777777" w:rsidTr="006A63D6">
        <w:tc>
          <w:tcPr>
            <w:tcW w:w="3282" w:type="dxa"/>
          </w:tcPr>
          <w:p w14:paraId="05DDEBB9" w14:textId="3E0CB968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2" w:type="dxa"/>
            <w:shd w:val="clear" w:color="auto" w:fill="auto"/>
          </w:tcPr>
          <w:p w14:paraId="2DA8D37A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40C5BCCC" w14:textId="77777777" w:rsidR="00E8187F" w:rsidRPr="00396BC1" w:rsidRDefault="00E8187F" w:rsidP="00E81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7CE8B0E7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05D7831C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37CD7FF2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61B23849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0D262C67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0C8223C4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14:paraId="77A2E074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514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0B6C" w:rsidRPr="00396BC1" w14:paraId="75FA445D" w14:textId="77777777" w:rsidTr="006A63D6">
        <w:tc>
          <w:tcPr>
            <w:tcW w:w="3282" w:type="dxa"/>
          </w:tcPr>
          <w:p w14:paraId="59352FD9" w14:textId="77777777" w:rsidR="00210B6C" w:rsidRPr="00396BC1" w:rsidRDefault="00210B6C" w:rsidP="00210B6C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2" w:type="dxa"/>
          </w:tcPr>
          <w:p w14:paraId="68797724" w14:textId="7723790C" w:rsidR="00210B6C" w:rsidRPr="00396BC1" w:rsidRDefault="00396BC1" w:rsidP="0021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0</w:t>
            </w:r>
            <w:r w:rsidR="00210B6C" w:rsidRPr="00396BC1">
              <w:rPr>
                <w:rFonts w:asciiTheme="majorBidi" w:hAnsiTheme="majorBidi"/>
                <w:sz w:val="30"/>
                <w:szCs w:val="30"/>
              </w:rPr>
              <w:t>.</w:t>
            </w:r>
            <w:r w:rsidRPr="00396BC1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14:paraId="16DC7BB8" w14:textId="77777777" w:rsidR="00210B6C" w:rsidRPr="00396BC1" w:rsidRDefault="00210B6C" w:rsidP="00210B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2382FAF1" w14:textId="76D416CD" w:rsidR="00210B6C" w:rsidRPr="00396BC1" w:rsidRDefault="00396BC1" w:rsidP="00210B6C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600</w:t>
            </w:r>
            <w:r w:rsidR="00210B6C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</w:tcPr>
          <w:p w14:paraId="72E1B2C2" w14:textId="77777777" w:rsidR="00210B6C" w:rsidRPr="00396BC1" w:rsidRDefault="00210B6C" w:rsidP="00210B6C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</w:tcPr>
          <w:p w14:paraId="5793BA0E" w14:textId="50AA97C0" w:rsidR="00210B6C" w:rsidRPr="00396BC1" w:rsidRDefault="00396BC1" w:rsidP="00210B6C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300</w:t>
            </w:r>
            <w:r w:rsidR="00210B6C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</w:tcPr>
          <w:p w14:paraId="59559568" w14:textId="77777777" w:rsidR="00210B6C" w:rsidRPr="00396BC1" w:rsidRDefault="00210B6C" w:rsidP="00210B6C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4351AD51" w14:textId="3FE59626" w:rsidR="00210B6C" w:rsidRPr="00396BC1" w:rsidRDefault="00396BC1" w:rsidP="00210B6C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/>
                <w:b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600</w:t>
            </w:r>
            <w:r w:rsidR="00210B6C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</w:tcPr>
          <w:p w14:paraId="2F72E3E7" w14:textId="77777777" w:rsidR="00210B6C" w:rsidRPr="00396BC1" w:rsidRDefault="00210B6C" w:rsidP="00210B6C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  <w:tcBorders>
              <w:bottom w:val="double" w:sz="4" w:space="0" w:color="auto"/>
            </w:tcBorders>
          </w:tcPr>
          <w:p w14:paraId="659DE8D6" w14:textId="1AAEBD58" w:rsidR="00210B6C" w:rsidRPr="00396BC1" w:rsidRDefault="00396BC1" w:rsidP="00210B6C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/>
                <w:b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300</w:t>
            </w:r>
            <w:r w:rsidR="00210B6C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1A84DB28" w14:textId="77777777" w:rsidR="009F28FC" w:rsidRPr="00396BC1" w:rsidRDefault="009F28FC" w:rsidP="00624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11D54E1C" w14:textId="77777777" w:rsidR="00E57FF8" w:rsidRPr="00396BC1" w:rsidRDefault="00E57FF8" w:rsidP="00E57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5B3FE91B" w14:textId="46F93A4E" w:rsidR="002A0909" w:rsidRPr="00396BC1" w:rsidRDefault="002A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0F55858" w14:textId="434F7B74" w:rsidR="003822EB" w:rsidRPr="00396BC1" w:rsidRDefault="003822EB" w:rsidP="00382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396B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การเสนอขายหุ้นใหม่ต่อประชาชนทั่วไปเป็นครั้งแรก</w:t>
      </w:r>
    </w:p>
    <w:p w14:paraId="0F4B10A6" w14:textId="77777777" w:rsidR="003822EB" w:rsidRPr="00396BC1" w:rsidRDefault="003822EB" w:rsidP="003822EB">
      <w:pPr>
        <w:pStyle w:val="NormalWeb"/>
        <w:spacing w:before="0" w:beforeAutospacing="0" w:after="0" w:afterAutospacing="0"/>
        <w:rPr>
          <w:rFonts w:ascii="Angsana New" w:hAnsi="Angsana New" w:cs="Angsana New"/>
          <w:sz w:val="30"/>
          <w:szCs w:val="30"/>
          <w:cs/>
        </w:rPr>
      </w:pPr>
      <w:r w:rsidRPr="00396BC1">
        <w:rPr>
          <w:rFonts w:ascii="Angsana New" w:hAnsi="Angsana New" w:cs="Angsana New" w:hint="cs"/>
          <w:sz w:val="30"/>
          <w:szCs w:val="30"/>
        </w:rPr>
        <w:t> </w:t>
      </w:r>
    </w:p>
    <w:p w14:paraId="4DCA5A57" w14:textId="67CA559E" w:rsidR="003822EB" w:rsidRPr="00396BC1" w:rsidRDefault="003822EB" w:rsidP="00382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ในเดือนมิถุนายน </w:t>
      </w:r>
      <w:r w:rsidR="00396BC1" w:rsidRPr="00396BC1">
        <w:rPr>
          <w:rFonts w:ascii="Angsana New" w:hAnsi="Angsana New" w:hint="cs"/>
          <w:spacing w:val="-2"/>
          <w:sz w:val="30"/>
          <w:szCs w:val="30"/>
        </w:rPr>
        <w:t>2566</w:t>
      </w:r>
      <w:r w:rsidRPr="00396BC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บริษัทได้เสนอขายหุ้นสามัญเพิ่มทุนใหม่ต่อประชาชนทั่วไปเป็นครั้งแรกจำนวน </w:t>
      </w:r>
      <w:r w:rsidR="00396BC1" w:rsidRPr="00396BC1">
        <w:rPr>
          <w:rFonts w:ascii="Angsana New" w:hAnsi="Angsana New" w:hint="cs"/>
          <w:spacing w:val="-2"/>
          <w:sz w:val="30"/>
          <w:szCs w:val="30"/>
        </w:rPr>
        <w:t>120</w:t>
      </w:r>
      <w:r w:rsidRPr="00396BC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>ล้านหุ้น</w:t>
      </w:r>
      <w:r w:rsidRPr="00396BC1">
        <w:rPr>
          <w:rFonts w:ascii="Angsana New" w:hAnsi="Angsana New"/>
          <w:sz w:val="30"/>
          <w:szCs w:val="30"/>
        </w:rPr>
        <w:br/>
      </w:r>
      <w:r w:rsidRPr="00396BC1">
        <w:rPr>
          <w:rFonts w:ascii="Angsana New" w:hAnsi="Angsana New" w:hint="cs"/>
          <w:sz w:val="30"/>
          <w:szCs w:val="30"/>
          <w:cs/>
        </w:rPr>
        <w:t xml:space="preserve">ในราคาหุ้นละ </w:t>
      </w:r>
      <w:r w:rsidR="00396BC1" w:rsidRPr="00396BC1">
        <w:rPr>
          <w:rFonts w:ascii="Angsana New" w:hAnsi="Angsana New" w:hint="cs"/>
          <w:sz w:val="30"/>
          <w:szCs w:val="30"/>
        </w:rPr>
        <w:t>10</w:t>
      </w:r>
      <w:r w:rsidRPr="00396BC1">
        <w:rPr>
          <w:rFonts w:ascii="Angsana New" w:hAnsi="Angsana New" w:hint="cs"/>
          <w:sz w:val="30"/>
          <w:szCs w:val="30"/>
          <w:cs/>
        </w:rPr>
        <w:t>.</w:t>
      </w:r>
      <w:r w:rsidR="00396BC1" w:rsidRPr="00396BC1">
        <w:rPr>
          <w:rFonts w:ascii="Angsana New" w:hAnsi="Angsana New" w:hint="cs"/>
          <w:sz w:val="30"/>
          <w:szCs w:val="30"/>
        </w:rPr>
        <w:t>5</w:t>
      </w:r>
      <w:r w:rsidRPr="00396BC1">
        <w:rPr>
          <w:rFonts w:ascii="Angsana New" w:hAnsi="Angsana New" w:hint="cs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 xml:space="preserve">บาท (มูลค่าที่ตราไว้ </w:t>
      </w:r>
      <w:r w:rsidR="00396BC1" w:rsidRPr="00396BC1">
        <w:rPr>
          <w:rFonts w:ascii="Angsana New" w:hAnsi="Angsana New" w:hint="cs"/>
          <w:sz w:val="30"/>
          <w:szCs w:val="30"/>
        </w:rPr>
        <w:t>0</w:t>
      </w:r>
      <w:r w:rsidRPr="00396BC1">
        <w:rPr>
          <w:rFonts w:ascii="Angsana New" w:hAnsi="Angsana New" w:hint="cs"/>
          <w:sz w:val="30"/>
          <w:szCs w:val="30"/>
          <w:cs/>
        </w:rPr>
        <w:t>.</w:t>
      </w:r>
      <w:r w:rsidR="00396BC1" w:rsidRPr="00396BC1">
        <w:rPr>
          <w:rFonts w:ascii="Angsana New" w:hAnsi="Angsana New" w:hint="cs"/>
          <w:sz w:val="30"/>
          <w:szCs w:val="30"/>
        </w:rPr>
        <w:t>5</w:t>
      </w:r>
      <w:r w:rsidRPr="00396BC1">
        <w:rPr>
          <w:rFonts w:ascii="Angsana New" w:hAnsi="Angsana New" w:hint="cs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 xml:space="preserve">บาท และส่วนเกินมูลค่าหุ้นสามัญ </w:t>
      </w:r>
      <w:r w:rsidR="00396BC1" w:rsidRPr="00396BC1">
        <w:rPr>
          <w:rFonts w:ascii="Angsana New" w:hAnsi="Angsana New" w:hint="cs"/>
          <w:sz w:val="30"/>
          <w:szCs w:val="30"/>
        </w:rPr>
        <w:t>10</w:t>
      </w:r>
      <w:r w:rsidRPr="00396BC1">
        <w:rPr>
          <w:rFonts w:ascii="Angsana New" w:hAnsi="Angsana New"/>
          <w:sz w:val="30"/>
          <w:szCs w:val="30"/>
        </w:rPr>
        <w:t>.</w:t>
      </w:r>
      <w:r w:rsidR="00396BC1" w:rsidRPr="00396BC1">
        <w:rPr>
          <w:rFonts w:ascii="Angsana New" w:hAnsi="Angsana New"/>
          <w:sz w:val="30"/>
          <w:szCs w:val="30"/>
        </w:rPr>
        <w:t>0</w:t>
      </w:r>
      <w:r w:rsidRPr="00396BC1">
        <w:rPr>
          <w:rFonts w:ascii="Angsana New" w:hAnsi="Angsana New" w:hint="cs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 xml:space="preserve">บาท) บริษัทได้รับเงินจากการขายหุ้นสามัญดังกล่าวจำนวน </w:t>
      </w:r>
      <w:r w:rsidR="00396BC1" w:rsidRPr="00396BC1">
        <w:rPr>
          <w:rFonts w:ascii="Angsana New" w:hAnsi="Angsana New" w:hint="cs"/>
          <w:sz w:val="30"/>
          <w:szCs w:val="30"/>
        </w:rPr>
        <w:t>1</w:t>
      </w:r>
      <w:r w:rsidRPr="00396BC1">
        <w:rPr>
          <w:rFonts w:ascii="Angsana New" w:hAnsi="Angsana New" w:hint="cs"/>
          <w:sz w:val="30"/>
          <w:szCs w:val="30"/>
        </w:rPr>
        <w:t>,</w:t>
      </w:r>
      <w:r w:rsidR="00396BC1" w:rsidRPr="00396BC1">
        <w:rPr>
          <w:rFonts w:ascii="Angsana New" w:hAnsi="Angsana New" w:hint="cs"/>
          <w:sz w:val="30"/>
          <w:szCs w:val="30"/>
        </w:rPr>
        <w:t>260</w:t>
      </w:r>
      <w:r w:rsidRPr="00396BC1">
        <w:rPr>
          <w:rFonts w:ascii="Angsana New" w:hAnsi="Angsana New"/>
          <w:sz w:val="30"/>
          <w:szCs w:val="30"/>
        </w:rPr>
        <w:t>.</w:t>
      </w:r>
      <w:r w:rsidR="00396BC1" w:rsidRPr="00396BC1">
        <w:rPr>
          <w:rFonts w:ascii="Angsana New" w:hAnsi="Angsana New"/>
          <w:sz w:val="30"/>
          <w:szCs w:val="30"/>
        </w:rPr>
        <w:t>0</w:t>
      </w:r>
      <w:r w:rsidRPr="00396BC1">
        <w:rPr>
          <w:rFonts w:ascii="Angsana New" w:hAnsi="Angsana New" w:hint="cs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 xml:space="preserve">ล้านบาท โดยบริษัทดำเนินการจดทะเบียนรับชำระค่าหุ้นกับกระทรวงพาณิชย์เมื่อวันที่ </w:t>
      </w:r>
      <w:r w:rsidR="00396BC1" w:rsidRPr="00396BC1">
        <w:rPr>
          <w:rFonts w:ascii="Angsana New" w:hAnsi="Angsana New" w:hint="cs"/>
          <w:sz w:val="30"/>
          <w:szCs w:val="30"/>
        </w:rPr>
        <w:t>19</w:t>
      </w:r>
      <w:r w:rsidRPr="00396BC1">
        <w:rPr>
          <w:rFonts w:ascii="Angsana New" w:hAnsi="Angsana New" w:hint="cs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96BC1" w:rsidRPr="00396BC1">
        <w:rPr>
          <w:rFonts w:ascii="Angsana New" w:hAnsi="Angsana New" w:hint="cs"/>
          <w:sz w:val="30"/>
          <w:szCs w:val="30"/>
        </w:rPr>
        <w:t>2566</w:t>
      </w:r>
      <w:r w:rsidRPr="00396BC1">
        <w:rPr>
          <w:rFonts w:ascii="Angsana New" w:hAnsi="Angsana New" w:hint="cs"/>
          <w:sz w:val="30"/>
          <w:szCs w:val="30"/>
          <w:cs/>
        </w:rPr>
        <w:t xml:space="preserve"> และหุ้นของบริษัทเริ่มการซื้อขายในตลาดหลักทรัพย์แห่งประเทศไทยเมื่อวันที่ </w:t>
      </w:r>
      <w:r w:rsidRPr="00396BC1">
        <w:rPr>
          <w:rFonts w:ascii="Angsana New" w:hAnsi="Angsana New"/>
          <w:sz w:val="30"/>
          <w:szCs w:val="30"/>
        </w:rPr>
        <w:br/>
      </w:r>
      <w:r w:rsidR="00396BC1" w:rsidRPr="00396BC1">
        <w:rPr>
          <w:rFonts w:ascii="Angsana New" w:hAnsi="Angsana New" w:hint="cs"/>
          <w:sz w:val="30"/>
          <w:szCs w:val="30"/>
        </w:rPr>
        <w:t>21</w:t>
      </w:r>
      <w:r w:rsidRPr="00396BC1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396BC1" w:rsidRPr="00396BC1">
        <w:rPr>
          <w:rFonts w:ascii="Angsana New" w:hAnsi="Angsana New" w:hint="cs"/>
          <w:sz w:val="30"/>
          <w:szCs w:val="30"/>
        </w:rPr>
        <w:t>2566</w:t>
      </w:r>
      <w:r w:rsidRPr="00396BC1">
        <w:rPr>
          <w:rFonts w:ascii="Angsana New" w:hAnsi="Angsana New" w:hint="cs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 xml:space="preserve">ทั้งนี้ บริษัทมีค่าใช้จ่ายในการออกหุ้นสามัญเพิ่มทุนดังกล่าวสุทธิจากภาษีเงินได้จำนวน </w:t>
      </w:r>
      <w:r w:rsidR="00396BC1" w:rsidRPr="00396BC1">
        <w:rPr>
          <w:rFonts w:ascii="Angsana New" w:hAnsi="Angsana New" w:hint="cs"/>
          <w:sz w:val="30"/>
          <w:szCs w:val="30"/>
        </w:rPr>
        <w:t>52</w:t>
      </w:r>
      <w:r w:rsidRPr="00396BC1">
        <w:rPr>
          <w:rFonts w:ascii="Angsana New" w:hAnsi="Angsana New" w:hint="cs"/>
          <w:sz w:val="30"/>
          <w:szCs w:val="30"/>
        </w:rPr>
        <w:t>.</w:t>
      </w:r>
      <w:r w:rsidR="00396BC1" w:rsidRPr="00396BC1">
        <w:rPr>
          <w:rFonts w:ascii="Angsana New" w:hAnsi="Angsana New" w:hint="cs"/>
          <w:sz w:val="30"/>
          <w:szCs w:val="30"/>
        </w:rPr>
        <w:t>4</w:t>
      </w:r>
      <w:r w:rsidRPr="00396BC1">
        <w:rPr>
          <w:rFonts w:ascii="Angsana New" w:hAnsi="Angsana New" w:hint="cs"/>
          <w:sz w:val="30"/>
          <w:szCs w:val="30"/>
        </w:rPr>
        <w:t xml:space="preserve"> </w:t>
      </w:r>
      <w:r w:rsidRPr="00396BC1">
        <w:rPr>
          <w:rFonts w:ascii="Angsana New" w:hAnsi="Angsana New" w:hint="cs"/>
          <w:sz w:val="30"/>
          <w:szCs w:val="30"/>
          <w:cs/>
        </w:rPr>
        <w:t xml:space="preserve">ล้านบาท บริษัทรับรู้ส่วนเกินมูลค่าหุ้นสุทธิจำนวน </w:t>
      </w:r>
      <w:r w:rsidR="00396BC1" w:rsidRPr="00396BC1">
        <w:rPr>
          <w:rFonts w:ascii="Angsana New" w:hAnsi="Angsana New" w:hint="cs"/>
          <w:sz w:val="30"/>
          <w:szCs w:val="30"/>
        </w:rPr>
        <w:t>1</w:t>
      </w:r>
      <w:r w:rsidRPr="00396BC1">
        <w:rPr>
          <w:rFonts w:ascii="Angsana New" w:hAnsi="Angsana New" w:hint="cs"/>
          <w:sz w:val="30"/>
          <w:szCs w:val="30"/>
        </w:rPr>
        <w:t>,</w:t>
      </w:r>
      <w:r w:rsidR="00396BC1" w:rsidRPr="00396BC1">
        <w:rPr>
          <w:rFonts w:ascii="Angsana New" w:hAnsi="Angsana New" w:hint="cs"/>
          <w:sz w:val="30"/>
          <w:szCs w:val="30"/>
        </w:rPr>
        <w:t>148</w:t>
      </w:r>
      <w:r w:rsidRPr="00396BC1">
        <w:rPr>
          <w:rFonts w:ascii="Angsana New" w:hAnsi="Angsana New"/>
          <w:sz w:val="30"/>
          <w:szCs w:val="30"/>
        </w:rPr>
        <w:t>.</w:t>
      </w:r>
      <w:r w:rsidR="00396BC1" w:rsidRPr="00396BC1">
        <w:rPr>
          <w:rFonts w:ascii="Angsana New" w:hAnsi="Angsana New"/>
          <w:sz w:val="30"/>
          <w:szCs w:val="30"/>
        </w:rPr>
        <w:t>0</w:t>
      </w:r>
      <w:r w:rsidRPr="00396BC1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69D078FC" w14:textId="77777777" w:rsidR="00E57FF8" w:rsidRPr="00396BC1" w:rsidRDefault="00E57FF8" w:rsidP="00E57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9DFDAA8" w14:textId="77777777" w:rsidR="00210B6C" w:rsidRPr="00396BC1" w:rsidRDefault="00210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396BC1">
        <w:rPr>
          <w:cs/>
        </w:rPr>
        <w:br w:type="page"/>
      </w:r>
    </w:p>
    <w:p w14:paraId="3E263840" w14:textId="623EAF81" w:rsidR="009249C1" w:rsidRPr="00396BC1" w:rsidRDefault="009249C1" w:rsidP="009249C1">
      <w:pPr>
        <w:pStyle w:val="Heading2"/>
        <w:tabs>
          <w:tab w:val="clear" w:pos="340"/>
        </w:tabs>
        <w:ind w:left="540" w:hanging="540"/>
        <w:rPr>
          <w:b w:val="0"/>
          <w:bCs w:val="0"/>
        </w:rPr>
      </w:pPr>
      <w:r w:rsidRPr="00396BC1">
        <w:rPr>
          <w:cs/>
        </w:rPr>
        <w:lastRenderedPageBreak/>
        <w:t>สำรองตามกฎหมาย</w:t>
      </w:r>
    </w:p>
    <w:p w14:paraId="5B48C5DE" w14:textId="77777777" w:rsidR="009249C1" w:rsidRPr="00396BC1" w:rsidRDefault="009249C1" w:rsidP="00F76B3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05743AF" w14:textId="7128DF72" w:rsidR="00977299" w:rsidRPr="00396BC1" w:rsidRDefault="00F76B31" w:rsidP="00F76B31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96BC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96BC1" w:rsidRPr="00396BC1">
        <w:rPr>
          <w:rFonts w:ascii="Angsana New" w:hAnsi="Angsana New"/>
          <w:sz w:val="30"/>
          <w:szCs w:val="30"/>
        </w:rPr>
        <w:t>2535</w:t>
      </w:r>
      <w:r w:rsidRPr="00396BC1">
        <w:rPr>
          <w:rFonts w:ascii="Angsana New" w:hAnsi="Angsana New"/>
          <w:sz w:val="30"/>
          <w:szCs w:val="30"/>
          <w:cs/>
        </w:rPr>
        <w:t xml:space="preserve"> มาตรา </w:t>
      </w:r>
      <w:r w:rsidR="00396BC1" w:rsidRPr="00396BC1">
        <w:rPr>
          <w:rFonts w:ascii="Angsana New" w:hAnsi="Angsana New"/>
          <w:sz w:val="30"/>
          <w:szCs w:val="30"/>
        </w:rPr>
        <w:t>116</w:t>
      </w:r>
      <w:r w:rsidRPr="00396BC1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396BC1" w:rsidRPr="00396BC1">
        <w:rPr>
          <w:rFonts w:ascii="Angsana New" w:hAnsi="Angsana New"/>
          <w:sz w:val="30"/>
          <w:szCs w:val="30"/>
        </w:rPr>
        <w:t>5</w:t>
      </w:r>
      <w:r w:rsidRPr="00396BC1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396BC1" w:rsidRPr="00396BC1">
        <w:rPr>
          <w:rFonts w:ascii="Angsana New" w:hAnsi="Angsana New"/>
          <w:sz w:val="30"/>
          <w:szCs w:val="30"/>
        </w:rPr>
        <w:t>10</w:t>
      </w:r>
      <w:r w:rsidRPr="00396BC1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6404968B" w14:textId="672B2907" w:rsidR="008A27DD" w:rsidRPr="00396BC1" w:rsidRDefault="008A27DD" w:rsidP="00F76B31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FD6A855" w14:textId="079115F9" w:rsidR="006244D7" w:rsidRPr="00396BC1" w:rsidRDefault="006244D7" w:rsidP="006244D7">
      <w:pPr>
        <w:pStyle w:val="Heading2"/>
        <w:tabs>
          <w:tab w:val="clear" w:pos="340"/>
        </w:tabs>
        <w:ind w:left="540" w:hanging="540"/>
      </w:pPr>
      <w:r w:rsidRPr="00396BC1">
        <w:rPr>
          <w:cs/>
        </w:rPr>
        <w:t>ส่วนงานดำเนินงานและการจำแนกรายได้</w:t>
      </w:r>
    </w:p>
    <w:p w14:paraId="29048E9C" w14:textId="0C3A0E3B" w:rsidR="00C2559D" w:rsidRPr="00396BC1" w:rsidRDefault="00C2559D" w:rsidP="00C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368216D0" w14:textId="77777777" w:rsidR="00043F17" w:rsidRPr="00396BC1" w:rsidRDefault="00043F17" w:rsidP="00043F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0" w:name="_Hlk67338295"/>
      <w:r w:rsidRPr="00396BC1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37B20114" w14:textId="77777777" w:rsidR="00043F17" w:rsidRPr="00396BC1" w:rsidRDefault="00043F17" w:rsidP="00043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42E03C19" w14:textId="77777777" w:rsidR="00043F17" w:rsidRPr="00396BC1" w:rsidRDefault="00043F17" w:rsidP="00043F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ผู้บริหารพิจารณาว่ากลุ่มบริษัทดำเนินกิจการในส่วนงานเดียวคือธุรกิจยาและเวชภัณฑ์ ดังนั้นจึงมีส่วนงานที่รายงานเพียงส่วนงานเดียว </w:t>
      </w:r>
    </w:p>
    <w:p w14:paraId="2F6E7123" w14:textId="77777777" w:rsidR="00043F17" w:rsidRPr="00396BC1" w:rsidRDefault="00043F17" w:rsidP="00043F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AF70E54" w14:textId="7A287E93" w:rsidR="00043F17" w:rsidRPr="00396BC1" w:rsidRDefault="00043F17" w:rsidP="00043F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 w:hint="cs"/>
          <w:sz w:val="30"/>
          <w:szCs w:val="30"/>
          <w:cs/>
        </w:rPr>
        <w:t>การดำเนินงานและรายได้หลักของกลุ่มบริษัทคือรายได้จากการขายสินค้าและการให้บริการ</w:t>
      </w:r>
    </w:p>
    <w:p w14:paraId="344BE519" w14:textId="6ECC6551" w:rsidR="001B3BF3" w:rsidRPr="00396BC1" w:rsidRDefault="001B3BF3" w:rsidP="0097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270"/>
        <w:gridCol w:w="1530"/>
      </w:tblGrid>
      <w:tr w:rsidR="00DB1506" w:rsidRPr="00396BC1" w14:paraId="0F0804E2" w14:textId="77777777" w:rsidTr="00FE61B0">
        <w:trPr>
          <w:cantSplit/>
          <w:tblHeader/>
        </w:trPr>
        <w:tc>
          <w:tcPr>
            <w:tcW w:w="6030" w:type="dxa"/>
          </w:tcPr>
          <w:p w14:paraId="6A837BA6" w14:textId="701572EC" w:rsidR="00DB1506" w:rsidRPr="00396BC1" w:rsidRDefault="00DB1506" w:rsidP="00BC440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4A32843D" w14:textId="308FA86B" w:rsidR="00DB1506" w:rsidRPr="00396BC1" w:rsidRDefault="00DB1506" w:rsidP="00DB150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C440F" w:rsidRPr="00396BC1" w14:paraId="3CA64C36" w14:textId="77777777" w:rsidTr="00FE61B0">
        <w:trPr>
          <w:cantSplit/>
          <w:tblHeader/>
        </w:trPr>
        <w:tc>
          <w:tcPr>
            <w:tcW w:w="6030" w:type="dxa"/>
          </w:tcPr>
          <w:p w14:paraId="1FD0D79D" w14:textId="031B8774" w:rsidR="00BC440F" w:rsidRPr="00396BC1" w:rsidRDefault="00BC440F" w:rsidP="00BC440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96BC1" w:rsidRPr="00396BC1">
              <w:rPr>
                <w:rFonts w:asciiTheme="majorBidi" w:hAnsiTheme="majorBidi"/>
                <w:b/>
                <w:i/>
                <w:sz w:val="30"/>
                <w:szCs w:val="30"/>
                <w:lang w:val="en-US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620" w:type="dxa"/>
          </w:tcPr>
          <w:p w14:paraId="29EC5A4F" w14:textId="1ADD55E1" w:rsidR="00BC440F" w:rsidRPr="00396BC1" w:rsidRDefault="00396BC1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B514BFC" w14:textId="77777777" w:rsidR="00BC440F" w:rsidRPr="00396BC1" w:rsidRDefault="00BC440F" w:rsidP="00BC440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DCE0BC" w14:textId="1010FBA8" w:rsidR="00BC440F" w:rsidRPr="00396BC1" w:rsidRDefault="00396BC1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BC440F" w:rsidRPr="00396BC1" w14:paraId="62ED2C20" w14:textId="77777777" w:rsidTr="00FE61B0">
        <w:trPr>
          <w:cantSplit/>
          <w:trHeight w:val="245"/>
          <w:tblHeader/>
        </w:trPr>
        <w:tc>
          <w:tcPr>
            <w:tcW w:w="6030" w:type="dxa"/>
            <w:vAlign w:val="bottom"/>
          </w:tcPr>
          <w:p w14:paraId="52C68B22" w14:textId="77777777" w:rsidR="00BC440F" w:rsidRPr="00396BC1" w:rsidRDefault="00BC440F" w:rsidP="00BC440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25D47730" w14:textId="77777777" w:rsidR="00BC440F" w:rsidRPr="00396BC1" w:rsidRDefault="00BC440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2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440F" w:rsidRPr="00396BC1" w14:paraId="4A7AF263" w14:textId="77777777" w:rsidTr="005046A7">
        <w:trPr>
          <w:cantSplit/>
          <w:trHeight w:val="245"/>
        </w:trPr>
        <w:tc>
          <w:tcPr>
            <w:tcW w:w="6030" w:type="dxa"/>
            <w:vAlign w:val="bottom"/>
          </w:tcPr>
          <w:p w14:paraId="3FC2B09A" w14:textId="77777777" w:rsidR="00BC440F" w:rsidRPr="00396BC1" w:rsidRDefault="00BC440F" w:rsidP="00BC440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620" w:type="dxa"/>
            <w:vAlign w:val="bottom"/>
          </w:tcPr>
          <w:p w14:paraId="2AFDC9C8" w14:textId="77777777" w:rsidR="00BC440F" w:rsidRPr="00396BC1" w:rsidRDefault="00BC440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532BC38" w14:textId="77777777" w:rsidR="00BC440F" w:rsidRPr="00396BC1" w:rsidRDefault="00BC440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66BA3E2" w14:textId="77777777" w:rsidR="00BC440F" w:rsidRPr="00396BC1" w:rsidRDefault="00BC440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E8187F" w:rsidRPr="00396BC1" w14:paraId="33D22BD1" w14:textId="77777777" w:rsidTr="005046A7">
        <w:trPr>
          <w:cantSplit/>
        </w:trPr>
        <w:tc>
          <w:tcPr>
            <w:tcW w:w="6030" w:type="dxa"/>
            <w:vAlign w:val="bottom"/>
          </w:tcPr>
          <w:p w14:paraId="69B19F45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5E381C11" w14:textId="49D2865A" w:rsidR="00E8187F" w:rsidRPr="00396BC1" w:rsidRDefault="00396BC1" w:rsidP="00E8187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C41C4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  <w:r w:rsidR="00AC41C4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044</w:t>
            </w:r>
          </w:p>
        </w:tc>
        <w:tc>
          <w:tcPr>
            <w:tcW w:w="270" w:type="dxa"/>
            <w:vAlign w:val="bottom"/>
          </w:tcPr>
          <w:p w14:paraId="299997A3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45B0B6E" w14:textId="3AC1E0B4" w:rsidR="00E8187F" w:rsidRPr="00396BC1" w:rsidRDefault="00396BC1" w:rsidP="00E8187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E8187F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406</w:t>
            </w:r>
            <w:r w:rsidR="00E8187F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184</w:t>
            </w:r>
          </w:p>
        </w:tc>
      </w:tr>
      <w:tr w:rsidR="00E8187F" w:rsidRPr="00396BC1" w14:paraId="4B32ECD6" w14:textId="77777777" w:rsidTr="005046A7">
        <w:trPr>
          <w:cantSplit/>
        </w:trPr>
        <w:tc>
          <w:tcPr>
            <w:tcW w:w="6030" w:type="dxa"/>
            <w:vAlign w:val="bottom"/>
          </w:tcPr>
          <w:p w14:paraId="20E7B4E3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รายได้จากภายใน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41338A3" w14:textId="30A05431" w:rsidR="00E8187F" w:rsidRPr="00396BC1" w:rsidRDefault="00396BC1" w:rsidP="00E8187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</w:t>
            </w:r>
            <w:r w:rsidR="00AC41C4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  <w:vAlign w:val="bottom"/>
          </w:tcPr>
          <w:p w14:paraId="2070ACB1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9DD64C" w14:textId="5DAA4B61" w:rsidR="00E8187F" w:rsidRPr="00396BC1" w:rsidRDefault="00396BC1" w:rsidP="00E8187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840</w:t>
            </w:r>
            <w:r w:rsidR="00E8187F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287</w:t>
            </w:r>
          </w:p>
        </w:tc>
      </w:tr>
      <w:tr w:rsidR="00E8187F" w:rsidRPr="00396BC1" w14:paraId="3E090F7F" w14:textId="77777777" w:rsidTr="005046A7">
        <w:trPr>
          <w:cantSplit/>
        </w:trPr>
        <w:tc>
          <w:tcPr>
            <w:tcW w:w="6030" w:type="dxa"/>
            <w:vAlign w:val="bottom"/>
          </w:tcPr>
          <w:p w14:paraId="7BB4B5AA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20" w:type="dxa"/>
          </w:tcPr>
          <w:p w14:paraId="5EAA387C" w14:textId="2531CE16" w:rsidR="00AC41C4" w:rsidRPr="00396BC1" w:rsidRDefault="00396BC1" w:rsidP="00AC41C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C41C4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485</w:t>
            </w:r>
            <w:r w:rsidR="00AC41C4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690</w:t>
            </w:r>
          </w:p>
        </w:tc>
        <w:tc>
          <w:tcPr>
            <w:tcW w:w="270" w:type="dxa"/>
            <w:vAlign w:val="bottom"/>
          </w:tcPr>
          <w:p w14:paraId="4345E575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B808F5F" w14:textId="2A819F17" w:rsidR="00E8187F" w:rsidRPr="00396BC1" w:rsidRDefault="00396BC1" w:rsidP="00E8187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="00E8187F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246</w:t>
            </w:r>
            <w:r w:rsidR="00E8187F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471</w:t>
            </w:r>
          </w:p>
        </w:tc>
      </w:tr>
      <w:tr w:rsidR="00E8187F" w:rsidRPr="00396BC1" w14:paraId="5B25FB05" w14:textId="77777777" w:rsidTr="005046A7">
        <w:trPr>
          <w:cantSplit/>
        </w:trPr>
        <w:tc>
          <w:tcPr>
            <w:tcW w:w="6030" w:type="dxa"/>
            <w:vAlign w:val="bottom"/>
          </w:tcPr>
          <w:p w14:paraId="7CA448D5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ตัดรายการรายได้จากภายใน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58B2171" w14:textId="7B666959" w:rsidR="00E8187F" w:rsidRPr="00396BC1" w:rsidRDefault="00AC41C4" w:rsidP="00E8187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646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58ED4E1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38973A2" w14:textId="5052ABD1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840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287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8187F" w:rsidRPr="00396BC1" w14:paraId="77F6DDBA" w14:textId="77777777" w:rsidTr="005046A7">
        <w:trPr>
          <w:cantSplit/>
        </w:trPr>
        <w:tc>
          <w:tcPr>
            <w:tcW w:w="6030" w:type="dxa"/>
            <w:vAlign w:val="bottom"/>
          </w:tcPr>
          <w:p w14:paraId="5B1BE19B" w14:textId="58FB9B9A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Pr="00396B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จากการขายและให้บริการ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7AADBA3" w14:textId="19B8F307" w:rsidR="00E8187F" w:rsidRPr="00396BC1" w:rsidRDefault="00396BC1" w:rsidP="00E8187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C41C4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557</w:t>
            </w:r>
            <w:r w:rsidR="00AC41C4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044</w:t>
            </w:r>
          </w:p>
        </w:tc>
        <w:tc>
          <w:tcPr>
            <w:tcW w:w="270" w:type="dxa"/>
            <w:vAlign w:val="bottom"/>
          </w:tcPr>
          <w:p w14:paraId="50B8DE5F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F37BA67" w14:textId="35CABDDE" w:rsidR="00E8187F" w:rsidRPr="00396BC1" w:rsidRDefault="00396BC1" w:rsidP="00E8187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E8187F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406</w:t>
            </w:r>
            <w:r w:rsidR="00E8187F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184</w:t>
            </w:r>
          </w:p>
        </w:tc>
      </w:tr>
      <w:tr w:rsidR="00E8187F" w:rsidRPr="00396BC1" w14:paraId="68CAAD22" w14:textId="77777777" w:rsidTr="005046A7">
        <w:trPr>
          <w:cantSplit/>
        </w:trPr>
        <w:tc>
          <w:tcPr>
            <w:tcW w:w="6030" w:type="dxa"/>
            <w:vAlign w:val="bottom"/>
          </w:tcPr>
          <w:p w14:paraId="3B3283BA" w14:textId="7E69417E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BF44D44" w14:textId="48AAE569" w:rsidR="00E8187F" w:rsidRPr="00396BC1" w:rsidRDefault="00AC41C4" w:rsidP="00E8187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684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644E340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CED4E9" w14:textId="03ABA22F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615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071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8187F" w:rsidRPr="00396BC1" w14:paraId="4105F65E" w14:textId="77777777" w:rsidTr="005046A7">
        <w:trPr>
          <w:cantSplit/>
        </w:trPr>
        <w:tc>
          <w:tcPr>
            <w:tcW w:w="6030" w:type="dxa"/>
            <w:vAlign w:val="bottom"/>
          </w:tcPr>
          <w:p w14:paraId="397A6EBB" w14:textId="630DB132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กำไรขั้นต้นรวม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8F6BD59" w14:textId="31DA25A7" w:rsidR="00E8187F" w:rsidRPr="00396BC1" w:rsidRDefault="00396BC1" w:rsidP="00E8187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872</w:t>
            </w:r>
            <w:r w:rsidR="00AC41C4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194</w:t>
            </w:r>
          </w:p>
        </w:tc>
        <w:tc>
          <w:tcPr>
            <w:tcW w:w="270" w:type="dxa"/>
            <w:vAlign w:val="bottom"/>
          </w:tcPr>
          <w:p w14:paraId="1CCAC8C4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84BAFB" w14:textId="63339FFA" w:rsidR="00E8187F" w:rsidRPr="00396BC1" w:rsidRDefault="00396BC1" w:rsidP="00E8187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791</w:t>
            </w:r>
            <w:r w:rsidR="00E8187F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113</w:t>
            </w:r>
          </w:p>
        </w:tc>
      </w:tr>
    </w:tbl>
    <w:p w14:paraId="75E8A9C6" w14:textId="00758229" w:rsidR="00043F17" w:rsidRPr="00396BC1" w:rsidRDefault="00043F17">
      <w:pPr>
        <w:rPr>
          <w:rFonts w:asciiTheme="majorBidi" w:hAnsiTheme="majorBidi" w:cstheme="majorBidi"/>
          <w:sz w:val="30"/>
          <w:szCs w:val="30"/>
        </w:rPr>
      </w:pPr>
    </w:p>
    <w:p w14:paraId="536944CB" w14:textId="77777777" w:rsidR="00210B6C" w:rsidRPr="00396BC1" w:rsidRDefault="00210B6C">
      <w:r w:rsidRPr="00396BC1"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30"/>
        <w:gridCol w:w="270"/>
        <w:gridCol w:w="1530"/>
        <w:gridCol w:w="270"/>
        <w:gridCol w:w="1440"/>
        <w:gridCol w:w="270"/>
        <w:gridCol w:w="1440"/>
      </w:tblGrid>
      <w:tr w:rsidR="00470C6A" w:rsidRPr="00396BC1" w14:paraId="68BA2301" w14:textId="77777777" w:rsidTr="003A34FB">
        <w:trPr>
          <w:cantSplit/>
        </w:trPr>
        <w:tc>
          <w:tcPr>
            <w:tcW w:w="2790" w:type="dxa"/>
          </w:tcPr>
          <w:p w14:paraId="2EEFEE28" w14:textId="12ED7ECF" w:rsidR="00470C6A" w:rsidRPr="00396BC1" w:rsidRDefault="00470C6A" w:rsidP="00AA4CE7">
            <w:pPr>
              <w:pStyle w:val="Index5"/>
              <w:ind w:left="24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0138317F" w14:textId="48142B7C" w:rsidR="00470C6A" w:rsidRPr="00396BC1" w:rsidRDefault="00470C6A" w:rsidP="00470C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CF9220" w14:textId="77777777" w:rsidR="00470C6A" w:rsidRPr="00396BC1" w:rsidRDefault="00470C6A" w:rsidP="00BC440F">
            <w:pPr>
              <w:pStyle w:val="30"/>
              <w:tabs>
                <w:tab w:val="clear" w:pos="360"/>
                <w:tab w:val="clear" w:pos="720"/>
              </w:tabs>
              <w:ind w:left="7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05F024A3" w14:textId="15558F24" w:rsidR="00470C6A" w:rsidRPr="00396BC1" w:rsidRDefault="00470C6A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87F" w:rsidRPr="00396BC1" w14:paraId="75548A13" w14:textId="77777777" w:rsidTr="00F246E7">
        <w:trPr>
          <w:cantSplit/>
        </w:trPr>
        <w:tc>
          <w:tcPr>
            <w:tcW w:w="2790" w:type="dxa"/>
          </w:tcPr>
          <w:p w14:paraId="38E06135" w14:textId="7F3DBB74" w:rsidR="00140B47" w:rsidRDefault="00140B47" w:rsidP="00E8187F">
            <w:pPr>
              <w:pStyle w:val="Index5"/>
              <w:ind w:left="24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  <w:p w14:paraId="004AB86B" w14:textId="326FE7D2" w:rsidR="00E8187F" w:rsidRPr="00396BC1" w:rsidRDefault="00E8187F" w:rsidP="00E8187F">
            <w:pPr>
              <w:pStyle w:val="Index5"/>
              <w:ind w:left="24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40B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96BC1" w:rsidRPr="00396BC1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78F6F177" w14:textId="77777777" w:rsidR="00140B47" w:rsidRDefault="00140B47" w:rsidP="00E8187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662E3DE8" w14:textId="7E4D5D08" w:rsidR="00E8187F" w:rsidRPr="00396BC1" w:rsidRDefault="00396BC1" w:rsidP="00E8187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709E039" w14:textId="77777777" w:rsidR="00E8187F" w:rsidRPr="00396BC1" w:rsidRDefault="00E8187F" w:rsidP="00E8187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B94E55" w14:textId="77777777" w:rsidR="00140B47" w:rsidRDefault="00140B47" w:rsidP="00E8187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1DC95897" w14:textId="349A6249" w:rsidR="00E8187F" w:rsidRPr="00396BC1" w:rsidRDefault="00396BC1" w:rsidP="00E8187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0584B22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</w:tabs>
              <w:ind w:left="7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3742A941" w14:textId="77777777" w:rsidR="00140B47" w:rsidRDefault="00140B47" w:rsidP="00E8187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53879E5C" w14:textId="5CFED51D" w:rsidR="00E8187F" w:rsidRPr="00396BC1" w:rsidRDefault="00396BC1" w:rsidP="00E8187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4D31E05" w14:textId="77777777" w:rsidR="00E8187F" w:rsidRPr="00396BC1" w:rsidRDefault="00E8187F" w:rsidP="00E8187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D8EB52" w14:textId="77777777" w:rsidR="00140B47" w:rsidRDefault="00140B47" w:rsidP="00E8187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078ADD32" w14:textId="1363F5C9" w:rsidR="00E8187F" w:rsidRPr="00396BC1" w:rsidRDefault="00396BC1" w:rsidP="00E8187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E8187F" w:rsidRPr="00396BC1" w14:paraId="3DE245B1" w14:textId="77777777" w:rsidTr="003A34FB">
        <w:trPr>
          <w:cantSplit/>
        </w:trPr>
        <w:tc>
          <w:tcPr>
            <w:tcW w:w="2790" w:type="dxa"/>
            <w:vAlign w:val="bottom"/>
          </w:tcPr>
          <w:p w14:paraId="4741F39A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7"/>
          </w:tcPr>
          <w:p w14:paraId="482B3D7A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</w:tabs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187F" w:rsidRPr="00396BC1" w14:paraId="0B7953E6" w14:textId="77777777" w:rsidTr="00F246E7">
        <w:trPr>
          <w:cantSplit/>
        </w:trPr>
        <w:tc>
          <w:tcPr>
            <w:tcW w:w="2790" w:type="dxa"/>
          </w:tcPr>
          <w:p w14:paraId="2C985F02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530" w:type="dxa"/>
          </w:tcPr>
          <w:p w14:paraId="6C81A30B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58DC99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013C050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C571AA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1A64DDE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405FF97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52AF156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85FDF" w:rsidRPr="00396BC1" w14:paraId="384F1E43" w14:textId="77777777" w:rsidTr="00F246E7">
        <w:trPr>
          <w:cantSplit/>
        </w:trPr>
        <w:tc>
          <w:tcPr>
            <w:tcW w:w="2790" w:type="dxa"/>
          </w:tcPr>
          <w:p w14:paraId="48946882" w14:textId="3EB6EF71" w:rsidR="00385FDF" w:rsidRPr="00396BC1" w:rsidRDefault="00385FDF" w:rsidP="00385FDF">
            <w:pPr>
              <w:pStyle w:val="30"/>
              <w:tabs>
                <w:tab w:val="clear" w:pos="360"/>
                <w:tab w:val="clear" w:pos="720"/>
              </w:tabs>
              <w:ind w:left="246" w:right="-108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="Angsana New" w:hAnsi="Angsana New" w:hint="cs"/>
                <w:sz w:val="30"/>
                <w:szCs w:val="30"/>
                <w:cs/>
              </w:rPr>
              <w:t>เวชภัณฑ์ยาแผนปัจจุบัน ประเภทยาสามัญและยาสามัญใหม่</w:t>
            </w:r>
          </w:p>
        </w:tc>
        <w:tc>
          <w:tcPr>
            <w:tcW w:w="1530" w:type="dxa"/>
          </w:tcPr>
          <w:p w14:paraId="04C3C6A4" w14:textId="77777777" w:rsidR="00385FDF" w:rsidRPr="00396BC1" w:rsidRDefault="00385FDF" w:rsidP="00385FD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07A27C9" w14:textId="156EA99D" w:rsidR="004E4303" w:rsidRPr="00396BC1" w:rsidRDefault="00396BC1" w:rsidP="00385FD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E4303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  <w:r w:rsidR="004E4303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093</w:t>
            </w:r>
          </w:p>
        </w:tc>
        <w:tc>
          <w:tcPr>
            <w:tcW w:w="270" w:type="dxa"/>
          </w:tcPr>
          <w:p w14:paraId="6954F45A" w14:textId="77777777" w:rsidR="00385FDF" w:rsidRPr="00396BC1" w:rsidRDefault="00385FDF" w:rsidP="00385FD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50C4E90" w14:textId="77777777" w:rsidR="00385FDF" w:rsidRPr="00396BC1" w:rsidRDefault="00385FDF" w:rsidP="00385FDF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B2F1296" w14:textId="35CC5601" w:rsidR="00385FDF" w:rsidRPr="00396BC1" w:rsidRDefault="00396BC1" w:rsidP="00385FD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385FDF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075</w:t>
            </w:r>
            <w:r w:rsidR="00385FDF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461</w:t>
            </w:r>
          </w:p>
        </w:tc>
        <w:tc>
          <w:tcPr>
            <w:tcW w:w="270" w:type="dxa"/>
          </w:tcPr>
          <w:p w14:paraId="57E8ED64" w14:textId="77777777" w:rsidR="00385FDF" w:rsidRPr="00396BC1" w:rsidRDefault="00385FDF" w:rsidP="00385FD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34E751F" w14:textId="77777777" w:rsidR="00385FDF" w:rsidRPr="00396BC1" w:rsidRDefault="00385FDF" w:rsidP="00385FDF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DE7FA8F" w14:textId="20257DC8" w:rsidR="004E4303" w:rsidRPr="00396BC1" w:rsidRDefault="00396BC1" w:rsidP="00385FDF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736</w:t>
            </w:r>
            <w:r w:rsidR="004E4303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064</w:t>
            </w:r>
          </w:p>
        </w:tc>
        <w:tc>
          <w:tcPr>
            <w:tcW w:w="270" w:type="dxa"/>
            <w:vAlign w:val="bottom"/>
          </w:tcPr>
          <w:p w14:paraId="678402A2" w14:textId="77777777" w:rsidR="00385FDF" w:rsidRPr="00396BC1" w:rsidRDefault="00385FDF" w:rsidP="00385FDF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3C79E1C" w14:textId="77777777" w:rsidR="00385FDF" w:rsidRPr="00396BC1" w:rsidRDefault="00385FDF" w:rsidP="00385FDF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E65F404" w14:textId="753F99C0" w:rsidR="00385FDF" w:rsidRPr="00396BC1" w:rsidRDefault="00396BC1" w:rsidP="00385FDF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689</w:t>
            </w:r>
            <w:r w:rsidR="00385FDF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383</w:t>
            </w:r>
          </w:p>
        </w:tc>
      </w:tr>
      <w:tr w:rsidR="00385FDF" w:rsidRPr="00396BC1" w14:paraId="54E39B83" w14:textId="77777777" w:rsidTr="00F246E7">
        <w:trPr>
          <w:cantSplit/>
        </w:trPr>
        <w:tc>
          <w:tcPr>
            <w:tcW w:w="2790" w:type="dxa"/>
          </w:tcPr>
          <w:p w14:paraId="4E48BDE4" w14:textId="577D16CB" w:rsidR="00385FDF" w:rsidRPr="00396BC1" w:rsidRDefault="00385FDF" w:rsidP="00385FD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เครื่องสำอาง</w:t>
            </w:r>
          </w:p>
        </w:tc>
        <w:tc>
          <w:tcPr>
            <w:tcW w:w="1530" w:type="dxa"/>
          </w:tcPr>
          <w:p w14:paraId="57A9AD97" w14:textId="3ACBB6F6" w:rsidR="00385FDF" w:rsidRPr="00396BC1" w:rsidRDefault="00396BC1" w:rsidP="00385FD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  <w:r w:rsidR="00A8047D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</w:p>
        </w:tc>
        <w:tc>
          <w:tcPr>
            <w:tcW w:w="270" w:type="dxa"/>
          </w:tcPr>
          <w:p w14:paraId="23756AED" w14:textId="77777777" w:rsidR="00385FDF" w:rsidRPr="00396BC1" w:rsidRDefault="00385FDF" w:rsidP="00385FD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A93BD3E" w14:textId="070C7314" w:rsidR="00385FDF" w:rsidRPr="00396BC1" w:rsidRDefault="00396BC1" w:rsidP="00385FD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142</w:t>
            </w:r>
            <w:r w:rsidR="00284845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868</w:t>
            </w:r>
          </w:p>
        </w:tc>
        <w:tc>
          <w:tcPr>
            <w:tcW w:w="270" w:type="dxa"/>
          </w:tcPr>
          <w:p w14:paraId="40CFE7BD" w14:textId="77777777" w:rsidR="00385FDF" w:rsidRPr="00396BC1" w:rsidRDefault="00385FDF" w:rsidP="00385FD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2FA0CF0" w14:textId="48839BE3" w:rsidR="00385FDF" w:rsidRPr="00396BC1" w:rsidRDefault="00396BC1" w:rsidP="00385FDF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4E4303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  <w:tc>
          <w:tcPr>
            <w:tcW w:w="270" w:type="dxa"/>
            <w:vAlign w:val="bottom"/>
          </w:tcPr>
          <w:p w14:paraId="4DCF0D68" w14:textId="77777777" w:rsidR="00385FDF" w:rsidRPr="00396BC1" w:rsidRDefault="00385FDF" w:rsidP="00385FDF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B422DCC" w14:textId="3AB24729" w:rsidR="00385FDF" w:rsidRPr="00396BC1" w:rsidRDefault="00396BC1" w:rsidP="00385FDF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22</w:t>
            </w:r>
            <w:r w:rsidR="00385FDF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501</w:t>
            </w:r>
          </w:p>
        </w:tc>
      </w:tr>
      <w:tr w:rsidR="00385FDF" w:rsidRPr="00396BC1" w14:paraId="5159E88F" w14:textId="77777777" w:rsidTr="00F246E7">
        <w:trPr>
          <w:cantSplit/>
        </w:trPr>
        <w:tc>
          <w:tcPr>
            <w:tcW w:w="2790" w:type="dxa"/>
          </w:tcPr>
          <w:p w14:paraId="48459D68" w14:textId="1F6D5073" w:rsidR="00385FDF" w:rsidRPr="00396BC1" w:rsidRDefault="00385FDF" w:rsidP="00385FD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สมุนไพร</w:t>
            </w:r>
          </w:p>
        </w:tc>
        <w:tc>
          <w:tcPr>
            <w:tcW w:w="1530" w:type="dxa"/>
          </w:tcPr>
          <w:p w14:paraId="31B47B05" w14:textId="55DC3BD5" w:rsidR="00385FDF" w:rsidRPr="00396BC1" w:rsidRDefault="00396BC1" w:rsidP="00385FD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 w:rsidR="004E4303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894</w:t>
            </w:r>
          </w:p>
        </w:tc>
        <w:tc>
          <w:tcPr>
            <w:tcW w:w="270" w:type="dxa"/>
          </w:tcPr>
          <w:p w14:paraId="73E0394B" w14:textId="77777777" w:rsidR="00385FDF" w:rsidRPr="00396BC1" w:rsidRDefault="00385FDF" w:rsidP="00385FD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C02E136" w14:textId="71106971" w:rsidR="00385FDF" w:rsidRPr="00396BC1" w:rsidRDefault="00396BC1" w:rsidP="00385FD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106</w:t>
            </w:r>
            <w:r w:rsidR="00385FDF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426</w:t>
            </w:r>
          </w:p>
        </w:tc>
        <w:tc>
          <w:tcPr>
            <w:tcW w:w="270" w:type="dxa"/>
          </w:tcPr>
          <w:p w14:paraId="1586D546" w14:textId="77777777" w:rsidR="00385FDF" w:rsidRPr="00396BC1" w:rsidRDefault="00385FDF" w:rsidP="00385FD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0B08D42" w14:textId="20E632A4" w:rsidR="00385FDF" w:rsidRPr="00396BC1" w:rsidRDefault="00396BC1" w:rsidP="00385FDF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="004E4303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40280AF9" w14:textId="77777777" w:rsidR="00385FDF" w:rsidRPr="00396BC1" w:rsidRDefault="00385FDF" w:rsidP="00385FDF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B39BECF" w14:textId="7018FA3C" w:rsidR="00385FDF" w:rsidRPr="00396BC1" w:rsidRDefault="00396BC1" w:rsidP="00385FDF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75</w:t>
            </w:r>
            <w:r w:rsidR="00385FDF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743</w:t>
            </w:r>
          </w:p>
        </w:tc>
      </w:tr>
      <w:tr w:rsidR="00385FDF" w:rsidRPr="00396BC1" w14:paraId="533EC29A" w14:textId="77777777" w:rsidTr="00040E6A">
        <w:trPr>
          <w:cantSplit/>
        </w:trPr>
        <w:tc>
          <w:tcPr>
            <w:tcW w:w="2790" w:type="dxa"/>
          </w:tcPr>
          <w:p w14:paraId="069611F7" w14:textId="77777777" w:rsidR="00385FDF" w:rsidRPr="00396BC1" w:rsidRDefault="00385FDF" w:rsidP="00385FD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ผลิตภัณฑ์เสริมอาหาร</w:t>
            </w:r>
          </w:p>
        </w:tc>
        <w:tc>
          <w:tcPr>
            <w:tcW w:w="1530" w:type="dxa"/>
          </w:tcPr>
          <w:p w14:paraId="463BF105" w14:textId="69DDBFB6" w:rsidR="00385FDF" w:rsidRPr="00396BC1" w:rsidRDefault="00396BC1" w:rsidP="00385FD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4E4303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663</w:t>
            </w:r>
          </w:p>
        </w:tc>
        <w:tc>
          <w:tcPr>
            <w:tcW w:w="270" w:type="dxa"/>
          </w:tcPr>
          <w:p w14:paraId="049A20D1" w14:textId="77777777" w:rsidR="00385FDF" w:rsidRPr="00396BC1" w:rsidRDefault="00385FDF" w:rsidP="00385FD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7E996CB" w14:textId="28CA9A97" w:rsidR="00385FDF" w:rsidRPr="00396BC1" w:rsidRDefault="00396BC1" w:rsidP="00385FD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49</w:t>
            </w:r>
            <w:r w:rsidR="00385FDF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127</w:t>
            </w:r>
          </w:p>
        </w:tc>
        <w:tc>
          <w:tcPr>
            <w:tcW w:w="270" w:type="dxa"/>
          </w:tcPr>
          <w:p w14:paraId="474AAB4F" w14:textId="77777777" w:rsidR="00385FDF" w:rsidRPr="00396BC1" w:rsidRDefault="00385FDF" w:rsidP="00385FD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69ACD12" w14:textId="3B4501D6" w:rsidR="00385FDF" w:rsidRPr="00396BC1" w:rsidRDefault="00396BC1" w:rsidP="00385FDF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4E4303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</w:p>
        </w:tc>
        <w:tc>
          <w:tcPr>
            <w:tcW w:w="270" w:type="dxa"/>
            <w:vAlign w:val="bottom"/>
          </w:tcPr>
          <w:p w14:paraId="4BB9D712" w14:textId="77777777" w:rsidR="00385FDF" w:rsidRPr="00396BC1" w:rsidRDefault="00385FDF" w:rsidP="00385FDF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37CBBD6" w14:textId="60833F51" w:rsidR="00385FDF" w:rsidRPr="00396BC1" w:rsidRDefault="00396BC1" w:rsidP="00385FDF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27</w:t>
            </w:r>
            <w:r w:rsidR="00385FDF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097</w:t>
            </w:r>
          </w:p>
        </w:tc>
      </w:tr>
      <w:tr w:rsidR="004E4303" w:rsidRPr="00396BC1" w14:paraId="302A146D" w14:textId="77777777" w:rsidTr="00F246E7">
        <w:trPr>
          <w:cantSplit/>
        </w:trPr>
        <w:tc>
          <w:tcPr>
            <w:tcW w:w="2790" w:type="dxa"/>
          </w:tcPr>
          <w:p w14:paraId="3AD1D778" w14:textId="14E2443A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เวชภัณฑ์</w:t>
            </w: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ยา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สำหรับสัตว์</w:t>
            </w:r>
          </w:p>
        </w:tc>
        <w:tc>
          <w:tcPr>
            <w:tcW w:w="1530" w:type="dxa"/>
          </w:tcPr>
          <w:p w14:paraId="1F43D922" w14:textId="56092538" w:rsidR="004E4303" w:rsidRPr="00396BC1" w:rsidRDefault="00396BC1" w:rsidP="004E430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4E4303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</w:t>
            </w:r>
          </w:p>
        </w:tc>
        <w:tc>
          <w:tcPr>
            <w:tcW w:w="270" w:type="dxa"/>
          </w:tcPr>
          <w:p w14:paraId="08EDAC38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0F4A308" w14:textId="200A645B" w:rsidR="004E4303" w:rsidRPr="00396BC1" w:rsidRDefault="00396BC1" w:rsidP="004E430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="004E4303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574</w:t>
            </w:r>
          </w:p>
        </w:tc>
        <w:tc>
          <w:tcPr>
            <w:tcW w:w="270" w:type="dxa"/>
          </w:tcPr>
          <w:p w14:paraId="641F36B5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C829E90" w14:textId="47EBC404" w:rsidR="004E4303" w:rsidRPr="00396BC1" w:rsidRDefault="00396BC1" w:rsidP="004E4303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4E4303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990</w:t>
            </w:r>
          </w:p>
        </w:tc>
        <w:tc>
          <w:tcPr>
            <w:tcW w:w="270" w:type="dxa"/>
            <w:vAlign w:val="bottom"/>
          </w:tcPr>
          <w:p w14:paraId="5A09C7DD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445430D" w14:textId="4103B792" w:rsidR="004E4303" w:rsidRPr="00396BC1" w:rsidRDefault="00396BC1" w:rsidP="004E4303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  <w:r w:rsidR="004E4303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662</w:t>
            </w:r>
          </w:p>
        </w:tc>
      </w:tr>
      <w:tr w:rsidR="004E4303" w:rsidRPr="00396BC1" w14:paraId="1187F58B" w14:textId="77777777" w:rsidTr="00F246E7">
        <w:trPr>
          <w:cantSplit/>
        </w:trPr>
        <w:tc>
          <w:tcPr>
            <w:tcW w:w="2790" w:type="dxa"/>
          </w:tcPr>
          <w:p w14:paraId="061364F0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113F0A4" w14:textId="327EB2AD" w:rsidR="004E4303" w:rsidRPr="00396BC1" w:rsidRDefault="00396BC1" w:rsidP="004E430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A8047D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</w:p>
        </w:tc>
        <w:tc>
          <w:tcPr>
            <w:tcW w:w="270" w:type="dxa"/>
          </w:tcPr>
          <w:p w14:paraId="65037FA3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24474F5" w14:textId="3D7E2B29" w:rsidR="004E4303" w:rsidRPr="00396BC1" w:rsidRDefault="00396BC1" w:rsidP="004E430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24</w:t>
            </w:r>
            <w:r w:rsidR="00284845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728</w:t>
            </w:r>
          </w:p>
        </w:tc>
        <w:tc>
          <w:tcPr>
            <w:tcW w:w="270" w:type="dxa"/>
          </w:tcPr>
          <w:p w14:paraId="2747A9FB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50C6E6" w14:textId="634E651A" w:rsidR="004E4303" w:rsidRPr="00396BC1" w:rsidRDefault="00396BC1" w:rsidP="004E4303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4E4303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</w:t>
            </w:r>
          </w:p>
        </w:tc>
        <w:tc>
          <w:tcPr>
            <w:tcW w:w="270" w:type="dxa"/>
            <w:vAlign w:val="bottom"/>
          </w:tcPr>
          <w:p w14:paraId="4CEB0852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AB166B" w14:textId="1BAD4EA7" w:rsidR="004E4303" w:rsidRPr="00396BC1" w:rsidRDefault="00396BC1" w:rsidP="004E4303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21</w:t>
            </w:r>
            <w:r w:rsidR="004E4303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120</w:t>
            </w:r>
          </w:p>
        </w:tc>
      </w:tr>
      <w:tr w:rsidR="004E4303" w:rsidRPr="00396BC1" w14:paraId="2A421DE5" w14:textId="77777777" w:rsidTr="00F246E7">
        <w:trPr>
          <w:cantSplit/>
        </w:trPr>
        <w:tc>
          <w:tcPr>
            <w:tcW w:w="2790" w:type="dxa"/>
          </w:tcPr>
          <w:p w14:paraId="466D2FC5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Pr="00396B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</w:t>
            </w:r>
          </w:p>
          <w:p w14:paraId="27E393EA" w14:textId="5356DD1B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</w:tabs>
              <w:ind w:left="24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FDC2C13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60AE373F" w14:textId="64FCCD03" w:rsidR="004E4303" w:rsidRPr="00396BC1" w:rsidRDefault="00396BC1" w:rsidP="004E430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E4303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557</w:t>
            </w:r>
            <w:r w:rsidR="004E4303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044</w:t>
            </w:r>
          </w:p>
        </w:tc>
        <w:tc>
          <w:tcPr>
            <w:tcW w:w="270" w:type="dxa"/>
          </w:tcPr>
          <w:p w14:paraId="168A516B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F219123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53622E11" w14:textId="4677FC9F" w:rsidR="004E4303" w:rsidRPr="00396BC1" w:rsidRDefault="00396BC1" w:rsidP="004E430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4E4303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406</w:t>
            </w:r>
            <w:r w:rsidR="004E4303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184</w:t>
            </w:r>
          </w:p>
        </w:tc>
        <w:tc>
          <w:tcPr>
            <w:tcW w:w="270" w:type="dxa"/>
          </w:tcPr>
          <w:p w14:paraId="788E24DA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A9D2EB5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028C7DE" w14:textId="365CA36C" w:rsidR="004E4303" w:rsidRPr="00396BC1" w:rsidRDefault="00396BC1" w:rsidP="004E4303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923</w:t>
            </w:r>
            <w:r w:rsidR="004E4303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511</w:t>
            </w:r>
          </w:p>
        </w:tc>
        <w:tc>
          <w:tcPr>
            <w:tcW w:w="270" w:type="dxa"/>
            <w:vAlign w:val="bottom"/>
          </w:tcPr>
          <w:p w14:paraId="37884F1D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16AFD3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034FDF9C" w14:textId="58AA407E" w:rsidR="004E4303" w:rsidRPr="00396BC1" w:rsidRDefault="00396BC1" w:rsidP="004E4303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840</w:t>
            </w:r>
            <w:r w:rsidR="004E4303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506</w:t>
            </w:r>
          </w:p>
        </w:tc>
      </w:tr>
      <w:tr w:rsidR="004E4303" w:rsidRPr="00396BC1" w14:paraId="7E567468" w14:textId="77777777" w:rsidTr="00F246E7">
        <w:trPr>
          <w:cantSplit/>
        </w:trPr>
        <w:tc>
          <w:tcPr>
            <w:tcW w:w="2790" w:type="dxa"/>
          </w:tcPr>
          <w:p w14:paraId="458192D7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6EB18E0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2609E3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256325D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D6FF03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601FF25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5A5D4E2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5E49C8C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E4303" w:rsidRPr="00396BC1" w14:paraId="2F5019B8" w14:textId="77777777" w:rsidTr="00F246E7">
        <w:trPr>
          <w:cantSplit/>
        </w:trPr>
        <w:tc>
          <w:tcPr>
            <w:tcW w:w="2790" w:type="dxa"/>
          </w:tcPr>
          <w:p w14:paraId="55BCB9E8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</w:tcPr>
          <w:p w14:paraId="4434EA7F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14F596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81E4119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B45277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FCC9F21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01B796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4ECE669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056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E4303" w:rsidRPr="00396BC1" w14:paraId="51D11997" w14:textId="77777777" w:rsidTr="00F246E7">
        <w:trPr>
          <w:cantSplit/>
        </w:trPr>
        <w:tc>
          <w:tcPr>
            <w:tcW w:w="2790" w:type="dxa"/>
          </w:tcPr>
          <w:p w14:paraId="2EF77DF0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  <w:shd w:val="clear" w:color="auto" w:fill="auto"/>
          </w:tcPr>
          <w:p w14:paraId="67A72EB6" w14:textId="71198C32" w:rsidR="004E4303" w:rsidRPr="00396BC1" w:rsidRDefault="00396BC1" w:rsidP="004E430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011E4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</w:t>
            </w:r>
            <w:r w:rsidR="007011E4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</w:t>
            </w:r>
          </w:p>
        </w:tc>
        <w:tc>
          <w:tcPr>
            <w:tcW w:w="270" w:type="dxa"/>
            <w:shd w:val="clear" w:color="auto" w:fill="auto"/>
          </w:tcPr>
          <w:p w14:paraId="13B7E3BF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10A8D1E2" w14:textId="1932DF54" w:rsidR="004E4303" w:rsidRPr="00396BC1" w:rsidRDefault="00396BC1" w:rsidP="004E430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4E4303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405</w:t>
            </w:r>
            <w:r w:rsidR="004E4303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967</w:t>
            </w:r>
          </w:p>
        </w:tc>
        <w:tc>
          <w:tcPr>
            <w:tcW w:w="270" w:type="dxa"/>
            <w:shd w:val="clear" w:color="auto" w:fill="auto"/>
          </w:tcPr>
          <w:p w14:paraId="3788871F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BB476B3" w14:textId="706AD39A" w:rsidR="004E4303" w:rsidRPr="00396BC1" w:rsidRDefault="00396BC1" w:rsidP="004E4303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</w:t>
            </w:r>
            <w:r w:rsidR="00284845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3A5A9D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AB30B9B" w14:textId="3C02F491" w:rsidR="004E4303" w:rsidRPr="00396BC1" w:rsidRDefault="00396BC1" w:rsidP="004E4303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827</w:t>
            </w:r>
            <w:r w:rsidR="004E4303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414</w:t>
            </w:r>
          </w:p>
        </w:tc>
      </w:tr>
      <w:tr w:rsidR="004E4303" w:rsidRPr="00396BC1" w14:paraId="1CAAC381" w14:textId="77777777" w:rsidTr="00F246E7">
        <w:trPr>
          <w:cantSplit/>
        </w:trPr>
        <w:tc>
          <w:tcPr>
            <w:tcW w:w="2790" w:type="dxa"/>
          </w:tcPr>
          <w:p w14:paraId="3290B8AF" w14:textId="3923E46F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509D9E1" w14:textId="7B034E07" w:rsidR="004E4303" w:rsidRPr="00396BC1" w:rsidRDefault="00396BC1" w:rsidP="004E430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110</w:t>
            </w:r>
          </w:p>
        </w:tc>
        <w:tc>
          <w:tcPr>
            <w:tcW w:w="270" w:type="dxa"/>
          </w:tcPr>
          <w:p w14:paraId="15F87172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724DAAF" w14:textId="52A3F9A4" w:rsidR="004E4303" w:rsidRPr="00396BC1" w:rsidRDefault="00396BC1" w:rsidP="004E430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270" w:type="dxa"/>
          </w:tcPr>
          <w:p w14:paraId="5BE65539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604A0B" w14:textId="71A22BAC" w:rsidR="004E4303" w:rsidRPr="00396BC1" w:rsidRDefault="00396BC1" w:rsidP="004E4303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14</w:t>
            </w:r>
            <w:r w:rsidR="00284845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468</w:t>
            </w:r>
          </w:p>
        </w:tc>
        <w:tc>
          <w:tcPr>
            <w:tcW w:w="270" w:type="dxa"/>
            <w:vAlign w:val="bottom"/>
          </w:tcPr>
          <w:p w14:paraId="3F0555C6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B8553C" w14:textId="5EFDA772" w:rsidR="004E4303" w:rsidRPr="00396BC1" w:rsidRDefault="00396BC1" w:rsidP="004E4303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13</w:t>
            </w:r>
            <w:r w:rsidR="004E4303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092</w:t>
            </w:r>
          </w:p>
        </w:tc>
      </w:tr>
      <w:tr w:rsidR="004E4303" w:rsidRPr="00396BC1" w14:paraId="5B9383EA" w14:textId="77777777" w:rsidTr="00F246E7">
        <w:trPr>
          <w:cantSplit/>
        </w:trPr>
        <w:tc>
          <w:tcPr>
            <w:tcW w:w="2790" w:type="dxa"/>
          </w:tcPr>
          <w:p w14:paraId="18BC203E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Pr="00396B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</w:t>
            </w:r>
          </w:p>
          <w:p w14:paraId="05A42627" w14:textId="3843B679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</w:tabs>
              <w:ind w:left="24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350125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05585C58" w14:textId="409BFBD8" w:rsidR="00983E49" w:rsidRPr="00396BC1" w:rsidRDefault="00396BC1" w:rsidP="004E430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83E49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557</w:t>
            </w:r>
            <w:r w:rsidR="00983E49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044</w:t>
            </w:r>
          </w:p>
        </w:tc>
        <w:tc>
          <w:tcPr>
            <w:tcW w:w="270" w:type="dxa"/>
          </w:tcPr>
          <w:p w14:paraId="29DB5BF6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3CA8C91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5F63A47D" w14:textId="40F8DF95" w:rsidR="004E4303" w:rsidRPr="00396BC1" w:rsidRDefault="00396BC1" w:rsidP="004E430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4E4303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406</w:t>
            </w:r>
            <w:r w:rsidR="004E4303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184</w:t>
            </w:r>
          </w:p>
        </w:tc>
        <w:tc>
          <w:tcPr>
            <w:tcW w:w="270" w:type="dxa"/>
          </w:tcPr>
          <w:p w14:paraId="0CAA2B20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8489A31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77452AB0" w14:textId="5C9AF67A" w:rsidR="00983E49" w:rsidRPr="00396BC1" w:rsidRDefault="00396BC1" w:rsidP="004E4303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923</w:t>
            </w:r>
            <w:r w:rsidR="00983E49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511</w:t>
            </w:r>
          </w:p>
        </w:tc>
        <w:tc>
          <w:tcPr>
            <w:tcW w:w="270" w:type="dxa"/>
            <w:vAlign w:val="bottom"/>
          </w:tcPr>
          <w:p w14:paraId="33838764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7A59AA" w14:textId="77777777" w:rsidR="004E4303" w:rsidRPr="00396BC1" w:rsidRDefault="004E4303" w:rsidP="004E4303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57EDDF11" w14:textId="4E5B86AA" w:rsidR="004E4303" w:rsidRPr="00396BC1" w:rsidRDefault="00396BC1" w:rsidP="004E4303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/>
                <w:b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840</w:t>
            </w:r>
            <w:r w:rsidR="004E4303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506</w:t>
            </w:r>
          </w:p>
        </w:tc>
      </w:tr>
      <w:bookmarkEnd w:id="0"/>
    </w:tbl>
    <w:p w14:paraId="1156EF52" w14:textId="5951ABE6" w:rsidR="003A34FB" w:rsidRPr="00396BC1" w:rsidRDefault="003A34FB" w:rsidP="00C2559D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</w:p>
    <w:p w14:paraId="722D3CC7" w14:textId="022A531D" w:rsidR="00C2559D" w:rsidRPr="00396BC1" w:rsidRDefault="00C2559D" w:rsidP="00C2559D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396BC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ส่วนงานภูมิศาสตร์</w:t>
      </w:r>
    </w:p>
    <w:p w14:paraId="54038D28" w14:textId="77777777" w:rsidR="003A34FB" w:rsidRPr="00396BC1" w:rsidRDefault="003A34FB" w:rsidP="000501FA">
      <w:pPr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2291CC1" w14:textId="351DD1BA" w:rsidR="00C2559D" w:rsidRPr="00396BC1" w:rsidRDefault="00F5430D" w:rsidP="000501FA">
      <w:pPr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96BC1">
        <w:rPr>
          <w:rFonts w:asciiTheme="majorBidi" w:hAnsiTheme="majorBidi" w:cstheme="majorBidi"/>
          <w:color w:val="000000"/>
          <w:sz w:val="30"/>
          <w:szCs w:val="30"/>
          <w:cs/>
        </w:rPr>
        <w:t>กลุ่ม</w:t>
      </w:r>
      <w:r w:rsidR="00C2559D" w:rsidRPr="00396BC1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0501FA" w:rsidRPr="00396BC1">
        <w:rPr>
          <w:rFonts w:asciiTheme="majorBidi" w:hAnsiTheme="majorBidi" w:cstheme="majorBidi"/>
          <w:color w:val="000000"/>
          <w:sz w:val="30"/>
          <w:szCs w:val="30"/>
          <w:cs/>
        </w:rPr>
        <w:t>ดำเนินธุรกิจเฉพาะในประเทศเท่านั้น ไม่มีสินทรัพย์ในต่างประเทศที่มีสาระสำคัญ</w:t>
      </w:r>
      <w:r w:rsidR="005510C4" w:rsidRPr="00396BC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5A2DADB" w14:textId="43B2D1A2" w:rsidR="005510C4" w:rsidRPr="00396BC1" w:rsidRDefault="005510C4" w:rsidP="000501FA">
      <w:pPr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E211808" w14:textId="424CF944" w:rsidR="005510C4" w:rsidRPr="00396BC1" w:rsidRDefault="005510C4" w:rsidP="000501FA">
      <w:pPr>
        <w:ind w:left="518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396BC1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ในการนำเสนอการจำแนกส่วนงานภูมิศาสตร์ รายได้ตามส่วนงานแยกตามที่ตั้งทางภูมิศาสตร์ของลูกค้า </w:t>
      </w:r>
    </w:p>
    <w:p w14:paraId="635F1188" w14:textId="51308B9C" w:rsidR="005510C4" w:rsidRPr="00396BC1" w:rsidRDefault="005510C4" w:rsidP="000501FA">
      <w:pPr>
        <w:ind w:left="518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7A99AF5B" w14:textId="77777777" w:rsidR="00AA4CE7" w:rsidRDefault="00AA4CE7">
      <w: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236"/>
        <w:gridCol w:w="1474"/>
      </w:tblGrid>
      <w:tr w:rsidR="005510C4" w:rsidRPr="00396BC1" w14:paraId="3E4EBBCB" w14:textId="77777777" w:rsidTr="00F82E42">
        <w:trPr>
          <w:tblHeader/>
        </w:trPr>
        <w:tc>
          <w:tcPr>
            <w:tcW w:w="6030" w:type="dxa"/>
          </w:tcPr>
          <w:p w14:paraId="68ED5232" w14:textId="71FC641D" w:rsidR="005510C4" w:rsidRPr="00396BC1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73772EE3" w14:textId="4967AAC1" w:rsidR="005510C4" w:rsidRPr="00396BC1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510C4" w:rsidRPr="00396BC1" w14:paraId="0FE454DF" w14:textId="77777777" w:rsidTr="00F82E42">
        <w:trPr>
          <w:tblHeader/>
        </w:trPr>
        <w:tc>
          <w:tcPr>
            <w:tcW w:w="6030" w:type="dxa"/>
          </w:tcPr>
          <w:p w14:paraId="3806A7C9" w14:textId="6ECD2170" w:rsidR="005510C4" w:rsidRPr="00396BC1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3240" w:type="dxa"/>
            <w:gridSpan w:val="3"/>
          </w:tcPr>
          <w:p w14:paraId="725FAC06" w14:textId="77777777" w:rsidR="005510C4" w:rsidRPr="00396BC1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9D441D" w:rsidRPr="00396BC1" w14:paraId="3766400D" w14:textId="77777777" w:rsidTr="00DF5079">
        <w:trPr>
          <w:tblHeader/>
        </w:trPr>
        <w:tc>
          <w:tcPr>
            <w:tcW w:w="6030" w:type="dxa"/>
          </w:tcPr>
          <w:p w14:paraId="2B7C9B5A" w14:textId="77777777" w:rsidR="009D441D" w:rsidRPr="00396BC1" w:rsidRDefault="009D441D" w:rsidP="00DF5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666099FE" w14:textId="40FA62EF" w:rsidR="009D441D" w:rsidRPr="00396BC1" w:rsidRDefault="00396BC1" w:rsidP="00DF5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23009E5C" w14:textId="77777777" w:rsidR="009D441D" w:rsidRPr="00396BC1" w:rsidRDefault="009D441D" w:rsidP="00DF5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69C7F747" w14:textId="604F7868" w:rsidR="009D441D" w:rsidRPr="00396BC1" w:rsidRDefault="00396BC1" w:rsidP="00DF5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5510C4" w:rsidRPr="00396BC1" w14:paraId="0AAD9213" w14:textId="77777777" w:rsidTr="00F82E42">
        <w:trPr>
          <w:tblHeader/>
        </w:trPr>
        <w:tc>
          <w:tcPr>
            <w:tcW w:w="6030" w:type="dxa"/>
          </w:tcPr>
          <w:p w14:paraId="14F1937A" w14:textId="77777777" w:rsidR="005510C4" w:rsidRPr="00396BC1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12B37C20" w14:textId="28A0DE3E" w:rsidR="005510C4" w:rsidRPr="00396BC1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187F" w:rsidRPr="00396BC1" w14:paraId="486E13AC" w14:textId="77777777" w:rsidTr="00F82E42">
        <w:tc>
          <w:tcPr>
            <w:tcW w:w="6030" w:type="dxa"/>
          </w:tcPr>
          <w:p w14:paraId="4B9BAB29" w14:textId="77777777" w:rsidR="00E8187F" w:rsidRPr="00396BC1" w:rsidRDefault="00E8187F" w:rsidP="00E8187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530" w:type="dxa"/>
          </w:tcPr>
          <w:p w14:paraId="2E021904" w14:textId="4C31D7A8" w:rsidR="00E8187F" w:rsidRPr="00396BC1" w:rsidRDefault="00396BC1" w:rsidP="00E8187F">
            <w:pPr>
              <w:pStyle w:val="acctfourfigures"/>
              <w:tabs>
                <w:tab w:val="clear" w:pos="765"/>
                <w:tab w:val="left" w:pos="1127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D018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463</w:t>
            </w:r>
            <w:r w:rsidR="001D018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  <w:tc>
          <w:tcPr>
            <w:tcW w:w="236" w:type="dxa"/>
          </w:tcPr>
          <w:p w14:paraId="21866F1E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61A25F" w14:textId="235DA998" w:rsidR="00E8187F" w:rsidRPr="00396BC1" w:rsidRDefault="00396BC1" w:rsidP="00E8187F">
            <w:pPr>
              <w:pStyle w:val="acctfourfigures"/>
              <w:tabs>
                <w:tab w:val="clear" w:pos="765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E8187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309</w:t>
            </w:r>
            <w:r w:rsidR="00E8187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843</w:t>
            </w:r>
          </w:p>
        </w:tc>
      </w:tr>
      <w:tr w:rsidR="00E8187F" w:rsidRPr="00396BC1" w14:paraId="135EB556" w14:textId="77777777" w:rsidTr="00F82E42">
        <w:tc>
          <w:tcPr>
            <w:tcW w:w="6030" w:type="dxa"/>
          </w:tcPr>
          <w:p w14:paraId="41F58A65" w14:textId="75237111" w:rsidR="00E8187F" w:rsidRPr="00396BC1" w:rsidRDefault="00E8187F" w:rsidP="00E8187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1530" w:type="dxa"/>
          </w:tcPr>
          <w:p w14:paraId="03CB2787" w14:textId="0934EF7C" w:rsidR="00E8187F" w:rsidRPr="00396BC1" w:rsidRDefault="00396BC1" w:rsidP="00E8187F">
            <w:pPr>
              <w:pStyle w:val="acctfourfigures"/>
              <w:tabs>
                <w:tab w:val="clear" w:pos="765"/>
                <w:tab w:val="left" w:pos="1127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1D018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</w:p>
        </w:tc>
        <w:tc>
          <w:tcPr>
            <w:tcW w:w="236" w:type="dxa"/>
          </w:tcPr>
          <w:p w14:paraId="23B80990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66539088" w14:textId="4C636850" w:rsidR="00E8187F" w:rsidRPr="00396BC1" w:rsidRDefault="00396BC1" w:rsidP="00E8187F">
            <w:pPr>
              <w:pStyle w:val="acctfourfigures"/>
              <w:tabs>
                <w:tab w:val="clear" w:pos="765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28</w:t>
            </w:r>
            <w:r w:rsidR="00E8187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802</w:t>
            </w:r>
          </w:p>
        </w:tc>
      </w:tr>
      <w:tr w:rsidR="00E8187F" w:rsidRPr="00396BC1" w14:paraId="600D89AF" w14:textId="77777777" w:rsidTr="00F82E42">
        <w:tc>
          <w:tcPr>
            <w:tcW w:w="6030" w:type="dxa"/>
          </w:tcPr>
          <w:p w14:paraId="58D7DC03" w14:textId="564DF606" w:rsidR="00E8187F" w:rsidRPr="00396BC1" w:rsidRDefault="00E8187F" w:rsidP="00E8187F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96BC1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กัมพูชา</w:t>
            </w:r>
          </w:p>
        </w:tc>
        <w:tc>
          <w:tcPr>
            <w:tcW w:w="1530" w:type="dxa"/>
          </w:tcPr>
          <w:p w14:paraId="6C205134" w14:textId="3D9D9404" w:rsidR="00E8187F" w:rsidRPr="00396BC1" w:rsidRDefault="00396BC1" w:rsidP="00E8187F">
            <w:pPr>
              <w:pStyle w:val="acctfourfigures"/>
              <w:tabs>
                <w:tab w:val="clear" w:pos="765"/>
                <w:tab w:val="left" w:pos="1127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1D018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</w:t>
            </w:r>
          </w:p>
        </w:tc>
        <w:tc>
          <w:tcPr>
            <w:tcW w:w="236" w:type="dxa"/>
          </w:tcPr>
          <w:p w14:paraId="2ED82A3C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5D8FA77" w14:textId="1099EEF7" w:rsidR="00E8187F" w:rsidRPr="00396BC1" w:rsidRDefault="00396BC1" w:rsidP="00E8187F">
            <w:pPr>
              <w:pStyle w:val="acctfourfigures"/>
              <w:tabs>
                <w:tab w:val="clear" w:pos="765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19</w:t>
            </w:r>
            <w:r w:rsidR="00E8187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502</w:t>
            </w:r>
          </w:p>
        </w:tc>
      </w:tr>
      <w:tr w:rsidR="00E8187F" w:rsidRPr="00396BC1" w14:paraId="5FB3B34E" w14:textId="77777777" w:rsidTr="00F82E42">
        <w:tc>
          <w:tcPr>
            <w:tcW w:w="6030" w:type="dxa"/>
          </w:tcPr>
          <w:p w14:paraId="078858C8" w14:textId="4A5CBFDD" w:rsidR="00E8187F" w:rsidRPr="00396BC1" w:rsidRDefault="00E8187F" w:rsidP="00E8187F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96BC1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ฮ่องกง</w:t>
            </w:r>
          </w:p>
        </w:tc>
        <w:tc>
          <w:tcPr>
            <w:tcW w:w="1530" w:type="dxa"/>
          </w:tcPr>
          <w:p w14:paraId="14C2A542" w14:textId="17B03381" w:rsidR="00E8187F" w:rsidRPr="00396BC1" w:rsidRDefault="00396BC1" w:rsidP="00E8187F">
            <w:pPr>
              <w:pStyle w:val="acctfourfigures"/>
              <w:tabs>
                <w:tab w:val="clear" w:pos="765"/>
                <w:tab w:val="left" w:pos="1127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1D018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777</w:t>
            </w:r>
          </w:p>
        </w:tc>
        <w:tc>
          <w:tcPr>
            <w:tcW w:w="236" w:type="dxa"/>
          </w:tcPr>
          <w:p w14:paraId="0A4A9C16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6B52B9ED" w14:textId="72987206" w:rsidR="00E8187F" w:rsidRPr="00396BC1" w:rsidRDefault="00396BC1" w:rsidP="00E8187F">
            <w:pPr>
              <w:pStyle w:val="acctfourfigures"/>
              <w:tabs>
                <w:tab w:val="clear" w:pos="765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27</w:t>
            </w:r>
            <w:r w:rsidR="00E8187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330</w:t>
            </w:r>
          </w:p>
        </w:tc>
      </w:tr>
      <w:tr w:rsidR="00E8187F" w:rsidRPr="00396BC1" w14:paraId="599061FC" w14:textId="77777777" w:rsidTr="00F82E42">
        <w:tc>
          <w:tcPr>
            <w:tcW w:w="6030" w:type="dxa"/>
          </w:tcPr>
          <w:p w14:paraId="769D801D" w14:textId="5848FE36" w:rsidR="00E8187F" w:rsidRPr="00396BC1" w:rsidRDefault="004669DD" w:rsidP="00E8187F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96BC1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เมียนมาร์</w:t>
            </w:r>
          </w:p>
        </w:tc>
        <w:tc>
          <w:tcPr>
            <w:tcW w:w="1530" w:type="dxa"/>
          </w:tcPr>
          <w:p w14:paraId="1348C0B0" w14:textId="30FB57E3" w:rsidR="00E8187F" w:rsidRPr="00396BC1" w:rsidRDefault="00396BC1" w:rsidP="00E8187F">
            <w:pPr>
              <w:pStyle w:val="acctfourfigures"/>
              <w:tabs>
                <w:tab w:val="clear" w:pos="765"/>
                <w:tab w:val="left" w:pos="1127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1D018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</w:p>
        </w:tc>
        <w:tc>
          <w:tcPr>
            <w:tcW w:w="236" w:type="dxa"/>
          </w:tcPr>
          <w:p w14:paraId="6914E5FE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61C83B1B" w14:textId="1DE5B029" w:rsidR="00E8187F" w:rsidRPr="00396BC1" w:rsidRDefault="00396BC1" w:rsidP="00E8187F">
            <w:pPr>
              <w:pStyle w:val="acctfourfigures"/>
              <w:tabs>
                <w:tab w:val="clear" w:pos="765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10</w:t>
            </w:r>
            <w:r w:rsidR="0032187C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190</w:t>
            </w:r>
          </w:p>
        </w:tc>
      </w:tr>
      <w:tr w:rsidR="00E8187F" w:rsidRPr="00396BC1" w14:paraId="44478AB7" w14:textId="77777777" w:rsidTr="00F82E42">
        <w:tc>
          <w:tcPr>
            <w:tcW w:w="6030" w:type="dxa"/>
          </w:tcPr>
          <w:p w14:paraId="44A2058E" w14:textId="63862B4F" w:rsidR="00E8187F" w:rsidRPr="00396BC1" w:rsidRDefault="00E8187F" w:rsidP="00E8187F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96BC1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530" w:type="dxa"/>
          </w:tcPr>
          <w:p w14:paraId="16BC0250" w14:textId="1A86E7F6" w:rsidR="00E8187F" w:rsidRPr="00396BC1" w:rsidRDefault="00396BC1" w:rsidP="00E8187F">
            <w:pPr>
              <w:pStyle w:val="acctfourfigures"/>
              <w:tabs>
                <w:tab w:val="clear" w:pos="765"/>
                <w:tab w:val="left" w:pos="1127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1D018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36" w:type="dxa"/>
          </w:tcPr>
          <w:p w14:paraId="45B175DA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44030E47" w14:textId="13BFEA6C" w:rsidR="00E8187F" w:rsidRPr="00396BC1" w:rsidRDefault="00396BC1" w:rsidP="00E8187F">
            <w:pPr>
              <w:pStyle w:val="acctfourfigures"/>
              <w:tabs>
                <w:tab w:val="clear" w:pos="765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10</w:t>
            </w:r>
            <w:r w:rsidR="0032187C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517</w:t>
            </w:r>
          </w:p>
        </w:tc>
      </w:tr>
      <w:tr w:rsidR="00E8187F" w:rsidRPr="00396BC1" w14:paraId="7D479FE5" w14:textId="77777777" w:rsidTr="00F82E42">
        <w:tc>
          <w:tcPr>
            <w:tcW w:w="6030" w:type="dxa"/>
          </w:tcPr>
          <w:p w14:paraId="02E9DE54" w14:textId="1A801C01" w:rsidR="00E8187F" w:rsidRPr="00396BC1" w:rsidRDefault="00E8187F" w:rsidP="00E8187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2E307" w14:textId="0754F844" w:rsidR="00E8187F" w:rsidRPr="00396BC1" w:rsidRDefault="00396BC1" w:rsidP="00E8187F">
            <w:pPr>
              <w:pStyle w:val="acctfourfigures"/>
              <w:tabs>
                <w:tab w:val="clear" w:pos="765"/>
                <w:tab w:val="left" w:pos="1127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D018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557</w:t>
            </w:r>
            <w:r w:rsidR="001D018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044</w:t>
            </w:r>
          </w:p>
        </w:tc>
        <w:tc>
          <w:tcPr>
            <w:tcW w:w="236" w:type="dxa"/>
          </w:tcPr>
          <w:p w14:paraId="46CC6B52" w14:textId="77777777" w:rsidR="00E8187F" w:rsidRPr="00396BC1" w:rsidRDefault="00E8187F" w:rsidP="00E8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B3E0939" w14:textId="1BADB47C" w:rsidR="00E8187F" w:rsidRPr="00396BC1" w:rsidRDefault="00396BC1" w:rsidP="00E8187F">
            <w:pPr>
              <w:pStyle w:val="acctfourfigures"/>
              <w:tabs>
                <w:tab w:val="clear" w:pos="765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E8187F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406</w:t>
            </w:r>
            <w:r w:rsidR="00E8187F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184</w:t>
            </w:r>
          </w:p>
        </w:tc>
      </w:tr>
    </w:tbl>
    <w:p w14:paraId="4F7EED9B" w14:textId="371410D2" w:rsidR="00BB5949" w:rsidRPr="00396BC1" w:rsidRDefault="00BB5949" w:rsidP="004A75E2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4D633437" w14:textId="1E01D3C3" w:rsidR="005046A7" w:rsidRPr="00396BC1" w:rsidRDefault="005046A7" w:rsidP="0050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/>
          <w:sz w:val="30"/>
          <w:szCs w:val="30"/>
          <w:cs/>
        </w:rPr>
        <w:t>รายได้จากลูกค้ารายหนึ่งจากส่วนงานธุรกิจยาและเวชภัณฑ์ของกลุ่มบริษัทเป็นเงินประมาณ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="00396BC1" w:rsidRPr="00396BC1">
        <w:rPr>
          <w:rFonts w:ascii="Angsana New" w:hAnsi="Angsana New"/>
          <w:sz w:val="30"/>
          <w:szCs w:val="30"/>
        </w:rPr>
        <w:t>593</w:t>
      </w:r>
      <w:r w:rsidR="00DD4382" w:rsidRPr="00396BC1">
        <w:rPr>
          <w:rFonts w:ascii="Angsana New" w:hAnsi="Angsana New"/>
          <w:sz w:val="30"/>
          <w:szCs w:val="30"/>
        </w:rPr>
        <w:t>.</w:t>
      </w:r>
      <w:r w:rsidR="00396BC1" w:rsidRPr="00396BC1">
        <w:rPr>
          <w:rFonts w:ascii="Angsana New" w:hAnsi="Angsana New"/>
          <w:sz w:val="30"/>
          <w:szCs w:val="30"/>
        </w:rPr>
        <w:t>2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>ล้านบาท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</w:rPr>
        <w:br/>
      </w:r>
      <w:r w:rsidRPr="00396BC1">
        <w:rPr>
          <w:rFonts w:ascii="Angsana New" w:hAnsi="Angsana New"/>
          <w:i/>
          <w:iCs/>
          <w:sz w:val="30"/>
          <w:szCs w:val="30"/>
        </w:rPr>
        <w:t>(</w:t>
      </w:r>
      <w:r w:rsidR="00396BC1" w:rsidRPr="00396BC1">
        <w:rPr>
          <w:rFonts w:ascii="Angsana New" w:hAnsi="Angsana New"/>
          <w:i/>
          <w:iCs/>
          <w:sz w:val="30"/>
          <w:szCs w:val="30"/>
        </w:rPr>
        <w:t>2566</w:t>
      </w:r>
      <w:r w:rsidRPr="00396BC1">
        <w:rPr>
          <w:rFonts w:ascii="Angsana New" w:hAnsi="Angsana New"/>
          <w:i/>
          <w:iCs/>
          <w:sz w:val="30"/>
          <w:szCs w:val="30"/>
        </w:rPr>
        <w:t xml:space="preserve">: </w:t>
      </w:r>
      <w:r w:rsidR="00396BC1" w:rsidRPr="00396BC1">
        <w:rPr>
          <w:rFonts w:ascii="Angsana New" w:hAnsi="Angsana New"/>
          <w:i/>
          <w:iCs/>
          <w:sz w:val="30"/>
          <w:szCs w:val="30"/>
        </w:rPr>
        <w:t>476</w:t>
      </w:r>
      <w:r w:rsidR="00E8187F" w:rsidRPr="00396BC1">
        <w:rPr>
          <w:rFonts w:ascii="Angsana New" w:hAnsi="Angsana New"/>
          <w:i/>
          <w:iCs/>
          <w:sz w:val="30"/>
          <w:szCs w:val="30"/>
        </w:rPr>
        <w:t>.</w:t>
      </w:r>
      <w:r w:rsidR="00396BC1" w:rsidRPr="00396BC1">
        <w:rPr>
          <w:rFonts w:ascii="Angsana New" w:hAnsi="Angsana New"/>
          <w:i/>
          <w:iCs/>
          <w:sz w:val="30"/>
          <w:szCs w:val="30"/>
        </w:rPr>
        <w:t>3</w:t>
      </w:r>
      <w:r w:rsidR="00E8187F" w:rsidRPr="00396BC1">
        <w:rPr>
          <w:rFonts w:ascii="Angsana New" w:hAnsi="Angsana New"/>
          <w:i/>
          <w:iCs/>
          <w:sz w:val="30"/>
          <w:szCs w:val="30"/>
        </w:rPr>
        <w:t xml:space="preserve"> </w:t>
      </w:r>
      <w:r w:rsidR="00E8187F" w:rsidRPr="00396BC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396BC1">
        <w:rPr>
          <w:rFonts w:ascii="Angsana New" w:hAnsi="Angsana New"/>
          <w:i/>
          <w:iCs/>
          <w:sz w:val="30"/>
          <w:szCs w:val="30"/>
        </w:rPr>
        <w:t>)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>จากรายได้รวมของกลุ่มบริษัท</w:t>
      </w:r>
    </w:p>
    <w:p w14:paraId="4A1FF890" w14:textId="77777777" w:rsidR="00BC60E6" w:rsidRPr="00396BC1" w:rsidRDefault="00BC60E6" w:rsidP="004A75E2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18710D3A" w14:textId="77777777" w:rsidR="00163989" w:rsidRPr="00396BC1" w:rsidRDefault="0016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396BC1">
        <w:rPr>
          <w:cs/>
        </w:rPr>
        <w:br w:type="page"/>
      </w:r>
    </w:p>
    <w:p w14:paraId="45F88586" w14:textId="218F7B11" w:rsidR="007927E5" w:rsidRPr="00396BC1" w:rsidRDefault="005F0BEF" w:rsidP="007927E5">
      <w:pPr>
        <w:pStyle w:val="Heading2"/>
        <w:tabs>
          <w:tab w:val="clear" w:pos="340"/>
        </w:tabs>
        <w:ind w:left="540" w:hanging="540"/>
      </w:pPr>
      <w:r w:rsidRPr="00396BC1">
        <w:rPr>
          <w:cs/>
        </w:rPr>
        <w:lastRenderedPageBreak/>
        <w:t>ค่าใช้จ่ายตามธรรมชาติ</w:t>
      </w:r>
    </w:p>
    <w:p w14:paraId="6A273F37" w14:textId="77777777" w:rsidR="00AA171F" w:rsidRPr="00396BC1" w:rsidRDefault="00AA171F" w:rsidP="00AA171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152"/>
        <w:gridCol w:w="252"/>
        <w:gridCol w:w="1188"/>
        <w:gridCol w:w="236"/>
        <w:gridCol w:w="1143"/>
      </w:tblGrid>
      <w:tr w:rsidR="00470C6A" w:rsidRPr="00396BC1" w14:paraId="37B6721B" w14:textId="77777777" w:rsidTr="00470C6A">
        <w:trPr>
          <w:tblHeader/>
        </w:trPr>
        <w:tc>
          <w:tcPr>
            <w:tcW w:w="3690" w:type="dxa"/>
          </w:tcPr>
          <w:p w14:paraId="451E9B70" w14:textId="77777777" w:rsidR="00470C6A" w:rsidRPr="00396BC1" w:rsidRDefault="00470C6A" w:rsidP="00BC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682" w:type="dxa"/>
            <w:gridSpan w:val="3"/>
          </w:tcPr>
          <w:p w14:paraId="10A0DD78" w14:textId="6589E94B" w:rsidR="00470C6A" w:rsidRPr="00396BC1" w:rsidRDefault="00470C6A" w:rsidP="00470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065D0FFA" w14:textId="77777777" w:rsidR="00470C6A" w:rsidRPr="00396BC1" w:rsidRDefault="00470C6A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7" w:type="dxa"/>
            <w:gridSpan w:val="3"/>
          </w:tcPr>
          <w:p w14:paraId="02BA14A3" w14:textId="73F5FC80" w:rsidR="00470C6A" w:rsidRPr="00396BC1" w:rsidRDefault="00470C6A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399B" w:rsidRPr="00396BC1" w14:paraId="18E94596" w14:textId="77777777" w:rsidTr="00470C6A">
        <w:trPr>
          <w:tblHeader/>
        </w:trPr>
        <w:tc>
          <w:tcPr>
            <w:tcW w:w="3690" w:type="dxa"/>
          </w:tcPr>
          <w:p w14:paraId="18F0E233" w14:textId="77777777" w:rsidR="00E8399B" w:rsidRPr="00396BC1" w:rsidRDefault="00E8399B" w:rsidP="00E839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</w:tcPr>
          <w:p w14:paraId="0087E186" w14:textId="1D7AD05F" w:rsidR="00E8399B" w:rsidRPr="00396BC1" w:rsidRDefault="00396BC1" w:rsidP="00E83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7E3745E" w14:textId="77777777" w:rsidR="00E8399B" w:rsidRPr="00396BC1" w:rsidRDefault="00E8399B" w:rsidP="00E83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F43E2C" w14:textId="6AC6E3DD" w:rsidR="00E8399B" w:rsidRPr="00396BC1" w:rsidRDefault="00396BC1" w:rsidP="00E83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2566</w:t>
            </w:r>
          </w:p>
        </w:tc>
        <w:tc>
          <w:tcPr>
            <w:tcW w:w="252" w:type="dxa"/>
          </w:tcPr>
          <w:p w14:paraId="14020550" w14:textId="77777777" w:rsidR="00E8399B" w:rsidRPr="00396BC1" w:rsidRDefault="00E8399B" w:rsidP="00E83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92941F" w14:textId="77A619B9" w:rsidR="00E8399B" w:rsidRPr="00396BC1" w:rsidRDefault="00396BC1" w:rsidP="00E83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E493CBC" w14:textId="77777777" w:rsidR="00E8399B" w:rsidRPr="00396BC1" w:rsidRDefault="00E8399B" w:rsidP="00E83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AABB91D" w14:textId="07D6D359" w:rsidR="00E8399B" w:rsidRPr="00396BC1" w:rsidRDefault="00396BC1" w:rsidP="00E83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2566</w:t>
            </w:r>
          </w:p>
        </w:tc>
      </w:tr>
      <w:tr w:rsidR="00E8399B" w:rsidRPr="00396BC1" w14:paraId="4E1DE8BB" w14:textId="77777777" w:rsidTr="005510C4">
        <w:trPr>
          <w:trHeight w:val="80"/>
          <w:tblHeader/>
        </w:trPr>
        <w:tc>
          <w:tcPr>
            <w:tcW w:w="3690" w:type="dxa"/>
          </w:tcPr>
          <w:p w14:paraId="481F39DF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1" w:type="dxa"/>
            <w:gridSpan w:val="7"/>
            <w:shd w:val="clear" w:color="auto" w:fill="auto"/>
          </w:tcPr>
          <w:p w14:paraId="102DF508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399B" w:rsidRPr="00396BC1" w14:paraId="1819BF81" w14:textId="77777777" w:rsidTr="005510C4">
        <w:tc>
          <w:tcPr>
            <w:tcW w:w="3690" w:type="dxa"/>
          </w:tcPr>
          <w:p w14:paraId="38C84507" w14:textId="10FDC503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right="-10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60" w:type="dxa"/>
          </w:tcPr>
          <w:p w14:paraId="671740C7" w14:textId="77777777" w:rsidR="005078E0" w:rsidRPr="00396BC1" w:rsidRDefault="005078E0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1A61B8" w14:textId="39A1AD7B" w:rsidR="0056129C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5078E0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017</w:t>
            </w:r>
          </w:p>
        </w:tc>
        <w:tc>
          <w:tcPr>
            <w:tcW w:w="270" w:type="dxa"/>
          </w:tcPr>
          <w:p w14:paraId="18238EA3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DDD4609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60A7C0" w14:textId="62430205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368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14102AD3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3071435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BA36CB" w14:textId="0AA4F8AA" w:rsidR="00F157B6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F157B6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36" w:type="dxa"/>
          </w:tcPr>
          <w:p w14:paraId="0CD4D294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545B3256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7B1678" w14:textId="0C7E6C8D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3</w:t>
            </w:r>
            <w:r w:rsidR="00E8399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615</w:t>
            </w:r>
          </w:p>
        </w:tc>
      </w:tr>
      <w:tr w:rsidR="00E8399B" w:rsidRPr="00396BC1" w14:paraId="0E33523E" w14:textId="77777777" w:rsidTr="005510C4">
        <w:tc>
          <w:tcPr>
            <w:tcW w:w="3690" w:type="dxa"/>
          </w:tcPr>
          <w:p w14:paraId="694D8FC4" w14:textId="7BEC4AD0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right="-10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</w:tcPr>
          <w:p w14:paraId="61F6F546" w14:textId="54713BBD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472</w:t>
            </w:r>
            <w:r w:rsidR="005078E0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270" w:type="dxa"/>
          </w:tcPr>
          <w:p w14:paraId="5A2C74D1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68A4F76" w14:textId="53F99BE0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431</w:t>
            </w:r>
            <w:r w:rsidR="00E8399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333</w:t>
            </w:r>
          </w:p>
        </w:tc>
        <w:tc>
          <w:tcPr>
            <w:tcW w:w="252" w:type="dxa"/>
          </w:tcPr>
          <w:p w14:paraId="33176465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3733A5B" w14:textId="11A69CE9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286</w:t>
            </w:r>
            <w:r w:rsidR="00F157B6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002</w:t>
            </w:r>
          </w:p>
        </w:tc>
        <w:tc>
          <w:tcPr>
            <w:tcW w:w="236" w:type="dxa"/>
          </w:tcPr>
          <w:p w14:paraId="1692695D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9E0C006" w14:textId="51BC6BAB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266</w:t>
            </w:r>
            <w:r w:rsidR="00E8399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428</w:t>
            </w:r>
          </w:p>
        </w:tc>
      </w:tr>
      <w:tr w:rsidR="00E8399B" w:rsidRPr="00396BC1" w14:paraId="7F29102D" w14:textId="77777777" w:rsidTr="005510C4">
        <w:tc>
          <w:tcPr>
            <w:tcW w:w="3690" w:type="dxa"/>
          </w:tcPr>
          <w:p w14:paraId="1ADA0B14" w14:textId="3F7697AC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right="-10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</w:tcPr>
          <w:p w14:paraId="0C6BEBBA" w14:textId="4D4F8D2C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381</w:t>
            </w:r>
            <w:r w:rsidR="005078E0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270" w:type="dxa"/>
          </w:tcPr>
          <w:p w14:paraId="233F03E2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384A940" w14:textId="02DC2F1A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349</w:t>
            </w:r>
            <w:r w:rsidR="005078E0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446</w:t>
            </w:r>
          </w:p>
        </w:tc>
        <w:tc>
          <w:tcPr>
            <w:tcW w:w="252" w:type="dxa"/>
          </w:tcPr>
          <w:p w14:paraId="535DE646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457E618" w14:textId="7876D0F4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381</w:t>
            </w:r>
            <w:r w:rsidR="00F157B6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236" w:type="dxa"/>
          </w:tcPr>
          <w:p w14:paraId="4B22F851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179D0DDA" w14:textId="475AF763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349</w:t>
            </w:r>
            <w:r w:rsidR="00BD4516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446</w:t>
            </w:r>
          </w:p>
        </w:tc>
      </w:tr>
      <w:tr w:rsidR="00E8399B" w:rsidRPr="00396BC1" w14:paraId="5D8B06BF" w14:textId="77777777" w:rsidTr="005510C4">
        <w:tc>
          <w:tcPr>
            <w:tcW w:w="3690" w:type="dxa"/>
          </w:tcPr>
          <w:p w14:paraId="51FDBCEC" w14:textId="48157153" w:rsidR="00E8399B" w:rsidRPr="00396BC1" w:rsidRDefault="00E8399B" w:rsidP="00E8399B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สนับสนุนการขาย</w:t>
            </w:r>
          </w:p>
        </w:tc>
        <w:tc>
          <w:tcPr>
            <w:tcW w:w="1260" w:type="dxa"/>
          </w:tcPr>
          <w:p w14:paraId="1B73B479" w14:textId="0AAA339A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193</w:t>
            </w:r>
            <w:r w:rsidR="005078E0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781</w:t>
            </w:r>
          </w:p>
        </w:tc>
        <w:tc>
          <w:tcPr>
            <w:tcW w:w="270" w:type="dxa"/>
          </w:tcPr>
          <w:p w14:paraId="40DF5202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259FE94" w14:textId="4F86ED4E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170</w:t>
            </w:r>
            <w:r w:rsidR="00E8399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351</w:t>
            </w:r>
          </w:p>
        </w:tc>
        <w:tc>
          <w:tcPr>
            <w:tcW w:w="252" w:type="dxa"/>
          </w:tcPr>
          <w:p w14:paraId="61884429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3ABD547" w14:textId="78F6B2CD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157B6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236" w:type="dxa"/>
          </w:tcPr>
          <w:p w14:paraId="3221CC5A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55A95E14" w14:textId="6227945A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4</w:t>
            </w:r>
            <w:r w:rsidR="00E8399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949</w:t>
            </w:r>
          </w:p>
        </w:tc>
      </w:tr>
      <w:tr w:rsidR="00D11027" w:rsidRPr="00396BC1" w14:paraId="6CBEA70C" w14:textId="77777777" w:rsidTr="00E1648F">
        <w:tc>
          <w:tcPr>
            <w:tcW w:w="3690" w:type="dxa"/>
          </w:tcPr>
          <w:p w14:paraId="709A7D26" w14:textId="77777777" w:rsidR="00D11027" w:rsidRPr="00396BC1" w:rsidRDefault="00D11027" w:rsidP="00E1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ค่าซื้อสินค้าสำเร็จรูป</w:t>
            </w:r>
          </w:p>
        </w:tc>
        <w:tc>
          <w:tcPr>
            <w:tcW w:w="1260" w:type="dxa"/>
          </w:tcPr>
          <w:p w14:paraId="71C01F0D" w14:textId="76D04D60" w:rsidR="00D11027" w:rsidRPr="00396BC1" w:rsidRDefault="00396BC1" w:rsidP="00E1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60</w:t>
            </w:r>
            <w:r w:rsidR="00D1102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261</w:t>
            </w:r>
          </w:p>
        </w:tc>
        <w:tc>
          <w:tcPr>
            <w:tcW w:w="270" w:type="dxa"/>
          </w:tcPr>
          <w:p w14:paraId="7274267D" w14:textId="77777777" w:rsidR="00D11027" w:rsidRPr="00396BC1" w:rsidRDefault="00D11027" w:rsidP="00E1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CF5717C" w14:textId="0B2590EA" w:rsidR="00D11027" w:rsidRPr="00396BC1" w:rsidRDefault="00396BC1" w:rsidP="00E1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50</w:t>
            </w:r>
            <w:r w:rsidR="00D11027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633</w:t>
            </w:r>
          </w:p>
        </w:tc>
        <w:tc>
          <w:tcPr>
            <w:tcW w:w="252" w:type="dxa"/>
          </w:tcPr>
          <w:p w14:paraId="1F0F876D" w14:textId="77777777" w:rsidR="00D11027" w:rsidRPr="00396BC1" w:rsidRDefault="00D11027" w:rsidP="00E1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1CB314C" w14:textId="7C07F18F" w:rsidR="00D11027" w:rsidRPr="00396BC1" w:rsidRDefault="00396BC1" w:rsidP="00E1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36" w:type="dxa"/>
          </w:tcPr>
          <w:p w14:paraId="5B2EFC23" w14:textId="77777777" w:rsidR="00D11027" w:rsidRPr="00396BC1" w:rsidRDefault="00D11027" w:rsidP="00E1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348BA827" w14:textId="1EB07456" w:rsidR="00D11027" w:rsidRPr="00396BC1" w:rsidRDefault="00396BC1" w:rsidP="00E1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178</w:t>
            </w:r>
          </w:p>
        </w:tc>
      </w:tr>
      <w:tr w:rsidR="00E8399B" w:rsidRPr="00396BC1" w14:paraId="521D6033" w14:textId="77777777" w:rsidTr="00545418">
        <w:tc>
          <w:tcPr>
            <w:tcW w:w="3690" w:type="dxa"/>
          </w:tcPr>
          <w:p w14:paraId="390A308F" w14:textId="77777777" w:rsidR="00E8399B" w:rsidRPr="00396BC1" w:rsidRDefault="00E8399B" w:rsidP="00E8399B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56F5A222" w14:textId="26830833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57</w:t>
            </w:r>
            <w:r w:rsidR="005078E0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142</w:t>
            </w:r>
          </w:p>
        </w:tc>
        <w:tc>
          <w:tcPr>
            <w:tcW w:w="270" w:type="dxa"/>
          </w:tcPr>
          <w:p w14:paraId="2859D76E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9AA7214" w14:textId="29939A45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52</w:t>
            </w:r>
            <w:r w:rsidR="00E8399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843</w:t>
            </w:r>
          </w:p>
        </w:tc>
        <w:tc>
          <w:tcPr>
            <w:tcW w:w="252" w:type="dxa"/>
          </w:tcPr>
          <w:p w14:paraId="3AE717F2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E8E7EF9" w14:textId="622D6B2F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F157B6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236" w:type="dxa"/>
          </w:tcPr>
          <w:p w14:paraId="4BA9EB0D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50AB2E55" w14:textId="16B5F2EE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39</w:t>
            </w:r>
            <w:r w:rsidR="00E8399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401</w:t>
            </w:r>
          </w:p>
        </w:tc>
      </w:tr>
      <w:tr w:rsidR="00E8399B" w:rsidRPr="00396BC1" w14:paraId="1245142B" w14:textId="77777777" w:rsidTr="005510C4">
        <w:tc>
          <w:tcPr>
            <w:tcW w:w="3690" w:type="dxa"/>
          </w:tcPr>
          <w:p w14:paraId="69731637" w14:textId="08D5EA45" w:rsidR="00E8399B" w:rsidRPr="00396BC1" w:rsidRDefault="00E8399B" w:rsidP="00E8399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ใช้จ่ายในการขนส่งและเดินทาง</w:t>
            </w:r>
          </w:p>
        </w:tc>
        <w:tc>
          <w:tcPr>
            <w:tcW w:w="1260" w:type="dxa"/>
          </w:tcPr>
          <w:p w14:paraId="4052A588" w14:textId="486CB8E5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46</w:t>
            </w:r>
            <w:r w:rsidR="005078E0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612</w:t>
            </w:r>
          </w:p>
        </w:tc>
        <w:tc>
          <w:tcPr>
            <w:tcW w:w="270" w:type="dxa"/>
          </w:tcPr>
          <w:p w14:paraId="3DA5182A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19CE139" w14:textId="1F1657F4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40</w:t>
            </w:r>
            <w:r w:rsidR="00E8399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899</w:t>
            </w:r>
          </w:p>
        </w:tc>
        <w:tc>
          <w:tcPr>
            <w:tcW w:w="252" w:type="dxa"/>
          </w:tcPr>
          <w:p w14:paraId="7A78F2A3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D015A7E" w14:textId="658D72A7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157B6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236" w:type="dxa"/>
          </w:tcPr>
          <w:p w14:paraId="07F95BC9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442D07E" w14:textId="507F19B5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</w:t>
            </w:r>
            <w:r w:rsidR="00E8399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353</w:t>
            </w:r>
          </w:p>
        </w:tc>
      </w:tr>
      <w:tr w:rsidR="00D11027" w:rsidRPr="00396BC1" w14:paraId="0E59D4FE" w14:textId="77777777" w:rsidTr="00E1648F">
        <w:tc>
          <w:tcPr>
            <w:tcW w:w="3690" w:type="dxa"/>
          </w:tcPr>
          <w:p w14:paraId="19ADC4D9" w14:textId="77777777" w:rsidR="00D11027" w:rsidRPr="00396BC1" w:rsidRDefault="00D11027" w:rsidP="00E1648F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260" w:type="dxa"/>
          </w:tcPr>
          <w:p w14:paraId="3A657E24" w14:textId="46A743A8" w:rsidR="00D11027" w:rsidRPr="00396BC1" w:rsidRDefault="00396BC1" w:rsidP="00E1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28</w:t>
            </w:r>
            <w:r w:rsidR="00D1102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844</w:t>
            </w:r>
          </w:p>
        </w:tc>
        <w:tc>
          <w:tcPr>
            <w:tcW w:w="270" w:type="dxa"/>
          </w:tcPr>
          <w:p w14:paraId="62A50597" w14:textId="77777777" w:rsidR="00D11027" w:rsidRPr="00396BC1" w:rsidRDefault="00D11027" w:rsidP="00E1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FD45BE0" w14:textId="1ED3D10B" w:rsidR="00D11027" w:rsidRPr="00396BC1" w:rsidRDefault="00396BC1" w:rsidP="00E1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24</w:t>
            </w:r>
            <w:r w:rsidR="00D1102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392</w:t>
            </w:r>
          </w:p>
        </w:tc>
        <w:tc>
          <w:tcPr>
            <w:tcW w:w="252" w:type="dxa"/>
          </w:tcPr>
          <w:p w14:paraId="40D5A167" w14:textId="77777777" w:rsidR="00D11027" w:rsidRPr="00396BC1" w:rsidRDefault="00D11027" w:rsidP="00E1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E9DBE2A" w14:textId="4D1D76EC" w:rsidR="00D11027" w:rsidRPr="00396BC1" w:rsidRDefault="00396BC1" w:rsidP="00E1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D1102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36" w:type="dxa"/>
          </w:tcPr>
          <w:p w14:paraId="6495319D" w14:textId="77777777" w:rsidR="00D11027" w:rsidRPr="00396BC1" w:rsidRDefault="00D11027" w:rsidP="00E1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4A9D4481" w14:textId="6584B909" w:rsidR="00D11027" w:rsidRPr="00396BC1" w:rsidRDefault="00396BC1" w:rsidP="00E1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23</w:t>
            </w:r>
            <w:r w:rsidR="00D1102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303</w:t>
            </w:r>
          </w:p>
        </w:tc>
      </w:tr>
      <w:tr w:rsidR="00E8399B" w:rsidRPr="00396BC1" w14:paraId="4D176C71" w14:textId="77777777" w:rsidTr="008C3522">
        <w:tc>
          <w:tcPr>
            <w:tcW w:w="3690" w:type="dxa"/>
          </w:tcPr>
          <w:p w14:paraId="57862607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</w:t>
            </w: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ค</w:t>
            </w:r>
          </w:p>
        </w:tc>
        <w:tc>
          <w:tcPr>
            <w:tcW w:w="1260" w:type="dxa"/>
          </w:tcPr>
          <w:p w14:paraId="506DADA3" w14:textId="16EAAD54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24</w:t>
            </w:r>
            <w:r w:rsidR="005078E0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927</w:t>
            </w:r>
          </w:p>
        </w:tc>
        <w:tc>
          <w:tcPr>
            <w:tcW w:w="270" w:type="dxa"/>
          </w:tcPr>
          <w:p w14:paraId="1AAB30EA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4804DA9" w14:textId="6CECCF1E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</w:t>
            </w:r>
            <w:r w:rsidR="00E8399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415</w:t>
            </w:r>
          </w:p>
        </w:tc>
        <w:tc>
          <w:tcPr>
            <w:tcW w:w="252" w:type="dxa"/>
          </w:tcPr>
          <w:p w14:paraId="39301F44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62C4980" w14:textId="386BFE55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F157B6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236" w:type="dxa"/>
          </w:tcPr>
          <w:p w14:paraId="6C0C6626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32B7B7EA" w14:textId="07E853CD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22</w:t>
            </w:r>
            <w:r w:rsidR="00E8399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905</w:t>
            </w:r>
          </w:p>
        </w:tc>
      </w:tr>
      <w:tr w:rsidR="00E8399B" w:rsidRPr="00396BC1" w14:paraId="329D3945" w14:textId="77777777" w:rsidTr="00E47B94">
        <w:tc>
          <w:tcPr>
            <w:tcW w:w="3690" w:type="dxa"/>
          </w:tcPr>
          <w:p w14:paraId="6039A3B5" w14:textId="77777777" w:rsidR="00E8399B" w:rsidRPr="00396BC1" w:rsidRDefault="00E8399B" w:rsidP="00E8399B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260" w:type="dxa"/>
          </w:tcPr>
          <w:p w14:paraId="1E4A4893" w14:textId="76C18BD3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15</w:t>
            </w:r>
            <w:r w:rsidR="005078E0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665</w:t>
            </w:r>
          </w:p>
        </w:tc>
        <w:tc>
          <w:tcPr>
            <w:tcW w:w="270" w:type="dxa"/>
          </w:tcPr>
          <w:p w14:paraId="22CEDF82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561493A" w14:textId="5004FC0B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17</w:t>
            </w:r>
            <w:r w:rsidR="00E8399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127</w:t>
            </w:r>
          </w:p>
        </w:tc>
        <w:tc>
          <w:tcPr>
            <w:tcW w:w="252" w:type="dxa"/>
          </w:tcPr>
          <w:p w14:paraId="30432F75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C8058DF" w14:textId="14CE1757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157B6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236" w:type="dxa"/>
          </w:tcPr>
          <w:p w14:paraId="02DE33CA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21757885" w14:textId="0EEF4E39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11</w:t>
            </w:r>
            <w:r w:rsidR="00E8399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186</w:t>
            </w:r>
          </w:p>
        </w:tc>
      </w:tr>
      <w:tr w:rsidR="00D11027" w:rsidRPr="00396BC1" w14:paraId="626D6CE0" w14:textId="77777777" w:rsidTr="00E1648F">
        <w:tc>
          <w:tcPr>
            <w:tcW w:w="3690" w:type="dxa"/>
          </w:tcPr>
          <w:p w14:paraId="71A81C87" w14:textId="77777777" w:rsidR="00D11027" w:rsidRPr="00396BC1" w:rsidRDefault="00D11027" w:rsidP="00E1648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ค่าตรวจห้องปฏิบัติการ</w:t>
            </w:r>
          </w:p>
        </w:tc>
        <w:tc>
          <w:tcPr>
            <w:tcW w:w="1260" w:type="dxa"/>
          </w:tcPr>
          <w:p w14:paraId="595B5590" w14:textId="1CBF5CBA" w:rsidR="00D11027" w:rsidRPr="00396BC1" w:rsidRDefault="00396BC1" w:rsidP="00E1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14</w:t>
            </w:r>
            <w:r w:rsidR="00D1102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607</w:t>
            </w:r>
          </w:p>
        </w:tc>
        <w:tc>
          <w:tcPr>
            <w:tcW w:w="270" w:type="dxa"/>
          </w:tcPr>
          <w:p w14:paraId="1FEE4C28" w14:textId="77777777" w:rsidR="00D11027" w:rsidRPr="00396BC1" w:rsidRDefault="00D11027" w:rsidP="00E1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3EC6204" w14:textId="289660A1" w:rsidR="00D11027" w:rsidRPr="00396BC1" w:rsidRDefault="00396BC1" w:rsidP="00E1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15</w:t>
            </w:r>
            <w:r w:rsidR="00D11027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887</w:t>
            </w:r>
          </w:p>
        </w:tc>
        <w:tc>
          <w:tcPr>
            <w:tcW w:w="252" w:type="dxa"/>
          </w:tcPr>
          <w:p w14:paraId="6E78F1DE" w14:textId="77777777" w:rsidR="00D11027" w:rsidRPr="00396BC1" w:rsidRDefault="00D11027" w:rsidP="00E1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0E3B741" w14:textId="006BE76C" w:rsidR="00D11027" w:rsidRPr="00396BC1" w:rsidRDefault="00396BC1" w:rsidP="00E1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D1102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236" w:type="dxa"/>
          </w:tcPr>
          <w:p w14:paraId="2AF9F7C8" w14:textId="77777777" w:rsidR="00D11027" w:rsidRPr="00396BC1" w:rsidRDefault="00D11027" w:rsidP="00E1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52A36BDA" w14:textId="6A683921" w:rsidR="00D11027" w:rsidRPr="00396BC1" w:rsidRDefault="00396BC1" w:rsidP="00E1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15</w:t>
            </w:r>
            <w:r w:rsidR="00D11027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594</w:t>
            </w:r>
          </w:p>
        </w:tc>
      </w:tr>
      <w:tr w:rsidR="007E0AA3" w:rsidRPr="00396BC1" w14:paraId="69210636" w14:textId="77777777" w:rsidTr="00E47B94">
        <w:tc>
          <w:tcPr>
            <w:tcW w:w="3690" w:type="dxa"/>
          </w:tcPr>
          <w:p w14:paraId="47A34D3F" w14:textId="3410ECAE" w:rsidR="007E0AA3" w:rsidRPr="00396BC1" w:rsidRDefault="007E0AA3" w:rsidP="00E8399B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</w:t>
            </w:r>
            <w:r w:rsidR="00C73E9B"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สารสนเทศและตรวจรับรองระบบ</w:t>
            </w:r>
          </w:p>
        </w:tc>
        <w:tc>
          <w:tcPr>
            <w:tcW w:w="1260" w:type="dxa"/>
          </w:tcPr>
          <w:p w14:paraId="5ED749F1" w14:textId="584829A1" w:rsidR="007E0AA3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12</w:t>
            </w:r>
            <w:r w:rsidR="005078E0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144</w:t>
            </w:r>
          </w:p>
        </w:tc>
        <w:tc>
          <w:tcPr>
            <w:tcW w:w="270" w:type="dxa"/>
          </w:tcPr>
          <w:p w14:paraId="043C9D83" w14:textId="77777777" w:rsidR="007E0AA3" w:rsidRPr="00396BC1" w:rsidRDefault="007E0AA3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47360D7" w14:textId="2ED739A4" w:rsidR="007E0AA3" w:rsidRPr="00396BC1" w:rsidRDefault="00396BC1" w:rsidP="00BD4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11</w:t>
            </w:r>
            <w:r w:rsidR="005078E0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346</w:t>
            </w:r>
          </w:p>
        </w:tc>
        <w:tc>
          <w:tcPr>
            <w:tcW w:w="252" w:type="dxa"/>
          </w:tcPr>
          <w:p w14:paraId="7956DF0F" w14:textId="77777777" w:rsidR="007E0AA3" w:rsidRPr="00396BC1" w:rsidRDefault="007E0AA3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4B8432E" w14:textId="775C1CC5" w:rsidR="007E0AA3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D4516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36" w:type="dxa"/>
          </w:tcPr>
          <w:p w14:paraId="7BF5F195" w14:textId="77777777" w:rsidR="007E0AA3" w:rsidRPr="00396BC1" w:rsidRDefault="007E0AA3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2541D1F9" w14:textId="1A8F4C9A" w:rsidR="007E0AA3" w:rsidRPr="00396BC1" w:rsidRDefault="00396BC1" w:rsidP="00BD4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5</w:t>
            </w:r>
            <w:r w:rsidR="00BD4516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339</w:t>
            </w:r>
          </w:p>
        </w:tc>
      </w:tr>
      <w:tr w:rsidR="00E8399B" w:rsidRPr="00396BC1" w14:paraId="3E649E4F" w14:textId="77777777" w:rsidTr="008C3522">
        <w:tc>
          <w:tcPr>
            <w:tcW w:w="3690" w:type="dxa"/>
          </w:tcPr>
          <w:p w14:paraId="669B4A8D" w14:textId="77777777" w:rsidR="00E8399B" w:rsidRPr="00396BC1" w:rsidRDefault="00E8399B" w:rsidP="00E8399B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ค่าใช้จ่ายในการวิจัยและพัฒนา</w:t>
            </w:r>
          </w:p>
        </w:tc>
        <w:tc>
          <w:tcPr>
            <w:tcW w:w="1260" w:type="dxa"/>
          </w:tcPr>
          <w:p w14:paraId="6E87F32A" w14:textId="02C93726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3</w:t>
            </w:r>
            <w:r w:rsidR="005078E0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14:paraId="70887A55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EC9F442" w14:textId="6621DB42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4</w:t>
            </w:r>
            <w:r w:rsidR="00E8399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817</w:t>
            </w:r>
          </w:p>
        </w:tc>
        <w:tc>
          <w:tcPr>
            <w:tcW w:w="252" w:type="dxa"/>
          </w:tcPr>
          <w:p w14:paraId="64AC58AC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2D2B060" w14:textId="71B7A333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157B6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236" w:type="dxa"/>
          </w:tcPr>
          <w:p w14:paraId="27C53050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52DB33F2" w14:textId="6A7DF488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4</w:t>
            </w:r>
            <w:r w:rsidR="00E8399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817</w:t>
            </w:r>
          </w:p>
        </w:tc>
      </w:tr>
      <w:tr w:rsidR="00E8399B" w:rsidRPr="00396BC1" w14:paraId="2B92E43D" w14:textId="77777777" w:rsidTr="00DC7BBA">
        <w:tc>
          <w:tcPr>
            <w:tcW w:w="3690" w:type="dxa"/>
          </w:tcPr>
          <w:p w14:paraId="24120ECF" w14:textId="5CA353F8" w:rsidR="00E8399B" w:rsidRPr="00396BC1" w:rsidRDefault="00E8399B" w:rsidP="00E8399B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ขาดทุนจากการปรับมูลค่าสินค้าลดลง</w:t>
            </w:r>
          </w:p>
        </w:tc>
        <w:tc>
          <w:tcPr>
            <w:tcW w:w="1260" w:type="dxa"/>
          </w:tcPr>
          <w:p w14:paraId="123CF91B" w14:textId="1B434BFA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</w:t>
            </w:r>
            <w:r w:rsidR="005078E0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939</w:t>
            </w:r>
          </w:p>
        </w:tc>
        <w:tc>
          <w:tcPr>
            <w:tcW w:w="270" w:type="dxa"/>
          </w:tcPr>
          <w:p w14:paraId="482D3C87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A77D7F8" w14:textId="10F9B220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3</w:t>
            </w:r>
            <w:r w:rsidR="00E8399B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032</w:t>
            </w:r>
          </w:p>
        </w:tc>
        <w:tc>
          <w:tcPr>
            <w:tcW w:w="252" w:type="dxa"/>
          </w:tcPr>
          <w:p w14:paraId="32A4FF2A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EDDBF54" w14:textId="185BD0CA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</w:t>
            </w:r>
            <w:r w:rsidR="00F157B6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211</w:t>
            </w:r>
          </w:p>
        </w:tc>
        <w:tc>
          <w:tcPr>
            <w:tcW w:w="236" w:type="dxa"/>
          </w:tcPr>
          <w:p w14:paraId="1C01E7E3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1029B860" w14:textId="0C325735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</w:t>
            </w:r>
            <w:r w:rsidR="00E8399B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282</w:t>
            </w:r>
          </w:p>
        </w:tc>
      </w:tr>
      <w:tr w:rsidR="00E8399B" w:rsidRPr="00396BC1" w14:paraId="5D20E708" w14:textId="77777777" w:rsidTr="003A34FB">
        <w:tc>
          <w:tcPr>
            <w:tcW w:w="3690" w:type="dxa"/>
          </w:tcPr>
          <w:p w14:paraId="27DE4DEF" w14:textId="74236293" w:rsidR="00E8399B" w:rsidRPr="00396BC1" w:rsidRDefault="00E8399B" w:rsidP="00E839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2F3394" w14:textId="1DB3C566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22</w:t>
            </w:r>
            <w:r w:rsidR="006E4339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14:paraId="7DDA60E5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C430DF" w14:textId="23C92917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19</w:t>
            </w:r>
            <w:r w:rsidR="006E4339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790</w:t>
            </w:r>
          </w:p>
        </w:tc>
        <w:tc>
          <w:tcPr>
            <w:tcW w:w="252" w:type="dxa"/>
          </w:tcPr>
          <w:p w14:paraId="2A93A245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CC500F0" w14:textId="214EA219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E4339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  <w:tc>
          <w:tcPr>
            <w:tcW w:w="236" w:type="dxa"/>
          </w:tcPr>
          <w:p w14:paraId="2CC1E928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61A61A6" w14:textId="29237636" w:rsidR="00E8399B" w:rsidRPr="00396BC1" w:rsidRDefault="00396BC1" w:rsidP="00BD4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12</w:t>
            </w:r>
            <w:r w:rsidR="006E4339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785</w:t>
            </w:r>
          </w:p>
        </w:tc>
      </w:tr>
      <w:tr w:rsidR="00E8399B" w:rsidRPr="00396BC1" w14:paraId="638127F4" w14:textId="77777777" w:rsidTr="003A34FB">
        <w:tc>
          <w:tcPr>
            <w:tcW w:w="3690" w:type="dxa"/>
          </w:tcPr>
          <w:p w14:paraId="524C13EB" w14:textId="0C4DC328" w:rsidR="00E8399B" w:rsidRPr="00396BC1" w:rsidRDefault="00E8399B" w:rsidP="00E8399B">
            <w:pPr>
              <w:ind w:left="230" w:hanging="2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</w:t>
            </w:r>
            <w:r w:rsidRPr="00396B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และบริการ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ต้นทุนในการจัดจำหน่ายและค่าใช้จ่ายในการบริหาร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F50D50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A4D9A7" w14:textId="0EA45027" w:rsidR="00763141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F0F23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  <w:r w:rsidR="008F0F23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270" w:type="dxa"/>
          </w:tcPr>
          <w:p w14:paraId="1F3EA3FA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A13EBD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FC8EF7C" w14:textId="0E501EE9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E8399B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216</w:t>
            </w:r>
            <w:r w:rsidR="00E8399B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252" w:type="dxa"/>
          </w:tcPr>
          <w:p w14:paraId="0A984E41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BFACA5F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4AF3DE8" w14:textId="10FF5A6B" w:rsidR="00F157B6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  <w:r w:rsidR="00F157B6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</w:t>
            </w:r>
          </w:p>
        </w:tc>
        <w:tc>
          <w:tcPr>
            <w:tcW w:w="236" w:type="dxa"/>
          </w:tcPr>
          <w:p w14:paraId="11E6C7B9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E85E8E4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84112F6" w14:textId="3A991291" w:rsidR="00E8399B" w:rsidRPr="00396BC1" w:rsidRDefault="00396BC1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764</w:t>
            </w:r>
            <w:r w:rsidR="00E8399B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581</w:t>
            </w:r>
          </w:p>
        </w:tc>
      </w:tr>
    </w:tbl>
    <w:p w14:paraId="0558D746" w14:textId="77777777" w:rsidR="00210B6C" w:rsidRPr="00396BC1" w:rsidRDefault="00210B6C" w:rsidP="00210B6C">
      <w:pPr>
        <w:pStyle w:val="Heading2"/>
        <w:numPr>
          <w:ilvl w:val="0"/>
          <w:numId w:val="0"/>
        </w:numPr>
      </w:pPr>
    </w:p>
    <w:p w14:paraId="6203881E" w14:textId="77777777" w:rsidR="00210B6C" w:rsidRPr="00396BC1" w:rsidRDefault="00210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396BC1">
        <w:rPr>
          <w:cs/>
        </w:rPr>
        <w:br w:type="page"/>
      </w:r>
    </w:p>
    <w:p w14:paraId="684E7B55" w14:textId="2061C65C" w:rsidR="001168AA" w:rsidRPr="00396BC1" w:rsidRDefault="001168AA" w:rsidP="001168AA">
      <w:pPr>
        <w:pStyle w:val="Heading2"/>
        <w:tabs>
          <w:tab w:val="clear" w:pos="340"/>
        </w:tabs>
        <w:ind w:left="540" w:hanging="540"/>
      </w:pPr>
      <w:r w:rsidRPr="00396BC1">
        <w:rPr>
          <w:cs/>
        </w:rPr>
        <w:lastRenderedPageBreak/>
        <w:t>ภาษีเงินได้</w:t>
      </w:r>
    </w:p>
    <w:p w14:paraId="25DE554E" w14:textId="77777777" w:rsidR="001168AA" w:rsidRPr="00396BC1" w:rsidRDefault="001168AA" w:rsidP="0011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41"/>
        <w:gridCol w:w="252"/>
        <w:gridCol w:w="1359"/>
        <w:gridCol w:w="266"/>
        <w:gridCol w:w="1354"/>
        <w:gridCol w:w="237"/>
        <w:gridCol w:w="1293"/>
      </w:tblGrid>
      <w:tr w:rsidR="009805E5" w:rsidRPr="00396BC1" w14:paraId="5F0515B0" w14:textId="77777777" w:rsidTr="005814C7">
        <w:trPr>
          <w:cantSplit/>
          <w:tblHeader/>
        </w:trPr>
        <w:tc>
          <w:tcPr>
            <w:tcW w:w="3150" w:type="dxa"/>
          </w:tcPr>
          <w:p w14:paraId="3E9ABA4B" w14:textId="30D1DFC5" w:rsidR="009805E5" w:rsidRPr="00396BC1" w:rsidRDefault="009805E5" w:rsidP="0098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952" w:type="dxa"/>
            <w:gridSpan w:val="3"/>
          </w:tcPr>
          <w:p w14:paraId="2D45DD64" w14:textId="104A501F" w:rsidR="009805E5" w:rsidRPr="00396BC1" w:rsidRDefault="009805E5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6C4B1161" w14:textId="77777777" w:rsidR="009805E5" w:rsidRPr="00396BC1" w:rsidRDefault="009805E5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4" w:type="dxa"/>
            <w:gridSpan w:val="3"/>
          </w:tcPr>
          <w:p w14:paraId="799B89DE" w14:textId="32D03B42" w:rsidR="009805E5" w:rsidRPr="00396BC1" w:rsidRDefault="009805E5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5DD6" w:rsidRPr="00396BC1" w14:paraId="5DA4D6AA" w14:textId="77777777" w:rsidTr="005814C7">
        <w:trPr>
          <w:cantSplit/>
          <w:tblHeader/>
        </w:trPr>
        <w:tc>
          <w:tcPr>
            <w:tcW w:w="3150" w:type="dxa"/>
          </w:tcPr>
          <w:p w14:paraId="50A45736" w14:textId="51A7093E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1" w:type="dxa"/>
          </w:tcPr>
          <w:p w14:paraId="4BB29765" w14:textId="28CEA9D2" w:rsidR="00F35DD6" w:rsidRPr="00396BC1" w:rsidRDefault="00396BC1" w:rsidP="00F35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1D66E34C" w14:textId="77777777" w:rsidR="00F35DD6" w:rsidRPr="00396BC1" w:rsidRDefault="00F35DD6" w:rsidP="00F35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0F2A99C7" w14:textId="560E1B3A" w:rsidR="00F35DD6" w:rsidRPr="00396BC1" w:rsidRDefault="00396BC1" w:rsidP="00F35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66" w:type="dxa"/>
          </w:tcPr>
          <w:p w14:paraId="705A1F7D" w14:textId="77777777" w:rsidR="00F35DD6" w:rsidRPr="00396BC1" w:rsidRDefault="00F35DD6" w:rsidP="00F35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C76E117" w14:textId="3E7F8B47" w:rsidR="00F35DD6" w:rsidRPr="00396BC1" w:rsidRDefault="00396BC1" w:rsidP="00F35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07A611BD" w14:textId="77777777" w:rsidR="00F35DD6" w:rsidRPr="00396BC1" w:rsidRDefault="00F35DD6" w:rsidP="00F35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09034619" w14:textId="719D14C9" w:rsidR="00F35DD6" w:rsidRPr="00396BC1" w:rsidRDefault="00396BC1" w:rsidP="00F35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F35DD6" w:rsidRPr="00396BC1" w14:paraId="1058FBA2" w14:textId="77777777" w:rsidTr="005814C7">
        <w:trPr>
          <w:cantSplit/>
          <w:tblHeader/>
        </w:trPr>
        <w:tc>
          <w:tcPr>
            <w:tcW w:w="3150" w:type="dxa"/>
          </w:tcPr>
          <w:p w14:paraId="17CC30B2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2" w:type="dxa"/>
            <w:gridSpan w:val="7"/>
          </w:tcPr>
          <w:p w14:paraId="0F74D696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5DD6" w:rsidRPr="00396BC1" w14:paraId="11BEBC22" w14:textId="77777777" w:rsidTr="005814C7">
        <w:trPr>
          <w:cantSplit/>
        </w:trPr>
        <w:tc>
          <w:tcPr>
            <w:tcW w:w="3150" w:type="dxa"/>
          </w:tcPr>
          <w:p w14:paraId="40BA1FBD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1341" w:type="dxa"/>
            <w:vAlign w:val="bottom"/>
          </w:tcPr>
          <w:p w14:paraId="3F605DBE" w14:textId="77777777" w:rsidR="00F35DD6" w:rsidRPr="00396BC1" w:rsidRDefault="00F35DD6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7" w:right="-90" w:firstLine="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EF911D2" w14:textId="77777777" w:rsidR="00F35DD6" w:rsidRPr="00396BC1" w:rsidRDefault="00F35DD6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42D9049" w14:textId="77777777" w:rsidR="00F35DD6" w:rsidRPr="00396BC1" w:rsidRDefault="00F35DD6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305290B" w14:textId="77777777" w:rsidR="00F35DD6" w:rsidRPr="00396BC1" w:rsidRDefault="00F35DD6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80473BF" w14:textId="77777777" w:rsidR="00F35DD6" w:rsidRPr="00396BC1" w:rsidRDefault="00F35DD6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DD93DAE" w14:textId="77777777" w:rsidR="00F35DD6" w:rsidRPr="00396BC1" w:rsidRDefault="00F35DD6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32200724" w14:textId="77777777" w:rsidR="00F35DD6" w:rsidRPr="00396BC1" w:rsidRDefault="00F35DD6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5DD6" w:rsidRPr="00396BC1" w14:paraId="4A887CF2" w14:textId="77777777" w:rsidTr="005814C7">
        <w:trPr>
          <w:cantSplit/>
        </w:trPr>
        <w:tc>
          <w:tcPr>
            <w:tcW w:w="3150" w:type="dxa"/>
          </w:tcPr>
          <w:p w14:paraId="5D4425D6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341" w:type="dxa"/>
          </w:tcPr>
          <w:p w14:paraId="1A6C7982" w14:textId="5146460C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46</w:t>
            </w:r>
            <w:r w:rsidR="00EF0D38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156</w:t>
            </w:r>
          </w:p>
        </w:tc>
        <w:tc>
          <w:tcPr>
            <w:tcW w:w="252" w:type="dxa"/>
          </w:tcPr>
          <w:p w14:paraId="4E7E1FE1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</w:tcPr>
          <w:p w14:paraId="5799E8A8" w14:textId="5035FE13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19</w:t>
            </w:r>
            <w:r w:rsidR="00F35DD6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807</w:t>
            </w:r>
          </w:p>
        </w:tc>
        <w:tc>
          <w:tcPr>
            <w:tcW w:w="266" w:type="dxa"/>
          </w:tcPr>
          <w:p w14:paraId="467F60C7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14:paraId="1FB093C7" w14:textId="1C8CAA33" w:rsidR="00F35DD6" w:rsidRPr="00396BC1" w:rsidRDefault="00396BC1" w:rsidP="00137FB6">
            <w:pPr>
              <w:pStyle w:val="30"/>
              <w:tabs>
                <w:tab w:val="clear" w:pos="360"/>
                <w:tab w:val="clear" w:pos="720"/>
                <w:tab w:val="decimal" w:pos="9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137FB6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983</w:t>
            </w:r>
          </w:p>
        </w:tc>
        <w:tc>
          <w:tcPr>
            <w:tcW w:w="237" w:type="dxa"/>
          </w:tcPr>
          <w:p w14:paraId="5421F8D5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3653DE6B" w14:textId="2ECAC441" w:rsidR="00F35DD6" w:rsidRPr="00396BC1" w:rsidRDefault="00F35DD6" w:rsidP="00137FB6">
            <w:pPr>
              <w:pStyle w:val="30"/>
              <w:tabs>
                <w:tab w:val="clear" w:pos="360"/>
                <w:tab w:val="clear" w:pos="720"/>
                <w:tab w:val="decimal" w:pos="659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35DD6" w:rsidRPr="00396BC1" w14:paraId="0B923D18" w14:textId="77777777" w:rsidTr="005814C7">
        <w:trPr>
          <w:cantSplit/>
        </w:trPr>
        <w:tc>
          <w:tcPr>
            <w:tcW w:w="3150" w:type="dxa"/>
          </w:tcPr>
          <w:p w14:paraId="463A9358" w14:textId="63F0CF92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ภาษีงวดก่อนที่</w:t>
            </w:r>
            <w:r w:rsidRPr="00396BC1">
              <w:rPr>
                <w:rFonts w:asciiTheme="majorBidi" w:hAnsiTheme="majorBidi"/>
                <w:sz w:val="28"/>
                <w:szCs w:val="28"/>
                <w:cs/>
              </w:rPr>
              <w:t>บันท</w:t>
            </w:r>
            <w:r w:rsidR="004669DD" w:rsidRPr="00396BC1">
              <w:rPr>
                <w:rFonts w:asciiTheme="majorBidi" w:hAnsiTheme="majorBidi" w:hint="cs"/>
                <w:sz w:val="28"/>
                <w:szCs w:val="28"/>
                <w:cs/>
              </w:rPr>
              <w:t>ึก</w:t>
            </w:r>
            <w:r w:rsidRPr="00396BC1">
              <w:rPr>
                <w:rFonts w:asciiTheme="majorBidi" w:hAnsiTheme="majorBidi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341" w:type="dxa"/>
          </w:tcPr>
          <w:p w14:paraId="50336C76" w14:textId="4F033A04" w:rsidR="00F35DD6" w:rsidRPr="00396BC1" w:rsidRDefault="00EF0D38" w:rsidP="00EF0D38">
            <w:pPr>
              <w:pStyle w:val="30"/>
              <w:tabs>
                <w:tab w:val="clear" w:pos="360"/>
                <w:tab w:val="clear" w:pos="720"/>
                <w:tab w:val="decimal" w:pos="721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5FD4CE5F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</w:tcPr>
          <w:p w14:paraId="01FDF4BF" w14:textId="3A81C4F3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202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</w:tcPr>
          <w:p w14:paraId="06A2FBE3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14:paraId="35A5E54C" w14:textId="4C3F80CF" w:rsidR="00F35DD6" w:rsidRPr="00396BC1" w:rsidRDefault="00137FB6" w:rsidP="00137FB6">
            <w:pPr>
              <w:pStyle w:val="30"/>
              <w:tabs>
                <w:tab w:val="clear" w:pos="360"/>
                <w:tab w:val="clear" w:pos="720"/>
                <w:tab w:val="decimal" w:pos="721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385A5710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7CCACFC9" w14:textId="0CED4F7D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990"/>
              </w:tabs>
              <w:ind w:right="-12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202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35DD6" w:rsidRPr="00396BC1" w14:paraId="147D9EC7" w14:textId="77777777" w:rsidTr="005814C7">
        <w:trPr>
          <w:cantSplit/>
        </w:trPr>
        <w:tc>
          <w:tcPr>
            <w:tcW w:w="3150" w:type="dxa"/>
          </w:tcPr>
          <w:p w14:paraId="712E3417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1" w:type="dxa"/>
          </w:tcPr>
          <w:p w14:paraId="149150F1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25DAE753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59E9105A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6" w:type="dxa"/>
          </w:tcPr>
          <w:p w14:paraId="5D25252F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4" w:type="dxa"/>
          </w:tcPr>
          <w:p w14:paraId="751069C4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7" w:type="dxa"/>
          </w:tcPr>
          <w:p w14:paraId="11B68169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218F60B4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35DD6" w:rsidRPr="00396BC1" w14:paraId="4D6E8A27" w14:textId="77777777" w:rsidTr="005814C7">
        <w:trPr>
          <w:cantSplit/>
        </w:trPr>
        <w:tc>
          <w:tcPr>
            <w:tcW w:w="3150" w:type="dxa"/>
          </w:tcPr>
          <w:p w14:paraId="3240F36A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341" w:type="dxa"/>
          </w:tcPr>
          <w:p w14:paraId="00C6E90D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9E74C65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</w:tcPr>
          <w:p w14:paraId="696AB321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3D66E8A2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14:paraId="2FF75B0E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3F6CF783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526024BF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35DD6" w:rsidRPr="00396BC1" w14:paraId="4D0A4AB5" w14:textId="77777777" w:rsidTr="005814C7">
        <w:trPr>
          <w:cantSplit/>
        </w:trPr>
        <w:tc>
          <w:tcPr>
            <w:tcW w:w="3150" w:type="dxa"/>
          </w:tcPr>
          <w:p w14:paraId="24B6E10C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6E44BE6" w14:textId="11B65B8E" w:rsidR="00F35DD6" w:rsidRPr="00396BC1" w:rsidRDefault="00EF0D38" w:rsidP="00F35DD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092</w:t>
            </w:r>
            <w:r w:rsidRPr="00396BC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14:paraId="4F40756B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76E572EB" w14:textId="6FC69C54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  <w:r w:rsidR="00F35DD6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049</w:t>
            </w:r>
          </w:p>
        </w:tc>
        <w:tc>
          <w:tcPr>
            <w:tcW w:w="266" w:type="dxa"/>
          </w:tcPr>
          <w:p w14:paraId="5B769489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F2D2CA6" w14:textId="041A0988" w:rsidR="00F35DD6" w:rsidRPr="00396BC1" w:rsidRDefault="00137FB6" w:rsidP="00F35DD6">
            <w:pPr>
              <w:pStyle w:val="30"/>
              <w:tabs>
                <w:tab w:val="clear" w:pos="360"/>
                <w:tab w:val="clear" w:pos="720"/>
                <w:tab w:val="decimal" w:pos="9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3316D730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E4A2215" w14:textId="2E607486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9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F35DD6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042</w:t>
            </w:r>
          </w:p>
        </w:tc>
      </w:tr>
      <w:tr w:rsidR="00F35DD6" w:rsidRPr="00396BC1" w14:paraId="0351CA7D" w14:textId="77777777" w:rsidTr="005814C7">
        <w:trPr>
          <w:cantSplit/>
        </w:trPr>
        <w:tc>
          <w:tcPr>
            <w:tcW w:w="3150" w:type="dxa"/>
          </w:tcPr>
          <w:p w14:paraId="1EE0DBBF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35AE7A2" w14:textId="06B7E7C8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="00EF0D3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064</w:t>
            </w:r>
          </w:p>
        </w:tc>
        <w:tc>
          <w:tcPr>
            <w:tcW w:w="252" w:type="dxa"/>
          </w:tcPr>
          <w:p w14:paraId="41750300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4100E5FA" w14:textId="3593934F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F35DD6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654</w:t>
            </w:r>
          </w:p>
        </w:tc>
        <w:tc>
          <w:tcPr>
            <w:tcW w:w="266" w:type="dxa"/>
          </w:tcPr>
          <w:p w14:paraId="5A836C87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903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EE76688" w14:textId="064CAFC5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9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137FB6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954</w:t>
            </w:r>
          </w:p>
        </w:tc>
        <w:tc>
          <w:tcPr>
            <w:tcW w:w="237" w:type="dxa"/>
          </w:tcPr>
          <w:p w14:paraId="0E557A67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004572CD" w14:textId="2C340E8B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9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F35DD6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840</w:t>
            </w:r>
          </w:p>
        </w:tc>
      </w:tr>
    </w:tbl>
    <w:p w14:paraId="73D1D0BC" w14:textId="0D1B8911" w:rsidR="00DE1144" w:rsidRPr="00396BC1" w:rsidRDefault="00DE1144" w:rsidP="001168AA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80"/>
        <w:gridCol w:w="990"/>
        <w:gridCol w:w="180"/>
        <w:gridCol w:w="907"/>
        <w:gridCol w:w="178"/>
        <w:gridCol w:w="900"/>
        <w:gridCol w:w="180"/>
        <w:gridCol w:w="899"/>
        <w:gridCol w:w="180"/>
        <w:gridCol w:w="892"/>
        <w:gridCol w:w="8"/>
      </w:tblGrid>
      <w:tr w:rsidR="009805E5" w:rsidRPr="00396BC1" w14:paraId="78C8A4A5" w14:textId="77777777" w:rsidTr="005814C7">
        <w:trPr>
          <w:gridAfter w:val="1"/>
          <w:wAfter w:w="8" w:type="dxa"/>
          <w:tblHeader/>
        </w:trPr>
        <w:tc>
          <w:tcPr>
            <w:tcW w:w="2880" w:type="dxa"/>
            <w:vAlign w:val="bottom"/>
          </w:tcPr>
          <w:p w14:paraId="0862B929" w14:textId="05F1CB5C" w:rsidR="009805E5" w:rsidRPr="00396BC1" w:rsidRDefault="00DE1144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386" w:type="dxa"/>
            <w:gridSpan w:val="11"/>
          </w:tcPr>
          <w:p w14:paraId="37F623D0" w14:textId="3086900B" w:rsidR="009805E5" w:rsidRPr="00396BC1" w:rsidRDefault="009805E5" w:rsidP="009805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F35DD6" w:rsidRPr="00396BC1" w14:paraId="29D0698B" w14:textId="77777777" w:rsidTr="005814C7">
        <w:trPr>
          <w:tblHeader/>
        </w:trPr>
        <w:tc>
          <w:tcPr>
            <w:tcW w:w="2880" w:type="dxa"/>
            <w:vMerge w:val="restart"/>
            <w:vAlign w:val="bottom"/>
          </w:tcPr>
          <w:p w14:paraId="119720F1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1" w:name="_Hlk35433147"/>
          </w:p>
          <w:p w14:paraId="6DD77538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DB8E3F8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157" w:type="dxa"/>
            <w:gridSpan w:val="5"/>
            <w:tcBorders>
              <w:bottom w:val="single" w:sz="4" w:space="0" w:color="auto"/>
            </w:tcBorders>
          </w:tcPr>
          <w:p w14:paraId="390EA066" w14:textId="65D08FD5" w:rsidR="00F35DD6" w:rsidRPr="00396BC1" w:rsidRDefault="00396BC1" w:rsidP="00F35D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8" w:type="dxa"/>
          </w:tcPr>
          <w:p w14:paraId="012C33EA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9" w:type="dxa"/>
            <w:gridSpan w:val="6"/>
            <w:tcBorders>
              <w:bottom w:val="single" w:sz="4" w:space="0" w:color="auto"/>
            </w:tcBorders>
          </w:tcPr>
          <w:p w14:paraId="17D036BB" w14:textId="4BD80051" w:rsidR="00F35DD6" w:rsidRPr="00396BC1" w:rsidRDefault="00396BC1" w:rsidP="00F35DD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2566</w:t>
            </w:r>
          </w:p>
        </w:tc>
      </w:tr>
      <w:tr w:rsidR="00F35DD6" w:rsidRPr="00396BC1" w14:paraId="3F78A178" w14:textId="77777777" w:rsidTr="0010471A">
        <w:trPr>
          <w:tblHeader/>
        </w:trPr>
        <w:tc>
          <w:tcPr>
            <w:tcW w:w="2880" w:type="dxa"/>
            <w:vMerge/>
          </w:tcPr>
          <w:p w14:paraId="3B6DD506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F920900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207047FA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E8608C8" w14:textId="77777777" w:rsidR="00F35DD6" w:rsidRPr="00396BC1" w:rsidRDefault="00F35DD6" w:rsidP="00F35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0B94A8" w14:textId="603795E8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ค่าใช้จ่าย</w:t>
            </w: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252CD1F" w14:textId="77777777" w:rsidR="00F35DD6" w:rsidRPr="00396BC1" w:rsidRDefault="00F35DD6" w:rsidP="00F35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D93DACD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0C3DE1B0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3D07D00A" w14:textId="77777777" w:rsidR="00F35DD6" w:rsidRPr="00396BC1" w:rsidRDefault="00F35DD6" w:rsidP="00F35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FC4E4D3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6F8B60A5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1078CA8" w14:textId="77777777" w:rsidR="00F35DD6" w:rsidRPr="00396BC1" w:rsidRDefault="00F35DD6" w:rsidP="00F35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29ABE678" w14:textId="41DD92E4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ค่าใช้จ่าย</w:t>
            </w: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2B5507A" w14:textId="77777777" w:rsidR="00F35DD6" w:rsidRPr="00396BC1" w:rsidRDefault="00F35DD6" w:rsidP="00F35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40DD2BB7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7FE2EBAF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F35DD6" w:rsidRPr="00396BC1" w14:paraId="77C370E5" w14:textId="77777777" w:rsidTr="005814C7">
        <w:trPr>
          <w:gridAfter w:val="1"/>
          <w:wAfter w:w="8" w:type="dxa"/>
          <w:tblHeader/>
        </w:trPr>
        <w:tc>
          <w:tcPr>
            <w:tcW w:w="2880" w:type="dxa"/>
          </w:tcPr>
          <w:p w14:paraId="11D74D0B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6" w:type="dxa"/>
            <w:gridSpan w:val="11"/>
          </w:tcPr>
          <w:p w14:paraId="0BB34750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96B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35DD6" w:rsidRPr="00396BC1" w14:paraId="4586F1D2" w14:textId="77777777" w:rsidTr="0010471A">
        <w:trPr>
          <w:cantSplit/>
        </w:trPr>
        <w:tc>
          <w:tcPr>
            <w:tcW w:w="2880" w:type="dxa"/>
          </w:tcPr>
          <w:p w14:paraId="1FCF012C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636CB1C0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EBF880" w14:textId="77777777" w:rsidR="00F35DD6" w:rsidRPr="00396BC1" w:rsidRDefault="00F35DD6" w:rsidP="00F35D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6A939F8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218F0D" w14:textId="77777777" w:rsidR="00F35DD6" w:rsidRPr="00396BC1" w:rsidRDefault="00F35DD6" w:rsidP="00F35D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1379A2CB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C66FAA5" w14:textId="77777777" w:rsidR="00F35DD6" w:rsidRPr="00396BC1" w:rsidRDefault="00F35DD6" w:rsidP="00F35D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5AA6EEC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66E2B8E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4B899591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3BB13E" w14:textId="77777777" w:rsidR="00F35DD6" w:rsidRPr="00396BC1" w:rsidRDefault="00F35DD6" w:rsidP="00F35D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50B8200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35DD6" w:rsidRPr="00396BC1" w14:paraId="2338DE9A" w14:textId="77777777" w:rsidTr="0010471A">
        <w:trPr>
          <w:cantSplit/>
        </w:trPr>
        <w:tc>
          <w:tcPr>
            <w:tcW w:w="2880" w:type="dxa"/>
          </w:tcPr>
          <w:p w14:paraId="05D5ECEB" w14:textId="56B971AE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188" w:right="11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</w:t>
            </w: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</w:t>
            </w: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</w:t>
            </w: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7AEEAB7D" w14:textId="28A8C7C6" w:rsidR="00F35DD6" w:rsidRPr="00396BC1" w:rsidRDefault="008C26C8" w:rsidP="00F35DD6">
            <w:pPr>
              <w:pStyle w:val="30"/>
              <w:tabs>
                <w:tab w:val="clear" w:pos="360"/>
                <w:tab w:val="clear" w:pos="720"/>
                <w:tab w:val="decimal" w:pos="647"/>
              </w:tabs>
              <w:ind w:right="-7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3135DC7D" w14:textId="77777777" w:rsidR="00F35DD6" w:rsidRPr="00396BC1" w:rsidRDefault="00F35DD6" w:rsidP="00F35D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A586778" w14:textId="1FC6AE31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32"/>
              </w:tabs>
              <w:ind w:right="-7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C26C8"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</w:t>
            </w:r>
          </w:p>
        </w:tc>
        <w:tc>
          <w:tcPr>
            <w:tcW w:w="180" w:type="dxa"/>
            <w:vAlign w:val="bottom"/>
          </w:tcPr>
          <w:p w14:paraId="2C867269" w14:textId="77777777" w:rsidR="00F35DD6" w:rsidRPr="00396BC1" w:rsidRDefault="00F35DD6" w:rsidP="00F35D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3CDFFDE3" w14:textId="5EF5CBA6" w:rsidR="00F35DD6" w:rsidRPr="00396BC1" w:rsidRDefault="008C26C8" w:rsidP="00F35DD6">
            <w:pPr>
              <w:pStyle w:val="30"/>
              <w:tabs>
                <w:tab w:val="clear" w:pos="360"/>
                <w:tab w:val="clear" w:pos="720"/>
                <w:tab w:val="decimal" w:pos="647"/>
              </w:tabs>
              <w:ind w:right="-7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781BBBD6" w14:textId="77777777" w:rsidR="00F35DD6" w:rsidRPr="00396BC1" w:rsidRDefault="00F35DD6" w:rsidP="00F35D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B0200CB" w14:textId="485CD7AA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647"/>
              </w:tabs>
              <w:ind w:right="-76"/>
              <w:rPr>
                <w:rFonts w:asciiTheme="majorBidi" w:hAnsiTheme="majorBidi"/>
                <w:sz w:val="28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96BC1" w:rsidRPr="00396BC1">
              <w:rPr>
                <w:rFonts w:asciiTheme="majorBidi" w:hAnsiTheme="majorBidi"/>
                <w:sz w:val="28"/>
                <w:szCs w:val="28"/>
                <w:lang w:val="en-US"/>
              </w:rPr>
              <w:t>607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76E555EB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571E00F8" w14:textId="6AE54D91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32"/>
              </w:tabs>
              <w:ind w:right="-76"/>
              <w:rPr>
                <w:rFonts w:asciiTheme="majorBidi" w:hAnsiTheme="majorBidi"/>
                <w:sz w:val="28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28"/>
                <w:szCs w:val="28"/>
                <w:lang w:val="en-US"/>
              </w:rPr>
              <w:t>722</w:t>
            </w:r>
          </w:p>
        </w:tc>
        <w:tc>
          <w:tcPr>
            <w:tcW w:w="180" w:type="dxa"/>
            <w:vAlign w:val="bottom"/>
          </w:tcPr>
          <w:p w14:paraId="351819D0" w14:textId="77777777" w:rsidR="00F35DD6" w:rsidRPr="00396BC1" w:rsidRDefault="00F35DD6" w:rsidP="00F35D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8A313BB" w14:textId="7151E673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647"/>
              </w:tabs>
              <w:ind w:right="-76"/>
              <w:rPr>
                <w:rFonts w:asciiTheme="majorBidi" w:hAnsiTheme="majorBidi"/>
                <w:sz w:val="28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96BC1" w:rsidRPr="00396BC1">
              <w:rPr>
                <w:rFonts w:asciiTheme="majorBidi" w:hAnsiTheme="majorBidi"/>
                <w:sz w:val="28"/>
                <w:szCs w:val="28"/>
                <w:lang w:val="en-US"/>
              </w:rPr>
              <w:t>885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35DD6" w:rsidRPr="00396BC1" w14:paraId="1846B21A" w14:textId="77777777" w:rsidTr="0010471A">
        <w:trPr>
          <w:cantSplit/>
        </w:trPr>
        <w:tc>
          <w:tcPr>
            <w:tcW w:w="2880" w:type="dxa"/>
          </w:tcPr>
          <w:p w14:paraId="64F7EB7D" w14:textId="30A2BBA3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18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96BC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การตีราคาที่ดิน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E2F5ABE" w14:textId="4499068B" w:rsidR="00F35DD6" w:rsidRPr="00396BC1" w:rsidRDefault="00396BC1" w:rsidP="00F35DD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8C26C8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</w:p>
        </w:tc>
        <w:tc>
          <w:tcPr>
            <w:tcW w:w="180" w:type="dxa"/>
          </w:tcPr>
          <w:p w14:paraId="09B910B4" w14:textId="77777777" w:rsidR="00F35DD6" w:rsidRPr="00396BC1" w:rsidRDefault="00F35DD6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08E21F" w14:textId="7B423CFB" w:rsidR="00F35DD6" w:rsidRPr="00396BC1" w:rsidRDefault="008C26C8" w:rsidP="00F35DD6">
            <w:pPr>
              <w:pStyle w:val="30"/>
              <w:tabs>
                <w:tab w:val="clear" w:pos="360"/>
                <w:tab w:val="clear" w:pos="720"/>
                <w:tab w:val="decimal" w:pos="732"/>
              </w:tabs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396BC1" w:rsidRPr="00396BC1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96BC1" w:rsidRPr="00396BC1">
              <w:rPr>
                <w:rFonts w:asciiTheme="majorBidi" w:hAnsiTheme="majorBidi"/>
                <w:sz w:val="28"/>
                <w:szCs w:val="28"/>
                <w:lang w:val="en-US"/>
              </w:rPr>
              <w:t>483</w:t>
            </w:r>
            <w:r w:rsidRPr="00396BC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79D77BF3" w14:textId="77777777" w:rsidR="00F35DD6" w:rsidRPr="00396BC1" w:rsidRDefault="00F35DD6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578B0CE5" w14:textId="0E213C64" w:rsidR="00F35DD6" w:rsidRPr="00396BC1" w:rsidRDefault="00396BC1" w:rsidP="00F35DD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C26C8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</w:p>
        </w:tc>
        <w:tc>
          <w:tcPr>
            <w:tcW w:w="178" w:type="dxa"/>
          </w:tcPr>
          <w:p w14:paraId="0C7A8A1B" w14:textId="77777777" w:rsidR="00F35DD6" w:rsidRPr="00396BC1" w:rsidRDefault="00F35DD6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F86FAD" w14:textId="5442E96E" w:rsidR="00F35DD6" w:rsidRPr="00396BC1" w:rsidRDefault="00396BC1" w:rsidP="00F35DD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 w:rsidRPr="00396BC1">
              <w:rPr>
                <w:rFonts w:asciiTheme="majorBidi" w:hAnsiTheme="majorBidi"/>
                <w:sz w:val="28"/>
                <w:szCs w:val="28"/>
                <w:lang w:val="en-US"/>
              </w:rPr>
              <w:t>363</w:t>
            </w:r>
          </w:p>
        </w:tc>
        <w:tc>
          <w:tcPr>
            <w:tcW w:w="180" w:type="dxa"/>
          </w:tcPr>
          <w:p w14:paraId="00E0F713" w14:textId="77777777" w:rsidR="00F35DD6" w:rsidRPr="00396BC1" w:rsidRDefault="00F35DD6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2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DC58E93" w14:textId="462ADC00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32"/>
              </w:tabs>
              <w:ind w:right="-76"/>
              <w:rPr>
                <w:rFonts w:asciiTheme="majorBidi" w:hAnsiTheme="majorBidi"/>
                <w:sz w:val="28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396BC1" w:rsidRPr="00396BC1">
              <w:rPr>
                <w:rFonts w:asciiTheme="majorBidi" w:hAnsiTheme="majorBidi"/>
                <w:sz w:val="28"/>
                <w:szCs w:val="28"/>
                <w:lang w:val="en-US"/>
              </w:rPr>
              <w:t>73</w:t>
            </w:r>
            <w:r w:rsidRPr="00396BC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2EFB89D3" w14:textId="77777777" w:rsidR="00F35DD6" w:rsidRPr="00396BC1" w:rsidRDefault="00F35DD6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2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61C68770" w14:textId="75422362" w:rsidR="00F35DD6" w:rsidRPr="00396BC1" w:rsidRDefault="00396BC1" w:rsidP="00F35DD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 w:rsidRPr="00396BC1">
              <w:rPr>
                <w:rFonts w:asciiTheme="majorBidi" w:hAnsiTheme="majorBidi"/>
                <w:sz w:val="28"/>
                <w:szCs w:val="28"/>
                <w:lang w:val="en-US"/>
              </w:rPr>
              <w:t>290</w:t>
            </w:r>
          </w:p>
        </w:tc>
      </w:tr>
      <w:tr w:rsidR="00F35DD6" w:rsidRPr="00396BC1" w14:paraId="55AF79D8" w14:textId="77777777" w:rsidTr="00B84F2F">
        <w:trPr>
          <w:cantSplit/>
          <w:trHeight w:val="68"/>
        </w:trPr>
        <w:tc>
          <w:tcPr>
            <w:tcW w:w="2880" w:type="dxa"/>
          </w:tcPr>
          <w:p w14:paraId="6B2B54D4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180" w:right="1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22A7F" w14:textId="6F53A124" w:rsidR="00F35DD6" w:rsidRPr="00396BC1" w:rsidRDefault="008C26C8" w:rsidP="00F35DD6">
            <w:pPr>
              <w:pStyle w:val="30"/>
              <w:tabs>
                <w:tab w:val="clear" w:pos="360"/>
                <w:tab w:val="clear" w:pos="720"/>
                <w:tab w:val="decimal" w:pos="647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6BC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="00396BC1" w:rsidRPr="00396BC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96BC1" w:rsidRPr="00396BC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863</w:t>
            </w:r>
            <w:r w:rsidRPr="00396BC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6905301D" w14:textId="77777777" w:rsidR="00F35DD6" w:rsidRPr="00396BC1" w:rsidRDefault="00F35DD6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3AA9F" w14:textId="132F309E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32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972</w:t>
            </w:r>
          </w:p>
        </w:tc>
        <w:tc>
          <w:tcPr>
            <w:tcW w:w="180" w:type="dxa"/>
            <w:vAlign w:val="bottom"/>
          </w:tcPr>
          <w:p w14:paraId="18854053" w14:textId="77777777" w:rsidR="00F35DD6" w:rsidRPr="00396BC1" w:rsidRDefault="00F35DD6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16A39" w14:textId="17666D6A" w:rsidR="00F35DD6" w:rsidRPr="00396BC1" w:rsidRDefault="008C26C8" w:rsidP="00F35DD6">
            <w:pPr>
              <w:pStyle w:val="30"/>
              <w:tabs>
                <w:tab w:val="clear" w:pos="360"/>
                <w:tab w:val="clear" w:pos="720"/>
                <w:tab w:val="decimal" w:pos="647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6BC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="00396BC1" w:rsidRPr="00396BC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96BC1" w:rsidRPr="00396BC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891</w:t>
            </w:r>
            <w:r w:rsidRPr="00396BC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78" w:type="dxa"/>
          </w:tcPr>
          <w:p w14:paraId="1054DDC8" w14:textId="77777777" w:rsidR="00F35DD6" w:rsidRPr="00396BC1" w:rsidRDefault="00F35DD6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D09AA" w14:textId="612A03C0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647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96BC1" w:rsidRPr="00396BC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96BC1" w:rsidRPr="00396BC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244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EF88797" w14:textId="77777777" w:rsidR="00F35DD6" w:rsidRPr="00396BC1" w:rsidRDefault="00F35DD6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6749D" w14:textId="07C77AFC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32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6BC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649</w:t>
            </w:r>
          </w:p>
        </w:tc>
        <w:tc>
          <w:tcPr>
            <w:tcW w:w="180" w:type="dxa"/>
            <w:vAlign w:val="bottom"/>
          </w:tcPr>
          <w:p w14:paraId="4E646CD2" w14:textId="77777777" w:rsidR="00F35DD6" w:rsidRPr="00396BC1" w:rsidRDefault="00F35DD6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FA08F" w14:textId="6047E22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647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96BC1" w:rsidRPr="00396BC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96BC1"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595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bookmarkEnd w:id="1"/>
    </w:tbl>
    <w:p w14:paraId="4A51AFC1" w14:textId="2556837E" w:rsidR="005510C4" w:rsidRPr="00396BC1" w:rsidRDefault="005510C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199"/>
        <w:gridCol w:w="971"/>
        <w:gridCol w:w="199"/>
        <w:gridCol w:w="971"/>
        <w:gridCol w:w="197"/>
        <w:gridCol w:w="883"/>
        <w:gridCol w:w="199"/>
        <w:gridCol w:w="881"/>
        <w:gridCol w:w="199"/>
        <w:gridCol w:w="881"/>
      </w:tblGrid>
      <w:tr w:rsidR="005E05B9" w:rsidRPr="00396BC1" w14:paraId="32F5108A" w14:textId="77777777" w:rsidTr="0063014F">
        <w:trPr>
          <w:tblHeader/>
        </w:trPr>
        <w:tc>
          <w:tcPr>
            <w:tcW w:w="2700" w:type="dxa"/>
            <w:vAlign w:val="bottom"/>
          </w:tcPr>
          <w:p w14:paraId="4E2CDC20" w14:textId="0D9D1015" w:rsidR="005E05B9" w:rsidRPr="00396BC1" w:rsidRDefault="006B1100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96BC1">
              <w:br w:type="page"/>
            </w:r>
          </w:p>
        </w:tc>
        <w:tc>
          <w:tcPr>
            <w:tcW w:w="6570" w:type="dxa"/>
            <w:gridSpan w:val="11"/>
          </w:tcPr>
          <w:p w14:paraId="2A05936A" w14:textId="42220B28" w:rsidR="005E05B9" w:rsidRPr="00396BC1" w:rsidRDefault="005E05B9" w:rsidP="00965A7B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</w:t>
            </w:r>
            <w:r w:rsidR="006971B8" w:rsidRPr="00396B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เงิน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F35DD6" w:rsidRPr="00396BC1" w14:paraId="6CE48186" w14:textId="77777777" w:rsidTr="0063014F">
        <w:trPr>
          <w:tblHeader/>
        </w:trPr>
        <w:tc>
          <w:tcPr>
            <w:tcW w:w="2700" w:type="dxa"/>
            <w:vMerge w:val="restart"/>
            <w:vAlign w:val="bottom"/>
          </w:tcPr>
          <w:p w14:paraId="7E885F76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0C33032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B1CD197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</w:tcPr>
          <w:p w14:paraId="4BA18F7B" w14:textId="0BCEF29B" w:rsidR="00F35DD6" w:rsidRPr="00396BC1" w:rsidRDefault="00396BC1" w:rsidP="00F35D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97" w:type="dxa"/>
          </w:tcPr>
          <w:p w14:paraId="100A44D1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3" w:type="dxa"/>
            <w:gridSpan w:val="5"/>
            <w:tcBorders>
              <w:bottom w:val="single" w:sz="4" w:space="0" w:color="auto"/>
            </w:tcBorders>
          </w:tcPr>
          <w:p w14:paraId="74FEC550" w14:textId="4BD3C4B1" w:rsidR="00F35DD6" w:rsidRPr="00396BC1" w:rsidRDefault="00396BC1" w:rsidP="00F35D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2566</w:t>
            </w:r>
          </w:p>
        </w:tc>
      </w:tr>
      <w:tr w:rsidR="00F35DD6" w:rsidRPr="00396BC1" w14:paraId="221E5AE0" w14:textId="77777777" w:rsidTr="00F74EDD">
        <w:trPr>
          <w:tblHeader/>
        </w:trPr>
        <w:tc>
          <w:tcPr>
            <w:tcW w:w="2700" w:type="dxa"/>
            <w:vMerge/>
          </w:tcPr>
          <w:p w14:paraId="1549EE70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4D02CC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5712A38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99" w:type="dxa"/>
            <w:vAlign w:val="bottom"/>
          </w:tcPr>
          <w:p w14:paraId="516D8594" w14:textId="77777777" w:rsidR="00F35DD6" w:rsidRPr="00396BC1" w:rsidRDefault="00F35DD6" w:rsidP="00F35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71AA536F" w14:textId="63619F7A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ค่าใช้จ่าย</w:t>
            </w: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199" w:type="dxa"/>
            <w:tcBorders>
              <w:top w:val="single" w:sz="4" w:space="0" w:color="auto"/>
            </w:tcBorders>
            <w:vAlign w:val="bottom"/>
          </w:tcPr>
          <w:p w14:paraId="2E4FACE8" w14:textId="77777777" w:rsidR="00F35DD6" w:rsidRPr="00396BC1" w:rsidRDefault="00F35DD6" w:rsidP="00F35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41A90331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0BEC5083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97" w:type="dxa"/>
            <w:vAlign w:val="bottom"/>
          </w:tcPr>
          <w:p w14:paraId="03D95FAD" w14:textId="77777777" w:rsidR="00F35DD6" w:rsidRPr="00396BC1" w:rsidRDefault="00F35DD6" w:rsidP="00F35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bottom"/>
          </w:tcPr>
          <w:p w14:paraId="45381829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1403AC19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99" w:type="dxa"/>
            <w:tcBorders>
              <w:top w:val="single" w:sz="4" w:space="0" w:color="auto"/>
            </w:tcBorders>
            <w:vAlign w:val="bottom"/>
          </w:tcPr>
          <w:p w14:paraId="6BEDEE55" w14:textId="77777777" w:rsidR="00F35DD6" w:rsidRPr="00396BC1" w:rsidRDefault="00F35DD6" w:rsidP="00F35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1DD1603" w14:textId="00FB30B1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ค่าใช้จ่าย</w:t>
            </w: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199" w:type="dxa"/>
            <w:tcBorders>
              <w:top w:val="single" w:sz="4" w:space="0" w:color="auto"/>
            </w:tcBorders>
            <w:vAlign w:val="bottom"/>
          </w:tcPr>
          <w:p w14:paraId="39A2308E" w14:textId="77777777" w:rsidR="00F35DD6" w:rsidRPr="00396BC1" w:rsidRDefault="00F35DD6" w:rsidP="00F35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1E2D8BA8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54537E3A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F35DD6" w:rsidRPr="00396BC1" w14:paraId="02AB8320" w14:textId="77777777" w:rsidTr="0063014F">
        <w:trPr>
          <w:tblHeader/>
        </w:trPr>
        <w:tc>
          <w:tcPr>
            <w:tcW w:w="2700" w:type="dxa"/>
          </w:tcPr>
          <w:p w14:paraId="01911B1F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11"/>
          </w:tcPr>
          <w:p w14:paraId="36CA1C46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96B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35DD6" w:rsidRPr="00396BC1" w14:paraId="57A5C37B" w14:textId="77777777" w:rsidTr="00F74EDD">
        <w:trPr>
          <w:cantSplit/>
        </w:trPr>
        <w:tc>
          <w:tcPr>
            <w:tcW w:w="2700" w:type="dxa"/>
          </w:tcPr>
          <w:p w14:paraId="08D20B77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7D0E877B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" w:type="dxa"/>
            <w:vAlign w:val="bottom"/>
          </w:tcPr>
          <w:p w14:paraId="317073CF" w14:textId="77777777" w:rsidR="00F35DD6" w:rsidRPr="00396BC1" w:rsidRDefault="00F35DD6" w:rsidP="00F35D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1" w:type="dxa"/>
            <w:vAlign w:val="bottom"/>
          </w:tcPr>
          <w:p w14:paraId="421799C0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" w:type="dxa"/>
            <w:vAlign w:val="bottom"/>
          </w:tcPr>
          <w:p w14:paraId="1E723484" w14:textId="77777777" w:rsidR="00F35DD6" w:rsidRPr="00396BC1" w:rsidRDefault="00F35DD6" w:rsidP="00F35D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1" w:type="dxa"/>
            <w:vAlign w:val="bottom"/>
          </w:tcPr>
          <w:p w14:paraId="1E5576A9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7" w:type="dxa"/>
            <w:vAlign w:val="bottom"/>
          </w:tcPr>
          <w:p w14:paraId="4FB5E88B" w14:textId="77777777" w:rsidR="00F35DD6" w:rsidRPr="00396BC1" w:rsidRDefault="00F35DD6" w:rsidP="00F35D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0A6EA5A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" w:type="dxa"/>
            <w:vAlign w:val="bottom"/>
          </w:tcPr>
          <w:p w14:paraId="6E79279B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38F145E4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" w:type="dxa"/>
            <w:vAlign w:val="bottom"/>
          </w:tcPr>
          <w:p w14:paraId="1B131AEA" w14:textId="77777777" w:rsidR="00F35DD6" w:rsidRPr="00396BC1" w:rsidRDefault="00F35DD6" w:rsidP="00F35D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46FC49BD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35DD6" w:rsidRPr="00396BC1" w14:paraId="17B8000D" w14:textId="77777777" w:rsidTr="000A29F3">
        <w:trPr>
          <w:cantSplit/>
        </w:trPr>
        <w:tc>
          <w:tcPr>
            <w:tcW w:w="2700" w:type="dxa"/>
          </w:tcPr>
          <w:p w14:paraId="47D1F22B" w14:textId="6E4203FF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188" w:right="11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</w:t>
            </w: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</w:t>
            </w: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</w:t>
            </w: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5C442606" w14:textId="7EB0A938" w:rsidR="00F35DD6" w:rsidRPr="00396BC1" w:rsidRDefault="00522A6B" w:rsidP="00F35DD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642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9" w:type="dxa"/>
            <w:vAlign w:val="bottom"/>
          </w:tcPr>
          <w:p w14:paraId="3D739C2E" w14:textId="77777777" w:rsidR="00F35DD6" w:rsidRPr="00396BC1" w:rsidRDefault="00F35DD6" w:rsidP="00F35D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1" w:type="dxa"/>
            <w:vAlign w:val="bottom"/>
          </w:tcPr>
          <w:p w14:paraId="173B6F0C" w14:textId="7C1594AB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32"/>
              </w:tabs>
              <w:ind w:right="-7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22A6B"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  <w:tc>
          <w:tcPr>
            <w:tcW w:w="199" w:type="dxa"/>
            <w:vAlign w:val="bottom"/>
          </w:tcPr>
          <w:p w14:paraId="5E1FED22" w14:textId="77777777" w:rsidR="00F35DD6" w:rsidRPr="00396BC1" w:rsidRDefault="00F35DD6" w:rsidP="00F35D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9D92006" w14:textId="7878D41B" w:rsidR="00F35DD6" w:rsidRPr="00396BC1" w:rsidRDefault="00522A6B" w:rsidP="00573C9B">
            <w:pPr>
              <w:pStyle w:val="30"/>
              <w:tabs>
                <w:tab w:val="clear" w:pos="360"/>
                <w:tab w:val="clear" w:pos="720"/>
                <w:tab w:val="decimal" w:pos="715"/>
              </w:tabs>
              <w:ind w:right="-7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7" w:type="dxa"/>
            <w:vAlign w:val="bottom"/>
          </w:tcPr>
          <w:p w14:paraId="69AE4485" w14:textId="77777777" w:rsidR="00F35DD6" w:rsidRPr="00396BC1" w:rsidRDefault="00F35DD6" w:rsidP="00F35D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D8780F3" w14:textId="6BD9DDE8" w:rsidR="00F35DD6" w:rsidRPr="00396BC1" w:rsidRDefault="00F35DD6" w:rsidP="00F35DD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76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96BC1" w:rsidRPr="00396BC1"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96BC1" w:rsidRPr="00396BC1">
              <w:rPr>
                <w:rFonts w:asciiTheme="majorBidi" w:hAnsiTheme="majorBidi"/>
                <w:sz w:val="28"/>
                <w:szCs w:val="28"/>
                <w:lang w:val="en-US" w:bidi="th-TH"/>
              </w:rPr>
              <w:t>590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9" w:type="dxa"/>
            <w:vAlign w:val="bottom"/>
          </w:tcPr>
          <w:p w14:paraId="326AD3ED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47510948" w14:textId="1CE7FE36" w:rsidR="00F35DD6" w:rsidRPr="00396BC1" w:rsidRDefault="00396BC1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718</w:t>
            </w:r>
          </w:p>
        </w:tc>
        <w:tc>
          <w:tcPr>
            <w:tcW w:w="199" w:type="dxa"/>
            <w:vAlign w:val="bottom"/>
          </w:tcPr>
          <w:p w14:paraId="0ADDF55D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001A9AF9" w14:textId="02BFF3A5" w:rsidR="00F35DD6" w:rsidRPr="00396BC1" w:rsidRDefault="00F35DD6" w:rsidP="00F35DD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76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96BC1" w:rsidRPr="00396BC1">
              <w:rPr>
                <w:rFonts w:asciiTheme="majorBidi" w:hAnsiTheme="majorBidi"/>
                <w:sz w:val="28"/>
                <w:szCs w:val="28"/>
                <w:lang w:val="en-US" w:bidi="th-TH"/>
              </w:rPr>
              <w:t>2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96BC1" w:rsidRPr="00396BC1">
              <w:rPr>
                <w:rFonts w:asciiTheme="majorBidi" w:hAnsiTheme="majorBidi"/>
                <w:sz w:val="28"/>
                <w:szCs w:val="28"/>
                <w:lang w:val="en-US" w:bidi="th-TH"/>
              </w:rPr>
              <w:t>872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E6E4C" w:rsidRPr="00396BC1" w14:paraId="794BECCF" w14:textId="77777777" w:rsidTr="000A29F3">
        <w:trPr>
          <w:cantSplit/>
        </w:trPr>
        <w:tc>
          <w:tcPr>
            <w:tcW w:w="2700" w:type="dxa"/>
          </w:tcPr>
          <w:p w14:paraId="55EF3105" w14:textId="5AC769B2" w:rsidR="001E6E4C" w:rsidRPr="00396BC1" w:rsidRDefault="001E6E4C" w:rsidP="001E6E4C">
            <w:pPr>
              <w:pStyle w:val="acctfourfigures"/>
              <w:tabs>
                <w:tab w:val="clear" w:pos="765"/>
              </w:tabs>
              <w:spacing w:line="240" w:lineRule="auto"/>
              <w:ind w:left="188" w:right="11" w:hanging="18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6BC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การตีราคาที่ดิน</w:t>
            </w:r>
          </w:p>
        </w:tc>
        <w:tc>
          <w:tcPr>
            <w:tcW w:w="990" w:type="dxa"/>
            <w:vAlign w:val="bottom"/>
          </w:tcPr>
          <w:p w14:paraId="54387D22" w14:textId="37B6C25C" w:rsidR="001E6E4C" w:rsidRPr="00396BC1" w:rsidRDefault="00396BC1" w:rsidP="00573C9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A15839" w:rsidRPr="0039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413</w:t>
            </w:r>
          </w:p>
        </w:tc>
        <w:tc>
          <w:tcPr>
            <w:tcW w:w="199" w:type="dxa"/>
            <w:vAlign w:val="bottom"/>
          </w:tcPr>
          <w:p w14:paraId="162565E9" w14:textId="77777777" w:rsidR="001E6E4C" w:rsidRPr="00396BC1" w:rsidRDefault="001E6E4C" w:rsidP="001E6E4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1" w:type="dxa"/>
            <w:vAlign w:val="bottom"/>
          </w:tcPr>
          <w:p w14:paraId="33C345FB" w14:textId="314566F4" w:rsidR="001E6E4C" w:rsidRPr="00396BC1" w:rsidRDefault="00A15839" w:rsidP="001E6E4C">
            <w:pPr>
              <w:pStyle w:val="30"/>
              <w:tabs>
                <w:tab w:val="clear" w:pos="360"/>
                <w:tab w:val="clear" w:pos="720"/>
                <w:tab w:val="decimal" w:pos="732"/>
              </w:tabs>
              <w:ind w:right="-7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483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9" w:type="dxa"/>
            <w:vAlign w:val="bottom"/>
          </w:tcPr>
          <w:p w14:paraId="656079B6" w14:textId="77777777" w:rsidR="001E6E4C" w:rsidRPr="00396BC1" w:rsidRDefault="001E6E4C" w:rsidP="001E6E4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12A188E" w14:textId="785C674F" w:rsidR="001E6E4C" w:rsidRPr="00396BC1" w:rsidRDefault="00396BC1" w:rsidP="00573C9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A15839" w:rsidRPr="0039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930</w:t>
            </w:r>
          </w:p>
        </w:tc>
        <w:tc>
          <w:tcPr>
            <w:tcW w:w="197" w:type="dxa"/>
            <w:vAlign w:val="bottom"/>
          </w:tcPr>
          <w:p w14:paraId="06FCC679" w14:textId="77777777" w:rsidR="001E6E4C" w:rsidRPr="00396BC1" w:rsidRDefault="001E6E4C" w:rsidP="001E6E4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A56BCFE" w14:textId="6D617257" w:rsidR="001E6E4C" w:rsidRPr="00396BC1" w:rsidRDefault="00A15839" w:rsidP="00A15839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9" w:type="dxa"/>
            <w:vAlign w:val="bottom"/>
          </w:tcPr>
          <w:p w14:paraId="5C9D161E" w14:textId="77777777" w:rsidR="001E6E4C" w:rsidRPr="00396BC1" w:rsidRDefault="001E6E4C" w:rsidP="001E6E4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11665F6F" w14:textId="4E6C6738" w:rsidR="001E6E4C" w:rsidRPr="00396BC1" w:rsidRDefault="00A15839" w:rsidP="00A15839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-76"/>
              <w:rPr>
                <w:rFonts w:asciiTheme="majorBidi" w:hAnsiTheme="majorBidi"/>
                <w:sz w:val="28"/>
                <w:szCs w:val="28"/>
              </w:rPr>
            </w:pPr>
            <w:r w:rsidRPr="00396BC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9" w:type="dxa"/>
            <w:vAlign w:val="bottom"/>
          </w:tcPr>
          <w:p w14:paraId="1F67D355" w14:textId="77777777" w:rsidR="001E6E4C" w:rsidRPr="00396BC1" w:rsidRDefault="001E6E4C" w:rsidP="001E6E4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6D232B95" w14:textId="2FC0B3AD" w:rsidR="001E6E4C" w:rsidRPr="00396BC1" w:rsidRDefault="00A15839" w:rsidP="00A15839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E6E4C" w:rsidRPr="00396BC1" w14:paraId="123071FC" w14:textId="77777777" w:rsidTr="00F74EDD">
        <w:trPr>
          <w:cantSplit/>
          <w:trHeight w:val="68"/>
        </w:trPr>
        <w:tc>
          <w:tcPr>
            <w:tcW w:w="2700" w:type="dxa"/>
          </w:tcPr>
          <w:p w14:paraId="25FA9F0F" w14:textId="77777777" w:rsidR="001E6E4C" w:rsidRPr="00396BC1" w:rsidRDefault="001E6E4C" w:rsidP="001E6E4C">
            <w:pPr>
              <w:pStyle w:val="acctfourfigures"/>
              <w:tabs>
                <w:tab w:val="clear" w:pos="765"/>
              </w:tabs>
              <w:spacing w:line="240" w:lineRule="auto"/>
              <w:ind w:left="180" w:right="1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B4D792" w14:textId="353AA51C" w:rsidR="001E6E4C" w:rsidRPr="00396BC1" w:rsidRDefault="00573C9B" w:rsidP="001E6E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396BC1"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396BC1"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229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9" w:type="dxa"/>
          </w:tcPr>
          <w:p w14:paraId="26BEBCB4" w14:textId="77777777" w:rsidR="001E6E4C" w:rsidRPr="00396BC1" w:rsidRDefault="001E6E4C" w:rsidP="001E6E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7E5A15DC" w14:textId="50D98D6A" w:rsidR="001E6E4C" w:rsidRPr="00396BC1" w:rsidRDefault="00396BC1" w:rsidP="001E6E4C">
            <w:pPr>
              <w:pStyle w:val="30"/>
              <w:tabs>
                <w:tab w:val="clear" w:pos="360"/>
                <w:tab w:val="clear" w:pos="720"/>
                <w:tab w:val="decimal" w:pos="732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6BC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246</w:t>
            </w:r>
          </w:p>
        </w:tc>
        <w:tc>
          <w:tcPr>
            <w:tcW w:w="199" w:type="dxa"/>
          </w:tcPr>
          <w:p w14:paraId="61059C45" w14:textId="77777777" w:rsidR="001E6E4C" w:rsidRPr="00396BC1" w:rsidRDefault="001E6E4C" w:rsidP="001E6E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8ECF1" w14:textId="29F74CDC" w:rsidR="001E6E4C" w:rsidRPr="00396BC1" w:rsidRDefault="00573C9B" w:rsidP="00573C9B">
            <w:pPr>
              <w:pStyle w:val="30"/>
              <w:tabs>
                <w:tab w:val="clear" w:pos="360"/>
                <w:tab w:val="clear" w:pos="720"/>
                <w:tab w:val="decimal" w:pos="715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96BC1"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983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7" w:type="dxa"/>
          </w:tcPr>
          <w:p w14:paraId="1BB6A648" w14:textId="77777777" w:rsidR="001E6E4C" w:rsidRPr="00396BC1" w:rsidRDefault="001E6E4C" w:rsidP="001E6E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4915CBA2" w14:textId="7DB7B613" w:rsidR="001E6E4C" w:rsidRPr="00396BC1" w:rsidRDefault="001E6E4C" w:rsidP="001E6E4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96BC1" w:rsidRPr="00396BC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96BC1" w:rsidRPr="00396BC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590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9" w:type="dxa"/>
          </w:tcPr>
          <w:p w14:paraId="6431D786" w14:textId="77777777" w:rsidR="001E6E4C" w:rsidRPr="00396BC1" w:rsidRDefault="001E6E4C" w:rsidP="001E6E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67260911" w14:textId="10D2C166" w:rsidR="001E6E4C" w:rsidRPr="00396BC1" w:rsidRDefault="00396BC1" w:rsidP="001E6E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43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6BC1">
              <w:rPr>
                <w:rFonts w:asciiTheme="majorBidi" w:hAnsiTheme="majorBidi"/>
                <w:b/>
                <w:bCs/>
                <w:sz w:val="28"/>
                <w:szCs w:val="28"/>
              </w:rPr>
              <w:t>718</w:t>
            </w:r>
          </w:p>
        </w:tc>
        <w:tc>
          <w:tcPr>
            <w:tcW w:w="199" w:type="dxa"/>
          </w:tcPr>
          <w:p w14:paraId="3936C5C4" w14:textId="77777777" w:rsidR="001E6E4C" w:rsidRPr="00396BC1" w:rsidRDefault="001E6E4C" w:rsidP="001E6E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054DBBF6" w14:textId="67AD5375" w:rsidR="001E6E4C" w:rsidRPr="00396BC1" w:rsidRDefault="001E6E4C" w:rsidP="001E6E4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396BC1" w:rsidRPr="00396BC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396BC1" w:rsidRPr="00396BC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872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</w:tbl>
    <w:tbl>
      <w:tblPr>
        <w:tblpPr w:leftFromText="180" w:rightFromText="180" w:vertAnchor="text" w:tblpY="398"/>
        <w:tblW w:w="10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710"/>
        <w:gridCol w:w="241"/>
        <w:gridCol w:w="770"/>
        <w:gridCol w:w="236"/>
        <w:gridCol w:w="746"/>
        <w:gridCol w:w="244"/>
        <w:gridCol w:w="794"/>
        <w:gridCol w:w="241"/>
        <w:gridCol w:w="708"/>
        <w:gridCol w:w="236"/>
        <w:gridCol w:w="721"/>
        <w:gridCol w:w="240"/>
        <w:gridCol w:w="719"/>
        <w:gridCol w:w="236"/>
        <w:gridCol w:w="725"/>
        <w:gridCol w:w="6"/>
      </w:tblGrid>
      <w:tr w:rsidR="00DE1144" w:rsidRPr="00396BC1" w14:paraId="5B5C08A3" w14:textId="77777777" w:rsidTr="00B016BC">
        <w:trPr>
          <w:gridAfter w:val="1"/>
          <w:wAfter w:w="6" w:type="dxa"/>
          <w:tblHeader/>
        </w:trPr>
        <w:tc>
          <w:tcPr>
            <w:tcW w:w="2697" w:type="dxa"/>
            <w:shd w:val="clear" w:color="auto" w:fill="auto"/>
          </w:tcPr>
          <w:p w14:paraId="16B89F73" w14:textId="77777777" w:rsidR="00DE1144" w:rsidRPr="00396BC1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3741" w:type="dxa"/>
            <w:gridSpan w:val="7"/>
            <w:shd w:val="clear" w:color="auto" w:fill="auto"/>
          </w:tcPr>
          <w:p w14:paraId="43C9C1B0" w14:textId="77777777" w:rsidR="00DE1144" w:rsidRPr="00396BC1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2E185EA5" w14:textId="77777777" w:rsidR="00DE1144" w:rsidRPr="00396BC1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3585" w:type="dxa"/>
            <w:gridSpan w:val="7"/>
          </w:tcPr>
          <w:p w14:paraId="77F3B462" w14:textId="77777777" w:rsidR="00DE1144" w:rsidRPr="00396BC1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5DD6" w:rsidRPr="00396BC1" w14:paraId="5D674811" w14:textId="77777777" w:rsidTr="00B016BC">
        <w:trPr>
          <w:gridAfter w:val="1"/>
          <w:wAfter w:w="6" w:type="dxa"/>
          <w:tblHeader/>
        </w:trPr>
        <w:tc>
          <w:tcPr>
            <w:tcW w:w="2697" w:type="dxa"/>
            <w:shd w:val="clear" w:color="auto" w:fill="auto"/>
          </w:tcPr>
          <w:p w14:paraId="74C44AED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อัตราภาษีที่แท้จริง</w:t>
            </w:r>
          </w:p>
        </w:tc>
        <w:tc>
          <w:tcPr>
            <w:tcW w:w="1721" w:type="dxa"/>
            <w:gridSpan w:val="3"/>
            <w:shd w:val="clear" w:color="auto" w:fill="auto"/>
          </w:tcPr>
          <w:p w14:paraId="297B4DA6" w14:textId="6D13A715" w:rsidR="00F35DD6" w:rsidRPr="00396BC1" w:rsidRDefault="00396BC1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/>
                <w:bCs/>
                <w:sz w:val="26"/>
                <w:szCs w:val="26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7A5EB457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4" w:type="dxa"/>
            <w:gridSpan w:val="3"/>
            <w:shd w:val="clear" w:color="auto" w:fill="auto"/>
          </w:tcPr>
          <w:p w14:paraId="1E39620C" w14:textId="0193DA03" w:rsidR="00F35DD6" w:rsidRPr="00396BC1" w:rsidRDefault="00396BC1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41" w:type="dxa"/>
          </w:tcPr>
          <w:p w14:paraId="1A732454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65" w:type="dxa"/>
            <w:gridSpan w:val="3"/>
          </w:tcPr>
          <w:p w14:paraId="4E45664F" w14:textId="11533A65" w:rsidR="00F35DD6" w:rsidRPr="00396BC1" w:rsidRDefault="00396BC1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/>
                <w:bCs/>
                <w:sz w:val="26"/>
                <w:szCs w:val="26"/>
              </w:rPr>
              <w:t>2567</w:t>
            </w:r>
          </w:p>
        </w:tc>
        <w:tc>
          <w:tcPr>
            <w:tcW w:w="240" w:type="dxa"/>
          </w:tcPr>
          <w:p w14:paraId="5772BC97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80" w:type="dxa"/>
            <w:gridSpan w:val="3"/>
          </w:tcPr>
          <w:p w14:paraId="67B9C92A" w14:textId="4F57533D" w:rsidR="00F35DD6" w:rsidRPr="00396BC1" w:rsidRDefault="00396BC1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/>
                <w:bCs/>
                <w:sz w:val="26"/>
                <w:szCs w:val="26"/>
              </w:rPr>
              <w:t>2566</w:t>
            </w:r>
          </w:p>
        </w:tc>
      </w:tr>
      <w:tr w:rsidR="00F35DD6" w:rsidRPr="00396BC1" w14:paraId="286231E3" w14:textId="77777777" w:rsidTr="00B016BC">
        <w:trPr>
          <w:tblHeader/>
        </w:trPr>
        <w:tc>
          <w:tcPr>
            <w:tcW w:w="2697" w:type="dxa"/>
            <w:shd w:val="clear" w:color="auto" w:fill="auto"/>
          </w:tcPr>
          <w:p w14:paraId="5E449F06" w14:textId="77777777" w:rsidR="00F35DD6" w:rsidRPr="00396BC1" w:rsidRDefault="00F35DD6" w:rsidP="00F35DD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dxa"/>
            <w:shd w:val="clear" w:color="auto" w:fill="auto"/>
          </w:tcPr>
          <w:p w14:paraId="099583C6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47ECE732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41" w:type="dxa"/>
            <w:shd w:val="clear" w:color="auto" w:fill="auto"/>
          </w:tcPr>
          <w:p w14:paraId="666E3FB4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0" w:type="dxa"/>
            <w:tcBorders>
              <w:bottom w:val="nil"/>
            </w:tcBorders>
            <w:shd w:val="clear" w:color="auto" w:fill="auto"/>
          </w:tcPr>
          <w:p w14:paraId="2E8ED4BA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3883B278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2F6289B3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46" w:type="dxa"/>
            <w:shd w:val="clear" w:color="auto" w:fill="auto"/>
          </w:tcPr>
          <w:p w14:paraId="72496547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04BF390D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44" w:type="dxa"/>
            <w:shd w:val="clear" w:color="auto" w:fill="auto"/>
          </w:tcPr>
          <w:p w14:paraId="36FC5CB3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nil"/>
            </w:tcBorders>
            <w:shd w:val="clear" w:color="auto" w:fill="auto"/>
          </w:tcPr>
          <w:p w14:paraId="0A7D029E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78DA14BA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615A1FA6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597D1BB7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2F9D115A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37AF6351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5E81E80D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38B01B75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571A1E16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20010FE1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63CAF511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7C286E34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1" w:type="dxa"/>
            <w:gridSpan w:val="2"/>
            <w:tcBorders>
              <w:bottom w:val="nil"/>
            </w:tcBorders>
          </w:tcPr>
          <w:p w14:paraId="3618C9B6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6FFF18AA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35DD6" w:rsidRPr="00396BC1" w14:paraId="6A2E5C10" w14:textId="77777777" w:rsidTr="00B016BC">
        <w:tc>
          <w:tcPr>
            <w:tcW w:w="2697" w:type="dxa"/>
            <w:shd w:val="clear" w:color="auto" w:fill="auto"/>
          </w:tcPr>
          <w:p w14:paraId="5A209C51" w14:textId="77777777" w:rsidR="00F35DD6" w:rsidRPr="00396BC1" w:rsidRDefault="00F35DD6" w:rsidP="00F35DD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กำไรก่อนภาษีเงินได้รวม</w:t>
            </w:r>
          </w:p>
        </w:tc>
        <w:tc>
          <w:tcPr>
            <w:tcW w:w="710" w:type="dxa"/>
            <w:shd w:val="clear" w:color="auto" w:fill="auto"/>
          </w:tcPr>
          <w:p w14:paraId="3019BAE0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6622E8FB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0" w:type="dxa"/>
            <w:tcBorders>
              <w:bottom w:val="double" w:sz="4" w:space="0" w:color="auto"/>
            </w:tcBorders>
            <w:shd w:val="clear" w:color="auto" w:fill="auto"/>
          </w:tcPr>
          <w:p w14:paraId="6450DB92" w14:textId="449677CD" w:rsidR="00F35DD6" w:rsidRPr="00396BC1" w:rsidRDefault="00396BC1" w:rsidP="00F35DD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218</w:t>
            </w:r>
            <w:r w:rsidR="00E95A4C" w:rsidRPr="00396BC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96BC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236" w:type="dxa"/>
            <w:shd w:val="clear" w:color="auto" w:fill="auto"/>
          </w:tcPr>
          <w:p w14:paraId="0D044995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46" w:type="dxa"/>
            <w:shd w:val="clear" w:color="auto" w:fill="auto"/>
          </w:tcPr>
          <w:p w14:paraId="78878EED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4" w:type="dxa"/>
            <w:shd w:val="clear" w:color="auto" w:fill="auto"/>
          </w:tcPr>
          <w:p w14:paraId="038303FA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</w:tcPr>
          <w:p w14:paraId="543C3442" w14:textId="2E5A5EF3" w:rsidR="00F35DD6" w:rsidRPr="00396BC1" w:rsidRDefault="00396BC1" w:rsidP="00F35DD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396BC1">
              <w:rPr>
                <w:rFonts w:asciiTheme="majorBidi" w:hAnsiTheme="majorBidi"/>
                <w:sz w:val="26"/>
                <w:szCs w:val="26"/>
                <w:lang w:val="en-US" w:bidi="th-TH"/>
              </w:rPr>
              <w:t>174</w:t>
            </w:r>
            <w:r w:rsidR="00F35DD6" w:rsidRPr="00396BC1">
              <w:rPr>
                <w:rFonts w:asciiTheme="majorBidi" w:hAnsiTheme="majorBidi"/>
                <w:sz w:val="26"/>
                <w:szCs w:val="26"/>
                <w:lang w:val="en-US" w:bidi="th-TH"/>
              </w:rPr>
              <w:t>,</w:t>
            </w:r>
            <w:r w:rsidRPr="00396BC1">
              <w:rPr>
                <w:rFonts w:asciiTheme="majorBidi" w:hAnsiTheme="majorBidi"/>
                <w:sz w:val="26"/>
                <w:szCs w:val="26"/>
                <w:lang w:val="en-US" w:bidi="th-TH"/>
              </w:rPr>
              <w:t>476</w:t>
            </w:r>
          </w:p>
        </w:tc>
        <w:tc>
          <w:tcPr>
            <w:tcW w:w="241" w:type="dxa"/>
            <w:tcBorders>
              <w:bottom w:val="nil"/>
            </w:tcBorders>
          </w:tcPr>
          <w:p w14:paraId="24ADA8C9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3530F492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2235ECE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11F8CF8B" w14:textId="2835E327" w:rsidR="00F35DD6" w:rsidRPr="00396BC1" w:rsidRDefault="00396BC1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175</w:t>
            </w:r>
            <w:r w:rsidR="00E95A4C"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081</w:t>
            </w:r>
          </w:p>
        </w:tc>
        <w:tc>
          <w:tcPr>
            <w:tcW w:w="240" w:type="dxa"/>
            <w:tcBorders>
              <w:bottom w:val="nil"/>
            </w:tcBorders>
          </w:tcPr>
          <w:p w14:paraId="113EBEA6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2F248DCB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8607406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bottom w:val="double" w:sz="4" w:space="0" w:color="auto"/>
            </w:tcBorders>
          </w:tcPr>
          <w:p w14:paraId="174FC467" w14:textId="38FD2D19" w:rsidR="00F35DD6" w:rsidRPr="00396BC1" w:rsidRDefault="00396BC1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/>
                <w:sz w:val="26"/>
                <w:szCs w:val="26"/>
                <w:lang w:val="en-US"/>
              </w:rPr>
              <w:t>107</w:t>
            </w:r>
            <w:r w:rsidR="00F35DD6"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C1">
              <w:rPr>
                <w:rFonts w:asciiTheme="majorBidi" w:hAnsiTheme="majorBidi"/>
                <w:sz w:val="26"/>
                <w:szCs w:val="26"/>
                <w:lang w:val="en-US"/>
              </w:rPr>
              <w:t>301</w:t>
            </w:r>
          </w:p>
        </w:tc>
      </w:tr>
      <w:tr w:rsidR="00F35DD6" w:rsidRPr="00396BC1" w14:paraId="2BCB4CCB" w14:textId="77777777" w:rsidTr="00B016BC">
        <w:tc>
          <w:tcPr>
            <w:tcW w:w="2697" w:type="dxa"/>
            <w:tcBorders>
              <w:bottom w:val="nil"/>
            </w:tcBorders>
            <w:shd w:val="clear" w:color="auto" w:fill="auto"/>
          </w:tcPr>
          <w:p w14:paraId="0F8EB7F1" w14:textId="77777777" w:rsidR="00F35DD6" w:rsidRPr="00396BC1" w:rsidRDefault="00F35DD6" w:rsidP="00F35DD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 w14:paraId="71336221" w14:textId="05F76FA9" w:rsidR="00F35DD6" w:rsidRPr="00396BC1" w:rsidRDefault="00396BC1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5B487410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996F32" w14:textId="6A963946" w:rsidR="00F35DD6" w:rsidRPr="00396BC1" w:rsidRDefault="00396BC1" w:rsidP="00F35DD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  <w:r w:rsidR="006E0FE5"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A4B7B6C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46" w:type="dxa"/>
            <w:tcBorders>
              <w:bottom w:val="nil"/>
            </w:tcBorders>
            <w:shd w:val="clear" w:color="auto" w:fill="auto"/>
          </w:tcPr>
          <w:p w14:paraId="6CCAC928" w14:textId="7A74F037" w:rsidR="00F35DD6" w:rsidRPr="00396BC1" w:rsidRDefault="00396BC1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3A93E517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6C86A03" w14:textId="0D9F69E6" w:rsidR="00F35DD6" w:rsidRPr="00396BC1" w:rsidRDefault="00396BC1" w:rsidP="00F35DD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396BC1">
              <w:rPr>
                <w:rFonts w:asciiTheme="majorBidi" w:hAnsiTheme="majorBidi"/>
                <w:sz w:val="26"/>
                <w:szCs w:val="26"/>
                <w:lang w:val="en-US" w:bidi="th-TH"/>
              </w:rPr>
              <w:t>34</w:t>
            </w:r>
            <w:r w:rsidR="00F35DD6" w:rsidRPr="00396BC1">
              <w:rPr>
                <w:rFonts w:asciiTheme="majorBidi" w:hAnsiTheme="majorBidi"/>
                <w:sz w:val="26"/>
                <w:szCs w:val="26"/>
                <w:lang w:val="en-US" w:bidi="th-TH"/>
              </w:rPr>
              <w:t>,</w:t>
            </w:r>
            <w:r w:rsidRPr="00396BC1">
              <w:rPr>
                <w:rFonts w:asciiTheme="majorBidi" w:hAnsiTheme="majorBidi"/>
                <w:sz w:val="26"/>
                <w:szCs w:val="26"/>
                <w:lang w:val="en-US" w:bidi="th-TH"/>
              </w:rPr>
              <w:t>895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197D9F1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1990DF20" w14:textId="2136F2E5" w:rsidR="00F35DD6" w:rsidRPr="00396BC1" w:rsidRDefault="00396BC1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CC89AB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72CA440D" w14:textId="5E027B5A" w:rsidR="00F35DD6" w:rsidRPr="00396BC1" w:rsidRDefault="00396BC1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  <w:r w:rsidR="00C0533B"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016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4A1AC3E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5959BABC" w14:textId="2D4CB1FF" w:rsidR="00F35DD6" w:rsidRPr="00396BC1" w:rsidRDefault="00396BC1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C1">
              <w:rPr>
                <w:rFonts w:asciiTheme="majorBidi" w:hAnsi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5DB3EF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double" w:sz="4" w:space="0" w:color="auto"/>
              <w:bottom w:val="nil"/>
            </w:tcBorders>
          </w:tcPr>
          <w:p w14:paraId="3FCCB868" w14:textId="4699E60B" w:rsidR="00F35DD6" w:rsidRPr="00396BC1" w:rsidRDefault="00396BC1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/>
                <w:sz w:val="26"/>
                <w:szCs w:val="26"/>
                <w:lang w:val="en-US"/>
              </w:rPr>
              <w:t>21</w:t>
            </w:r>
            <w:r w:rsidR="00F35DD6"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C1">
              <w:rPr>
                <w:rFonts w:asciiTheme="majorBidi" w:hAnsiTheme="majorBidi"/>
                <w:sz w:val="26"/>
                <w:szCs w:val="26"/>
                <w:lang w:val="en-US"/>
              </w:rPr>
              <w:t>460</w:t>
            </w:r>
          </w:p>
        </w:tc>
      </w:tr>
      <w:tr w:rsidR="00F35DD6" w:rsidRPr="00396BC1" w14:paraId="48E77A71" w14:textId="77777777" w:rsidTr="00B016BC">
        <w:tc>
          <w:tcPr>
            <w:tcW w:w="2697" w:type="dxa"/>
            <w:tcBorders>
              <w:bottom w:val="nil"/>
            </w:tcBorders>
            <w:shd w:val="clear" w:color="auto" w:fill="auto"/>
          </w:tcPr>
          <w:p w14:paraId="39F96E68" w14:textId="77EC0DD5" w:rsidR="00F35DD6" w:rsidRPr="00396BC1" w:rsidRDefault="00F35DD6" w:rsidP="00F35DD6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6BC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เงินปันผลรับที่ได้รับยกเว้นภาษี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 w14:paraId="310D69AB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6A9B8F73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0" w:type="dxa"/>
            <w:tcBorders>
              <w:top w:val="nil"/>
              <w:bottom w:val="nil"/>
            </w:tcBorders>
            <w:shd w:val="clear" w:color="auto" w:fill="auto"/>
          </w:tcPr>
          <w:p w14:paraId="6CDB0FCF" w14:textId="4F26C642" w:rsidR="00F35DD6" w:rsidRPr="00396BC1" w:rsidRDefault="006E0FE5" w:rsidP="00F35DD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FA5AA8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46" w:type="dxa"/>
            <w:tcBorders>
              <w:bottom w:val="nil"/>
            </w:tcBorders>
            <w:shd w:val="clear" w:color="auto" w:fill="auto"/>
          </w:tcPr>
          <w:p w14:paraId="6174AC95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540DA9E4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14:paraId="2B3B80E6" w14:textId="6F74D45E" w:rsidR="00F35DD6" w:rsidRPr="00396BC1" w:rsidRDefault="00F35DD6" w:rsidP="00F35DD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4CCAEB4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5B56FD3D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3E02CC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6CFE2CB1" w14:textId="4B19354D" w:rsidR="00F35DD6" w:rsidRPr="00396BC1" w:rsidRDefault="00C0533B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440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E05614F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5F72F9D3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8E703AB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nil"/>
              <w:bottom w:val="nil"/>
            </w:tcBorders>
          </w:tcPr>
          <w:p w14:paraId="3184A62B" w14:textId="235B55D0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C1" w:rsidRPr="00396BC1">
              <w:rPr>
                <w:rFonts w:asciiTheme="majorBidi" w:hAnsiTheme="majorBidi"/>
                <w:sz w:val="26"/>
                <w:szCs w:val="26"/>
                <w:lang w:val="en-US"/>
              </w:rPr>
              <w:t>7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C1" w:rsidRPr="00396BC1">
              <w:rPr>
                <w:rFonts w:asciiTheme="majorBidi" w:hAnsiTheme="majorBidi"/>
                <w:sz w:val="26"/>
                <w:szCs w:val="26"/>
                <w:lang w:val="en-US"/>
              </w:rPr>
              <w:t>200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35DD6" w:rsidRPr="00396BC1" w14:paraId="6DB6BBCE" w14:textId="77777777" w:rsidTr="00B016BC">
        <w:tc>
          <w:tcPr>
            <w:tcW w:w="2697" w:type="dxa"/>
            <w:tcBorders>
              <w:top w:val="nil"/>
            </w:tcBorders>
            <w:shd w:val="clear" w:color="auto" w:fill="auto"/>
          </w:tcPr>
          <w:p w14:paraId="5E40131A" w14:textId="77777777" w:rsidR="00F35DD6" w:rsidRPr="00396BC1" w:rsidRDefault="00F35DD6" w:rsidP="00F35DD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710" w:type="dxa"/>
            <w:tcBorders>
              <w:top w:val="nil"/>
            </w:tcBorders>
            <w:shd w:val="clear" w:color="auto" w:fill="auto"/>
          </w:tcPr>
          <w:p w14:paraId="5B29A3A9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677874B7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0" w:type="dxa"/>
            <w:tcBorders>
              <w:top w:val="nil"/>
            </w:tcBorders>
            <w:shd w:val="clear" w:color="auto" w:fill="auto"/>
          </w:tcPr>
          <w:p w14:paraId="13228705" w14:textId="35E4ED35" w:rsidR="00F35DD6" w:rsidRPr="00396BC1" w:rsidRDefault="00396BC1" w:rsidP="00F35DD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E0FE5"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970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EA28BEE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nil"/>
            </w:tcBorders>
            <w:shd w:val="clear" w:color="auto" w:fill="auto"/>
          </w:tcPr>
          <w:p w14:paraId="2CDEFD62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  <w:tcBorders>
              <w:top w:val="nil"/>
            </w:tcBorders>
            <w:shd w:val="clear" w:color="auto" w:fill="auto"/>
          </w:tcPr>
          <w:p w14:paraId="01AB5CDE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nil"/>
            </w:tcBorders>
            <w:shd w:val="clear" w:color="auto" w:fill="auto"/>
          </w:tcPr>
          <w:p w14:paraId="26164FF8" w14:textId="61DDABF1" w:rsidR="00F35DD6" w:rsidRPr="00396BC1" w:rsidRDefault="00396BC1" w:rsidP="00F35DD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/>
                <w:sz w:val="26"/>
                <w:szCs w:val="26"/>
                <w:lang w:val="en-US"/>
              </w:rPr>
              <w:t>1</w:t>
            </w:r>
            <w:r w:rsidR="00F35DD6"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C1">
              <w:rPr>
                <w:rFonts w:asciiTheme="majorBidi" w:hAnsiTheme="majorBidi"/>
                <w:sz w:val="26"/>
                <w:szCs w:val="26"/>
                <w:lang w:val="en-US"/>
              </w:rPr>
              <w:t>112</w:t>
            </w:r>
          </w:p>
        </w:tc>
        <w:tc>
          <w:tcPr>
            <w:tcW w:w="241" w:type="dxa"/>
            <w:tcBorders>
              <w:top w:val="nil"/>
            </w:tcBorders>
          </w:tcPr>
          <w:p w14:paraId="4106B417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14:paraId="39379C6A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57861FB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16539B00" w14:textId="1E21752B" w:rsidR="00F35DD6" w:rsidRPr="00396BC1" w:rsidRDefault="00396BC1" w:rsidP="00C0533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40" w:type="dxa"/>
            <w:tcBorders>
              <w:top w:val="nil"/>
            </w:tcBorders>
          </w:tcPr>
          <w:p w14:paraId="206E070C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38112C1B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5D5CBFF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nil"/>
            </w:tcBorders>
          </w:tcPr>
          <w:p w14:paraId="75FFB459" w14:textId="32A82441" w:rsidR="00F35DD6" w:rsidRPr="00396BC1" w:rsidRDefault="00F35DD6" w:rsidP="00F35DD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35DD6" w:rsidRPr="00396BC1" w14:paraId="2B716B7F" w14:textId="77777777" w:rsidTr="00B016BC">
        <w:tc>
          <w:tcPr>
            <w:tcW w:w="2697" w:type="dxa"/>
            <w:tcBorders>
              <w:bottom w:val="nil"/>
            </w:tcBorders>
            <w:shd w:val="clear" w:color="auto" w:fill="auto"/>
          </w:tcPr>
          <w:p w14:paraId="164FC93F" w14:textId="77777777" w:rsidR="00F35DD6" w:rsidRPr="00396BC1" w:rsidRDefault="00F35DD6" w:rsidP="00F35DD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 w14:paraId="0DE82FA9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1F791B99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0" w:type="dxa"/>
            <w:tcBorders>
              <w:bottom w:val="nil"/>
            </w:tcBorders>
            <w:shd w:val="clear" w:color="auto" w:fill="auto"/>
          </w:tcPr>
          <w:p w14:paraId="04246EB7" w14:textId="18375FFB" w:rsidR="00F35DD6" w:rsidRPr="00396BC1" w:rsidRDefault="006E0FE5" w:rsidP="00F35DD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468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B80374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46" w:type="dxa"/>
            <w:tcBorders>
              <w:bottom w:val="nil"/>
            </w:tcBorders>
            <w:shd w:val="clear" w:color="auto" w:fill="auto"/>
          </w:tcPr>
          <w:p w14:paraId="2269299F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376E803F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nil"/>
            </w:tcBorders>
            <w:shd w:val="clear" w:color="auto" w:fill="auto"/>
          </w:tcPr>
          <w:p w14:paraId="253AAF4E" w14:textId="2DB0E751" w:rsidR="00F35DD6" w:rsidRPr="00396BC1" w:rsidRDefault="00F35DD6" w:rsidP="00F35DD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396BC1">
              <w:rPr>
                <w:rFonts w:asciiTheme="majorBidi" w:hAnsiTheme="majorBidi"/>
                <w:sz w:val="26"/>
                <w:szCs w:val="26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sz w:val="26"/>
                <w:szCs w:val="26"/>
                <w:lang w:val="en-US"/>
              </w:rPr>
              <w:t>11</w:t>
            </w:r>
            <w:r w:rsidRPr="00396BC1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="00396BC1" w:rsidRPr="00396BC1">
              <w:rPr>
                <w:rFonts w:asciiTheme="majorBidi" w:hAnsiTheme="majorBidi"/>
                <w:sz w:val="26"/>
                <w:szCs w:val="26"/>
                <w:lang w:val="en-US"/>
              </w:rPr>
              <w:t>109</w:t>
            </w:r>
            <w:r w:rsidRPr="00396BC1">
              <w:rPr>
                <w:rFonts w:asciiTheme="majorBidi" w:hAnsi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57640293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32C3A6EE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6E7D706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5730BD7F" w14:textId="0B17A7B9" w:rsidR="00F35DD6" w:rsidRPr="00396BC1" w:rsidRDefault="006E0FE5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427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03E29372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263F3BE1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2E8FACE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bottom w:val="nil"/>
            </w:tcBorders>
          </w:tcPr>
          <w:p w14:paraId="1EEAA966" w14:textId="403F494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C1" w:rsidRPr="00396BC1">
              <w:rPr>
                <w:rFonts w:asciiTheme="majorBidi" w:hAnsiTheme="majorBidi"/>
                <w:sz w:val="26"/>
                <w:szCs w:val="26"/>
                <w:lang w:val="en-US"/>
              </w:rPr>
              <w:t>11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C1" w:rsidRPr="00396BC1">
              <w:rPr>
                <w:rFonts w:asciiTheme="majorBidi" w:hAnsiTheme="majorBidi"/>
                <w:sz w:val="26"/>
                <w:szCs w:val="26"/>
                <w:lang w:val="en-US"/>
              </w:rPr>
              <w:t>037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35DD6" w:rsidRPr="00396BC1" w14:paraId="5459E1AB" w14:textId="77777777" w:rsidTr="00B016BC">
        <w:tc>
          <w:tcPr>
            <w:tcW w:w="2697" w:type="dxa"/>
            <w:tcBorders>
              <w:top w:val="nil"/>
            </w:tcBorders>
            <w:shd w:val="clear" w:color="auto" w:fill="auto"/>
          </w:tcPr>
          <w:p w14:paraId="16CC5BF8" w14:textId="54F6855F" w:rsidR="00F35DD6" w:rsidRPr="00396BC1" w:rsidRDefault="00F35DD6" w:rsidP="00F35DD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ภาษีงวดก่อนที่บันทึกสูงไป</w:t>
            </w:r>
          </w:p>
        </w:tc>
        <w:tc>
          <w:tcPr>
            <w:tcW w:w="710" w:type="dxa"/>
            <w:tcBorders>
              <w:top w:val="nil"/>
            </w:tcBorders>
            <w:shd w:val="clear" w:color="auto" w:fill="auto"/>
          </w:tcPr>
          <w:p w14:paraId="38F0EB4C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0D7F90EA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0" w:type="dxa"/>
            <w:tcBorders>
              <w:top w:val="nil"/>
            </w:tcBorders>
            <w:shd w:val="clear" w:color="auto" w:fill="auto"/>
          </w:tcPr>
          <w:p w14:paraId="71E70D5D" w14:textId="501642F9" w:rsidR="00F35DD6" w:rsidRPr="00396BC1" w:rsidRDefault="006E0FE5" w:rsidP="006E0FE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7F89701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nil"/>
            </w:tcBorders>
            <w:shd w:val="clear" w:color="auto" w:fill="auto"/>
          </w:tcPr>
          <w:p w14:paraId="26C5E2B2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  <w:tcBorders>
              <w:top w:val="nil"/>
            </w:tcBorders>
            <w:shd w:val="clear" w:color="auto" w:fill="auto"/>
          </w:tcPr>
          <w:p w14:paraId="10969EA2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nil"/>
            </w:tcBorders>
            <w:shd w:val="clear" w:color="auto" w:fill="auto"/>
          </w:tcPr>
          <w:p w14:paraId="7D5069C4" w14:textId="5AA2766D" w:rsidR="00F35DD6" w:rsidRPr="00396BC1" w:rsidRDefault="00F35DD6" w:rsidP="00F35DD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396BC1">
              <w:rPr>
                <w:rFonts w:asciiTheme="majorBidi" w:hAnsiTheme="majorBidi"/>
                <w:sz w:val="26"/>
                <w:szCs w:val="26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sz w:val="26"/>
                <w:szCs w:val="26"/>
                <w:lang w:val="en-US"/>
              </w:rPr>
              <w:t>202</w:t>
            </w:r>
            <w:r w:rsidRPr="00396BC1">
              <w:rPr>
                <w:rFonts w:asciiTheme="majorBidi" w:hAnsi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41" w:type="dxa"/>
            <w:tcBorders>
              <w:top w:val="nil"/>
            </w:tcBorders>
          </w:tcPr>
          <w:p w14:paraId="10F677E5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14:paraId="5A62510D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8CC36CB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1D5EBFC6" w14:textId="168DD99A" w:rsidR="00F35DD6" w:rsidRPr="00396BC1" w:rsidRDefault="006E0FE5" w:rsidP="006E0FE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56EFC0FB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46CB43E9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EF91C9B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nil"/>
            </w:tcBorders>
          </w:tcPr>
          <w:p w14:paraId="35CB53C8" w14:textId="3E8A0899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C1" w:rsidRPr="00396BC1">
              <w:rPr>
                <w:rFonts w:asciiTheme="majorBidi" w:hAnsiTheme="majorBidi"/>
                <w:sz w:val="26"/>
                <w:szCs w:val="26"/>
                <w:lang w:val="en-US"/>
              </w:rPr>
              <w:t>202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35DD6" w:rsidRPr="00396BC1" w14:paraId="5B70CCA4" w14:textId="77777777" w:rsidTr="00B016BC">
        <w:tc>
          <w:tcPr>
            <w:tcW w:w="2697" w:type="dxa"/>
            <w:tcBorders>
              <w:top w:val="nil"/>
              <w:bottom w:val="nil"/>
            </w:tcBorders>
            <w:shd w:val="clear" w:color="auto" w:fill="auto"/>
          </w:tcPr>
          <w:p w14:paraId="323BE4B4" w14:textId="6F5DD191" w:rsidR="00F35DD6" w:rsidRPr="00396BC1" w:rsidRDefault="00F35DD6" w:rsidP="00F35DD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cs/>
              </w:rPr>
              <w:t>การกลับรายการภาษีเงินได้รอตัดบัญชีที่บันทึกไว้และอื่นๆ</w:t>
            </w:r>
          </w:p>
        </w:tc>
        <w:tc>
          <w:tcPr>
            <w:tcW w:w="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C18AC2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21F50540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A8A6F3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F58AB4" w14:textId="10639771" w:rsidR="006E0FE5" w:rsidRPr="00396BC1" w:rsidRDefault="006E0FE5" w:rsidP="00F35DD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067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CD6E2A5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C1CA2D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57761276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4B3F63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  <w:p w14:paraId="46197123" w14:textId="056A0B2A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396BC1">
              <w:rPr>
                <w:rFonts w:asciiTheme="majorBidi" w:hAnsiTheme="majorBidi"/>
                <w:sz w:val="26"/>
                <w:szCs w:val="26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sz w:val="26"/>
                <w:szCs w:val="26"/>
                <w:lang w:val="en-US"/>
              </w:rPr>
              <w:t>1</w:t>
            </w:r>
            <w:r w:rsidRPr="00396BC1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="00396BC1" w:rsidRPr="00396BC1">
              <w:rPr>
                <w:rFonts w:asciiTheme="majorBidi" w:hAnsiTheme="majorBidi"/>
                <w:sz w:val="26"/>
                <w:szCs w:val="26"/>
                <w:lang w:val="en-US"/>
              </w:rPr>
              <w:t>042</w:t>
            </w:r>
            <w:r w:rsidRPr="00396BC1">
              <w:rPr>
                <w:rFonts w:asciiTheme="majorBidi" w:hAnsi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916203C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14:paraId="40DF7371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75C8121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78909295" w14:textId="77777777" w:rsidR="00C0533B" w:rsidRPr="00396BC1" w:rsidRDefault="00C0533B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A95E6E" w14:textId="78B6D213" w:rsidR="006E0FE5" w:rsidRPr="00396BC1" w:rsidRDefault="006E0FE5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A98731C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6584C825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FF1E84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nil"/>
              <w:bottom w:val="single" w:sz="4" w:space="0" w:color="auto"/>
            </w:tcBorders>
          </w:tcPr>
          <w:p w14:paraId="2206DAA2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DF4542" w14:textId="39FDEB29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C1" w:rsidRPr="00396BC1">
              <w:rPr>
                <w:rFonts w:asciiTheme="majorBidi" w:hAnsiTheme="majorBidi"/>
                <w:sz w:val="26"/>
                <w:szCs w:val="26"/>
                <w:lang w:val="en-US"/>
              </w:rPr>
              <w:t>1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C1" w:rsidRPr="00396BC1">
              <w:rPr>
                <w:rFonts w:asciiTheme="majorBidi" w:hAnsiTheme="majorBidi"/>
                <w:sz w:val="26"/>
                <w:szCs w:val="26"/>
                <w:lang w:val="en-US"/>
              </w:rPr>
              <w:t>181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35DD6" w:rsidRPr="00396BC1" w14:paraId="2730FD12" w14:textId="77777777" w:rsidTr="00B016BC">
        <w:tc>
          <w:tcPr>
            <w:tcW w:w="2697" w:type="dxa"/>
            <w:tcBorders>
              <w:bottom w:val="nil"/>
            </w:tcBorders>
            <w:shd w:val="clear" w:color="auto" w:fill="auto"/>
          </w:tcPr>
          <w:p w14:paraId="11679D5A" w14:textId="77777777" w:rsidR="00F35DD6" w:rsidRPr="00396BC1" w:rsidRDefault="00F35DD6" w:rsidP="00F35DD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C3D24" w14:textId="386F96A0" w:rsidR="00F35DD6" w:rsidRPr="00396BC1" w:rsidRDefault="00396BC1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239277CE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AD8A0" w14:textId="61F588BC" w:rsidR="00F35DD6" w:rsidRPr="00396BC1" w:rsidRDefault="00396BC1" w:rsidP="00F35DD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</w:t>
            </w:r>
            <w:r w:rsidR="006E0FE5" w:rsidRPr="00396BC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064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C255435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C462D" w14:textId="6A4C6675" w:rsidR="00F35DD6" w:rsidRPr="00396BC1" w:rsidRDefault="00396BC1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0ABD0CC9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025BB" w14:textId="36EA87F1" w:rsidR="00F35DD6" w:rsidRPr="00396BC1" w:rsidRDefault="00396BC1" w:rsidP="00F35DD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96BC1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23</w:t>
            </w:r>
            <w:r w:rsidR="00F35DD6" w:rsidRPr="00396BC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654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7D43EF1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347F6C62" w14:textId="30AC1653" w:rsidR="00F35DD6" w:rsidRPr="00396BC1" w:rsidRDefault="00396BC1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6DB45C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6ACEF35" w14:textId="099B69C7" w:rsidR="00F35DD6" w:rsidRPr="00396BC1" w:rsidRDefault="00396BC1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</w:t>
            </w:r>
            <w:r w:rsidR="00C0533B" w:rsidRPr="00396BC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954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361B087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25BDF094" w14:textId="5C6B39B7" w:rsidR="00F35DD6" w:rsidRPr="00396BC1" w:rsidRDefault="00396BC1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C326D3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B523F4" w14:textId="17FB9753" w:rsidR="00F35DD6" w:rsidRPr="00396BC1" w:rsidRDefault="00396BC1" w:rsidP="00F35DD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F35DD6" w:rsidRPr="00396BC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6"/>
                <w:szCs w:val="26"/>
                <w:lang w:val="en-US" w:bidi="th-TH"/>
              </w:rPr>
              <w:t>840</w:t>
            </w:r>
          </w:p>
        </w:tc>
      </w:tr>
    </w:tbl>
    <w:p w14:paraId="2ECD8E21" w14:textId="28132E56" w:rsidR="00DE1144" w:rsidRPr="00396BC1" w:rsidRDefault="00DE114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0287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2"/>
        <w:gridCol w:w="828"/>
        <w:gridCol w:w="236"/>
        <w:gridCol w:w="775"/>
        <w:gridCol w:w="236"/>
        <w:gridCol w:w="754"/>
        <w:gridCol w:w="236"/>
        <w:gridCol w:w="737"/>
        <w:gridCol w:w="241"/>
        <w:gridCol w:w="647"/>
        <w:gridCol w:w="236"/>
        <w:gridCol w:w="721"/>
        <w:gridCol w:w="240"/>
        <w:gridCol w:w="754"/>
        <w:gridCol w:w="236"/>
        <w:gridCol w:w="728"/>
      </w:tblGrid>
      <w:tr w:rsidR="002C7281" w:rsidRPr="00396BC1" w14:paraId="07640A2A" w14:textId="77777777" w:rsidTr="001A593B">
        <w:trPr>
          <w:tblHeader/>
        </w:trPr>
        <w:tc>
          <w:tcPr>
            <w:tcW w:w="2682" w:type="dxa"/>
            <w:shd w:val="clear" w:color="auto" w:fill="auto"/>
          </w:tcPr>
          <w:p w14:paraId="723711A3" w14:textId="5E108F27" w:rsidR="002C7281" w:rsidRPr="00396BC1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802" w:type="dxa"/>
            <w:gridSpan w:val="7"/>
            <w:shd w:val="clear" w:color="auto" w:fill="auto"/>
            <w:vAlign w:val="bottom"/>
          </w:tcPr>
          <w:p w14:paraId="45AC7C5F" w14:textId="5D64D181" w:rsidR="002C7281" w:rsidRPr="00396BC1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396BC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52C208E" w14:textId="77777777" w:rsidR="002C7281" w:rsidRPr="00396BC1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3562" w:type="dxa"/>
            <w:gridSpan w:val="7"/>
            <w:vAlign w:val="bottom"/>
          </w:tcPr>
          <w:p w14:paraId="08E9AB7A" w14:textId="77777777" w:rsidR="002C7281" w:rsidRPr="00396BC1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396BC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7281" w:rsidRPr="00396BC1" w14:paraId="53B4EFFC" w14:textId="77777777" w:rsidTr="001A593B">
        <w:trPr>
          <w:tblHeader/>
        </w:trPr>
        <w:tc>
          <w:tcPr>
            <w:tcW w:w="2682" w:type="dxa"/>
            <w:shd w:val="clear" w:color="auto" w:fill="auto"/>
          </w:tcPr>
          <w:p w14:paraId="23E6B27E" w14:textId="77777777" w:rsidR="002C7281" w:rsidRPr="00396BC1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839" w:type="dxa"/>
            <w:gridSpan w:val="3"/>
            <w:shd w:val="clear" w:color="auto" w:fill="auto"/>
          </w:tcPr>
          <w:p w14:paraId="645A5F51" w14:textId="77777777" w:rsidR="002C7281" w:rsidRPr="00396BC1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7A079491" w14:textId="77777777" w:rsidR="002C7281" w:rsidRPr="00396BC1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27" w:type="dxa"/>
            <w:gridSpan w:val="3"/>
            <w:shd w:val="clear" w:color="auto" w:fill="auto"/>
          </w:tcPr>
          <w:p w14:paraId="0FDB7F55" w14:textId="77777777" w:rsidR="002C7281" w:rsidRPr="00396BC1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41" w:type="dxa"/>
          </w:tcPr>
          <w:p w14:paraId="72B08EB5" w14:textId="77777777" w:rsidR="002C7281" w:rsidRPr="00396BC1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04" w:type="dxa"/>
            <w:gridSpan w:val="3"/>
          </w:tcPr>
          <w:p w14:paraId="7A5FA3BF" w14:textId="77777777" w:rsidR="002C7281" w:rsidRPr="00396BC1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4219C91A" w14:textId="77777777" w:rsidR="002C7281" w:rsidRPr="00396BC1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18" w:type="dxa"/>
            <w:gridSpan w:val="3"/>
          </w:tcPr>
          <w:p w14:paraId="7244C7E1" w14:textId="77777777" w:rsidR="002C7281" w:rsidRPr="00396BC1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F35DD6" w:rsidRPr="00396BC1" w14:paraId="4DD816A4" w14:textId="77777777" w:rsidTr="006414D3">
        <w:trPr>
          <w:tblHeader/>
        </w:trPr>
        <w:tc>
          <w:tcPr>
            <w:tcW w:w="2682" w:type="dxa"/>
            <w:shd w:val="clear" w:color="auto" w:fill="auto"/>
          </w:tcPr>
          <w:p w14:paraId="5F676A17" w14:textId="113E2C6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b/>
                <w:i/>
                <w:sz w:val="26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8" w:type="dxa"/>
            <w:shd w:val="clear" w:color="auto" w:fill="auto"/>
          </w:tcPr>
          <w:p w14:paraId="1D5DE281" w14:textId="6904F10F" w:rsidR="00F35DD6" w:rsidRPr="00396BC1" w:rsidRDefault="00396BC1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35C722CA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75" w:type="dxa"/>
            <w:tcBorders>
              <w:bottom w:val="nil"/>
            </w:tcBorders>
            <w:shd w:val="clear" w:color="auto" w:fill="auto"/>
          </w:tcPr>
          <w:p w14:paraId="338E7481" w14:textId="450B4E23" w:rsidR="00F35DD6" w:rsidRPr="00396BC1" w:rsidRDefault="00396BC1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B183986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54" w:type="dxa"/>
            <w:shd w:val="clear" w:color="auto" w:fill="auto"/>
          </w:tcPr>
          <w:p w14:paraId="6B63C083" w14:textId="17CA6E8A" w:rsidR="00F35DD6" w:rsidRPr="00396BC1" w:rsidRDefault="00396BC1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6CDD6516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37" w:type="dxa"/>
            <w:tcBorders>
              <w:bottom w:val="nil"/>
            </w:tcBorders>
            <w:shd w:val="clear" w:color="auto" w:fill="auto"/>
          </w:tcPr>
          <w:p w14:paraId="047BF4CE" w14:textId="08D0BCA9" w:rsidR="00F35DD6" w:rsidRPr="00396BC1" w:rsidRDefault="00396BC1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241" w:type="dxa"/>
            <w:tcBorders>
              <w:bottom w:val="nil"/>
            </w:tcBorders>
          </w:tcPr>
          <w:p w14:paraId="226B4766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89ECF40" w14:textId="1FB3B79F" w:rsidR="00F35DD6" w:rsidRPr="00396BC1" w:rsidRDefault="00396BC1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</w:tcPr>
          <w:p w14:paraId="4F8190C2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389B3965" w14:textId="1D6E6E24" w:rsidR="00F35DD6" w:rsidRPr="00396BC1" w:rsidRDefault="00396BC1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240" w:type="dxa"/>
            <w:tcBorders>
              <w:bottom w:val="nil"/>
            </w:tcBorders>
          </w:tcPr>
          <w:p w14:paraId="35F5A624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tcBorders>
              <w:bottom w:val="nil"/>
            </w:tcBorders>
          </w:tcPr>
          <w:p w14:paraId="2BF393BD" w14:textId="7E4473B5" w:rsidR="00F35DD6" w:rsidRPr="00396BC1" w:rsidRDefault="00396BC1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</w:tcPr>
          <w:p w14:paraId="3A777946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8" w:type="dxa"/>
            <w:tcBorders>
              <w:bottom w:val="nil"/>
            </w:tcBorders>
          </w:tcPr>
          <w:p w14:paraId="14745470" w14:textId="3B09871B" w:rsidR="00F35DD6" w:rsidRPr="00396BC1" w:rsidRDefault="00396BC1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F35DD6" w:rsidRPr="00396BC1" w14:paraId="13920954" w14:textId="77777777" w:rsidTr="001A593B">
        <w:trPr>
          <w:tblHeader/>
        </w:trPr>
        <w:tc>
          <w:tcPr>
            <w:tcW w:w="2682" w:type="dxa"/>
            <w:tcBorders>
              <w:bottom w:val="nil"/>
            </w:tcBorders>
            <w:shd w:val="clear" w:color="auto" w:fill="auto"/>
          </w:tcPr>
          <w:p w14:paraId="75E97621" w14:textId="77777777" w:rsidR="00F35DD6" w:rsidRPr="00396BC1" w:rsidRDefault="00F35DD6" w:rsidP="00F35DD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5" w:type="dxa"/>
            <w:gridSpan w:val="15"/>
            <w:tcBorders>
              <w:bottom w:val="nil"/>
            </w:tcBorders>
            <w:shd w:val="clear" w:color="auto" w:fill="auto"/>
          </w:tcPr>
          <w:p w14:paraId="1865C70D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35DD6" w:rsidRPr="00396BC1" w14:paraId="663C0CBE" w14:textId="77777777" w:rsidTr="006414D3">
        <w:trPr>
          <w:trHeight w:val="209"/>
        </w:trPr>
        <w:tc>
          <w:tcPr>
            <w:tcW w:w="2682" w:type="dxa"/>
            <w:tcBorders>
              <w:bottom w:val="nil"/>
            </w:tcBorders>
            <w:shd w:val="clear" w:color="auto" w:fill="auto"/>
          </w:tcPr>
          <w:p w14:paraId="647C998E" w14:textId="77777777" w:rsidR="00F35DD6" w:rsidRPr="00396BC1" w:rsidRDefault="00F35DD6" w:rsidP="00F35DD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28" w:type="dxa"/>
            <w:tcBorders>
              <w:bottom w:val="nil"/>
            </w:tcBorders>
            <w:shd w:val="clear" w:color="auto" w:fill="auto"/>
          </w:tcPr>
          <w:p w14:paraId="1B1BC5B7" w14:textId="08DD6BBC" w:rsidR="00F35DD6" w:rsidRPr="00396BC1" w:rsidRDefault="00396BC1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</w:t>
            </w:r>
            <w:r w:rsidR="00570B0B" w:rsidRPr="00396BC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C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37CAAE4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5" w:type="dxa"/>
            <w:tcBorders>
              <w:bottom w:val="nil"/>
            </w:tcBorders>
            <w:shd w:val="clear" w:color="auto" w:fill="auto"/>
          </w:tcPr>
          <w:p w14:paraId="30B4A327" w14:textId="11222197" w:rsidR="00F35DD6" w:rsidRPr="00396BC1" w:rsidRDefault="00396BC1" w:rsidP="00F35DD6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/>
                <w:sz w:val="26"/>
                <w:szCs w:val="26"/>
                <w:lang w:val="en-US" w:bidi="th-TH"/>
              </w:rPr>
              <w:t>53</w:t>
            </w:r>
            <w:r w:rsidR="00953E84" w:rsidRPr="00396BC1">
              <w:rPr>
                <w:rFonts w:asciiTheme="majorBidi" w:hAnsiTheme="majorBidi"/>
                <w:sz w:val="26"/>
                <w:szCs w:val="26"/>
                <w:lang w:val="en-US" w:bidi="th-TH"/>
              </w:rPr>
              <w:t>,</w:t>
            </w:r>
            <w:r w:rsidRPr="00396BC1">
              <w:rPr>
                <w:rFonts w:asciiTheme="majorBidi" w:hAnsiTheme="majorBidi"/>
                <w:sz w:val="26"/>
                <w:szCs w:val="26"/>
                <w:lang w:val="en-US" w:bidi="th-TH"/>
              </w:rPr>
              <w:t>430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CE3DD19" w14:textId="6C644ADE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6CA5B7F5" w14:textId="5C7B662C" w:rsidR="00F35DD6" w:rsidRPr="00396BC1" w:rsidRDefault="00570B0B" w:rsidP="00F35DD6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  <w:r w:rsidRPr="00396BC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773</w:t>
            </w:r>
            <w:r w:rsidRPr="00396BC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8F34D5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7" w:type="dxa"/>
            <w:tcBorders>
              <w:bottom w:val="nil"/>
            </w:tcBorders>
            <w:shd w:val="clear" w:color="auto" w:fill="auto"/>
          </w:tcPr>
          <w:p w14:paraId="0CEA888D" w14:textId="4D7C9D86" w:rsidR="00F35DD6" w:rsidRPr="00396BC1" w:rsidRDefault="00953E84" w:rsidP="00F35DD6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  <w:r w:rsidRPr="00396BC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787</w:t>
            </w:r>
            <w:r w:rsidRPr="00396BC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1C855367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1DD6983" w14:textId="0D1F70FB" w:rsidR="00F35DD6" w:rsidRPr="00396BC1" w:rsidRDefault="00396BC1" w:rsidP="00F35DD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="00570B0B"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  <w:r w:rsidRPr="00396BC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</w:tcPr>
          <w:p w14:paraId="6625B149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4F0F3089" w14:textId="0B7242EA" w:rsidR="00F35DD6" w:rsidRPr="00396BC1" w:rsidRDefault="00396BC1" w:rsidP="00F35DD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/>
                <w:sz w:val="26"/>
                <w:szCs w:val="26"/>
                <w:lang w:val="en-US"/>
              </w:rPr>
              <w:t>21</w:t>
            </w:r>
            <w:r w:rsidR="00953E84" w:rsidRPr="00396BC1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26"/>
                <w:szCs w:val="26"/>
                <w:lang w:val="en-US"/>
              </w:rPr>
              <w:t>818</w:t>
            </w:r>
          </w:p>
        </w:tc>
        <w:tc>
          <w:tcPr>
            <w:tcW w:w="240" w:type="dxa"/>
            <w:tcBorders>
              <w:bottom w:val="nil"/>
            </w:tcBorders>
          </w:tcPr>
          <w:p w14:paraId="14C5CAA5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</w:tcPr>
          <w:p w14:paraId="02FBCB60" w14:textId="4F005501" w:rsidR="00F35DD6" w:rsidRPr="00396BC1" w:rsidRDefault="00B1529D" w:rsidP="00F35DD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696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10B5D488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  <w:tcBorders>
              <w:bottom w:val="nil"/>
            </w:tcBorders>
          </w:tcPr>
          <w:p w14:paraId="2AA710CB" w14:textId="101E9F0E" w:rsidR="00F35DD6" w:rsidRPr="00396BC1" w:rsidRDefault="00953E84" w:rsidP="00F35DD6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625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35DD6" w:rsidRPr="00396BC1" w14:paraId="35E4798D" w14:textId="77777777" w:rsidTr="006414D3">
        <w:tc>
          <w:tcPr>
            <w:tcW w:w="2682" w:type="dxa"/>
            <w:tcBorders>
              <w:top w:val="nil"/>
              <w:bottom w:val="nil"/>
            </w:tcBorders>
            <w:shd w:val="clear" w:color="auto" w:fill="auto"/>
          </w:tcPr>
          <w:p w14:paraId="28C1BC6D" w14:textId="77777777" w:rsidR="00F35DD6" w:rsidRPr="00396BC1" w:rsidRDefault="00F35DD6" w:rsidP="00F35DD6">
            <w:pPr>
              <w:spacing w:line="240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cs/>
              </w:rPr>
              <w:t>การหักกลบรายการของภาษี</w:t>
            </w:r>
          </w:p>
        </w:tc>
        <w:tc>
          <w:tcPr>
            <w:tcW w:w="8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666E8D" w14:textId="543D7520" w:rsidR="00F35DD6" w:rsidRPr="00396BC1" w:rsidRDefault="00570B0B" w:rsidP="00F35DD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773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3ABDF9B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AE029E" w14:textId="2AC48CE8" w:rsidR="00F35DD6" w:rsidRPr="00396BC1" w:rsidRDefault="00953E84" w:rsidP="00F35DD6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787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5A741EA" w14:textId="5E990F79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9871AA" w14:textId="48BCD186" w:rsidR="00F35DD6" w:rsidRPr="00396BC1" w:rsidRDefault="00396BC1" w:rsidP="00F35DD6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  <w:r w:rsidR="00570B0B"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4D87C8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EFBC4" w14:textId="2DFBE5E7" w:rsidR="00F35DD6" w:rsidRPr="00396BC1" w:rsidRDefault="00396BC1" w:rsidP="00F35DD6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/>
                <w:sz w:val="26"/>
                <w:szCs w:val="26"/>
                <w:lang w:val="en-US"/>
              </w:rPr>
              <w:t>23</w:t>
            </w:r>
            <w:r w:rsidR="00953E84" w:rsidRPr="00396BC1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26"/>
                <w:szCs w:val="26"/>
                <w:lang w:val="en-US"/>
              </w:rPr>
              <w:t>787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2ED6EA3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</w:tcPr>
          <w:p w14:paraId="29BA344A" w14:textId="6ADF4CF5" w:rsidR="00F35DD6" w:rsidRPr="00396BC1" w:rsidRDefault="00570B0B" w:rsidP="00F35DD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696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774C2E3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05656DAA" w14:textId="5333473A" w:rsidR="00F35DD6" w:rsidRPr="00396BC1" w:rsidRDefault="00953E84" w:rsidP="00F35DD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625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F2CB527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</w:tcPr>
          <w:p w14:paraId="112E5AF5" w14:textId="7DDE8F74" w:rsidR="00F35DD6" w:rsidRPr="00396BC1" w:rsidRDefault="00396BC1" w:rsidP="00F35DD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B1529D"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642EEA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  <w:tcBorders>
              <w:top w:val="nil"/>
              <w:bottom w:val="single" w:sz="4" w:space="0" w:color="auto"/>
            </w:tcBorders>
          </w:tcPr>
          <w:p w14:paraId="30688C8B" w14:textId="4926C390" w:rsidR="00F35DD6" w:rsidRPr="00396BC1" w:rsidRDefault="00396BC1" w:rsidP="00F35DD6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/>
                <w:sz w:val="26"/>
                <w:szCs w:val="26"/>
                <w:lang w:val="en-US"/>
              </w:rPr>
              <w:t>19</w:t>
            </w:r>
            <w:r w:rsidR="00953E84" w:rsidRPr="00396BC1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26"/>
                <w:szCs w:val="26"/>
                <w:lang w:val="en-US"/>
              </w:rPr>
              <w:t>625</w:t>
            </w:r>
          </w:p>
        </w:tc>
      </w:tr>
      <w:tr w:rsidR="00F35DD6" w:rsidRPr="00396BC1" w14:paraId="3A330B1B" w14:textId="77777777" w:rsidTr="006414D3">
        <w:tc>
          <w:tcPr>
            <w:tcW w:w="2682" w:type="dxa"/>
            <w:tcBorders>
              <w:top w:val="nil"/>
              <w:bottom w:val="nil"/>
            </w:tcBorders>
            <w:shd w:val="clear" w:color="auto" w:fill="auto"/>
          </w:tcPr>
          <w:p w14:paraId="1917F3E3" w14:textId="68362BB0" w:rsidR="00F35DD6" w:rsidRPr="00396BC1" w:rsidRDefault="00F35DD6" w:rsidP="00F35DD6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</w:t>
            </w:r>
            <w:r w:rsidRPr="00396B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 xml:space="preserve">รอการตัดบัญชีสุทธิ </w:t>
            </w: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3893E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9D2F1DD" w14:textId="28634EA0" w:rsidR="00570B0B" w:rsidRPr="00396BC1" w:rsidRDefault="00396BC1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</w:t>
            </w:r>
            <w:r w:rsidR="00570B0B" w:rsidRPr="00396B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707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C956641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53FB9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410480B" w14:textId="1FEC7CB6" w:rsidR="00F35DD6" w:rsidRPr="00396BC1" w:rsidRDefault="00396BC1" w:rsidP="00F35DD6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29</w:t>
            </w:r>
            <w:r w:rsidR="00F35DD6" w:rsidRPr="00396B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643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FA8C1B0" w14:textId="30F3734B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A0611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28B8062E" w14:textId="35B772D3" w:rsidR="00570B0B" w:rsidRPr="00396BC1" w:rsidRDefault="00570B0B" w:rsidP="00F35DD6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6D1C8BC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55D31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3304A8D8" w14:textId="173507FB" w:rsidR="00F35DD6" w:rsidRPr="00396BC1" w:rsidRDefault="00F35DD6" w:rsidP="00F35DD6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4CE416E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5C308F52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D509243" w14:textId="7534A8C8" w:rsidR="00C0533B" w:rsidRPr="00396BC1" w:rsidRDefault="00396BC1" w:rsidP="00F35DD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C0533B" w:rsidRPr="00396B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707E830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7CE75188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A376DBD" w14:textId="139EEC7B" w:rsidR="00F35DD6" w:rsidRPr="00396BC1" w:rsidRDefault="00396BC1" w:rsidP="00F35DD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2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2</w:t>
            </w:r>
            <w:r w:rsidR="00F35DD6" w:rsidRPr="00396B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193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B79C248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76C0B4E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3EC5514" w14:textId="06FA9731" w:rsidR="00C0533B" w:rsidRPr="00396BC1" w:rsidRDefault="00C0533B" w:rsidP="00F35DD6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889E62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</w:tcPr>
          <w:p w14:paraId="57EE5371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DF48F87" w14:textId="6D04064A" w:rsidR="00F35DD6" w:rsidRPr="00396BC1" w:rsidRDefault="00F35DD6" w:rsidP="00F35DD6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6FF3161C" w14:textId="18C4791B" w:rsidR="00CC1009" w:rsidRPr="00396BC1" w:rsidRDefault="00CC1009">
      <w:pPr>
        <w:rPr>
          <w:rFonts w:asciiTheme="majorBidi" w:hAnsiTheme="majorBidi" w:cstheme="majorBidi"/>
          <w:sz w:val="30"/>
          <w:szCs w:val="30"/>
        </w:rPr>
      </w:pPr>
    </w:p>
    <w:p w14:paraId="4466D182" w14:textId="77777777" w:rsidR="00CC1009" w:rsidRPr="00396BC1" w:rsidRDefault="00CC1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83"/>
        <w:gridCol w:w="1157"/>
        <w:gridCol w:w="284"/>
        <w:gridCol w:w="1156"/>
        <w:gridCol w:w="283"/>
        <w:gridCol w:w="1157"/>
      </w:tblGrid>
      <w:tr w:rsidR="00965A7B" w:rsidRPr="00396BC1" w14:paraId="1F2D765C" w14:textId="77777777" w:rsidTr="0007508F">
        <w:trPr>
          <w:cantSplit/>
        </w:trPr>
        <w:tc>
          <w:tcPr>
            <w:tcW w:w="3960" w:type="dxa"/>
          </w:tcPr>
          <w:p w14:paraId="7C6C6BBB" w14:textId="5332A0BA" w:rsidR="00965A7B" w:rsidRPr="00396BC1" w:rsidRDefault="00965A7B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66DD912" w14:textId="77777777" w:rsidR="00965A7B" w:rsidRPr="00396BC1" w:rsidRDefault="00965A7B" w:rsidP="001168AA">
            <w:pPr>
              <w:pStyle w:val="3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168AA" w:rsidRPr="00396BC1" w14:paraId="508EA345" w14:textId="77777777" w:rsidTr="0007508F">
        <w:trPr>
          <w:cantSplit/>
        </w:trPr>
        <w:tc>
          <w:tcPr>
            <w:tcW w:w="3960" w:type="dxa"/>
          </w:tcPr>
          <w:p w14:paraId="2E2273B3" w14:textId="77777777" w:rsidR="001168AA" w:rsidRPr="00396BC1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ABD706B" w14:textId="77777777" w:rsidR="001168AA" w:rsidRPr="00396BC1" w:rsidRDefault="001168AA" w:rsidP="001168AA">
            <w:pPr>
              <w:pStyle w:val="3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</w:tr>
      <w:tr w:rsidR="001168AA" w:rsidRPr="00396BC1" w14:paraId="01A37CB9" w14:textId="77777777" w:rsidTr="0007508F">
        <w:trPr>
          <w:cantSplit/>
        </w:trPr>
        <w:tc>
          <w:tcPr>
            <w:tcW w:w="3960" w:type="dxa"/>
            <w:vAlign w:val="bottom"/>
          </w:tcPr>
          <w:p w14:paraId="0B1A6536" w14:textId="77777777" w:rsidR="001168AA" w:rsidRPr="00396BC1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0EA9859D" w14:textId="77777777" w:rsidR="001168AA" w:rsidRPr="00396BC1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87785F8" w14:textId="74EE0106" w:rsidR="001168AA" w:rsidRPr="00396BC1" w:rsidRDefault="00396BC1" w:rsidP="001168A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sz w:val="30"/>
                <w:szCs w:val="30"/>
              </w:rPr>
              <w:t>1</w:t>
            </w:r>
            <w:r w:rsidR="001168A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168A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C5B3BD5" w14:textId="77777777" w:rsidR="001168AA" w:rsidRPr="00396BC1" w:rsidRDefault="001168AA" w:rsidP="001168A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31331D3" w14:textId="77777777" w:rsidR="001168AA" w:rsidRPr="00396BC1" w:rsidRDefault="001168AA" w:rsidP="001168A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26B1E27" w14:textId="77777777" w:rsidR="001168AA" w:rsidRPr="00396BC1" w:rsidRDefault="001168AA" w:rsidP="001168AA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270A857" w14:textId="77777777" w:rsidR="001168AA" w:rsidRPr="00396BC1" w:rsidRDefault="001168AA" w:rsidP="001168A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6F6FA34" w14:textId="77777777" w:rsidR="001168AA" w:rsidRPr="00396BC1" w:rsidRDefault="001168AA" w:rsidP="001168A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</w:tcBorders>
          </w:tcPr>
          <w:p w14:paraId="7BE98C9B" w14:textId="77777777" w:rsidR="001168AA" w:rsidRPr="00396BC1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9C40FEB" w14:textId="0561F24F" w:rsidR="001168AA" w:rsidRPr="00396BC1" w:rsidRDefault="00396BC1" w:rsidP="001168A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="001168A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168A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1168AA" w:rsidRPr="00396BC1" w14:paraId="545BB7FE" w14:textId="77777777" w:rsidTr="0007508F">
        <w:trPr>
          <w:cantSplit/>
        </w:trPr>
        <w:tc>
          <w:tcPr>
            <w:tcW w:w="3960" w:type="dxa"/>
          </w:tcPr>
          <w:p w14:paraId="77F46A38" w14:textId="77777777" w:rsidR="001168AA" w:rsidRPr="00396BC1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69BDC34" w14:textId="77777777" w:rsidR="001168AA" w:rsidRPr="00396BC1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68AA" w:rsidRPr="00396BC1" w14:paraId="41A4BB65" w14:textId="77777777" w:rsidTr="0007508F">
        <w:trPr>
          <w:cantSplit/>
        </w:trPr>
        <w:tc>
          <w:tcPr>
            <w:tcW w:w="3960" w:type="dxa"/>
          </w:tcPr>
          <w:p w14:paraId="5DAE63EA" w14:textId="25D7ACE6" w:rsidR="001168AA" w:rsidRPr="00396BC1" w:rsidRDefault="00396BC1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i/>
                <w:sz w:val="30"/>
                <w:szCs w:val="30"/>
              </w:rPr>
              <w:t>2567</w:t>
            </w:r>
          </w:p>
        </w:tc>
        <w:tc>
          <w:tcPr>
            <w:tcW w:w="5490" w:type="dxa"/>
            <w:gridSpan w:val="7"/>
          </w:tcPr>
          <w:p w14:paraId="063BDD48" w14:textId="77777777" w:rsidR="001168AA" w:rsidRPr="00396BC1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168AA" w:rsidRPr="00396BC1" w14:paraId="232FB278" w14:textId="77777777" w:rsidTr="0007508F">
        <w:trPr>
          <w:cantSplit/>
        </w:trPr>
        <w:tc>
          <w:tcPr>
            <w:tcW w:w="3960" w:type="dxa"/>
          </w:tcPr>
          <w:p w14:paraId="67B5D9EC" w14:textId="77777777" w:rsidR="001168AA" w:rsidRPr="00396BC1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6761078" w14:textId="77777777" w:rsidR="001168AA" w:rsidRPr="00396BC1" w:rsidRDefault="001168AA" w:rsidP="001168A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A62AE5A" w14:textId="77777777" w:rsidR="001168AA" w:rsidRPr="00396BC1" w:rsidRDefault="001168AA" w:rsidP="001168A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6C7759A" w14:textId="77777777" w:rsidR="001168AA" w:rsidRPr="00396BC1" w:rsidRDefault="001168AA" w:rsidP="001168A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CF79D03" w14:textId="77777777" w:rsidR="001168AA" w:rsidRPr="00396BC1" w:rsidRDefault="001168AA" w:rsidP="001168A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24F76E6" w14:textId="77777777" w:rsidR="001168AA" w:rsidRPr="00396BC1" w:rsidRDefault="001168AA" w:rsidP="001168A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D91243A" w14:textId="77777777" w:rsidR="001168AA" w:rsidRPr="00396BC1" w:rsidRDefault="001168AA" w:rsidP="001168A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427BAA3" w14:textId="77777777" w:rsidR="001168AA" w:rsidRPr="00396BC1" w:rsidRDefault="001168AA" w:rsidP="001168A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D1A8C" w:rsidRPr="00396BC1" w14:paraId="5472C7FC" w14:textId="77777777" w:rsidTr="0007508F">
        <w:trPr>
          <w:cantSplit/>
        </w:trPr>
        <w:tc>
          <w:tcPr>
            <w:tcW w:w="3960" w:type="dxa"/>
          </w:tcPr>
          <w:p w14:paraId="77DE625C" w14:textId="77777777" w:rsidR="00ED1A8C" w:rsidRPr="00396BC1" w:rsidRDefault="00ED1A8C" w:rsidP="00E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</w:tcPr>
          <w:p w14:paraId="2970492D" w14:textId="08F2D30E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177</w:t>
            </w:r>
          </w:p>
        </w:tc>
        <w:tc>
          <w:tcPr>
            <w:tcW w:w="283" w:type="dxa"/>
          </w:tcPr>
          <w:p w14:paraId="53B41099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DEDA1D6" w14:textId="4942A290" w:rsidR="00ED1A8C" w:rsidRPr="00396BC1" w:rsidRDefault="007E573D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606669EE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3FAAB79" w14:textId="39CFFB68" w:rsidR="00ED1A8C" w:rsidRPr="00396BC1" w:rsidRDefault="007E573D" w:rsidP="00ED1A8C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2911CE5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40E522A" w14:textId="27C5727D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</w:t>
            </w:r>
          </w:p>
        </w:tc>
      </w:tr>
      <w:tr w:rsidR="00ED1A8C" w:rsidRPr="00396BC1" w14:paraId="33DDBB76" w14:textId="77777777" w:rsidTr="0007508F">
        <w:trPr>
          <w:cantSplit/>
        </w:trPr>
        <w:tc>
          <w:tcPr>
            <w:tcW w:w="3960" w:type="dxa"/>
          </w:tcPr>
          <w:p w14:paraId="526EE743" w14:textId="18D848B6" w:rsidR="00ED1A8C" w:rsidRPr="00396BC1" w:rsidRDefault="00ED1A8C" w:rsidP="00E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03AAD195" w14:textId="38092B65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hint="cs"/>
                <w:sz w:val="30"/>
                <w:szCs w:val="30"/>
                <w:lang w:val="en-US"/>
              </w:rPr>
              <w:t>532</w:t>
            </w:r>
          </w:p>
        </w:tc>
        <w:tc>
          <w:tcPr>
            <w:tcW w:w="283" w:type="dxa"/>
          </w:tcPr>
          <w:p w14:paraId="4B36E53E" w14:textId="77777777" w:rsidR="00ED1A8C" w:rsidRPr="00396BC1" w:rsidRDefault="00ED1A8C" w:rsidP="00E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14056A7F" w14:textId="0BCABBD1" w:rsidR="00ED1A8C" w:rsidRPr="00396BC1" w:rsidRDefault="007E573D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120</w:t>
            </w: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2ED33DFD" w14:textId="77777777" w:rsidR="00ED1A8C" w:rsidRPr="00396BC1" w:rsidRDefault="00ED1A8C" w:rsidP="00E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78FDE10F" w14:textId="586F0710" w:rsidR="00ED1A8C" w:rsidRPr="00396BC1" w:rsidRDefault="007E573D" w:rsidP="00ED1A8C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EAFE799" w14:textId="77777777" w:rsidR="00ED1A8C" w:rsidRPr="00396BC1" w:rsidRDefault="00ED1A8C" w:rsidP="00E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D54A8D4" w14:textId="30238B59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</w:tr>
      <w:tr w:rsidR="00ED1A8C" w:rsidRPr="00396BC1" w14:paraId="1B96F4BE" w14:textId="77777777" w:rsidTr="0007508F">
        <w:trPr>
          <w:cantSplit/>
        </w:trPr>
        <w:tc>
          <w:tcPr>
            <w:tcW w:w="3960" w:type="dxa"/>
          </w:tcPr>
          <w:p w14:paraId="5C6D6DD0" w14:textId="77777777" w:rsidR="00ED1A8C" w:rsidRPr="00396BC1" w:rsidRDefault="00ED1A8C" w:rsidP="00E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6D1ABD7F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5E4916C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CAB9F73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F10AFA1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E2E9DD0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D6904D0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0EA67A4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D1A8C" w:rsidRPr="00396BC1" w14:paraId="23979C33" w14:textId="77777777" w:rsidTr="0007508F">
        <w:trPr>
          <w:cantSplit/>
        </w:trPr>
        <w:tc>
          <w:tcPr>
            <w:tcW w:w="3960" w:type="dxa"/>
          </w:tcPr>
          <w:p w14:paraId="0937E1A9" w14:textId="77777777" w:rsidR="00ED1A8C" w:rsidRPr="00396BC1" w:rsidRDefault="00ED1A8C" w:rsidP="00E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3FD8D28E" w14:textId="5C613FAA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24</w:t>
            </w:r>
            <w:r w:rsidR="00ED1A8C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576</w:t>
            </w:r>
          </w:p>
        </w:tc>
        <w:tc>
          <w:tcPr>
            <w:tcW w:w="283" w:type="dxa"/>
          </w:tcPr>
          <w:p w14:paraId="7C127A55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BEC0C88" w14:textId="653AD383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E573D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</w:p>
        </w:tc>
        <w:tc>
          <w:tcPr>
            <w:tcW w:w="284" w:type="dxa"/>
          </w:tcPr>
          <w:p w14:paraId="59A9AEC6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DA2B506" w14:textId="4AB8D59C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E573D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</w:p>
        </w:tc>
        <w:tc>
          <w:tcPr>
            <w:tcW w:w="283" w:type="dxa"/>
          </w:tcPr>
          <w:p w14:paraId="460791E1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B743164" w14:textId="20D48899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7E573D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</w:tr>
      <w:tr w:rsidR="00ED1A8C" w:rsidRPr="00396BC1" w14:paraId="074A4076" w14:textId="77777777" w:rsidTr="0007508F">
        <w:trPr>
          <w:cantSplit/>
        </w:trPr>
        <w:tc>
          <w:tcPr>
            <w:tcW w:w="3960" w:type="dxa"/>
          </w:tcPr>
          <w:p w14:paraId="0A502653" w14:textId="77777777" w:rsidR="00ED1A8C" w:rsidRPr="00396BC1" w:rsidRDefault="00ED1A8C" w:rsidP="00E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ประมาณการการรับคืนสินค้า</w:t>
            </w:r>
          </w:p>
        </w:tc>
        <w:tc>
          <w:tcPr>
            <w:tcW w:w="1170" w:type="dxa"/>
          </w:tcPr>
          <w:p w14:paraId="3FDAF0CE" w14:textId="4DE198DB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ED1A8C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055</w:t>
            </w:r>
          </w:p>
        </w:tc>
        <w:tc>
          <w:tcPr>
            <w:tcW w:w="283" w:type="dxa"/>
          </w:tcPr>
          <w:p w14:paraId="4D54E095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C38947C" w14:textId="1A193CBD" w:rsidR="00ED1A8C" w:rsidRPr="00396BC1" w:rsidRDefault="007E573D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528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31A54984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D021915" w14:textId="01527CEA" w:rsidR="00ED1A8C" w:rsidRPr="00396BC1" w:rsidRDefault="007E573D" w:rsidP="00ED1A8C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4890316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7482F45" w14:textId="7CCF424B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527</w:t>
            </w:r>
          </w:p>
        </w:tc>
      </w:tr>
      <w:tr w:rsidR="00ED1A8C" w:rsidRPr="00396BC1" w14:paraId="652C7F29" w14:textId="77777777" w:rsidTr="0007508F">
        <w:trPr>
          <w:cantSplit/>
        </w:trPr>
        <w:tc>
          <w:tcPr>
            <w:tcW w:w="3960" w:type="dxa"/>
          </w:tcPr>
          <w:p w14:paraId="4697B2E7" w14:textId="49FD1067" w:rsidR="00ED1A8C" w:rsidRPr="00396BC1" w:rsidRDefault="00A35748" w:rsidP="00E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4B71F0F" w14:textId="756EEC6E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10</w:t>
            </w:r>
            <w:r w:rsidR="007E573D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814</w:t>
            </w:r>
          </w:p>
        </w:tc>
        <w:tc>
          <w:tcPr>
            <w:tcW w:w="283" w:type="dxa"/>
          </w:tcPr>
          <w:p w14:paraId="402F65CE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5616421" w14:textId="7EE3D343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</w:p>
        </w:tc>
        <w:tc>
          <w:tcPr>
            <w:tcW w:w="284" w:type="dxa"/>
          </w:tcPr>
          <w:p w14:paraId="344B2D17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430DA2CC" w14:textId="548EDAE6" w:rsidR="00ED1A8C" w:rsidRPr="00396BC1" w:rsidRDefault="007E573D" w:rsidP="00ED1A8C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D2B44F9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001EEA2" w14:textId="4D252249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7E573D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062</w:t>
            </w:r>
          </w:p>
        </w:tc>
      </w:tr>
      <w:tr w:rsidR="00ED1A8C" w:rsidRPr="00396BC1" w14:paraId="4B70B24F" w14:textId="77777777" w:rsidTr="0007508F">
        <w:trPr>
          <w:cantSplit/>
        </w:trPr>
        <w:tc>
          <w:tcPr>
            <w:tcW w:w="3960" w:type="dxa"/>
          </w:tcPr>
          <w:p w14:paraId="79B8A8E5" w14:textId="77777777" w:rsidR="00ED1A8C" w:rsidRPr="00396BC1" w:rsidRDefault="00ED1A8C" w:rsidP="00E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3C34581F" w14:textId="20673EDE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ED1A8C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873</w:t>
            </w:r>
          </w:p>
        </w:tc>
        <w:tc>
          <w:tcPr>
            <w:tcW w:w="283" w:type="dxa"/>
          </w:tcPr>
          <w:p w14:paraId="3F256BB6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19A205C7" w14:textId="54A09899" w:rsidR="00ED1A8C" w:rsidRPr="00396BC1" w:rsidRDefault="007E573D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77C462E7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4413404A" w14:textId="077084BF" w:rsidR="00ED1A8C" w:rsidRPr="00396BC1" w:rsidRDefault="007E573D" w:rsidP="00ED1A8C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19620D7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776964B" w14:textId="68E17F14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E573D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571</w:t>
            </w:r>
          </w:p>
        </w:tc>
      </w:tr>
      <w:tr w:rsidR="00ED1A8C" w:rsidRPr="00396BC1" w14:paraId="208873DF" w14:textId="77777777" w:rsidTr="0007508F">
        <w:trPr>
          <w:cantSplit/>
        </w:trPr>
        <w:tc>
          <w:tcPr>
            <w:tcW w:w="3960" w:type="dxa"/>
          </w:tcPr>
          <w:p w14:paraId="77173E94" w14:textId="77777777" w:rsidR="00ED1A8C" w:rsidRPr="00396BC1" w:rsidRDefault="00ED1A8C" w:rsidP="00E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C8B70A" w14:textId="7FC3367D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14</w:t>
            </w:r>
            <w:r w:rsidR="00ED1A8C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403</w:t>
            </w:r>
          </w:p>
        </w:tc>
        <w:tc>
          <w:tcPr>
            <w:tcW w:w="283" w:type="dxa"/>
          </w:tcPr>
          <w:p w14:paraId="1C22DD77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096E81D" w14:textId="3A1875BA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E573D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021</w:t>
            </w:r>
          </w:p>
        </w:tc>
        <w:tc>
          <w:tcPr>
            <w:tcW w:w="284" w:type="dxa"/>
          </w:tcPr>
          <w:p w14:paraId="385357C2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05A824B" w14:textId="02A15481" w:rsidR="00ED1A8C" w:rsidRPr="00396BC1" w:rsidRDefault="007E573D" w:rsidP="00ED1A8C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B45743A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288AE03" w14:textId="084B79D9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7E573D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</w:t>
            </w:r>
          </w:p>
        </w:tc>
      </w:tr>
      <w:tr w:rsidR="00ED1A8C" w:rsidRPr="00396BC1" w14:paraId="47AA0754" w14:textId="77777777" w:rsidTr="0007508F">
        <w:trPr>
          <w:cantSplit/>
        </w:trPr>
        <w:tc>
          <w:tcPr>
            <w:tcW w:w="3960" w:type="dxa"/>
          </w:tcPr>
          <w:p w14:paraId="2DD1F021" w14:textId="77777777" w:rsidR="00ED1A8C" w:rsidRPr="00396BC1" w:rsidRDefault="00ED1A8C" w:rsidP="00E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F5EBB7" w14:textId="35EB24A9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53</w:t>
            </w:r>
            <w:r w:rsidR="002F1A8F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430</w:t>
            </w:r>
          </w:p>
        </w:tc>
        <w:tc>
          <w:tcPr>
            <w:tcW w:w="283" w:type="dxa"/>
          </w:tcPr>
          <w:p w14:paraId="1A60C17F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0CEBDBD6" w14:textId="695E0869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7E573D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595</w:t>
            </w:r>
          </w:p>
        </w:tc>
        <w:tc>
          <w:tcPr>
            <w:tcW w:w="284" w:type="dxa"/>
          </w:tcPr>
          <w:p w14:paraId="4F5D6B25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4DE45271" w14:textId="0C556509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7E573D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455</w:t>
            </w:r>
          </w:p>
        </w:tc>
        <w:tc>
          <w:tcPr>
            <w:tcW w:w="283" w:type="dxa"/>
          </w:tcPr>
          <w:p w14:paraId="4B3B9763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482B7EBE" w14:textId="584F6F00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</w:t>
            </w:r>
            <w:r w:rsidR="007E573D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480</w:t>
            </w:r>
          </w:p>
        </w:tc>
      </w:tr>
      <w:tr w:rsidR="00ED1A8C" w:rsidRPr="00396BC1" w14:paraId="56E6A0B5" w14:textId="77777777" w:rsidTr="0007508F">
        <w:trPr>
          <w:cantSplit/>
          <w:trHeight w:val="253"/>
        </w:trPr>
        <w:tc>
          <w:tcPr>
            <w:tcW w:w="3960" w:type="dxa"/>
          </w:tcPr>
          <w:p w14:paraId="60E80638" w14:textId="77777777" w:rsidR="00ED1A8C" w:rsidRPr="00396BC1" w:rsidRDefault="00ED1A8C" w:rsidP="00E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4370FA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6521077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54EA9C7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5D41D91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57F418E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E02C46B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B3622ED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D1A8C" w:rsidRPr="00396BC1" w14:paraId="7923097C" w14:textId="77777777" w:rsidTr="0007508F">
        <w:trPr>
          <w:cantSplit/>
        </w:trPr>
        <w:tc>
          <w:tcPr>
            <w:tcW w:w="3960" w:type="dxa"/>
          </w:tcPr>
          <w:p w14:paraId="68B02BF3" w14:textId="77777777" w:rsidR="00ED1A8C" w:rsidRPr="00396BC1" w:rsidRDefault="00ED1A8C" w:rsidP="00E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4992EE35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4C9346F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5ED3D3F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9537933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25D4ECD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0A4EDEF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248AD09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D1A8C" w:rsidRPr="00396BC1" w14:paraId="64436E00" w14:textId="77777777" w:rsidTr="0007508F">
        <w:trPr>
          <w:cantSplit/>
        </w:trPr>
        <w:tc>
          <w:tcPr>
            <w:tcW w:w="3960" w:type="dxa"/>
          </w:tcPr>
          <w:p w14:paraId="502FC45F" w14:textId="107480B5" w:rsidR="00ED1A8C" w:rsidRPr="00396BC1" w:rsidRDefault="00A35748" w:rsidP="00E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538D40C2" w14:textId="2845CFD0" w:rsidR="00ED1A8C" w:rsidRPr="00396BC1" w:rsidRDefault="007E573D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056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6CFA40EB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7996D88" w14:textId="54E45663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E573D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</w:p>
        </w:tc>
        <w:tc>
          <w:tcPr>
            <w:tcW w:w="284" w:type="dxa"/>
          </w:tcPr>
          <w:p w14:paraId="340BE57B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476F68D0" w14:textId="0233866C" w:rsidR="00ED1A8C" w:rsidRPr="00396BC1" w:rsidRDefault="007E573D" w:rsidP="00ED1A8C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814D832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2B6A777" w14:textId="746A0FF9" w:rsidR="00ED1A8C" w:rsidRPr="00396BC1" w:rsidRDefault="007E573D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D1A8C" w:rsidRPr="00396BC1" w14:paraId="3EC16969" w14:textId="77777777" w:rsidTr="0007508F">
        <w:trPr>
          <w:cantSplit/>
        </w:trPr>
        <w:tc>
          <w:tcPr>
            <w:tcW w:w="3960" w:type="dxa"/>
          </w:tcPr>
          <w:p w14:paraId="211B5D5B" w14:textId="5977BF85" w:rsidR="00ED1A8C" w:rsidRPr="00396BC1" w:rsidRDefault="00ED1A8C" w:rsidP="00E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hint="cs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1170" w:type="dxa"/>
          </w:tcPr>
          <w:p w14:paraId="31D94334" w14:textId="2F252AB0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731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76F3DEE1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04BA5866" w14:textId="10942994" w:rsidR="00ED1A8C" w:rsidRPr="00396BC1" w:rsidRDefault="007E573D" w:rsidP="00ED1A8C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BDE01DD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0EFA8010" w14:textId="2281AFBD" w:rsidR="00ED1A8C" w:rsidRPr="00396BC1" w:rsidRDefault="007E573D" w:rsidP="007E573D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3B0F9432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FB50659" w14:textId="55F7268F" w:rsidR="00ED1A8C" w:rsidRPr="00396BC1" w:rsidRDefault="007E573D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D1A8C" w:rsidRPr="00396BC1" w14:paraId="4419478F" w14:textId="77777777" w:rsidTr="0007508F">
        <w:trPr>
          <w:cantSplit/>
        </w:trPr>
        <w:tc>
          <w:tcPr>
            <w:tcW w:w="3960" w:type="dxa"/>
          </w:tcPr>
          <w:p w14:paraId="078BDD02" w14:textId="77777777" w:rsidR="00ED1A8C" w:rsidRPr="00396BC1" w:rsidRDefault="00ED1A8C" w:rsidP="00E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AA387F" w14:textId="7863D40E" w:rsidR="00ED1A8C" w:rsidRPr="00396BC1" w:rsidRDefault="002F1A8F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787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6C461E66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59092D15" w14:textId="5F96BD48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E573D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497</w:t>
            </w:r>
          </w:p>
        </w:tc>
        <w:tc>
          <w:tcPr>
            <w:tcW w:w="284" w:type="dxa"/>
          </w:tcPr>
          <w:p w14:paraId="50136C8C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1438229C" w14:textId="10D98C88" w:rsidR="00ED1A8C" w:rsidRPr="00396BC1" w:rsidRDefault="007E573D" w:rsidP="007E573D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483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489475CA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0277AC4A" w14:textId="64EACF9A" w:rsidR="00ED1A8C" w:rsidRPr="00396BC1" w:rsidRDefault="007E573D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773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ED1A8C" w:rsidRPr="00396BC1" w14:paraId="05FB2557" w14:textId="77777777" w:rsidTr="0007508F">
        <w:trPr>
          <w:cantSplit/>
        </w:trPr>
        <w:tc>
          <w:tcPr>
            <w:tcW w:w="3960" w:type="dxa"/>
          </w:tcPr>
          <w:p w14:paraId="18DB0708" w14:textId="77777777" w:rsidR="00ED1A8C" w:rsidRPr="00396BC1" w:rsidRDefault="00ED1A8C" w:rsidP="00E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A96C5D" w14:textId="38A2DA3F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FAEF6F0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6443626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1DE0515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D75AFB9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6E335C9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559310DF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D1A8C" w:rsidRPr="00396BC1" w14:paraId="11DAABB7" w14:textId="77777777" w:rsidTr="0007508F">
        <w:trPr>
          <w:cantSplit/>
        </w:trPr>
        <w:tc>
          <w:tcPr>
            <w:tcW w:w="3960" w:type="dxa"/>
          </w:tcPr>
          <w:p w14:paraId="0ED4246B" w14:textId="77777777" w:rsidR="00ED1A8C" w:rsidRPr="00396BC1" w:rsidRDefault="00ED1A8C" w:rsidP="00E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85DDFB" w14:textId="53315284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29</w:t>
            </w:r>
            <w:r w:rsidR="00ED1A8C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643</w:t>
            </w:r>
          </w:p>
        </w:tc>
        <w:tc>
          <w:tcPr>
            <w:tcW w:w="283" w:type="dxa"/>
          </w:tcPr>
          <w:p w14:paraId="59A1E077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322D1FDB" w14:textId="3ACF92A5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7E573D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092</w:t>
            </w:r>
          </w:p>
        </w:tc>
        <w:tc>
          <w:tcPr>
            <w:tcW w:w="284" w:type="dxa"/>
          </w:tcPr>
          <w:p w14:paraId="082BDA3F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15605385" w14:textId="6713200E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972</w:t>
            </w:r>
          </w:p>
        </w:tc>
        <w:tc>
          <w:tcPr>
            <w:tcW w:w="283" w:type="dxa"/>
          </w:tcPr>
          <w:p w14:paraId="2B70C45F" w14:textId="77777777" w:rsidR="00ED1A8C" w:rsidRPr="00396BC1" w:rsidRDefault="00ED1A8C" w:rsidP="00ED1A8C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202A4D0D" w14:textId="79E8E4EC" w:rsidR="00ED1A8C" w:rsidRPr="00396BC1" w:rsidRDefault="00396BC1" w:rsidP="00ED1A8C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7E573D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707</w:t>
            </w:r>
          </w:p>
        </w:tc>
      </w:tr>
    </w:tbl>
    <w:p w14:paraId="5ED337EB" w14:textId="7374F81A" w:rsidR="00CC1009" w:rsidRPr="00396BC1" w:rsidRDefault="00CC1009">
      <w:pPr>
        <w:rPr>
          <w:rFonts w:asciiTheme="majorBidi" w:hAnsiTheme="majorBidi" w:cstheme="majorBidi"/>
          <w:sz w:val="30"/>
          <w:szCs w:val="30"/>
        </w:rPr>
      </w:pPr>
    </w:p>
    <w:p w14:paraId="695EF734" w14:textId="77777777" w:rsidR="00CC1009" w:rsidRPr="00396BC1" w:rsidRDefault="00CC1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83"/>
        <w:gridCol w:w="1157"/>
        <w:gridCol w:w="284"/>
        <w:gridCol w:w="1156"/>
        <w:gridCol w:w="283"/>
        <w:gridCol w:w="1157"/>
      </w:tblGrid>
      <w:tr w:rsidR="00B8704A" w:rsidRPr="00396BC1" w14:paraId="27556F81" w14:textId="77777777" w:rsidTr="006060A2">
        <w:trPr>
          <w:cantSplit/>
        </w:trPr>
        <w:tc>
          <w:tcPr>
            <w:tcW w:w="3960" w:type="dxa"/>
          </w:tcPr>
          <w:p w14:paraId="18EB0C92" w14:textId="77777777" w:rsidR="00B8704A" w:rsidRPr="00396BC1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C4DFFA7" w14:textId="77777777" w:rsidR="00B8704A" w:rsidRPr="00396BC1" w:rsidRDefault="00B8704A" w:rsidP="006060A2">
            <w:pPr>
              <w:pStyle w:val="3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B8704A" w:rsidRPr="00396BC1" w14:paraId="7524B6FF" w14:textId="77777777" w:rsidTr="006060A2">
        <w:trPr>
          <w:cantSplit/>
        </w:trPr>
        <w:tc>
          <w:tcPr>
            <w:tcW w:w="3960" w:type="dxa"/>
          </w:tcPr>
          <w:p w14:paraId="13A3666E" w14:textId="77777777" w:rsidR="00B8704A" w:rsidRPr="00396BC1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E9D5722" w14:textId="77777777" w:rsidR="00B8704A" w:rsidRPr="00396BC1" w:rsidRDefault="00B8704A" w:rsidP="006060A2">
            <w:pPr>
              <w:pStyle w:val="3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</w:tr>
      <w:tr w:rsidR="00B8704A" w:rsidRPr="00396BC1" w14:paraId="3E93731B" w14:textId="77777777" w:rsidTr="006060A2">
        <w:trPr>
          <w:cantSplit/>
        </w:trPr>
        <w:tc>
          <w:tcPr>
            <w:tcW w:w="3960" w:type="dxa"/>
            <w:vAlign w:val="bottom"/>
          </w:tcPr>
          <w:p w14:paraId="1C8D5A63" w14:textId="77777777" w:rsidR="00B8704A" w:rsidRPr="00396BC1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75D14447" w14:textId="77777777" w:rsidR="00B8704A" w:rsidRPr="00396BC1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8356076" w14:textId="21E07465" w:rsidR="00B8704A" w:rsidRPr="00396BC1" w:rsidRDefault="00396BC1" w:rsidP="006060A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sz w:val="30"/>
                <w:szCs w:val="30"/>
              </w:rPr>
              <w:t>1</w:t>
            </w:r>
            <w:r w:rsidR="00B8704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8704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2C274B2" w14:textId="77777777" w:rsidR="00B8704A" w:rsidRPr="00396BC1" w:rsidRDefault="00B8704A" w:rsidP="006060A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903A4CE" w14:textId="77777777" w:rsidR="00B8704A" w:rsidRPr="00396BC1" w:rsidRDefault="00B8704A" w:rsidP="006060A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BD6725D" w14:textId="77777777" w:rsidR="00B8704A" w:rsidRPr="00396BC1" w:rsidRDefault="00B8704A" w:rsidP="006060A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CEE3977" w14:textId="77777777" w:rsidR="00B8704A" w:rsidRPr="00396BC1" w:rsidRDefault="00B8704A" w:rsidP="006060A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A1F88B5" w14:textId="77777777" w:rsidR="00B8704A" w:rsidRPr="00396BC1" w:rsidRDefault="00B8704A" w:rsidP="006060A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</w:tcBorders>
          </w:tcPr>
          <w:p w14:paraId="06CC78F9" w14:textId="77777777" w:rsidR="00B8704A" w:rsidRPr="00396BC1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D49AD8A" w14:textId="1A5699AB" w:rsidR="00B8704A" w:rsidRPr="00396BC1" w:rsidRDefault="00396BC1" w:rsidP="006060A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="00B8704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8704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8704A" w:rsidRPr="00396BC1" w14:paraId="5875E36C" w14:textId="77777777" w:rsidTr="006060A2">
        <w:trPr>
          <w:cantSplit/>
        </w:trPr>
        <w:tc>
          <w:tcPr>
            <w:tcW w:w="3960" w:type="dxa"/>
          </w:tcPr>
          <w:p w14:paraId="39B3A2E8" w14:textId="77777777" w:rsidR="00B8704A" w:rsidRPr="00396BC1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B7D7ECA" w14:textId="77777777" w:rsidR="00B8704A" w:rsidRPr="00396BC1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704A" w:rsidRPr="00396BC1" w14:paraId="7662B8D8" w14:textId="77777777" w:rsidTr="006060A2">
        <w:trPr>
          <w:cantSplit/>
        </w:trPr>
        <w:tc>
          <w:tcPr>
            <w:tcW w:w="3960" w:type="dxa"/>
          </w:tcPr>
          <w:p w14:paraId="3DA2907C" w14:textId="122744BB" w:rsidR="00B8704A" w:rsidRPr="00396BC1" w:rsidRDefault="00396BC1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i/>
                <w:sz w:val="30"/>
                <w:szCs w:val="30"/>
              </w:rPr>
              <w:t>2566</w:t>
            </w:r>
          </w:p>
        </w:tc>
        <w:tc>
          <w:tcPr>
            <w:tcW w:w="5490" w:type="dxa"/>
            <w:gridSpan w:val="7"/>
          </w:tcPr>
          <w:p w14:paraId="208DAE41" w14:textId="77777777" w:rsidR="00B8704A" w:rsidRPr="00396BC1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8704A" w:rsidRPr="00396BC1" w14:paraId="2B4E4C3F" w14:textId="77777777" w:rsidTr="006060A2">
        <w:trPr>
          <w:cantSplit/>
        </w:trPr>
        <w:tc>
          <w:tcPr>
            <w:tcW w:w="3960" w:type="dxa"/>
          </w:tcPr>
          <w:p w14:paraId="445A3061" w14:textId="77777777" w:rsidR="00B8704A" w:rsidRPr="00396BC1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2FEC118" w14:textId="77777777" w:rsidR="00B8704A" w:rsidRPr="00396BC1" w:rsidRDefault="00B8704A" w:rsidP="006060A2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24296FB" w14:textId="77777777" w:rsidR="00B8704A" w:rsidRPr="00396BC1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FA6C5D2" w14:textId="77777777" w:rsidR="00B8704A" w:rsidRPr="00396BC1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BFFCA53" w14:textId="77777777" w:rsidR="00B8704A" w:rsidRPr="00396BC1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7F01C577" w14:textId="77777777" w:rsidR="00B8704A" w:rsidRPr="00396BC1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20154FB" w14:textId="77777777" w:rsidR="00B8704A" w:rsidRPr="00396BC1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825C048" w14:textId="77777777" w:rsidR="00B8704A" w:rsidRPr="00396BC1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35DD6" w:rsidRPr="00396BC1" w14:paraId="5515AA62" w14:textId="77777777" w:rsidTr="006060A2">
        <w:trPr>
          <w:cantSplit/>
        </w:trPr>
        <w:tc>
          <w:tcPr>
            <w:tcW w:w="3960" w:type="dxa"/>
          </w:tcPr>
          <w:p w14:paraId="75CFDF4C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</w:tcPr>
          <w:p w14:paraId="42B65012" w14:textId="2D49DDC3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F35DD6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785</w:t>
            </w:r>
          </w:p>
        </w:tc>
        <w:tc>
          <w:tcPr>
            <w:tcW w:w="283" w:type="dxa"/>
          </w:tcPr>
          <w:p w14:paraId="672AA285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9A9BC4E" w14:textId="30BEE558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608</w:t>
            </w:r>
            <w:r w:rsidRPr="00396BC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2FA9DD12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292C220" w14:textId="306BC43B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32DFD25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6556522" w14:textId="0492481D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177</w:t>
            </w:r>
          </w:p>
        </w:tc>
      </w:tr>
      <w:tr w:rsidR="00F35DD6" w:rsidRPr="00396BC1" w14:paraId="5C7CA09C" w14:textId="77777777" w:rsidTr="006060A2">
        <w:trPr>
          <w:cantSplit/>
        </w:trPr>
        <w:tc>
          <w:tcPr>
            <w:tcW w:w="3960" w:type="dxa"/>
          </w:tcPr>
          <w:p w14:paraId="3B36540F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2E4390DA" w14:textId="19D43EB9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945</w:t>
            </w:r>
          </w:p>
        </w:tc>
        <w:tc>
          <w:tcPr>
            <w:tcW w:w="283" w:type="dxa"/>
          </w:tcPr>
          <w:p w14:paraId="7118C705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E980420" w14:textId="6461E7F1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396BC1" w:rsidRPr="00396BC1">
              <w:rPr>
                <w:rFonts w:asciiTheme="majorBidi" w:hAnsiTheme="majorBidi" w:hint="cs"/>
                <w:sz w:val="30"/>
                <w:szCs w:val="30"/>
                <w:lang w:val="en-US"/>
              </w:rPr>
              <w:t>413</w:t>
            </w: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08E31C77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0BC7B6BC" w14:textId="78389EBF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7B9F1F0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03833B0A" w14:textId="501437E4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hint="cs"/>
                <w:sz w:val="30"/>
                <w:szCs w:val="30"/>
                <w:lang w:val="en-US"/>
              </w:rPr>
              <w:t>532</w:t>
            </w:r>
          </w:p>
        </w:tc>
      </w:tr>
      <w:tr w:rsidR="00F35DD6" w:rsidRPr="00396BC1" w14:paraId="524222D7" w14:textId="77777777" w:rsidTr="006060A2">
        <w:trPr>
          <w:cantSplit/>
        </w:trPr>
        <w:tc>
          <w:tcPr>
            <w:tcW w:w="3960" w:type="dxa"/>
          </w:tcPr>
          <w:p w14:paraId="342A606E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58C23B0B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E600218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43D182E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6D55ECD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62A299E4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2F69B3E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9AE6414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</w:tr>
      <w:tr w:rsidR="00F35DD6" w:rsidRPr="00396BC1" w14:paraId="026538A4" w14:textId="77777777" w:rsidTr="006060A2">
        <w:trPr>
          <w:cantSplit/>
        </w:trPr>
        <w:tc>
          <w:tcPr>
            <w:tcW w:w="3960" w:type="dxa"/>
          </w:tcPr>
          <w:p w14:paraId="4E3F6833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718D3B0D" w14:textId="4B38B783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21</w:t>
            </w:r>
            <w:r w:rsidR="00F35DD6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770</w:t>
            </w:r>
          </w:p>
        </w:tc>
        <w:tc>
          <w:tcPr>
            <w:tcW w:w="283" w:type="dxa"/>
          </w:tcPr>
          <w:p w14:paraId="521F4959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54DBD44" w14:textId="5DFBAAA0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F35DD6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084</w:t>
            </w:r>
          </w:p>
        </w:tc>
        <w:tc>
          <w:tcPr>
            <w:tcW w:w="284" w:type="dxa"/>
          </w:tcPr>
          <w:p w14:paraId="62629CB0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7C21F49C" w14:textId="3E86FA60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722</w:t>
            </w:r>
          </w:p>
        </w:tc>
        <w:tc>
          <w:tcPr>
            <w:tcW w:w="283" w:type="dxa"/>
          </w:tcPr>
          <w:p w14:paraId="3DB1FB5C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004C778" w14:textId="44DA44A2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24</w:t>
            </w:r>
            <w:r w:rsidR="00F35DD6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576</w:t>
            </w:r>
          </w:p>
        </w:tc>
      </w:tr>
      <w:tr w:rsidR="00F35DD6" w:rsidRPr="00396BC1" w14:paraId="3180C4CD" w14:textId="77777777" w:rsidTr="006060A2">
        <w:trPr>
          <w:cantSplit/>
        </w:trPr>
        <w:tc>
          <w:tcPr>
            <w:tcW w:w="3960" w:type="dxa"/>
          </w:tcPr>
          <w:p w14:paraId="003A8A61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ประมาณการการรับคืนสินค้า</w:t>
            </w:r>
          </w:p>
        </w:tc>
        <w:tc>
          <w:tcPr>
            <w:tcW w:w="1170" w:type="dxa"/>
          </w:tcPr>
          <w:p w14:paraId="60DB5174" w14:textId="4ECBA96C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F35DD6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522</w:t>
            </w:r>
          </w:p>
        </w:tc>
        <w:tc>
          <w:tcPr>
            <w:tcW w:w="283" w:type="dxa"/>
          </w:tcPr>
          <w:p w14:paraId="58D0B20A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94B1095" w14:textId="6A871581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467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2FC81400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9B3FEBF" w14:textId="6B510DEC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940A872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08B0D0F" w14:textId="09488CAB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F35DD6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055</w:t>
            </w:r>
          </w:p>
        </w:tc>
      </w:tr>
      <w:tr w:rsidR="00523722" w:rsidRPr="00396BC1" w14:paraId="61A4049A" w14:textId="77777777" w:rsidTr="006060A2">
        <w:trPr>
          <w:cantSplit/>
        </w:trPr>
        <w:tc>
          <w:tcPr>
            <w:tcW w:w="3960" w:type="dxa"/>
          </w:tcPr>
          <w:p w14:paraId="340AC9D6" w14:textId="7612E2A8" w:rsidR="00523722" w:rsidRPr="00396BC1" w:rsidRDefault="00523722" w:rsidP="0052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1CEDD6A9" w14:textId="5C2454B8" w:rsidR="00523722" w:rsidRPr="00396BC1" w:rsidRDefault="00396BC1" w:rsidP="0052372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12</w:t>
            </w:r>
            <w:r w:rsidR="00523722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812</w:t>
            </w:r>
          </w:p>
        </w:tc>
        <w:tc>
          <w:tcPr>
            <w:tcW w:w="283" w:type="dxa"/>
          </w:tcPr>
          <w:p w14:paraId="6B50C28C" w14:textId="77777777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44454B2" w14:textId="2A7D5C3A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998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1C71F06E" w14:textId="77777777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A21758A" w14:textId="6CFC0E81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0A71735" w14:textId="77777777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532318F" w14:textId="79E77453" w:rsidR="00523722" w:rsidRPr="00396BC1" w:rsidRDefault="00396BC1" w:rsidP="0052372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10</w:t>
            </w:r>
            <w:r w:rsidR="00523722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814</w:t>
            </w:r>
          </w:p>
        </w:tc>
      </w:tr>
      <w:tr w:rsidR="00F35DD6" w:rsidRPr="00396BC1" w14:paraId="776584B8" w14:textId="77777777" w:rsidTr="006060A2">
        <w:trPr>
          <w:cantSplit/>
        </w:trPr>
        <w:tc>
          <w:tcPr>
            <w:tcW w:w="3960" w:type="dxa"/>
          </w:tcPr>
          <w:p w14:paraId="6C5176FD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0C4EA918" w14:textId="3D8D72B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0B9C7D3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233B5C8" w14:textId="5BACCBF2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F35DD6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873</w:t>
            </w:r>
          </w:p>
        </w:tc>
        <w:tc>
          <w:tcPr>
            <w:tcW w:w="284" w:type="dxa"/>
          </w:tcPr>
          <w:p w14:paraId="04D1821E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74795ECF" w14:textId="398F00AB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F3727F4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204A61D" w14:textId="483E4542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F35DD6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873</w:t>
            </w:r>
          </w:p>
        </w:tc>
      </w:tr>
      <w:tr w:rsidR="00F35DD6" w:rsidRPr="00396BC1" w14:paraId="7919C103" w14:textId="77777777" w:rsidTr="006060A2">
        <w:trPr>
          <w:cantSplit/>
        </w:trPr>
        <w:tc>
          <w:tcPr>
            <w:tcW w:w="3960" w:type="dxa"/>
          </w:tcPr>
          <w:p w14:paraId="0CA16D0D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E135E9" w14:textId="2FC1725F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17</w:t>
            </w:r>
            <w:r w:rsidR="00F35DD6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492</w:t>
            </w:r>
          </w:p>
        </w:tc>
        <w:tc>
          <w:tcPr>
            <w:tcW w:w="283" w:type="dxa"/>
          </w:tcPr>
          <w:p w14:paraId="05DDE93D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D49887A" w14:textId="5713D06F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089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79057673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19E1A94" w14:textId="00AB7871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96E82E6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6FA070F1" w14:textId="5D48C7E2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14</w:t>
            </w:r>
            <w:r w:rsidR="00F35DD6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403</w:t>
            </w:r>
          </w:p>
        </w:tc>
      </w:tr>
      <w:tr w:rsidR="00F35DD6" w:rsidRPr="00396BC1" w14:paraId="5178EDF8" w14:textId="77777777" w:rsidTr="006060A2">
        <w:trPr>
          <w:cantSplit/>
        </w:trPr>
        <w:tc>
          <w:tcPr>
            <w:tcW w:w="3960" w:type="dxa"/>
          </w:tcPr>
          <w:p w14:paraId="6C0E8CD8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3E24F2" w14:textId="0B49A0EB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57</w:t>
            </w:r>
            <w:r w:rsidR="00D45C14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326</w:t>
            </w:r>
          </w:p>
        </w:tc>
        <w:tc>
          <w:tcPr>
            <w:tcW w:w="283" w:type="dxa"/>
          </w:tcPr>
          <w:p w14:paraId="3C1C0FBC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B948580" w14:textId="0BA73569" w:rsidR="00F35DD6" w:rsidRPr="00396BC1" w:rsidRDefault="00D45C14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618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2BD2500D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3E55C050" w14:textId="2E20B0F3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722</w:t>
            </w:r>
          </w:p>
        </w:tc>
        <w:tc>
          <w:tcPr>
            <w:tcW w:w="283" w:type="dxa"/>
          </w:tcPr>
          <w:p w14:paraId="7ABFA2BD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24D31929" w14:textId="109AF0D2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53</w:t>
            </w:r>
            <w:r w:rsidR="00D45C14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430</w:t>
            </w:r>
          </w:p>
        </w:tc>
      </w:tr>
      <w:tr w:rsidR="00F35DD6" w:rsidRPr="00396BC1" w14:paraId="434E07DE" w14:textId="77777777" w:rsidTr="006060A2">
        <w:trPr>
          <w:cantSplit/>
          <w:trHeight w:val="253"/>
        </w:trPr>
        <w:tc>
          <w:tcPr>
            <w:tcW w:w="3960" w:type="dxa"/>
          </w:tcPr>
          <w:p w14:paraId="274E2627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1A5E96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1AAB9815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3F60D35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14:paraId="51659134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08067C2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19195E96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D4E638D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F35DD6" w:rsidRPr="00396BC1" w14:paraId="18343A94" w14:textId="77777777" w:rsidTr="006060A2">
        <w:trPr>
          <w:cantSplit/>
        </w:trPr>
        <w:tc>
          <w:tcPr>
            <w:tcW w:w="3960" w:type="dxa"/>
          </w:tcPr>
          <w:p w14:paraId="23909C01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DBD895B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B4B74B2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48C8CE9E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AAB6A46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7D18E853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F95C3BE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F833925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23722" w:rsidRPr="00396BC1" w14:paraId="2D10109B" w14:textId="77777777" w:rsidTr="006060A2">
        <w:trPr>
          <w:cantSplit/>
        </w:trPr>
        <w:tc>
          <w:tcPr>
            <w:tcW w:w="3960" w:type="dxa"/>
          </w:tcPr>
          <w:p w14:paraId="26B7F63E" w14:textId="261B34CA" w:rsidR="00523722" w:rsidRPr="00396BC1" w:rsidRDefault="00523722" w:rsidP="0052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7A6E5E05" w14:textId="72888368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625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7719DA2D" w14:textId="77777777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5D3F3FF" w14:textId="08600A1E" w:rsidR="00523722" w:rsidRPr="00396BC1" w:rsidRDefault="00396BC1" w:rsidP="0052372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</w:p>
        </w:tc>
        <w:tc>
          <w:tcPr>
            <w:tcW w:w="284" w:type="dxa"/>
          </w:tcPr>
          <w:p w14:paraId="1F445D06" w14:textId="77777777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1CB16B6D" w14:textId="18EAC5DB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D72E992" w14:textId="77777777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C776FFD" w14:textId="3DD74C87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056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35DD6" w:rsidRPr="00396BC1" w14:paraId="135408B8" w14:textId="77777777" w:rsidTr="006060A2">
        <w:trPr>
          <w:cantSplit/>
        </w:trPr>
        <w:tc>
          <w:tcPr>
            <w:tcW w:w="3960" w:type="dxa"/>
          </w:tcPr>
          <w:p w14:paraId="5C59E006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hint="cs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1170" w:type="dxa"/>
          </w:tcPr>
          <w:p w14:paraId="7EF43E96" w14:textId="517C0880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658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7B11FCB8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C192556" w14:textId="1D6759B1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6BBA563E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68B680E" w14:textId="0A5EF6BC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73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0D23D1B5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230C075" w14:textId="0B191164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731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35DD6" w:rsidRPr="00396BC1" w14:paraId="08CF7EB9" w14:textId="77777777" w:rsidTr="006060A2">
        <w:trPr>
          <w:cantSplit/>
        </w:trPr>
        <w:tc>
          <w:tcPr>
            <w:tcW w:w="3960" w:type="dxa"/>
          </w:tcPr>
          <w:p w14:paraId="19DF47DF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5D5055D" w14:textId="3CA13AFC" w:rsidR="00F35DD6" w:rsidRPr="00396BC1" w:rsidRDefault="00D45C14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283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783B81F8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DF60859" w14:textId="6F25B1D2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569</w:t>
            </w:r>
          </w:p>
        </w:tc>
        <w:tc>
          <w:tcPr>
            <w:tcW w:w="284" w:type="dxa"/>
          </w:tcPr>
          <w:p w14:paraId="02AAFE8D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74F40DE2" w14:textId="7AAB7742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73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51C58CD1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22B8061E" w14:textId="65105ED9" w:rsidR="00F35DD6" w:rsidRPr="00396BC1" w:rsidRDefault="00D45C14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787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F35DD6" w:rsidRPr="00396BC1" w14:paraId="26C0304C" w14:textId="77777777" w:rsidTr="006060A2">
        <w:trPr>
          <w:cantSplit/>
        </w:trPr>
        <w:tc>
          <w:tcPr>
            <w:tcW w:w="3960" w:type="dxa"/>
          </w:tcPr>
          <w:p w14:paraId="1B3D402C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D39DF8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2C5FFF99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9DD5583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14:paraId="3B2686FD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0157040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61802702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C6556D0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F35DD6" w:rsidRPr="00396BC1" w14:paraId="6BC0B8BD" w14:textId="77777777" w:rsidTr="006060A2">
        <w:trPr>
          <w:cantSplit/>
        </w:trPr>
        <w:tc>
          <w:tcPr>
            <w:tcW w:w="3960" w:type="dxa"/>
          </w:tcPr>
          <w:p w14:paraId="36099912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94209A1" w14:textId="68D52405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33</w:t>
            </w:r>
            <w:r w:rsidR="00F35DD6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043</w:t>
            </w:r>
          </w:p>
        </w:tc>
        <w:tc>
          <w:tcPr>
            <w:tcW w:w="283" w:type="dxa"/>
          </w:tcPr>
          <w:p w14:paraId="657820E8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4C933FB1" w14:textId="37ECAC18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049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47FF5A38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2A34E5EB" w14:textId="591312E7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649</w:t>
            </w:r>
          </w:p>
        </w:tc>
        <w:tc>
          <w:tcPr>
            <w:tcW w:w="283" w:type="dxa"/>
          </w:tcPr>
          <w:p w14:paraId="4A653E77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291A29C2" w14:textId="7D8B30A6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29</w:t>
            </w:r>
            <w:r w:rsidR="00F35DD6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643</w:t>
            </w:r>
          </w:p>
        </w:tc>
      </w:tr>
    </w:tbl>
    <w:p w14:paraId="0CF7C8F8" w14:textId="18E59755" w:rsidR="00B8704A" w:rsidRPr="00396BC1" w:rsidRDefault="00B8704A"/>
    <w:p w14:paraId="3AEB4510" w14:textId="6EC53E97" w:rsidR="00B8704A" w:rsidRPr="00396BC1" w:rsidRDefault="00B8704A"/>
    <w:p w14:paraId="69C44316" w14:textId="77777777" w:rsidR="00CF50E5" w:rsidRPr="00396BC1" w:rsidRDefault="00CF50E5">
      <w:r w:rsidRPr="00396BC1"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83"/>
        <w:gridCol w:w="1157"/>
        <w:gridCol w:w="284"/>
        <w:gridCol w:w="1156"/>
        <w:gridCol w:w="283"/>
        <w:gridCol w:w="1157"/>
      </w:tblGrid>
      <w:tr w:rsidR="00965A7B" w:rsidRPr="00396BC1" w14:paraId="0F7043EF" w14:textId="77777777" w:rsidTr="0007508F">
        <w:trPr>
          <w:cantSplit/>
          <w:tblHeader/>
        </w:trPr>
        <w:tc>
          <w:tcPr>
            <w:tcW w:w="3960" w:type="dxa"/>
          </w:tcPr>
          <w:p w14:paraId="1253C87C" w14:textId="6596EB0D" w:rsidR="00965A7B" w:rsidRPr="00396BC1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33EE8A8" w14:textId="77777777" w:rsidR="00965A7B" w:rsidRPr="00396BC1" w:rsidRDefault="00965A7B" w:rsidP="003E44BE">
            <w:pPr>
              <w:pStyle w:val="30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5A7B" w:rsidRPr="00396BC1" w14:paraId="75444059" w14:textId="77777777" w:rsidTr="0007508F">
        <w:trPr>
          <w:cantSplit/>
          <w:tblHeader/>
        </w:trPr>
        <w:tc>
          <w:tcPr>
            <w:tcW w:w="3960" w:type="dxa"/>
          </w:tcPr>
          <w:p w14:paraId="60EAE590" w14:textId="77777777" w:rsidR="00965A7B" w:rsidRPr="00396BC1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E75B8EE" w14:textId="77777777" w:rsidR="00965A7B" w:rsidRPr="00396BC1" w:rsidRDefault="00965A7B" w:rsidP="003E44BE">
            <w:pPr>
              <w:pStyle w:val="30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</w:tr>
      <w:tr w:rsidR="00965A7B" w:rsidRPr="00396BC1" w14:paraId="76A2F9FB" w14:textId="77777777" w:rsidTr="0007508F">
        <w:trPr>
          <w:cantSplit/>
          <w:tblHeader/>
        </w:trPr>
        <w:tc>
          <w:tcPr>
            <w:tcW w:w="3960" w:type="dxa"/>
            <w:vAlign w:val="bottom"/>
          </w:tcPr>
          <w:p w14:paraId="566597E2" w14:textId="77777777" w:rsidR="00965A7B" w:rsidRPr="00396BC1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12809531" w14:textId="77777777" w:rsidR="00965A7B" w:rsidRPr="00396BC1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9E83557" w14:textId="7CA39097" w:rsidR="00965A7B" w:rsidRPr="00396BC1" w:rsidRDefault="00396BC1" w:rsidP="003E44BE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sz w:val="30"/>
                <w:szCs w:val="30"/>
              </w:rPr>
              <w:t>1</w:t>
            </w:r>
            <w:r w:rsidR="00965A7B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65A7B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C5341D2" w14:textId="77777777" w:rsidR="00965A7B" w:rsidRPr="00396BC1" w:rsidRDefault="00965A7B" w:rsidP="003E44BE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110C863" w14:textId="77777777" w:rsidR="00965A7B" w:rsidRPr="00396BC1" w:rsidRDefault="00965A7B" w:rsidP="003E44BE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BE47986" w14:textId="77777777" w:rsidR="00965A7B" w:rsidRPr="00396BC1" w:rsidRDefault="00965A7B" w:rsidP="003E44BE">
            <w:pPr>
              <w:pStyle w:val="BodyText"/>
              <w:tabs>
                <w:tab w:val="decimal" w:pos="856"/>
              </w:tabs>
              <w:spacing w:after="0" w:line="380" w:lineRule="exact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716D162" w14:textId="77777777" w:rsidR="00965A7B" w:rsidRPr="00396BC1" w:rsidRDefault="00965A7B" w:rsidP="003E44BE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16B9649" w14:textId="77777777" w:rsidR="00965A7B" w:rsidRPr="00396BC1" w:rsidRDefault="00965A7B" w:rsidP="003E44BE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</w:tcBorders>
          </w:tcPr>
          <w:p w14:paraId="577147C2" w14:textId="77777777" w:rsidR="00965A7B" w:rsidRPr="00396BC1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FDAC421" w14:textId="674D0E2F" w:rsidR="00965A7B" w:rsidRPr="00396BC1" w:rsidRDefault="00396BC1" w:rsidP="003E44BE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="00965A7B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65A7B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965A7B" w:rsidRPr="00396BC1" w14:paraId="49B56AED" w14:textId="77777777" w:rsidTr="0007508F">
        <w:trPr>
          <w:cantSplit/>
          <w:tblHeader/>
        </w:trPr>
        <w:tc>
          <w:tcPr>
            <w:tcW w:w="3960" w:type="dxa"/>
          </w:tcPr>
          <w:p w14:paraId="655D03C6" w14:textId="77777777" w:rsidR="00965A7B" w:rsidRPr="00396BC1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C66AADB" w14:textId="77777777" w:rsidR="00965A7B" w:rsidRPr="00396BC1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5A7B" w:rsidRPr="00396BC1" w14:paraId="0A6BB7E8" w14:textId="77777777" w:rsidTr="0007508F">
        <w:trPr>
          <w:cantSplit/>
        </w:trPr>
        <w:tc>
          <w:tcPr>
            <w:tcW w:w="3960" w:type="dxa"/>
          </w:tcPr>
          <w:p w14:paraId="4FD3D7FE" w14:textId="05D53D88" w:rsidR="00965A7B" w:rsidRPr="00396BC1" w:rsidRDefault="00396BC1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i/>
                <w:sz w:val="30"/>
                <w:szCs w:val="30"/>
              </w:rPr>
              <w:t>2567</w:t>
            </w:r>
          </w:p>
        </w:tc>
        <w:tc>
          <w:tcPr>
            <w:tcW w:w="5490" w:type="dxa"/>
            <w:gridSpan w:val="7"/>
          </w:tcPr>
          <w:p w14:paraId="0D121992" w14:textId="77777777" w:rsidR="00965A7B" w:rsidRPr="00396BC1" w:rsidRDefault="00965A7B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65A7B" w:rsidRPr="00396BC1" w14:paraId="65DBD568" w14:textId="77777777" w:rsidTr="0007508F">
        <w:trPr>
          <w:cantSplit/>
        </w:trPr>
        <w:tc>
          <w:tcPr>
            <w:tcW w:w="3960" w:type="dxa"/>
          </w:tcPr>
          <w:p w14:paraId="617AE5CB" w14:textId="77777777" w:rsidR="00965A7B" w:rsidRPr="00396BC1" w:rsidRDefault="00965A7B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2CE8486" w14:textId="77777777" w:rsidR="00965A7B" w:rsidRPr="00396BC1" w:rsidRDefault="00965A7B" w:rsidP="00965A7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7BED21D" w14:textId="77777777" w:rsidR="00965A7B" w:rsidRPr="00396BC1" w:rsidRDefault="00965A7B" w:rsidP="00965A7B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E8F5650" w14:textId="77777777" w:rsidR="00965A7B" w:rsidRPr="00396BC1" w:rsidRDefault="00965A7B" w:rsidP="00965A7B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BEF023F" w14:textId="77777777" w:rsidR="00965A7B" w:rsidRPr="00396BC1" w:rsidRDefault="00965A7B" w:rsidP="00965A7B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B35F3CB" w14:textId="77777777" w:rsidR="00965A7B" w:rsidRPr="00396BC1" w:rsidRDefault="00965A7B" w:rsidP="00965A7B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FD68279" w14:textId="77777777" w:rsidR="00965A7B" w:rsidRPr="00396BC1" w:rsidRDefault="00965A7B" w:rsidP="00965A7B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35819A1" w14:textId="77777777" w:rsidR="00965A7B" w:rsidRPr="00396BC1" w:rsidRDefault="00965A7B" w:rsidP="00965A7B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35DD6" w:rsidRPr="00396BC1" w14:paraId="28974533" w14:textId="77777777" w:rsidTr="0007508F">
        <w:trPr>
          <w:cantSplit/>
        </w:trPr>
        <w:tc>
          <w:tcPr>
            <w:tcW w:w="3960" w:type="dxa"/>
          </w:tcPr>
          <w:p w14:paraId="3D96DF28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</w:tcPr>
          <w:p w14:paraId="5FFBDC58" w14:textId="483747C2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283" w:type="dxa"/>
          </w:tcPr>
          <w:p w14:paraId="5C40FB80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3FD4E0B" w14:textId="7048FF79" w:rsidR="00F35DD6" w:rsidRPr="00396BC1" w:rsidRDefault="0091585D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67A7CF17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BC0900E" w14:textId="1BBB88A5" w:rsidR="00F35DD6" w:rsidRPr="00396BC1" w:rsidRDefault="0091585D" w:rsidP="00F35DD6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56335BE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A116689" w14:textId="64281E34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</w:tr>
      <w:tr w:rsidR="00AF306E" w:rsidRPr="00396BC1" w14:paraId="5839EDE9" w14:textId="77777777" w:rsidTr="0007508F">
        <w:trPr>
          <w:cantSplit/>
        </w:trPr>
        <w:tc>
          <w:tcPr>
            <w:tcW w:w="3960" w:type="dxa"/>
          </w:tcPr>
          <w:p w14:paraId="7B349B3A" w14:textId="4168E234" w:rsidR="00AF306E" w:rsidRPr="00396BC1" w:rsidRDefault="00AF306E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2C33F8DB" w14:textId="6FBAC792" w:rsidR="00AF306E" w:rsidRPr="00396BC1" w:rsidRDefault="00AF306E" w:rsidP="00AF306E">
            <w:pPr>
              <w:pStyle w:val="30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0DEBBE7" w14:textId="77777777" w:rsidR="00AF306E" w:rsidRPr="00396BC1" w:rsidRDefault="00AF306E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BDB7EA8" w14:textId="43FFA3A1" w:rsidR="00AF306E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84" w:type="dxa"/>
          </w:tcPr>
          <w:p w14:paraId="0E96E8E6" w14:textId="77777777" w:rsidR="00AF306E" w:rsidRPr="00396BC1" w:rsidRDefault="00AF306E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4E716851" w14:textId="0475E934" w:rsidR="00AF306E" w:rsidRPr="00396BC1" w:rsidRDefault="0091585D" w:rsidP="00F35DD6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FBBBE12" w14:textId="77777777" w:rsidR="00AF306E" w:rsidRPr="00396BC1" w:rsidRDefault="00AF306E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0779FCB" w14:textId="2DC11713" w:rsidR="00AF306E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</w:tr>
      <w:tr w:rsidR="00F35DD6" w:rsidRPr="00396BC1" w14:paraId="68FF8656" w14:textId="77777777" w:rsidTr="0007508F">
        <w:trPr>
          <w:cantSplit/>
        </w:trPr>
        <w:tc>
          <w:tcPr>
            <w:tcW w:w="3960" w:type="dxa"/>
          </w:tcPr>
          <w:p w14:paraId="4E468E8B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03D73C3F" w14:textId="5AA65240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32EF6E1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BC20634" w14:textId="39AE3C24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59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D74EB76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979B700" w14:textId="6C45F13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D6E707D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0DE3E0F" w14:textId="5243B76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59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35DD6" w:rsidRPr="00396BC1" w14:paraId="413F0B36" w14:textId="77777777" w:rsidTr="0007508F">
        <w:trPr>
          <w:cantSplit/>
        </w:trPr>
        <w:tc>
          <w:tcPr>
            <w:tcW w:w="3960" w:type="dxa"/>
          </w:tcPr>
          <w:p w14:paraId="2DD1769F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57C08DD9" w14:textId="2885D880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F35DD6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070</w:t>
            </w:r>
          </w:p>
        </w:tc>
        <w:tc>
          <w:tcPr>
            <w:tcW w:w="283" w:type="dxa"/>
          </w:tcPr>
          <w:p w14:paraId="110EA0BE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9394381" w14:textId="7D8FFCE6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1585D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</w:p>
        </w:tc>
        <w:tc>
          <w:tcPr>
            <w:tcW w:w="284" w:type="dxa"/>
          </w:tcPr>
          <w:p w14:paraId="24DFABB1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3CA7AA5" w14:textId="3A29506D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1585D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729</w:t>
            </w:r>
          </w:p>
        </w:tc>
        <w:tc>
          <w:tcPr>
            <w:tcW w:w="283" w:type="dxa"/>
          </w:tcPr>
          <w:p w14:paraId="79CFE182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70B22B3" w14:textId="25650F86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91585D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975</w:t>
            </w:r>
          </w:p>
        </w:tc>
      </w:tr>
      <w:tr w:rsidR="00523722" w:rsidRPr="00396BC1" w14:paraId="25CF00B1" w14:textId="77777777" w:rsidTr="0007508F">
        <w:trPr>
          <w:cantSplit/>
        </w:trPr>
        <w:tc>
          <w:tcPr>
            <w:tcW w:w="3960" w:type="dxa"/>
          </w:tcPr>
          <w:p w14:paraId="05459A3E" w14:textId="6D950054" w:rsidR="00523722" w:rsidRPr="00396BC1" w:rsidRDefault="00523722" w:rsidP="0052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A3AFF82" w14:textId="5DC5C4E7" w:rsidR="00523722" w:rsidRPr="00396BC1" w:rsidRDefault="00396BC1" w:rsidP="0052372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23722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</w:t>
            </w:r>
          </w:p>
        </w:tc>
        <w:tc>
          <w:tcPr>
            <w:tcW w:w="283" w:type="dxa"/>
          </w:tcPr>
          <w:p w14:paraId="246906E7" w14:textId="77777777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C3A9C3D" w14:textId="344A1A96" w:rsidR="00523722" w:rsidRPr="00396BC1" w:rsidRDefault="00396BC1" w:rsidP="0052372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  <w:tc>
          <w:tcPr>
            <w:tcW w:w="284" w:type="dxa"/>
          </w:tcPr>
          <w:p w14:paraId="1F88C593" w14:textId="77777777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D106427" w14:textId="0C457A94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8DF1E82" w14:textId="77777777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2A2421D" w14:textId="301BD9DB" w:rsidR="00523722" w:rsidRPr="00396BC1" w:rsidRDefault="00396BC1" w:rsidP="0052372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23722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</w:p>
        </w:tc>
      </w:tr>
      <w:tr w:rsidR="00F35DD6" w:rsidRPr="00396BC1" w14:paraId="1C50FEC3" w14:textId="77777777" w:rsidTr="00040E6A">
        <w:trPr>
          <w:cantSplit/>
        </w:trPr>
        <w:tc>
          <w:tcPr>
            <w:tcW w:w="3960" w:type="dxa"/>
          </w:tcPr>
          <w:p w14:paraId="7B5A1673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4A1C2706" w14:textId="7FEE7E7B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</w:p>
        </w:tc>
        <w:tc>
          <w:tcPr>
            <w:tcW w:w="283" w:type="dxa"/>
          </w:tcPr>
          <w:p w14:paraId="3511E4BA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A807B5B" w14:textId="261DE6D5" w:rsidR="00F35DD6" w:rsidRPr="00396BC1" w:rsidRDefault="0091585D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7E0905FB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B3769AB" w14:textId="77B7E3C5" w:rsidR="00F35DD6" w:rsidRPr="00396BC1" w:rsidRDefault="0091585D" w:rsidP="00F35DD6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7DD85C8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862407E" w14:textId="64A9F2E0" w:rsidR="00F35DD6" w:rsidRPr="00396BC1" w:rsidRDefault="0091585D" w:rsidP="0091585D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35DD6" w:rsidRPr="00396BC1" w14:paraId="1FFEAE87" w14:textId="77777777" w:rsidTr="0007508F">
        <w:trPr>
          <w:cantSplit/>
        </w:trPr>
        <w:tc>
          <w:tcPr>
            <w:tcW w:w="3960" w:type="dxa"/>
          </w:tcPr>
          <w:p w14:paraId="1DC05087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DE0F13" w14:textId="7D0DFC25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21</w:t>
            </w:r>
            <w:r w:rsidR="00AF306E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818</w:t>
            </w:r>
          </w:p>
        </w:tc>
        <w:tc>
          <w:tcPr>
            <w:tcW w:w="283" w:type="dxa"/>
          </w:tcPr>
          <w:p w14:paraId="62F54968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70DFE35" w14:textId="4ECCB43B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617</w:t>
            </w:r>
          </w:p>
        </w:tc>
        <w:tc>
          <w:tcPr>
            <w:tcW w:w="284" w:type="dxa"/>
          </w:tcPr>
          <w:p w14:paraId="6EDE38E1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5E38F2DE" w14:textId="3890EC05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1585D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729</w:t>
            </w:r>
          </w:p>
        </w:tc>
        <w:tc>
          <w:tcPr>
            <w:tcW w:w="283" w:type="dxa"/>
          </w:tcPr>
          <w:p w14:paraId="49CA147A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68806063" w14:textId="06AA0346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91585D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164</w:t>
            </w:r>
          </w:p>
        </w:tc>
      </w:tr>
      <w:tr w:rsidR="00F35DD6" w:rsidRPr="00396BC1" w14:paraId="3572C112" w14:textId="77777777" w:rsidTr="0007508F">
        <w:trPr>
          <w:cantSplit/>
        </w:trPr>
        <w:tc>
          <w:tcPr>
            <w:tcW w:w="3960" w:type="dxa"/>
          </w:tcPr>
          <w:p w14:paraId="087A2E7D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5622CA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D816DC2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95C852A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D6D865B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DC832B1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44D7DDB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BE1EDF6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35DD6" w:rsidRPr="00396BC1" w14:paraId="22A41CA2" w14:textId="77777777" w:rsidTr="0007508F">
        <w:trPr>
          <w:cantSplit/>
        </w:trPr>
        <w:tc>
          <w:tcPr>
            <w:tcW w:w="3960" w:type="dxa"/>
          </w:tcPr>
          <w:p w14:paraId="0E65AD0E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6DAC9992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18C6BAE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30BAC94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1E896B7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52EAA200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E55CAB3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C4DE057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23722" w:rsidRPr="00396BC1" w14:paraId="6F053526" w14:textId="77777777" w:rsidTr="0007508F">
        <w:trPr>
          <w:cantSplit/>
        </w:trPr>
        <w:tc>
          <w:tcPr>
            <w:tcW w:w="3960" w:type="dxa"/>
          </w:tcPr>
          <w:p w14:paraId="0CEB4115" w14:textId="055EE103" w:rsidR="00523722" w:rsidRPr="00396BC1" w:rsidRDefault="00523722" w:rsidP="0052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382C6805" w14:textId="6CA7442C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11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967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1A9F53CC" w14:textId="77777777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6D5E73A0" w14:textId="5206DB40" w:rsidR="00523722" w:rsidRPr="00396BC1" w:rsidRDefault="00396BC1" w:rsidP="0052372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23722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  <w:tc>
          <w:tcPr>
            <w:tcW w:w="284" w:type="dxa"/>
          </w:tcPr>
          <w:p w14:paraId="5B86BC02" w14:textId="77777777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5AE76E5E" w14:textId="7F8BAF7D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B81FD96" w14:textId="77777777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4EA63D8" w14:textId="19E1DB85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35DD6" w:rsidRPr="00396BC1" w14:paraId="725E7B40" w14:textId="77777777" w:rsidTr="0007508F">
        <w:trPr>
          <w:cantSplit/>
        </w:trPr>
        <w:tc>
          <w:tcPr>
            <w:tcW w:w="3960" w:type="dxa"/>
          </w:tcPr>
          <w:p w14:paraId="6F19C4DA" w14:textId="29CE3F93" w:rsidR="00F35DD6" w:rsidRPr="00396BC1" w:rsidRDefault="00A70C0A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1170" w:type="dxa"/>
          </w:tcPr>
          <w:p w14:paraId="4AA1C865" w14:textId="37295685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658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3B91A56E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D844586" w14:textId="7FC288AD" w:rsidR="00F35DD6" w:rsidRPr="00396BC1" w:rsidRDefault="00845AC7" w:rsidP="00F35DD6">
            <w:pPr>
              <w:pStyle w:val="30"/>
              <w:tabs>
                <w:tab w:val="clear" w:pos="360"/>
                <w:tab w:val="clear" w:pos="720"/>
                <w:tab w:val="decimal" w:pos="59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66C1A58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C3B74B0" w14:textId="52C610E2" w:rsidR="00F35DD6" w:rsidRPr="00396BC1" w:rsidRDefault="0091585D" w:rsidP="00845AC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3FF87228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94049DD" w14:textId="5E28CEC6" w:rsidR="00F35DD6" w:rsidRPr="00396BC1" w:rsidRDefault="00845AC7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35DD6" w:rsidRPr="00396BC1" w14:paraId="4A5F1211" w14:textId="77777777" w:rsidTr="0007508F">
        <w:trPr>
          <w:cantSplit/>
        </w:trPr>
        <w:tc>
          <w:tcPr>
            <w:tcW w:w="3960" w:type="dxa"/>
          </w:tcPr>
          <w:p w14:paraId="5338CDB8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38DD97" w14:textId="0D8257D0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19</w:t>
            </w:r>
            <w:r w:rsidR="00AF306E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625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3199CA37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3EF6A15" w14:textId="1D95E3A5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45AC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412</w:t>
            </w:r>
          </w:p>
        </w:tc>
        <w:tc>
          <w:tcPr>
            <w:tcW w:w="284" w:type="dxa"/>
          </w:tcPr>
          <w:p w14:paraId="42C59A1F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31B65FB8" w14:textId="1135DF45" w:rsidR="00F35DD6" w:rsidRPr="00396BC1" w:rsidRDefault="00845AC7" w:rsidP="00845AC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483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3C82E21F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042995A8" w14:textId="15A069CC" w:rsidR="00F35DD6" w:rsidRPr="00396BC1" w:rsidRDefault="00845AC7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696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F35DD6" w:rsidRPr="00396BC1" w14:paraId="0389166D" w14:textId="77777777" w:rsidTr="0007508F">
        <w:trPr>
          <w:cantSplit/>
        </w:trPr>
        <w:tc>
          <w:tcPr>
            <w:tcW w:w="3960" w:type="dxa"/>
          </w:tcPr>
          <w:p w14:paraId="3C44ED51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511FC8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23D0FF4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B99C460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50F94AF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1C7B027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4BD92F3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7BB3265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35DD6" w:rsidRPr="00396BC1" w14:paraId="12883AE4" w14:textId="77777777" w:rsidTr="0007508F">
        <w:trPr>
          <w:cantSplit/>
        </w:trPr>
        <w:tc>
          <w:tcPr>
            <w:tcW w:w="3960" w:type="dxa"/>
          </w:tcPr>
          <w:p w14:paraId="3D2DFCE2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4B472A" w14:textId="29ACDED5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="00F35DD6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193</w:t>
            </w:r>
          </w:p>
        </w:tc>
        <w:tc>
          <w:tcPr>
            <w:tcW w:w="283" w:type="dxa"/>
          </w:tcPr>
          <w:p w14:paraId="6AF5E0A9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75B89B64" w14:textId="18542ABF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81B76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029</w:t>
            </w:r>
          </w:p>
        </w:tc>
        <w:tc>
          <w:tcPr>
            <w:tcW w:w="284" w:type="dxa"/>
          </w:tcPr>
          <w:p w14:paraId="462E5007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79C0EA64" w14:textId="7F520F27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246</w:t>
            </w:r>
          </w:p>
        </w:tc>
        <w:tc>
          <w:tcPr>
            <w:tcW w:w="283" w:type="dxa"/>
          </w:tcPr>
          <w:p w14:paraId="78ECF3F6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35582B77" w14:textId="08F0F367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B3405B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468</w:t>
            </w:r>
          </w:p>
        </w:tc>
      </w:tr>
    </w:tbl>
    <w:p w14:paraId="00DC35C0" w14:textId="19400ABA" w:rsidR="00084228" w:rsidRPr="00396BC1" w:rsidRDefault="00084228">
      <w:pPr>
        <w:rPr>
          <w:rFonts w:asciiTheme="majorBidi" w:hAnsiTheme="majorBidi" w:cstheme="majorBidi"/>
          <w:sz w:val="30"/>
          <w:szCs w:val="30"/>
        </w:rPr>
      </w:pPr>
    </w:p>
    <w:p w14:paraId="526E8880" w14:textId="77777777" w:rsidR="00CE1762" w:rsidRPr="00396BC1" w:rsidRDefault="00CE1762">
      <w:r w:rsidRPr="00396BC1"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83"/>
        <w:gridCol w:w="1157"/>
        <w:gridCol w:w="284"/>
        <w:gridCol w:w="1156"/>
        <w:gridCol w:w="283"/>
        <w:gridCol w:w="1157"/>
      </w:tblGrid>
      <w:tr w:rsidR="00B8704A" w:rsidRPr="00396BC1" w14:paraId="49DB9CA1" w14:textId="77777777" w:rsidTr="006060A2">
        <w:trPr>
          <w:cantSplit/>
          <w:tblHeader/>
        </w:trPr>
        <w:tc>
          <w:tcPr>
            <w:tcW w:w="3960" w:type="dxa"/>
          </w:tcPr>
          <w:p w14:paraId="31CB85EF" w14:textId="3B053928" w:rsidR="00B8704A" w:rsidRPr="00396BC1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7DDFA63" w14:textId="77777777" w:rsidR="00B8704A" w:rsidRPr="00396BC1" w:rsidRDefault="00B8704A" w:rsidP="006060A2">
            <w:pPr>
              <w:pStyle w:val="30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8704A" w:rsidRPr="00396BC1" w14:paraId="0661DD38" w14:textId="77777777" w:rsidTr="006060A2">
        <w:trPr>
          <w:cantSplit/>
          <w:tblHeader/>
        </w:trPr>
        <w:tc>
          <w:tcPr>
            <w:tcW w:w="3960" w:type="dxa"/>
          </w:tcPr>
          <w:p w14:paraId="09149F36" w14:textId="77777777" w:rsidR="00B8704A" w:rsidRPr="00396BC1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72CA278" w14:textId="77777777" w:rsidR="00B8704A" w:rsidRPr="00396BC1" w:rsidRDefault="00B8704A" w:rsidP="006060A2">
            <w:pPr>
              <w:pStyle w:val="30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</w:tr>
      <w:tr w:rsidR="00B8704A" w:rsidRPr="00396BC1" w14:paraId="69C7CDDA" w14:textId="77777777" w:rsidTr="006060A2">
        <w:trPr>
          <w:cantSplit/>
          <w:tblHeader/>
        </w:trPr>
        <w:tc>
          <w:tcPr>
            <w:tcW w:w="3960" w:type="dxa"/>
            <w:vAlign w:val="bottom"/>
          </w:tcPr>
          <w:p w14:paraId="73705820" w14:textId="77777777" w:rsidR="00B8704A" w:rsidRPr="00396BC1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37F1B8F7" w14:textId="77777777" w:rsidR="00B8704A" w:rsidRPr="00396BC1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F51A097" w14:textId="3BA43368" w:rsidR="00B8704A" w:rsidRPr="00396BC1" w:rsidRDefault="00396BC1" w:rsidP="006060A2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sz w:val="30"/>
                <w:szCs w:val="30"/>
              </w:rPr>
              <w:t>1</w:t>
            </w:r>
            <w:r w:rsidR="00B8704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8704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98A97ED" w14:textId="77777777" w:rsidR="00B8704A" w:rsidRPr="00396BC1" w:rsidRDefault="00B8704A" w:rsidP="006060A2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4F3151F" w14:textId="77777777" w:rsidR="00B8704A" w:rsidRPr="00396BC1" w:rsidRDefault="00B8704A" w:rsidP="006060A2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C7E1EAE" w14:textId="77777777" w:rsidR="00B8704A" w:rsidRPr="00396BC1" w:rsidRDefault="00B8704A" w:rsidP="006060A2">
            <w:pPr>
              <w:pStyle w:val="BodyText"/>
              <w:tabs>
                <w:tab w:val="decimal" w:pos="856"/>
              </w:tabs>
              <w:spacing w:after="0" w:line="380" w:lineRule="exact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D6BB993" w14:textId="77777777" w:rsidR="00B8704A" w:rsidRPr="00396BC1" w:rsidRDefault="00B8704A" w:rsidP="006060A2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8BB175E" w14:textId="77777777" w:rsidR="00B8704A" w:rsidRPr="00396BC1" w:rsidRDefault="00B8704A" w:rsidP="006060A2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</w:tcBorders>
          </w:tcPr>
          <w:p w14:paraId="5C7C3841" w14:textId="77777777" w:rsidR="00B8704A" w:rsidRPr="00396BC1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486FDEA" w14:textId="747500F1" w:rsidR="00B8704A" w:rsidRPr="00396BC1" w:rsidRDefault="00396BC1" w:rsidP="006060A2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="00B8704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8704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8704A" w:rsidRPr="00396BC1" w14:paraId="4497D69E" w14:textId="77777777" w:rsidTr="006060A2">
        <w:trPr>
          <w:cantSplit/>
          <w:tblHeader/>
        </w:trPr>
        <w:tc>
          <w:tcPr>
            <w:tcW w:w="3960" w:type="dxa"/>
          </w:tcPr>
          <w:p w14:paraId="313107DA" w14:textId="77777777" w:rsidR="00B8704A" w:rsidRPr="00396BC1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1070000" w14:textId="77777777" w:rsidR="00B8704A" w:rsidRPr="00396BC1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704A" w:rsidRPr="00396BC1" w14:paraId="61B7FC14" w14:textId="77777777" w:rsidTr="006060A2">
        <w:trPr>
          <w:cantSplit/>
        </w:trPr>
        <w:tc>
          <w:tcPr>
            <w:tcW w:w="3960" w:type="dxa"/>
          </w:tcPr>
          <w:p w14:paraId="10114457" w14:textId="25D09B31" w:rsidR="00B8704A" w:rsidRPr="00396BC1" w:rsidRDefault="00396BC1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i/>
                <w:sz w:val="30"/>
                <w:szCs w:val="30"/>
              </w:rPr>
              <w:t>2566</w:t>
            </w:r>
          </w:p>
        </w:tc>
        <w:tc>
          <w:tcPr>
            <w:tcW w:w="5490" w:type="dxa"/>
            <w:gridSpan w:val="7"/>
          </w:tcPr>
          <w:p w14:paraId="01778863" w14:textId="77777777" w:rsidR="00B8704A" w:rsidRPr="00396BC1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8704A" w:rsidRPr="00396BC1" w14:paraId="7D7B65CB" w14:textId="77777777" w:rsidTr="006060A2">
        <w:trPr>
          <w:cantSplit/>
        </w:trPr>
        <w:tc>
          <w:tcPr>
            <w:tcW w:w="3960" w:type="dxa"/>
          </w:tcPr>
          <w:p w14:paraId="6A4E7B5B" w14:textId="77777777" w:rsidR="00B8704A" w:rsidRPr="00396BC1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FDF5388" w14:textId="77777777" w:rsidR="00B8704A" w:rsidRPr="00396BC1" w:rsidRDefault="00B8704A" w:rsidP="006060A2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59483D1" w14:textId="77777777" w:rsidR="00B8704A" w:rsidRPr="00396BC1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D91A29E" w14:textId="77777777" w:rsidR="00B8704A" w:rsidRPr="00396BC1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718825B" w14:textId="77777777" w:rsidR="00B8704A" w:rsidRPr="00396BC1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624DB9BE" w14:textId="77777777" w:rsidR="00B8704A" w:rsidRPr="00396BC1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ADBA250" w14:textId="77777777" w:rsidR="00B8704A" w:rsidRPr="00396BC1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6EEAD4E" w14:textId="77777777" w:rsidR="00B8704A" w:rsidRPr="00396BC1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35DD6" w:rsidRPr="00396BC1" w14:paraId="71F00639" w14:textId="77777777" w:rsidTr="006060A2">
        <w:trPr>
          <w:cantSplit/>
        </w:trPr>
        <w:tc>
          <w:tcPr>
            <w:tcW w:w="3960" w:type="dxa"/>
          </w:tcPr>
          <w:p w14:paraId="01FD227F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</w:tcPr>
          <w:p w14:paraId="67211E74" w14:textId="5031BCE5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F35DD6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712</w:t>
            </w:r>
          </w:p>
        </w:tc>
        <w:tc>
          <w:tcPr>
            <w:tcW w:w="283" w:type="dxa"/>
          </w:tcPr>
          <w:p w14:paraId="7C9A2A72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15B543F" w14:textId="2EA771A1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594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67BBC00A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8C32097" w14:textId="66E17DD5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0C61C57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B3A2D7E" w14:textId="584299C4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118</w:t>
            </w:r>
          </w:p>
        </w:tc>
      </w:tr>
      <w:tr w:rsidR="00F35DD6" w:rsidRPr="00396BC1" w14:paraId="549C8293" w14:textId="77777777" w:rsidTr="006060A2">
        <w:trPr>
          <w:cantSplit/>
        </w:trPr>
        <w:tc>
          <w:tcPr>
            <w:tcW w:w="3960" w:type="dxa"/>
          </w:tcPr>
          <w:p w14:paraId="202BB58A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47E03A49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60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028E37B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BAB9ACF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59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15EC8B9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6C473B0B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3B10D09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A4DC572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59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35DD6" w:rsidRPr="00396BC1" w14:paraId="6EDB2F05" w14:textId="77777777" w:rsidTr="006060A2">
        <w:trPr>
          <w:cantSplit/>
        </w:trPr>
        <w:tc>
          <w:tcPr>
            <w:tcW w:w="3960" w:type="dxa"/>
          </w:tcPr>
          <w:p w14:paraId="134A2B47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1F6B0F86" w14:textId="0969D3E6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12</w:t>
            </w:r>
            <w:r w:rsidR="00F35DD6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215</w:t>
            </w:r>
          </w:p>
        </w:tc>
        <w:tc>
          <w:tcPr>
            <w:tcW w:w="283" w:type="dxa"/>
          </w:tcPr>
          <w:p w14:paraId="693F3B27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9CD3F34" w14:textId="6E7F5EAC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F35DD6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137</w:t>
            </w:r>
          </w:p>
        </w:tc>
        <w:tc>
          <w:tcPr>
            <w:tcW w:w="284" w:type="dxa"/>
          </w:tcPr>
          <w:p w14:paraId="11FE8749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6C98A361" w14:textId="5DB55B2C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718</w:t>
            </w:r>
          </w:p>
        </w:tc>
        <w:tc>
          <w:tcPr>
            <w:tcW w:w="283" w:type="dxa"/>
          </w:tcPr>
          <w:p w14:paraId="36C0B25B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987191D" w14:textId="5777DBC1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14</w:t>
            </w:r>
            <w:r w:rsidR="00F35DD6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070</w:t>
            </w:r>
          </w:p>
        </w:tc>
      </w:tr>
      <w:tr w:rsidR="00523722" w:rsidRPr="00396BC1" w14:paraId="0D421AAD" w14:textId="77777777" w:rsidTr="006060A2">
        <w:trPr>
          <w:cantSplit/>
        </w:trPr>
        <w:tc>
          <w:tcPr>
            <w:tcW w:w="3960" w:type="dxa"/>
          </w:tcPr>
          <w:p w14:paraId="2446EBF1" w14:textId="786B989A" w:rsidR="00523722" w:rsidRPr="00396BC1" w:rsidRDefault="00523722" w:rsidP="0052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FD63439" w14:textId="03D96F92" w:rsidR="00523722" w:rsidRPr="00396BC1" w:rsidRDefault="00396BC1" w:rsidP="0052372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8</w:t>
            </w:r>
            <w:r w:rsidR="00523722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598</w:t>
            </w:r>
          </w:p>
        </w:tc>
        <w:tc>
          <w:tcPr>
            <w:tcW w:w="283" w:type="dxa"/>
          </w:tcPr>
          <w:p w14:paraId="679E46F8" w14:textId="77777777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E15973F" w14:textId="363D1150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864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5D582F17" w14:textId="77777777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1B137214" w14:textId="5E5D11EF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40C323F" w14:textId="77777777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2F07193" w14:textId="3E6B2386" w:rsidR="00523722" w:rsidRPr="00396BC1" w:rsidRDefault="00396BC1" w:rsidP="0052372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  <w:r w:rsidR="00523722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734</w:t>
            </w:r>
          </w:p>
        </w:tc>
      </w:tr>
      <w:tr w:rsidR="00F35DD6" w:rsidRPr="00396BC1" w14:paraId="27F179FE" w14:textId="77777777" w:rsidTr="006060A2">
        <w:trPr>
          <w:cantSplit/>
        </w:trPr>
        <w:tc>
          <w:tcPr>
            <w:tcW w:w="3960" w:type="dxa"/>
          </w:tcPr>
          <w:p w14:paraId="694C516A" w14:textId="047327C4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2FDC3D6E" w14:textId="1AEBA80E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60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F2D6A59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C559372" w14:textId="7636C5EA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896</w:t>
            </w:r>
          </w:p>
        </w:tc>
        <w:tc>
          <w:tcPr>
            <w:tcW w:w="284" w:type="dxa"/>
          </w:tcPr>
          <w:p w14:paraId="7A0688AD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67B6563F" w14:textId="1B4BE249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917A366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AE46B33" w14:textId="59DEBF39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896</w:t>
            </w:r>
          </w:p>
        </w:tc>
      </w:tr>
      <w:tr w:rsidR="00F35DD6" w:rsidRPr="00396BC1" w14:paraId="49A36C89" w14:textId="77777777" w:rsidTr="006060A2">
        <w:trPr>
          <w:cantSplit/>
        </w:trPr>
        <w:tc>
          <w:tcPr>
            <w:tcW w:w="3960" w:type="dxa"/>
          </w:tcPr>
          <w:p w14:paraId="69A7C993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ED08DB" w14:textId="78A7F891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23</w:t>
            </w:r>
            <w:r w:rsidR="00FC5119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525</w:t>
            </w:r>
          </w:p>
        </w:tc>
        <w:tc>
          <w:tcPr>
            <w:tcW w:w="283" w:type="dxa"/>
          </w:tcPr>
          <w:p w14:paraId="7479AE72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B263309" w14:textId="6530CA2C" w:rsidR="00F35DD6" w:rsidRPr="00396BC1" w:rsidRDefault="00FC5119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425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0380E891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0366C5BE" w14:textId="02CC21B2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718</w:t>
            </w:r>
          </w:p>
        </w:tc>
        <w:tc>
          <w:tcPr>
            <w:tcW w:w="283" w:type="dxa"/>
          </w:tcPr>
          <w:p w14:paraId="18BCACF1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94365C1" w14:textId="1C48BE23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21</w:t>
            </w:r>
            <w:r w:rsidR="00FC5119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818</w:t>
            </w:r>
          </w:p>
        </w:tc>
      </w:tr>
      <w:tr w:rsidR="003A1C50" w:rsidRPr="00396BC1" w14:paraId="5E52E14C" w14:textId="77777777" w:rsidTr="003A1C50">
        <w:trPr>
          <w:cantSplit/>
        </w:trPr>
        <w:tc>
          <w:tcPr>
            <w:tcW w:w="3960" w:type="dxa"/>
          </w:tcPr>
          <w:p w14:paraId="2A578CE3" w14:textId="77777777" w:rsidR="003A1C50" w:rsidRPr="00396BC1" w:rsidRDefault="003A1C50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C49F54" w14:textId="77777777" w:rsidR="003A1C50" w:rsidRPr="00396BC1" w:rsidRDefault="003A1C50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1214291" w14:textId="77777777" w:rsidR="003A1C50" w:rsidRPr="00396BC1" w:rsidRDefault="003A1C50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40381A1" w14:textId="77777777" w:rsidR="003A1C50" w:rsidRPr="00396BC1" w:rsidRDefault="003A1C50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0590C5DF" w14:textId="77777777" w:rsidR="003A1C50" w:rsidRPr="00396BC1" w:rsidRDefault="003A1C50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E03C153" w14:textId="77777777" w:rsidR="003A1C50" w:rsidRPr="00396BC1" w:rsidRDefault="003A1C50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11C414E" w14:textId="77777777" w:rsidR="003A1C50" w:rsidRPr="00396BC1" w:rsidRDefault="003A1C50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4021100" w14:textId="77777777" w:rsidR="003A1C50" w:rsidRPr="00396BC1" w:rsidRDefault="003A1C50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35DD6" w:rsidRPr="00396BC1" w14:paraId="667C5652" w14:textId="77777777" w:rsidTr="006060A2">
        <w:trPr>
          <w:cantSplit/>
        </w:trPr>
        <w:tc>
          <w:tcPr>
            <w:tcW w:w="3960" w:type="dxa"/>
          </w:tcPr>
          <w:p w14:paraId="79AC1D36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AE9A670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0A30069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1853A14D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B5FC2B0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03BCD13A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DB35823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4492E26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23722" w:rsidRPr="00396BC1" w14:paraId="7A322D99" w14:textId="77777777" w:rsidTr="006060A2">
        <w:trPr>
          <w:cantSplit/>
        </w:trPr>
        <w:tc>
          <w:tcPr>
            <w:tcW w:w="3960" w:type="dxa"/>
          </w:tcPr>
          <w:p w14:paraId="4B0884EB" w14:textId="1FB149E6" w:rsidR="00523722" w:rsidRPr="00396BC1" w:rsidRDefault="00523722" w:rsidP="0052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20E01240" w14:textId="04F41A7D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4F28E3C9" w14:textId="77777777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6EB77B3F" w14:textId="47F369EF" w:rsidR="00523722" w:rsidRPr="00396BC1" w:rsidRDefault="00396BC1" w:rsidP="0052372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</w:p>
        </w:tc>
        <w:tc>
          <w:tcPr>
            <w:tcW w:w="284" w:type="dxa"/>
          </w:tcPr>
          <w:p w14:paraId="100008F0" w14:textId="77777777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C63AC23" w14:textId="36243566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6CFA975" w14:textId="77777777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7A4D954" w14:textId="26DC0709" w:rsidR="00523722" w:rsidRPr="00396BC1" w:rsidRDefault="00523722" w:rsidP="0052372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35DD6" w:rsidRPr="00396BC1" w14:paraId="2F864844" w14:textId="77777777" w:rsidTr="006060A2">
        <w:trPr>
          <w:cantSplit/>
        </w:trPr>
        <w:tc>
          <w:tcPr>
            <w:tcW w:w="3960" w:type="dxa"/>
          </w:tcPr>
          <w:p w14:paraId="720C4EB9" w14:textId="42DB730C" w:rsidR="00F35DD6" w:rsidRPr="00396BC1" w:rsidRDefault="00A70C0A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1170" w:type="dxa"/>
          </w:tcPr>
          <w:p w14:paraId="5D35110E" w14:textId="41366176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658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57DC3E0C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74524C8" w14:textId="125F0698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59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2A0DF00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2097F4BE" w14:textId="4B7AEBF4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094ECAD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C485F8B" w14:textId="3551475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/>
                <w:sz w:val="30"/>
                <w:szCs w:val="30"/>
                <w:lang w:val="en-US"/>
              </w:rPr>
              <w:t>658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35DD6" w:rsidRPr="00396BC1" w14:paraId="669F360E" w14:textId="77777777" w:rsidTr="006060A2">
        <w:trPr>
          <w:cantSplit/>
        </w:trPr>
        <w:tc>
          <w:tcPr>
            <w:tcW w:w="3960" w:type="dxa"/>
          </w:tcPr>
          <w:p w14:paraId="4D8F25F4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7AFE5E6" w14:textId="22DA986F" w:rsidR="00F35DD6" w:rsidRPr="00396BC1" w:rsidRDefault="00F02DA9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20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008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02135D62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3BF22E40" w14:textId="77FCFB20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383</w:t>
            </w:r>
          </w:p>
        </w:tc>
        <w:tc>
          <w:tcPr>
            <w:tcW w:w="284" w:type="dxa"/>
          </w:tcPr>
          <w:p w14:paraId="54E52930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766A0268" w14:textId="3989BE78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BEB462B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6BEFB928" w14:textId="3605FD5F" w:rsidR="00F35DD6" w:rsidRPr="00396BC1" w:rsidRDefault="00F02DA9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625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F35DD6" w:rsidRPr="00396BC1" w14:paraId="3D25ACFA" w14:textId="77777777" w:rsidTr="006060A2">
        <w:trPr>
          <w:cantSplit/>
        </w:trPr>
        <w:tc>
          <w:tcPr>
            <w:tcW w:w="3960" w:type="dxa"/>
          </w:tcPr>
          <w:p w14:paraId="04E9A11D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D689D7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E72A856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FB0E407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028B2E5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3463A035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D05E0C0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58C29A0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35DD6" w:rsidRPr="00396BC1" w14:paraId="377A5896" w14:textId="77777777" w:rsidTr="006060A2">
        <w:trPr>
          <w:cantSplit/>
        </w:trPr>
        <w:tc>
          <w:tcPr>
            <w:tcW w:w="3960" w:type="dxa"/>
          </w:tcPr>
          <w:p w14:paraId="6969C218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947F34E" w14:textId="720F57B2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</w:t>
            </w:r>
            <w:r w:rsidR="00F35DD6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517</w:t>
            </w:r>
          </w:p>
        </w:tc>
        <w:tc>
          <w:tcPr>
            <w:tcW w:w="283" w:type="dxa"/>
          </w:tcPr>
          <w:p w14:paraId="784DAFFB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5765164F" w14:textId="6B58230F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396BC1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96BC1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042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5C15C4B7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4A288F86" w14:textId="50D89540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718</w:t>
            </w:r>
          </w:p>
        </w:tc>
        <w:tc>
          <w:tcPr>
            <w:tcW w:w="283" w:type="dxa"/>
          </w:tcPr>
          <w:p w14:paraId="1116E8DD" w14:textId="77777777" w:rsidR="00F35DD6" w:rsidRPr="00396BC1" w:rsidRDefault="00F35DD6" w:rsidP="00F35DD6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36F03051" w14:textId="13E58388" w:rsidR="00F35DD6" w:rsidRPr="00396BC1" w:rsidRDefault="00396BC1" w:rsidP="00F35DD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="00F35DD6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193</w:t>
            </w:r>
          </w:p>
        </w:tc>
      </w:tr>
    </w:tbl>
    <w:p w14:paraId="48E84348" w14:textId="116A0676" w:rsidR="00B8704A" w:rsidRPr="00396BC1" w:rsidRDefault="00B8704A">
      <w:pPr>
        <w:rPr>
          <w:rFonts w:asciiTheme="majorBidi" w:hAnsiTheme="majorBidi" w:cstheme="majorBidi"/>
          <w:sz w:val="30"/>
          <w:szCs w:val="30"/>
        </w:rPr>
      </w:pPr>
    </w:p>
    <w:p w14:paraId="0200CC93" w14:textId="77777777" w:rsidR="00CE1762" w:rsidRPr="00396BC1" w:rsidRDefault="00CE1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396BC1">
        <w:rPr>
          <w:cs/>
        </w:rPr>
        <w:br w:type="page"/>
      </w:r>
    </w:p>
    <w:p w14:paraId="7334A06B" w14:textId="75776F96" w:rsidR="001168AA" w:rsidRPr="00396BC1" w:rsidRDefault="001168AA" w:rsidP="001168AA">
      <w:pPr>
        <w:pStyle w:val="Heading2"/>
        <w:tabs>
          <w:tab w:val="clear" w:pos="340"/>
        </w:tabs>
        <w:ind w:left="540" w:hanging="540"/>
      </w:pPr>
      <w:r w:rsidRPr="00396BC1">
        <w:rPr>
          <w:cs/>
        </w:rPr>
        <w:lastRenderedPageBreak/>
        <w:t>กำไรต่อหุ้น</w:t>
      </w:r>
    </w:p>
    <w:p w14:paraId="44FB1538" w14:textId="77777777" w:rsidR="001168AA" w:rsidRPr="00396BC1" w:rsidRDefault="001168AA" w:rsidP="0011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88"/>
        <w:gridCol w:w="1152"/>
      </w:tblGrid>
      <w:tr w:rsidR="009805E5" w:rsidRPr="00396BC1" w14:paraId="4DC1945F" w14:textId="77777777" w:rsidTr="0007508F">
        <w:tc>
          <w:tcPr>
            <w:tcW w:w="3960" w:type="dxa"/>
          </w:tcPr>
          <w:p w14:paraId="7F4CA189" w14:textId="77777777" w:rsidR="009805E5" w:rsidRPr="00396BC1" w:rsidRDefault="009805E5" w:rsidP="00D1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3CF7860" w14:textId="79BD651F" w:rsidR="009805E5" w:rsidRPr="00396BC1" w:rsidRDefault="009805E5" w:rsidP="009805E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49C7FA" w14:textId="77777777" w:rsidR="009805E5" w:rsidRPr="00396BC1" w:rsidRDefault="009805E5" w:rsidP="00D17F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8F518B4" w14:textId="3D62338F" w:rsidR="009805E5" w:rsidRPr="00396BC1" w:rsidRDefault="009805E5" w:rsidP="00D17F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4DF5" w:rsidRPr="00396BC1" w14:paraId="18A86350" w14:textId="77777777" w:rsidTr="0007508F">
        <w:tc>
          <w:tcPr>
            <w:tcW w:w="3960" w:type="dxa"/>
          </w:tcPr>
          <w:p w14:paraId="2382B864" w14:textId="43A3D58E" w:rsidR="00F24DF5" w:rsidRPr="00396BC1" w:rsidRDefault="00F24DF5" w:rsidP="00F2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กำไรที่เป็นส่วนของผู้ถือหุ้นสามัญสำหรับปี</w:t>
            </w:r>
            <w:r w:rsidR="00140B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140B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396BC1" w:rsidRPr="00396BC1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C725558" w14:textId="77777777" w:rsidR="00F24DF5" w:rsidRPr="00396BC1" w:rsidRDefault="00F24DF5" w:rsidP="00F24D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68E89763" w14:textId="3A7DDDD1" w:rsidR="00F24DF5" w:rsidRPr="00396BC1" w:rsidRDefault="00396BC1" w:rsidP="00F24D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E04A09C" w14:textId="77777777" w:rsidR="00F24DF5" w:rsidRPr="00396BC1" w:rsidRDefault="00F24DF5" w:rsidP="00F24DF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EA003C" w14:textId="77777777" w:rsidR="00F24DF5" w:rsidRPr="00396BC1" w:rsidRDefault="00F24DF5" w:rsidP="00F24D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52924CE0" w14:textId="15B29E7C" w:rsidR="00F24DF5" w:rsidRPr="00396BC1" w:rsidRDefault="00396BC1" w:rsidP="00F24D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19BFCCC" w14:textId="77777777" w:rsidR="00F24DF5" w:rsidRPr="00396BC1" w:rsidRDefault="00F24DF5" w:rsidP="00F24D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742D68" w14:textId="77777777" w:rsidR="00F24DF5" w:rsidRPr="00396BC1" w:rsidRDefault="00F24DF5" w:rsidP="00F24D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683E0CA0" w14:textId="415A59FE" w:rsidR="00F24DF5" w:rsidRPr="00396BC1" w:rsidRDefault="00396BC1" w:rsidP="00F24D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88" w:type="dxa"/>
          </w:tcPr>
          <w:p w14:paraId="2F775342" w14:textId="77777777" w:rsidR="00F24DF5" w:rsidRPr="00396BC1" w:rsidRDefault="00F24DF5" w:rsidP="00F24D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7DB9665" w14:textId="77777777" w:rsidR="00F24DF5" w:rsidRPr="00396BC1" w:rsidRDefault="00F24DF5" w:rsidP="00F24D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0FC1CB7E" w14:textId="19F39468" w:rsidR="00F24DF5" w:rsidRPr="00396BC1" w:rsidRDefault="00396BC1" w:rsidP="00F24D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F24DF5" w:rsidRPr="00396BC1" w14:paraId="5AF3D99B" w14:textId="77777777" w:rsidTr="0007508F">
        <w:tc>
          <w:tcPr>
            <w:tcW w:w="3960" w:type="dxa"/>
          </w:tcPr>
          <w:p w14:paraId="0EF6B2EE" w14:textId="77777777" w:rsidR="00F24DF5" w:rsidRPr="00396BC1" w:rsidRDefault="00F24DF5" w:rsidP="00F2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93B1726" w14:textId="64BE5482" w:rsidR="00F24DF5" w:rsidRPr="00396BC1" w:rsidRDefault="00F24DF5" w:rsidP="00F2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396B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24DF5" w:rsidRPr="00396BC1" w14:paraId="1BFB16C2" w14:textId="77777777" w:rsidTr="0007508F">
        <w:tc>
          <w:tcPr>
            <w:tcW w:w="3960" w:type="dxa"/>
            <w:vAlign w:val="bottom"/>
          </w:tcPr>
          <w:p w14:paraId="6EAD0471" w14:textId="77777777" w:rsidR="00F24DF5" w:rsidRPr="00396BC1" w:rsidRDefault="00F24DF5" w:rsidP="00F2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9052FD" w14:textId="74E5B93B" w:rsidR="00F24DF5" w:rsidRPr="00396BC1" w:rsidRDefault="00396BC1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  <w:r w:rsidR="002667FE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351</w:t>
            </w:r>
          </w:p>
        </w:tc>
        <w:tc>
          <w:tcPr>
            <w:tcW w:w="270" w:type="dxa"/>
            <w:vAlign w:val="bottom"/>
          </w:tcPr>
          <w:p w14:paraId="01CCC281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74E7574" w14:textId="2FED0E0E" w:rsidR="00F24DF5" w:rsidRPr="00396BC1" w:rsidRDefault="00396BC1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145</w:t>
            </w:r>
            <w:r w:rsidR="00F24DF5"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392</w:t>
            </w:r>
          </w:p>
        </w:tc>
        <w:tc>
          <w:tcPr>
            <w:tcW w:w="270" w:type="dxa"/>
          </w:tcPr>
          <w:p w14:paraId="07FCAB87" w14:textId="77777777" w:rsidR="00F24DF5" w:rsidRPr="00396BC1" w:rsidRDefault="00F24DF5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8F2727" w14:textId="77777777" w:rsidR="002667FE" w:rsidRPr="00396BC1" w:rsidRDefault="002667FE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E6B54B9" w14:textId="52C065E1" w:rsidR="00F24DF5" w:rsidRPr="00396BC1" w:rsidRDefault="00396BC1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  <w:r w:rsidR="002667FE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288" w:type="dxa"/>
          </w:tcPr>
          <w:p w14:paraId="369E01B2" w14:textId="77777777" w:rsidR="00F24DF5" w:rsidRPr="00396BC1" w:rsidRDefault="00F24DF5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3A4AF05C" w14:textId="77777777" w:rsidR="00F24DF5" w:rsidRPr="00396BC1" w:rsidRDefault="00F24DF5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6B3D4E4" w14:textId="4A2BF253" w:rsidR="00F24DF5" w:rsidRPr="00396BC1" w:rsidRDefault="00396BC1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105</w:t>
            </w:r>
            <w:r w:rsidR="00F24DF5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462</w:t>
            </w:r>
          </w:p>
        </w:tc>
      </w:tr>
      <w:tr w:rsidR="00F24DF5" w:rsidRPr="00396BC1" w14:paraId="5AF738FB" w14:textId="77777777" w:rsidTr="0007508F">
        <w:tc>
          <w:tcPr>
            <w:tcW w:w="3960" w:type="dxa"/>
            <w:vAlign w:val="bottom"/>
          </w:tcPr>
          <w:p w14:paraId="629FE75C" w14:textId="77777777" w:rsidR="00F24DF5" w:rsidRPr="00396BC1" w:rsidRDefault="00F24DF5" w:rsidP="00F2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B7B99E0" w14:textId="77777777" w:rsidR="00F24DF5" w:rsidRPr="00396BC1" w:rsidRDefault="00F24DF5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CAFDF7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7DD388" w14:textId="77777777" w:rsidR="00F24DF5" w:rsidRPr="00396BC1" w:rsidRDefault="00F24DF5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B28EA57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B2CE98" w14:textId="77777777" w:rsidR="00F24DF5" w:rsidRPr="00396BC1" w:rsidRDefault="00F24DF5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" w:type="dxa"/>
          </w:tcPr>
          <w:p w14:paraId="65AC5F87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20D9B4BB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24DF5" w:rsidRPr="00396BC1" w14:paraId="35A4B5A7" w14:textId="77777777" w:rsidTr="0007508F">
        <w:tc>
          <w:tcPr>
            <w:tcW w:w="3960" w:type="dxa"/>
          </w:tcPr>
          <w:p w14:paraId="7A7244FB" w14:textId="513D743F" w:rsidR="00F24DF5" w:rsidRPr="00396BC1" w:rsidRDefault="00F24DF5" w:rsidP="00F2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shd w:val="clear" w:color="auto" w:fill="auto"/>
          </w:tcPr>
          <w:p w14:paraId="0CCD5253" w14:textId="77777777" w:rsidR="00F24DF5" w:rsidRPr="00396BC1" w:rsidRDefault="00F24DF5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DC030F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26E262D" w14:textId="77777777" w:rsidR="00F24DF5" w:rsidRPr="00396BC1" w:rsidRDefault="00F24DF5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BB4A03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A1341BC" w14:textId="77777777" w:rsidR="00F24DF5" w:rsidRPr="00396BC1" w:rsidRDefault="00F24DF5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7FCDC8AC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4986699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24DF5" w:rsidRPr="00396BC1" w14:paraId="13E2DC60" w14:textId="77777777" w:rsidTr="0007508F">
        <w:tc>
          <w:tcPr>
            <w:tcW w:w="3960" w:type="dxa"/>
            <w:vAlign w:val="bottom"/>
          </w:tcPr>
          <w:p w14:paraId="3862CBE7" w14:textId="01760D0C" w:rsidR="00F24DF5" w:rsidRPr="00396BC1" w:rsidRDefault="00F24DF5" w:rsidP="00F2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41351CD5" w14:textId="730CAA4B" w:rsidR="00F24DF5" w:rsidRPr="00396BC1" w:rsidRDefault="00396BC1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="004B2E8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D9FEEE6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B9CA706" w14:textId="4478CAD3" w:rsidR="00F24DF5" w:rsidRPr="00396BC1" w:rsidRDefault="00396BC1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480</w:t>
            </w:r>
            <w:r w:rsidR="00F24DF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3C0773B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9AAFB8F" w14:textId="0DB8EFC5" w:rsidR="00F24DF5" w:rsidRPr="00396BC1" w:rsidRDefault="00396BC1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="004B2E8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6F8170CB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3D0FF66" w14:textId="39328F67" w:rsidR="00F24DF5" w:rsidRPr="00396BC1" w:rsidRDefault="00396BC1" w:rsidP="00F24DF5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480</w:t>
            </w:r>
            <w:r w:rsidR="00F24DF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F24DF5" w:rsidRPr="00396BC1" w14:paraId="1C954029" w14:textId="77777777" w:rsidTr="00400247">
        <w:tc>
          <w:tcPr>
            <w:tcW w:w="3960" w:type="dxa"/>
            <w:vAlign w:val="bottom"/>
          </w:tcPr>
          <w:p w14:paraId="6280EC50" w14:textId="0F808E4C" w:rsidR="00F24DF5" w:rsidRPr="00396BC1" w:rsidRDefault="00F24DF5" w:rsidP="00F2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</w:t>
            </w: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ออกจำหน่าย</w:t>
            </w:r>
          </w:p>
        </w:tc>
        <w:tc>
          <w:tcPr>
            <w:tcW w:w="1170" w:type="dxa"/>
            <w:shd w:val="clear" w:color="auto" w:fill="auto"/>
          </w:tcPr>
          <w:p w14:paraId="06F6A869" w14:textId="77777777" w:rsidR="00F24DF5" w:rsidRPr="00396BC1" w:rsidRDefault="00F24DF5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A77479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62C25DE" w14:textId="77777777" w:rsidR="00F24DF5" w:rsidRPr="00396BC1" w:rsidRDefault="00F24DF5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B57C4F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B6EA130" w14:textId="77777777" w:rsidR="00F24DF5" w:rsidRPr="00396BC1" w:rsidRDefault="00F24DF5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0E2A9B03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3897D36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</w:tr>
      <w:tr w:rsidR="00F24DF5" w:rsidRPr="00396BC1" w14:paraId="2B32C037" w14:textId="77777777" w:rsidTr="00400247">
        <w:tc>
          <w:tcPr>
            <w:tcW w:w="3960" w:type="dxa"/>
            <w:vAlign w:val="bottom"/>
          </w:tcPr>
          <w:p w14:paraId="093A57AD" w14:textId="3CE96A51" w:rsidR="00F24DF5" w:rsidRPr="00396BC1" w:rsidRDefault="00F24DF5" w:rsidP="00F2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36" w:hanging="156"/>
              <w:rPr>
                <w:rFonts w:asciiTheme="majorBidi" w:hAnsi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19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423675" w14:textId="6C31AF52" w:rsidR="00F24DF5" w:rsidRPr="00396BC1" w:rsidRDefault="004B2E8C" w:rsidP="00C053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2FD93A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AD8526" w14:textId="15F6D073" w:rsidR="00F24DF5" w:rsidRPr="00396BC1" w:rsidRDefault="00396BC1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64</w:t>
            </w:r>
            <w:r w:rsidR="00F24DF5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438</w:t>
            </w:r>
          </w:p>
        </w:tc>
        <w:tc>
          <w:tcPr>
            <w:tcW w:w="270" w:type="dxa"/>
            <w:shd w:val="clear" w:color="auto" w:fill="auto"/>
          </w:tcPr>
          <w:p w14:paraId="1ED9DF0B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4E737A" w14:textId="491FCF21" w:rsidR="00F24DF5" w:rsidRPr="00396BC1" w:rsidRDefault="004B2E8C" w:rsidP="00C053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07B0D7EE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587950" w14:textId="10D1A3DC" w:rsidR="00F24DF5" w:rsidRPr="00396BC1" w:rsidRDefault="00396BC1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64</w:t>
            </w:r>
            <w:r w:rsidR="00F24DF5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438</w:t>
            </w:r>
          </w:p>
        </w:tc>
      </w:tr>
      <w:tr w:rsidR="00F24DF5" w:rsidRPr="00396BC1" w14:paraId="33FECA3A" w14:textId="77777777" w:rsidTr="0007508F">
        <w:tc>
          <w:tcPr>
            <w:tcW w:w="3960" w:type="dxa"/>
            <w:vAlign w:val="bottom"/>
          </w:tcPr>
          <w:p w14:paraId="75DAE968" w14:textId="38868CEA" w:rsidR="00F24DF5" w:rsidRPr="00396BC1" w:rsidRDefault="00F24DF5" w:rsidP="00F2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ขั้นพื้นฐาน) ณ วันที่ </w:t>
            </w:r>
            <w:r w:rsidR="00396BC1" w:rsidRPr="00396BC1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5D045" w14:textId="77777777" w:rsidR="00F24DF5" w:rsidRPr="00396BC1" w:rsidRDefault="00F24DF5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A3928A0" w14:textId="0DE7AB44" w:rsidR="004B2E8C" w:rsidRPr="00396BC1" w:rsidRDefault="00396BC1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  <w:r w:rsidR="004B2E8C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DD8670E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FD9A3" w14:textId="77777777" w:rsidR="00F24DF5" w:rsidRPr="00396BC1" w:rsidRDefault="00F24DF5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1F65143" w14:textId="5B74F8A9" w:rsidR="00F24DF5" w:rsidRPr="00396BC1" w:rsidRDefault="00396BC1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544</w:t>
            </w:r>
            <w:r w:rsidR="00F24DF5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270" w:type="dxa"/>
            <w:shd w:val="clear" w:color="auto" w:fill="auto"/>
          </w:tcPr>
          <w:p w14:paraId="419854A0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9B9B5" w14:textId="77777777" w:rsidR="00F24DF5" w:rsidRPr="00396BC1" w:rsidRDefault="00F24DF5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F35D70" w14:textId="5F640446" w:rsidR="004B2E8C" w:rsidRPr="00396BC1" w:rsidRDefault="00396BC1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  <w:r w:rsidR="004B2E8C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125446F7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EF8B1" w14:textId="77777777" w:rsidR="00F24DF5" w:rsidRPr="00396BC1" w:rsidRDefault="00F24DF5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332AD3" w14:textId="58765397" w:rsidR="00F24DF5" w:rsidRPr="00396BC1" w:rsidRDefault="00396BC1" w:rsidP="00F24DF5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544</w:t>
            </w:r>
            <w:r w:rsidR="00F24DF5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438</w:t>
            </w:r>
          </w:p>
        </w:tc>
      </w:tr>
      <w:tr w:rsidR="00F24DF5" w:rsidRPr="00396BC1" w14:paraId="3DD3A4F6" w14:textId="77777777" w:rsidTr="0007508F">
        <w:tc>
          <w:tcPr>
            <w:tcW w:w="3960" w:type="dxa"/>
            <w:vAlign w:val="bottom"/>
          </w:tcPr>
          <w:p w14:paraId="399CDCBD" w14:textId="77777777" w:rsidR="00F24DF5" w:rsidRPr="00396BC1" w:rsidRDefault="00F24DF5" w:rsidP="00F2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1CD2396" w14:textId="77777777" w:rsidR="00F24DF5" w:rsidRPr="00396BC1" w:rsidRDefault="00F24DF5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5DB2508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3288132" w14:textId="77777777" w:rsidR="00F24DF5" w:rsidRPr="00396BC1" w:rsidRDefault="00F24DF5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F1141C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29D51D1" w14:textId="77777777" w:rsidR="00F24DF5" w:rsidRPr="00396BC1" w:rsidRDefault="00F24DF5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" w:type="dxa"/>
            <w:shd w:val="clear" w:color="auto" w:fill="auto"/>
          </w:tcPr>
          <w:p w14:paraId="385868A9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32B3FBE7" w14:textId="77777777" w:rsidR="00F24DF5" w:rsidRPr="00396BC1" w:rsidRDefault="00F24DF5" w:rsidP="00F24DF5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24DF5" w:rsidRPr="00396BC1" w14:paraId="25319A53" w14:textId="77777777" w:rsidTr="0007508F">
        <w:tc>
          <w:tcPr>
            <w:tcW w:w="3960" w:type="dxa"/>
            <w:vAlign w:val="bottom"/>
          </w:tcPr>
          <w:p w14:paraId="4C146713" w14:textId="417C3DD3" w:rsidR="00F24DF5" w:rsidRPr="00396BC1" w:rsidRDefault="00F24DF5" w:rsidP="00F2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C31679" w14:textId="61D82C8F" w:rsidR="00F24DF5" w:rsidRPr="00396BC1" w:rsidRDefault="00396BC1" w:rsidP="00F24DF5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4B2E8C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  <w:vAlign w:val="bottom"/>
          </w:tcPr>
          <w:p w14:paraId="6842003D" w14:textId="77777777" w:rsidR="00F24DF5" w:rsidRPr="00396BC1" w:rsidRDefault="00F24DF5" w:rsidP="00F2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7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100DA9" w14:textId="261E608E" w:rsidR="00F24DF5" w:rsidRPr="00396BC1" w:rsidRDefault="00396BC1" w:rsidP="00F24DF5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hint="cs"/>
                <w:b/>
                <w:bCs/>
                <w:sz w:val="30"/>
                <w:szCs w:val="30"/>
                <w:lang w:val="en-US"/>
              </w:rPr>
              <w:t>0</w:t>
            </w:r>
            <w:r w:rsidR="00F24DF5" w:rsidRPr="00396B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396BC1">
              <w:rPr>
                <w:rFonts w:asciiTheme="majorBidi" w:hAnsiTheme="majorBidi" w:hint="cs"/>
                <w:b/>
                <w:bCs/>
                <w:sz w:val="30"/>
                <w:szCs w:val="30"/>
                <w:lang w:val="en-US"/>
              </w:rPr>
              <w:t>2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DE8DCA4" w14:textId="77777777" w:rsidR="00F24DF5" w:rsidRPr="00396BC1" w:rsidRDefault="00F24DF5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9656E05" w14:textId="21F9C79C" w:rsidR="00F24DF5" w:rsidRPr="00396BC1" w:rsidRDefault="00396BC1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4B2E8C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88" w:type="dxa"/>
            <w:shd w:val="clear" w:color="auto" w:fill="auto"/>
          </w:tcPr>
          <w:p w14:paraId="433AABFA" w14:textId="77777777" w:rsidR="00F24DF5" w:rsidRPr="00396BC1" w:rsidRDefault="00F24DF5" w:rsidP="00F24D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3CE480E5" w14:textId="4F75EA7D" w:rsidR="00F24DF5" w:rsidRPr="00396BC1" w:rsidRDefault="00396BC1" w:rsidP="00F24DF5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</w:t>
            </w:r>
            <w:r w:rsidR="00F24DF5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19</w:t>
            </w:r>
          </w:p>
        </w:tc>
      </w:tr>
    </w:tbl>
    <w:p w14:paraId="7E8D74E7" w14:textId="77777777" w:rsidR="00385FDF" w:rsidRPr="00396BC1" w:rsidRDefault="00385FDF" w:rsidP="00385FDF">
      <w:pPr>
        <w:pStyle w:val="Heading2"/>
        <w:numPr>
          <w:ilvl w:val="0"/>
          <w:numId w:val="0"/>
        </w:numPr>
        <w:ind w:left="540"/>
      </w:pPr>
    </w:p>
    <w:p w14:paraId="0F4E9AD2" w14:textId="77777777" w:rsidR="00210B6C" w:rsidRPr="00396BC1" w:rsidRDefault="00210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396BC1">
        <w:rPr>
          <w:cs/>
        </w:rPr>
        <w:br w:type="page"/>
      </w:r>
    </w:p>
    <w:p w14:paraId="55E1F5B0" w14:textId="3C89D8CA" w:rsidR="004D3FF9" w:rsidRPr="00396BC1" w:rsidRDefault="004D3FF9" w:rsidP="00BF405E">
      <w:pPr>
        <w:pStyle w:val="Heading2"/>
        <w:tabs>
          <w:tab w:val="clear" w:pos="340"/>
        </w:tabs>
        <w:ind w:left="540" w:hanging="540"/>
      </w:pPr>
      <w:r w:rsidRPr="00396BC1">
        <w:rPr>
          <w:cs/>
        </w:rPr>
        <w:lastRenderedPageBreak/>
        <w:t>เงินปันผล</w:t>
      </w:r>
    </w:p>
    <w:p w14:paraId="5F3950C7" w14:textId="77777777" w:rsidR="003E44BE" w:rsidRPr="00396BC1" w:rsidRDefault="003E44BE" w:rsidP="004D3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7FFF8D" w14:textId="77777777" w:rsidR="00385FDF" w:rsidRPr="00396BC1" w:rsidRDefault="00385FDF" w:rsidP="00385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 w:hint="cs"/>
          <w:sz w:val="30"/>
          <w:szCs w:val="30"/>
          <w:cs/>
        </w:rPr>
        <w:t>ผู้ถือหุ้นและคณะกรรมการของกลุ่มบริษัทและบริษัทได้อนุมัติเงินปันผลดังต่อไปนี้</w:t>
      </w:r>
    </w:p>
    <w:p w14:paraId="33D33AF9" w14:textId="77777777" w:rsidR="003E44BE" w:rsidRPr="00396BC1" w:rsidRDefault="003E44BE" w:rsidP="004D3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980"/>
        <w:gridCol w:w="1800"/>
        <w:gridCol w:w="1278"/>
        <w:gridCol w:w="236"/>
        <w:gridCol w:w="1294"/>
      </w:tblGrid>
      <w:tr w:rsidR="004D3FF9" w:rsidRPr="00396BC1" w14:paraId="34B3F4C0" w14:textId="77777777" w:rsidTr="00FB281C">
        <w:trPr>
          <w:tblHeader/>
        </w:trPr>
        <w:tc>
          <w:tcPr>
            <w:tcW w:w="2610" w:type="dxa"/>
            <w:vAlign w:val="bottom"/>
          </w:tcPr>
          <w:p w14:paraId="3164B9F3" w14:textId="77777777" w:rsidR="004D3FF9" w:rsidRPr="00396BC1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03E6D5B" w14:textId="77777777" w:rsidR="004D3FF9" w:rsidRPr="00396BC1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787FDA98" w14:textId="00D99C33" w:rsidR="004D3FF9" w:rsidRPr="00396BC1" w:rsidRDefault="004D3FF9" w:rsidP="004A7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5BF1E7BD" w14:textId="52E7DE9A" w:rsidR="004D3FF9" w:rsidRPr="00396BC1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6A541480" w14:textId="77777777" w:rsidR="004D3FF9" w:rsidRPr="00396BC1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36A36059" w14:textId="77777777" w:rsidR="004D3FF9" w:rsidRPr="00396BC1" w:rsidDel="00D43E7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D3FF9" w:rsidRPr="00396BC1" w14:paraId="193702CF" w14:textId="77777777" w:rsidTr="00FB281C">
        <w:trPr>
          <w:tblHeader/>
        </w:trPr>
        <w:tc>
          <w:tcPr>
            <w:tcW w:w="2610" w:type="dxa"/>
          </w:tcPr>
          <w:p w14:paraId="76C128FD" w14:textId="77777777" w:rsidR="004D3FF9" w:rsidRPr="00396BC1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B4E5770" w14:textId="77777777" w:rsidR="004D3FF9" w:rsidRPr="00396BC1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77D4253" w14:textId="77777777" w:rsidR="004D3FF9" w:rsidRPr="00396BC1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B662D83" w14:textId="77777777" w:rsidR="004D3FF9" w:rsidRPr="00396BC1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9ECDFBD" w14:textId="77777777" w:rsidR="004D3FF9" w:rsidRPr="00396BC1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F505E1C" w14:textId="5B29867D" w:rsidR="004D3FF9" w:rsidRPr="00396BC1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623CF"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77BBB" w:rsidRPr="00396BC1" w14:paraId="38A124D6" w14:textId="77777777" w:rsidTr="00FB281C">
        <w:tc>
          <w:tcPr>
            <w:tcW w:w="2610" w:type="dxa"/>
          </w:tcPr>
          <w:p w14:paraId="7CF296EA" w14:textId="1B5CB6F0" w:rsidR="00C77BBB" w:rsidRPr="00396BC1" w:rsidRDefault="00C77BBB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เงินปันผลของบริษัทใหญ่</w:t>
            </w:r>
          </w:p>
        </w:tc>
        <w:tc>
          <w:tcPr>
            <w:tcW w:w="1980" w:type="dxa"/>
          </w:tcPr>
          <w:p w14:paraId="01947A3C" w14:textId="77777777" w:rsidR="00C77BBB" w:rsidRPr="00396BC1" w:rsidRDefault="00C77BBB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220093" w14:textId="77777777" w:rsidR="00C77BBB" w:rsidRPr="00396BC1" w:rsidRDefault="00C77BBB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B7CEAC3" w14:textId="77777777" w:rsidR="00C77BBB" w:rsidRPr="00396BC1" w:rsidRDefault="00C77BBB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246F43C" w14:textId="77777777" w:rsidR="00C77BBB" w:rsidRPr="00396BC1" w:rsidRDefault="00C77BBB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71480E2" w14:textId="77777777" w:rsidR="00C77BBB" w:rsidRPr="00396BC1" w:rsidRDefault="00C77BBB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D4B4A" w:rsidRPr="00396BC1" w14:paraId="18367FB4" w14:textId="77777777" w:rsidTr="00FB281C">
        <w:tc>
          <w:tcPr>
            <w:tcW w:w="2610" w:type="dxa"/>
          </w:tcPr>
          <w:p w14:paraId="3A2B14E3" w14:textId="00147BF1" w:rsidR="002D4B4A" w:rsidRPr="00396BC1" w:rsidRDefault="002D4B4A" w:rsidP="00CE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396BC1" w:rsidRPr="00396BC1">
              <w:rPr>
                <w:rFonts w:asciiTheme="majorBidi" w:hAnsiTheme="majorBidi"/>
                <w:b/>
                <w:bCs/>
                <w:i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21CD10FF" w14:textId="77777777" w:rsidR="002D4B4A" w:rsidRPr="00396BC1" w:rsidRDefault="002D4B4A" w:rsidP="00CE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11D9E2" w14:textId="77777777" w:rsidR="002D4B4A" w:rsidRPr="00396BC1" w:rsidRDefault="002D4B4A" w:rsidP="00CE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EE0855F" w14:textId="77777777" w:rsidR="002D4B4A" w:rsidRPr="00396BC1" w:rsidRDefault="002D4B4A" w:rsidP="00CE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697849" w14:textId="77777777" w:rsidR="002D4B4A" w:rsidRPr="00396BC1" w:rsidRDefault="002D4B4A" w:rsidP="00CE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7385C38" w14:textId="77777777" w:rsidR="002D4B4A" w:rsidRPr="00396BC1" w:rsidRDefault="002D4B4A" w:rsidP="00CE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5FDF" w:rsidRPr="00396BC1" w14:paraId="223B51CB" w14:textId="77777777" w:rsidTr="006D03DF">
        <w:tc>
          <w:tcPr>
            <w:tcW w:w="2610" w:type="dxa"/>
            <w:shd w:val="clear" w:color="auto" w:fill="auto"/>
          </w:tcPr>
          <w:p w14:paraId="2D9BAD77" w14:textId="069ED1FE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396BC1" w:rsidRPr="00396BC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14:paraId="485A7A5C" w14:textId="2CADF57F" w:rsidR="00385FDF" w:rsidRPr="00396BC1" w:rsidRDefault="00396BC1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1</w:t>
            </w:r>
            <w:r w:rsidR="00385FDF"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5FDF"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396B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  <w:shd w:val="clear" w:color="auto" w:fill="auto"/>
          </w:tcPr>
          <w:p w14:paraId="5214E3E0" w14:textId="7CCBF7B3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8" w:type="dxa"/>
            <w:shd w:val="clear" w:color="auto" w:fill="auto"/>
          </w:tcPr>
          <w:p w14:paraId="0676FB05" w14:textId="3A1A994E" w:rsidR="00385FDF" w:rsidRPr="00396BC1" w:rsidRDefault="00396BC1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0</w:t>
            </w:r>
            <w:r w:rsidR="00385FDF" w:rsidRPr="00396BC1">
              <w:rPr>
                <w:rFonts w:ascii="Angsana New" w:hAnsi="Angsana New"/>
                <w:sz w:val="30"/>
                <w:szCs w:val="30"/>
              </w:rPr>
              <w:t>.</w:t>
            </w:r>
            <w:r w:rsidRPr="00396BC1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236" w:type="dxa"/>
            <w:shd w:val="clear" w:color="auto" w:fill="auto"/>
          </w:tcPr>
          <w:p w14:paraId="1D889ED9" w14:textId="77777777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1D42AEDF" w14:textId="5EDB2230" w:rsidR="00385FDF" w:rsidRPr="00396BC1" w:rsidRDefault="00396BC1" w:rsidP="00385F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42</w:t>
            </w:r>
            <w:r w:rsidR="00385FDF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385FDF" w:rsidRPr="00396BC1" w14:paraId="1C20DE45" w14:textId="77777777" w:rsidTr="00385FDF">
        <w:tc>
          <w:tcPr>
            <w:tcW w:w="2610" w:type="dxa"/>
          </w:tcPr>
          <w:p w14:paraId="6BA26556" w14:textId="7F903BAE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50167D71" w14:textId="6EFF020A" w:rsidR="00385FDF" w:rsidRPr="00396BC1" w:rsidRDefault="00396BC1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14</w:t>
            </w:r>
            <w:r w:rsidR="00385FDF"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5FDF"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396B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09D732CB" w14:textId="7FD52EDC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8" w:type="dxa"/>
          </w:tcPr>
          <w:p w14:paraId="1FC447F3" w14:textId="66DC1948" w:rsidR="00385FDF" w:rsidRPr="00396BC1" w:rsidRDefault="00396BC1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0</w:t>
            </w:r>
            <w:r w:rsidR="00385FDF" w:rsidRPr="00396BC1">
              <w:rPr>
                <w:rFonts w:ascii="Angsana New" w:hAnsi="Angsana New"/>
                <w:sz w:val="30"/>
                <w:szCs w:val="30"/>
              </w:rPr>
              <w:t>.</w:t>
            </w:r>
            <w:r w:rsidRPr="00396BC1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236" w:type="dxa"/>
          </w:tcPr>
          <w:p w14:paraId="48090394" w14:textId="77777777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CDB177D" w14:textId="6213E8B2" w:rsidR="00385FDF" w:rsidRPr="00396BC1" w:rsidRDefault="00396BC1" w:rsidP="00385F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36</w:t>
            </w:r>
            <w:r w:rsidR="00385FDF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5B3CD2" w:rsidRPr="00396BC1" w14:paraId="272EBA0D" w14:textId="77777777" w:rsidTr="00385FDF">
        <w:tc>
          <w:tcPr>
            <w:tcW w:w="2610" w:type="dxa"/>
          </w:tcPr>
          <w:p w14:paraId="559B4EB4" w14:textId="77777777" w:rsidR="005B3CD2" w:rsidRPr="00396BC1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22723E9" w14:textId="77777777" w:rsidR="005B3CD2" w:rsidRPr="00396BC1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2997749" w14:textId="77777777" w:rsidR="005B3CD2" w:rsidRPr="00396BC1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4821CF7" w14:textId="77777777" w:rsidR="005B3CD2" w:rsidRPr="00396BC1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9DE382" w14:textId="77777777" w:rsidR="005B3CD2" w:rsidRPr="00396BC1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A2DB968" w14:textId="77777777" w:rsidR="005B3CD2" w:rsidRPr="00396BC1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3EAD" w:rsidRPr="00396BC1" w14:paraId="5EEDA5D4" w14:textId="77777777" w:rsidTr="006060A2">
        <w:tc>
          <w:tcPr>
            <w:tcW w:w="2610" w:type="dxa"/>
          </w:tcPr>
          <w:p w14:paraId="3DC7B924" w14:textId="7D92DED8" w:rsidR="00C83EAD" w:rsidRPr="00396BC1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396BC1" w:rsidRPr="00396BC1">
              <w:rPr>
                <w:rFonts w:asciiTheme="majorBidi" w:hAnsiTheme="majorBidi"/>
                <w:b/>
                <w:bCs/>
                <w:i/>
                <w:sz w:val="30"/>
                <w:szCs w:val="30"/>
              </w:rPr>
              <w:t>2566</w:t>
            </w:r>
          </w:p>
        </w:tc>
        <w:tc>
          <w:tcPr>
            <w:tcW w:w="1980" w:type="dxa"/>
          </w:tcPr>
          <w:p w14:paraId="32166216" w14:textId="77777777" w:rsidR="00C83EAD" w:rsidRPr="00396BC1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FBDAED3" w14:textId="77777777" w:rsidR="00C83EAD" w:rsidRPr="00396BC1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AE89D68" w14:textId="77777777" w:rsidR="00C83EAD" w:rsidRPr="00396BC1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EB86EE" w14:textId="77777777" w:rsidR="00C83EAD" w:rsidRPr="00396BC1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EA444BB" w14:textId="77777777" w:rsidR="00C83EAD" w:rsidRPr="00396BC1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5FDF" w:rsidRPr="00396BC1" w14:paraId="572C57CC" w14:textId="77777777" w:rsidTr="006060A2">
        <w:tc>
          <w:tcPr>
            <w:tcW w:w="2610" w:type="dxa"/>
            <w:shd w:val="clear" w:color="auto" w:fill="auto"/>
          </w:tcPr>
          <w:p w14:paraId="5F6E1939" w14:textId="5FD48055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  <w:shd w:val="clear" w:color="auto" w:fill="auto"/>
          </w:tcPr>
          <w:p w14:paraId="1DCA8AEF" w14:textId="629DDFEB" w:rsidR="00385FDF" w:rsidRPr="00396BC1" w:rsidRDefault="00396BC1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27</w:t>
            </w:r>
            <w:r w:rsidR="00385FDF"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5FDF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  <w:shd w:val="clear" w:color="auto" w:fill="auto"/>
          </w:tcPr>
          <w:p w14:paraId="7E40A386" w14:textId="3F976C9A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278" w:type="dxa"/>
            <w:shd w:val="clear" w:color="auto" w:fill="auto"/>
          </w:tcPr>
          <w:p w14:paraId="10CE4E6F" w14:textId="11E090A4" w:rsidR="00385FDF" w:rsidRPr="00396BC1" w:rsidRDefault="00396BC1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0</w:t>
            </w:r>
            <w:r w:rsidR="00385FDF" w:rsidRPr="00396B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96BC1">
              <w:rPr>
                <w:rFonts w:asciiTheme="majorBidi" w:hAnsiTheme="majorBidi"/>
                <w:sz w:val="30"/>
                <w:szCs w:val="30"/>
              </w:rPr>
              <w:t>05</w:t>
            </w:r>
          </w:p>
        </w:tc>
        <w:tc>
          <w:tcPr>
            <w:tcW w:w="236" w:type="dxa"/>
            <w:shd w:val="clear" w:color="auto" w:fill="auto"/>
          </w:tcPr>
          <w:p w14:paraId="55A3AA73" w14:textId="77777777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02CEEB7A" w14:textId="5D333BC1" w:rsidR="00385FDF" w:rsidRPr="00396BC1" w:rsidRDefault="00396BC1" w:rsidP="00385F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24</w:t>
            </w:r>
            <w:r w:rsidR="00385FD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385FDF" w:rsidRPr="00396BC1" w14:paraId="5AC7CB7E" w14:textId="77777777" w:rsidTr="00385FDF">
        <w:tc>
          <w:tcPr>
            <w:tcW w:w="2610" w:type="dxa"/>
          </w:tcPr>
          <w:p w14:paraId="5B311AF5" w14:textId="5D8E4201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980" w:type="dxa"/>
          </w:tcPr>
          <w:p w14:paraId="05E3FE6D" w14:textId="7F652E6E" w:rsidR="00385FDF" w:rsidRPr="00396BC1" w:rsidRDefault="00396BC1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14</w:t>
            </w:r>
            <w:r w:rsidR="00385FDF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สิงหาคม </w:t>
            </w: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16A451C6" w14:textId="2045D991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278" w:type="dxa"/>
          </w:tcPr>
          <w:p w14:paraId="38E1D8EB" w14:textId="59B9811F" w:rsidR="00385FDF" w:rsidRPr="00396BC1" w:rsidRDefault="00396BC1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0</w:t>
            </w:r>
            <w:r w:rsidR="00385FDF" w:rsidRPr="00396B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96BC1">
              <w:rPr>
                <w:rFonts w:asciiTheme="majorBidi" w:hAnsiTheme="majorBidi"/>
                <w:sz w:val="30"/>
                <w:szCs w:val="30"/>
              </w:rPr>
              <w:t>03</w:t>
            </w:r>
          </w:p>
        </w:tc>
        <w:tc>
          <w:tcPr>
            <w:tcW w:w="236" w:type="dxa"/>
          </w:tcPr>
          <w:p w14:paraId="4B4B8DDB" w14:textId="77777777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C8DE646" w14:textId="7C6E2C21" w:rsidR="00385FDF" w:rsidRPr="00396BC1" w:rsidRDefault="00396BC1" w:rsidP="00385F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18</w:t>
            </w:r>
            <w:r w:rsidR="00385FD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980635" w:rsidRPr="00396BC1" w14:paraId="3B76A856" w14:textId="77777777" w:rsidTr="00385FDF">
        <w:tc>
          <w:tcPr>
            <w:tcW w:w="2610" w:type="dxa"/>
          </w:tcPr>
          <w:p w14:paraId="08375425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DA3BF18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DE6E9A4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E9DFDF6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E24A7D9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F4815BB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80635" w:rsidRPr="00396BC1" w14:paraId="355358E3" w14:textId="77777777" w:rsidTr="00FB281C">
        <w:tc>
          <w:tcPr>
            <w:tcW w:w="2610" w:type="dxa"/>
          </w:tcPr>
          <w:p w14:paraId="03EE19EF" w14:textId="33933941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เงินปันผลของบริษัทย่อย</w:t>
            </w:r>
          </w:p>
        </w:tc>
        <w:tc>
          <w:tcPr>
            <w:tcW w:w="1980" w:type="dxa"/>
          </w:tcPr>
          <w:p w14:paraId="60659A6C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4E20EB5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F5AF7B0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FDD1525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F811019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80635" w:rsidRPr="00396BC1" w14:paraId="199E5907" w14:textId="77777777" w:rsidTr="006060A2">
        <w:tc>
          <w:tcPr>
            <w:tcW w:w="2610" w:type="dxa"/>
          </w:tcPr>
          <w:p w14:paraId="781E7005" w14:textId="7B68C49F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396BC1" w:rsidRPr="00396BC1">
              <w:rPr>
                <w:rFonts w:asciiTheme="majorBidi" w:hAnsiTheme="majorBidi"/>
                <w:b/>
                <w:bCs/>
                <w:i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42BC617C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F49AA7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5DDD2E1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9EFF640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5C6E078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85FDF" w:rsidRPr="00396BC1" w14:paraId="76DAD8B4" w14:textId="77777777" w:rsidTr="006060A2">
        <w:tc>
          <w:tcPr>
            <w:tcW w:w="2610" w:type="dxa"/>
          </w:tcPr>
          <w:p w14:paraId="52AECCB1" w14:textId="66A64386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396BC1" w:rsidRPr="00396BC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980" w:type="dxa"/>
          </w:tcPr>
          <w:p w14:paraId="16EF8D60" w14:textId="2F96864F" w:rsidR="00385FDF" w:rsidRPr="00396BC1" w:rsidRDefault="00396BC1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19</w:t>
            </w:r>
            <w:r w:rsidR="00385FDF"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5FDF"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396B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7F0F6500" w14:textId="7294B599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8" w:type="dxa"/>
          </w:tcPr>
          <w:p w14:paraId="0CA2BBFF" w14:textId="6963F713" w:rsidR="00385FDF" w:rsidRPr="00396BC1" w:rsidRDefault="00396BC1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36" w:type="dxa"/>
          </w:tcPr>
          <w:p w14:paraId="5A12D703" w14:textId="77777777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FCF82D5" w14:textId="763CCE3C" w:rsidR="00385FDF" w:rsidRPr="00396BC1" w:rsidRDefault="00396BC1" w:rsidP="00385F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4</w:t>
            </w:r>
            <w:r w:rsidR="00385FDF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385FDF" w:rsidRPr="00396BC1" w14:paraId="13C8D2EF" w14:textId="77777777" w:rsidTr="00385FDF">
        <w:tc>
          <w:tcPr>
            <w:tcW w:w="2610" w:type="dxa"/>
          </w:tcPr>
          <w:p w14:paraId="44B85B7D" w14:textId="140911F7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6F9AAC0A" w14:textId="794173B0" w:rsidR="00385FDF" w:rsidRPr="00396BC1" w:rsidRDefault="00396BC1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20</w:t>
            </w:r>
            <w:r w:rsidR="00385FDF"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5FDF"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396B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1BC6EF79" w14:textId="25A7EDDB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8" w:type="dxa"/>
          </w:tcPr>
          <w:p w14:paraId="39DDC7E7" w14:textId="57990D1F" w:rsidR="00385FDF" w:rsidRPr="00396BC1" w:rsidRDefault="00396BC1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14:paraId="0C4AC5AF" w14:textId="77777777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B8E791B" w14:textId="0406D83B" w:rsidR="00385FDF" w:rsidRPr="00396BC1" w:rsidRDefault="00396BC1" w:rsidP="00385F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24</w:t>
            </w:r>
            <w:r w:rsidR="00385FDF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385FDF" w:rsidRPr="00396BC1" w14:paraId="2A94C3F2" w14:textId="77777777" w:rsidTr="00385FDF">
        <w:tc>
          <w:tcPr>
            <w:tcW w:w="2610" w:type="dxa"/>
          </w:tcPr>
          <w:p w14:paraId="1A50D14D" w14:textId="1E2F8284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396BC1" w:rsidRPr="00396BC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980" w:type="dxa"/>
          </w:tcPr>
          <w:p w14:paraId="297A2C79" w14:textId="0EE2D293" w:rsidR="00385FDF" w:rsidRPr="00396BC1" w:rsidRDefault="00396BC1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20</w:t>
            </w:r>
            <w:r w:rsidR="00385FDF"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5FDF"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396B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4F08EBF5" w14:textId="6FAEB2BF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8" w:type="dxa"/>
          </w:tcPr>
          <w:p w14:paraId="2450F337" w14:textId="11D5CE28" w:rsidR="00385FDF" w:rsidRPr="00396BC1" w:rsidRDefault="00396BC1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508F5D52" w14:textId="77777777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6FBF28D" w14:textId="12090321" w:rsidR="00385FDF" w:rsidRPr="00396BC1" w:rsidRDefault="00396BC1" w:rsidP="00385F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3</w:t>
            </w:r>
            <w:r w:rsidR="00385FDF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C50B54" w:rsidRPr="00396BC1" w14:paraId="01BE16E5" w14:textId="77777777" w:rsidTr="00385FDF">
        <w:tc>
          <w:tcPr>
            <w:tcW w:w="2610" w:type="dxa"/>
          </w:tcPr>
          <w:p w14:paraId="7EEC2B71" w14:textId="1CC96A8A" w:rsidR="00C50B54" w:rsidRPr="00396BC1" w:rsidRDefault="00C50B54" w:rsidP="00C50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396BC1" w:rsidRPr="00396BC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980" w:type="dxa"/>
          </w:tcPr>
          <w:p w14:paraId="454B90E0" w14:textId="528B95BE" w:rsidR="00C50B54" w:rsidRPr="00396BC1" w:rsidRDefault="00396BC1" w:rsidP="00C50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13</w:t>
            </w:r>
            <w:r w:rsidR="00C50B54"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50B54"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396B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7F01C0E8" w14:textId="1EA39794" w:rsidR="00C50B54" w:rsidRPr="00396BC1" w:rsidRDefault="00F85C9B" w:rsidP="00C50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78" w:type="dxa"/>
          </w:tcPr>
          <w:p w14:paraId="015274D4" w14:textId="3A2B6471" w:rsidR="00C50B54" w:rsidRPr="00396BC1" w:rsidRDefault="00396BC1" w:rsidP="00C50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36" w:type="dxa"/>
          </w:tcPr>
          <w:p w14:paraId="535895E6" w14:textId="77777777" w:rsidR="00C50B54" w:rsidRPr="00396BC1" w:rsidRDefault="00C50B54" w:rsidP="00C50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87B6AD5" w14:textId="332E5623" w:rsidR="00C50B54" w:rsidRPr="00396BC1" w:rsidRDefault="00396BC1" w:rsidP="00C50B5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36</w:t>
            </w:r>
            <w:r w:rsidR="00F85C9B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F85C9B" w:rsidRPr="00396BC1" w14:paraId="081CEC82" w14:textId="77777777" w:rsidTr="00385FDF">
        <w:tc>
          <w:tcPr>
            <w:tcW w:w="2610" w:type="dxa"/>
          </w:tcPr>
          <w:p w14:paraId="7F7849D5" w14:textId="23B36E6C" w:rsidR="00F85C9B" w:rsidRPr="00396BC1" w:rsidRDefault="00F85C9B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396BC1" w:rsidRPr="00396BC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980" w:type="dxa"/>
          </w:tcPr>
          <w:p w14:paraId="44B5706E" w14:textId="5573D44C" w:rsidR="00F85C9B" w:rsidRPr="00396BC1" w:rsidRDefault="00396BC1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20</w:t>
            </w:r>
            <w:r w:rsidR="00F85C9B"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85C9B"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396B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7FA71621" w14:textId="24506E76" w:rsidR="00F85C9B" w:rsidRPr="00396BC1" w:rsidRDefault="00F85C9B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78" w:type="dxa"/>
          </w:tcPr>
          <w:p w14:paraId="4808FEF4" w14:textId="461E2508" w:rsidR="00F85C9B" w:rsidRPr="00396BC1" w:rsidRDefault="00396BC1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1C299FFF" w14:textId="77777777" w:rsidR="00F85C9B" w:rsidRPr="00396BC1" w:rsidRDefault="00F85C9B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3EBCCD0" w14:textId="7B605283" w:rsidR="00F85C9B" w:rsidRPr="00396BC1" w:rsidRDefault="00396BC1" w:rsidP="00F85C9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3</w:t>
            </w:r>
            <w:r w:rsidR="00F85C9B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F85C9B" w:rsidRPr="00396BC1" w14:paraId="0C9D80C3" w14:textId="77777777" w:rsidTr="00385FDF">
        <w:tc>
          <w:tcPr>
            <w:tcW w:w="2610" w:type="dxa"/>
          </w:tcPr>
          <w:p w14:paraId="0CBF5C1D" w14:textId="56BCC46D" w:rsidR="00F85C9B" w:rsidRPr="00396BC1" w:rsidRDefault="00F85C9B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396BC1" w:rsidRPr="00396BC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980" w:type="dxa"/>
          </w:tcPr>
          <w:p w14:paraId="243D7B3C" w14:textId="7EF17675" w:rsidR="00F85C9B" w:rsidRPr="00396BC1" w:rsidRDefault="00396BC1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20</w:t>
            </w:r>
            <w:r w:rsidR="00F85C9B"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85C9B"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396B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65AD7733" w14:textId="718FB129" w:rsidR="00F85C9B" w:rsidRPr="00396BC1" w:rsidRDefault="00F85C9B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78" w:type="dxa"/>
          </w:tcPr>
          <w:p w14:paraId="4AC2C787" w14:textId="03311800" w:rsidR="00F85C9B" w:rsidRPr="00396BC1" w:rsidRDefault="00396BC1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36" w:type="dxa"/>
          </w:tcPr>
          <w:p w14:paraId="2D6D6461" w14:textId="77777777" w:rsidR="00F85C9B" w:rsidRPr="00396BC1" w:rsidRDefault="00F85C9B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8B0AB03" w14:textId="135BC4F0" w:rsidR="00F85C9B" w:rsidRPr="00396BC1" w:rsidRDefault="00396BC1" w:rsidP="00F85C9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4</w:t>
            </w:r>
            <w:r w:rsidR="00F85C9B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F85C9B" w:rsidRPr="00396BC1" w14:paraId="6265E42E" w14:textId="77777777" w:rsidTr="00385FDF">
        <w:tc>
          <w:tcPr>
            <w:tcW w:w="2610" w:type="dxa"/>
          </w:tcPr>
          <w:p w14:paraId="6ECE2C3B" w14:textId="26D8E594" w:rsidR="00F85C9B" w:rsidRPr="00396BC1" w:rsidRDefault="00F85C9B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683D25C" w14:textId="77777777" w:rsidR="00F85C9B" w:rsidRPr="00396BC1" w:rsidRDefault="00F85C9B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A2A083C" w14:textId="77777777" w:rsidR="00F85C9B" w:rsidRPr="00396BC1" w:rsidRDefault="00F85C9B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98AC687" w14:textId="77777777" w:rsidR="00F85C9B" w:rsidRPr="00396BC1" w:rsidRDefault="00F85C9B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BEF15FD" w14:textId="77777777" w:rsidR="00F85C9B" w:rsidRPr="00396BC1" w:rsidRDefault="00F85C9B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E2B68F1" w14:textId="77777777" w:rsidR="00F85C9B" w:rsidRPr="00396BC1" w:rsidRDefault="00F85C9B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85C9B" w:rsidRPr="00396BC1" w14:paraId="108B7428" w14:textId="77777777" w:rsidTr="00FB281C">
        <w:tc>
          <w:tcPr>
            <w:tcW w:w="2610" w:type="dxa"/>
          </w:tcPr>
          <w:p w14:paraId="293CCADD" w14:textId="2F61439B" w:rsidR="00F85C9B" w:rsidRPr="00396BC1" w:rsidRDefault="00F85C9B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396BC1" w:rsidRPr="00396BC1">
              <w:rPr>
                <w:rFonts w:asciiTheme="majorBidi" w:hAnsiTheme="majorBidi"/>
                <w:b/>
                <w:bCs/>
                <w:i/>
                <w:sz w:val="30"/>
                <w:szCs w:val="30"/>
              </w:rPr>
              <w:t>2566</w:t>
            </w:r>
          </w:p>
        </w:tc>
        <w:tc>
          <w:tcPr>
            <w:tcW w:w="1980" w:type="dxa"/>
          </w:tcPr>
          <w:p w14:paraId="1C3F3E7A" w14:textId="77777777" w:rsidR="00F85C9B" w:rsidRPr="00396BC1" w:rsidRDefault="00F85C9B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14C9F05" w14:textId="77777777" w:rsidR="00F85C9B" w:rsidRPr="00396BC1" w:rsidRDefault="00F85C9B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37D4E58" w14:textId="77777777" w:rsidR="00F85C9B" w:rsidRPr="00396BC1" w:rsidRDefault="00F85C9B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9336367" w14:textId="77777777" w:rsidR="00F85C9B" w:rsidRPr="00396BC1" w:rsidRDefault="00F85C9B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37953A9" w14:textId="77777777" w:rsidR="00F85C9B" w:rsidRPr="00396BC1" w:rsidRDefault="00F85C9B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85C9B" w:rsidRPr="00396BC1" w14:paraId="5BDBCE51" w14:textId="77777777" w:rsidTr="00FB281C">
        <w:tc>
          <w:tcPr>
            <w:tcW w:w="2610" w:type="dxa"/>
          </w:tcPr>
          <w:p w14:paraId="58212C20" w14:textId="12675379" w:rsidR="00F85C9B" w:rsidRPr="00396BC1" w:rsidRDefault="00F85C9B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="Angsana New" w:hAnsi="Angsana New" w:hint="cs"/>
                <w:sz w:val="30"/>
                <w:szCs w:val="30"/>
                <w:cs/>
              </w:rPr>
              <w:t>เงินปัน</w:t>
            </w:r>
            <w:r w:rsidR="008014BD" w:rsidRPr="00396BC1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7D3311" w:rsidRPr="00396BC1">
              <w:rPr>
                <w:rFonts w:ascii="Angsana New" w:hAnsi="Angsana New" w:hint="cs"/>
                <w:sz w:val="30"/>
                <w:szCs w:val="30"/>
                <w:cs/>
              </w:rPr>
              <w:t>ระหว่างกาลปี</w:t>
            </w:r>
            <w:r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96BC1" w:rsidRPr="00396BC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980" w:type="dxa"/>
          </w:tcPr>
          <w:p w14:paraId="0BA6A49D" w14:textId="2DD33AF3" w:rsidR="00F85C9B" w:rsidRPr="00396BC1" w:rsidRDefault="00396BC1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F85C9B" w:rsidRPr="00396BC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85C9B"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396BC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1305DE79" w14:textId="611C9FE6" w:rsidR="00F85C9B" w:rsidRPr="00396BC1" w:rsidRDefault="00F85C9B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396BC1" w:rsidRPr="00396BC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78" w:type="dxa"/>
          </w:tcPr>
          <w:p w14:paraId="63348DB7" w14:textId="6554FFF8" w:rsidR="00F85C9B" w:rsidRPr="00396BC1" w:rsidRDefault="00396BC1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="Angsana New" w:hAnsi="Angsana New" w:hint="cs"/>
                <w:sz w:val="30"/>
                <w:szCs w:val="30"/>
              </w:rPr>
              <w:t>180</w:t>
            </w:r>
          </w:p>
        </w:tc>
        <w:tc>
          <w:tcPr>
            <w:tcW w:w="236" w:type="dxa"/>
          </w:tcPr>
          <w:p w14:paraId="722D8370" w14:textId="77777777" w:rsidR="00F85C9B" w:rsidRPr="00396BC1" w:rsidRDefault="00F85C9B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7185759" w14:textId="7C98B04A" w:rsidR="00F85C9B" w:rsidRPr="00396BC1" w:rsidRDefault="00396BC1" w:rsidP="00F85C9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396BC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396BC1">
              <w:rPr>
                <w:rFonts w:ascii="Angsana New" w:hAnsi="Angsana New"/>
                <w:sz w:val="30"/>
                <w:szCs w:val="30"/>
              </w:rPr>
              <w:t>8</w:t>
            </w:r>
            <w:r w:rsidR="00F85C9B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F85C9B" w:rsidRPr="00396BC1" w14:paraId="502E834D" w14:textId="77777777" w:rsidTr="00385FDF">
        <w:tc>
          <w:tcPr>
            <w:tcW w:w="2610" w:type="dxa"/>
          </w:tcPr>
          <w:p w14:paraId="722AEDBE" w14:textId="4372873C" w:rsidR="00F85C9B" w:rsidRPr="00396BC1" w:rsidRDefault="00F85C9B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980" w:type="dxa"/>
          </w:tcPr>
          <w:p w14:paraId="73EF8496" w14:textId="5B0BBA3D" w:rsidR="00F85C9B" w:rsidRPr="00396BC1" w:rsidRDefault="00396BC1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13</w:t>
            </w:r>
            <w:r w:rsidR="00F85C9B"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85C9B"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396BC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46BE645B" w14:textId="5C8E6D68" w:rsidR="00F85C9B" w:rsidRPr="00396BC1" w:rsidRDefault="00F85C9B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396BC1" w:rsidRPr="00396BC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8" w:type="dxa"/>
          </w:tcPr>
          <w:p w14:paraId="111CC643" w14:textId="656E38E8" w:rsidR="00F85C9B" w:rsidRPr="00396BC1" w:rsidRDefault="00396BC1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36" w:type="dxa"/>
          </w:tcPr>
          <w:p w14:paraId="17EEAB98" w14:textId="77777777" w:rsidR="00F85C9B" w:rsidRPr="00396BC1" w:rsidRDefault="00F85C9B" w:rsidP="00F8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A39A2FC" w14:textId="587FEBC0" w:rsidR="00F85C9B" w:rsidRPr="00396BC1" w:rsidRDefault="00396BC1" w:rsidP="00F85C9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18</w:t>
            </w:r>
            <w:r w:rsidR="00F85C9B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</w:tbl>
    <w:p w14:paraId="125D269C" w14:textId="05F02D0E" w:rsidR="00ED1A8C" w:rsidRPr="00396BC1" w:rsidRDefault="00ED1A8C" w:rsidP="00ED1A8C">
      <w:r w:rsidRPr="00396BC1">
        <w:br w:type="page"/>
      </w:r>
    </w:p>
    <w:p w14:paraId="424E5C87" w14:textId="69FD2A94" w:rsidR="00BF405E" w:rsidRPr="00396BC1" w:rsidRDefault="00ED1A8C" w:rsidP="00BF405E">
      <w:pPr>
        <w:pStyle w:val="Heading2"/>
        <w:tabs>
          <w:tab w:val="clear" w:pos="340"/>
        </w:tabs>
        <w:ind w:left="540" w:hanging="540"/>
        <w:rPr>
          <w:i/>
          <w:iCs/>
        </w:rPr>
      </w:pPr>
      <w:r w:rsidRPr="00396BC1">
        <w:rPr>
          <w:cs/>
        </w:rPr>
        <w:lastRenderedPageBreak/>
        <w:t>เครื่องมือทางการเงิน</w:t>
      </w:r>
    </w:p>
    <w:p w14:paraId="53408647" w14:textId="77777777" w:rsidR="00BF405E" w:rsidRPr="00396BC1" w:rsidRDefault="00BF405E" w:rsidP="00FC7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6C2676" w14:textId="77777777" w:rsidR="0041081B" w:rsidRPr="00396BC1" w:rsidRDefault="0041081B" w:rsidP="00FE6DCA">
      <w:pPr>
        <w:pStyle w:val="ListParagraph"/>
        <w:numPr>
          <w:ilvl w:val="1"/>
          <w:numId w:val="22"/>
        </w:numPr>
        <w:tabs>
          <w:tab w:val="clear" w:pos="1022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F447FE3" w14:textId="18011039" w:rsidR="009805E5" w:rsidRPr="00396BC1" w:rsidRDefault="001435A4" w:rsidP="00980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ตารางดังต่อไปนี้แสดงมูลค่าตามบัญชีและมูลค่ายุติธรรมของหนี้สินทางการเงิน รวมถึงลำดับชั้นมูลค่ายุติธรรมสำหรับเครื่องมือทางการเงิน แต่ไม่รวมถึงการแสดงข้อมูลมูลค่ายุติธรรมสำหรับ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D80CD5" w14:textId="77777777" w:rsidR="001435A4" w:rsidRPr="00396BC1" w:rsidRDefault="001435A4" w:rsidP="00980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36"/>
        <w:gridCol w:w="1564"/>
      </w:tblGrid>
      <w:tr w:rsidR="009805E5" w:rsidRPr="00396BC1" w14:paraId="3037DDE9" w14:textId="77777777" w:rsidTr="00C81BAE">
        <w:trPr>
          <w:trHeight w:val="261"/>
          <w:tblHeader/>
        </w:trPr>
        <w:tc>
          <w:tcPr>
            <w:tcW w:w="5760" w:type="dxa"/>
            <w:vAlign w:val="bottom"/>
          </w:tcPr>
          <w:p w14:paraId="00655E5D" w14:textId="77777777" w:rsidR="009805E5" w:rsidRPr="00396BC1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4BE1CB0F" w14:textId="77777777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805E5" w:rsidRPr="00396BC1" w14:paraId="7EC8AA57" w14:textId="77777777" w:rsidTr="00C81BAE">
        <w:trPr>
          <w:trHeight w:val="261"/>
          <w:tblHeader/>
        </w:trPr>
        <w:tc>
          <w:tcPr>
            <w:tcW w:w="5760" w:type="dxa"/>
            <w:vAlign w:val="bottom"/>
          </w:tcPr>
          <w:p w14:paraId="6A49053D" w14:textId="77777777" w:rsidR="009805E5" w:rsidRPr="00396BC1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0E5AEDF3" w14:textId="77777777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1672F42" w14:textId="77777777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7E8CE8B7" w14:textId="77777777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805E5" w:rsidRPr="00396BC1" w14:paraId="6251A3CD" w14:textId="77777777" w:rsidTr="00C81BAE">
        <w:trPr>
          <w:trHeight w:val="261"/>
          <w:tblHeader/>
        </w:trPr>
        <w:tc>
          <w:tcPr>
            <w:tcW w:w="5760" w:type="dxa"/>
          </w:tcPr>
          <w:p w14:paraId="733BC12A" w14:textId="77777777" w:rsidR="009805E5" w:rsidRPr="00396BC1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566E684F" w14:textId="77777777" w:rsidR="009805E5" w:rsidRPr="00396BC1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4A488DF" w14:textId="540DF0BE" w:rsidR="009805E5" w:rsidRPr="00396BC1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1723BB9D" w14:textId="77777777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</w:tcPr>
          <w:p w14:paraId="50E13F64" w14:textId="77777777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6C49B27F" w14:textId="56276B0E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396BC1" w:rsidRPr="00396BC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9805E5" w:rsidRPr="00396BC1" w14:paraId="154051DB" w14:textId="77777777" w:rsidTr="00C81BAE">
        <w:trPr>
          <w:trHeight w:val="261"/>
          <w:tblHeader/>
        </w:trPr>
        <w:tc>
          <w:tcPr>
            <w:tcW w:w="5760" w:type="dxa"/>
          </w:tcPr>
          <w:p w14:paraId="7105DE70" w14:textId="22D83381" w:rsidR="009805E5" w:rsidRPr="00396BC1" w:rsidRDefault="009805E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09336F45" w14:textId="77777777" w:rsidR="009805E5" w:rsidRPr="00396BC1" w:rsidRDefault="009805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81BAE" w:rsidRPr="00396BC1" w14:paraId="080E994A" w14:textId="77777777" w:rsidTr="00C81BAE">
        <w:trPr>
          <w:trHeight w:val="261"/>
        </w:trPr>
        <w:tc>
          <w:tcPr>
            <w:tcW w:w="5760" w:type="dxa"/>
          </w:tcPr>
          <w:p w14:paraId="18ED40BC" w14:textId="7517D709" w:rsidR="00C81BAE" w:rsidRPr="00396BC1" w:rsidRDefault="001435A4" w:rsidP="00C81BA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96BC1" w:rsidRPr="00396BC1">
              <w:rPr>
                <w:rFonts w:ascii="Angsana New" w:hAnsi="Angsana New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396BC1" w:rsidRPr="00396BC1">
              <w:rPr>
                <w:rFonts w:ascii="Angsana New" w:hAnsi="Angsana New"/>
                <w:b/>
                <w:i/>
                <w:sz w:val="30"/>
                <w:szCs w:val="30"/>
              </w:rPr>
              <w:t>2567</w:t>
            </w:r>
          </w:p>
        </w:tc>
        <w:tc>
          <w:tcPr>
            <w:tcW w:w="3510" w:type="dxa"/>
            <w:gridSpan w:val="3"/>
          </w:tcPr>
          <w:p w14:paraId="60D9368D" w14:textId="77777777" w:rsidR="00C81BAE" w:rsidRPr="00396BC1" w:rsidRDefault="00C81BAE" w:rsidP="00C81B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81BAE" w:rsidRPr="00396BC1" w14:paraId="0382DE6E" w14:textId="77777777" w:rsidTr="00C81BAE">
        <w:trPr>
          <w:trHeight w:val="261"/>
        </w:trPr>
        <w:tc>
          <w:tcPr>
            <w:tcW w:w="5760" w:type="dxa"/>
            <w:hideMark/>
          </w:tcPr>
          <w:p w14:paraId="56EB6035" w14:textId="77777777" w:rsidR="00C81BAE" w:rsidRPr="00396BC1" w:rsidRDefault="00C81BAE" w:rsidP="00C81B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ED6AF4B" w14:textId="77777777" w:rsidR="00C81BAE" w:rsidRPr="00396BC1" w:rsidRDefault="00C81BAE" w:rsidP="00C81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0F8226" w14:textId="77777777" w:rsidR="00C81BAE" w:rsidRPr="00396BC1" w:rsidRDefault="00C81BAE" w:rsidP="00C81BA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700C498" w14:textId="77777777" w:rsidR="00C81BAE" w:rsidRPr="00396BC1" w:rsidRDefault="00C81BAE" w:rsidP="00C81BAE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1BAE" w:rsidRPr="00396BC1" w14:paraId="2B12E333" w14:textId="77777777" w:rsidTr="00C81BAE">
        <w:trPr>
          <w:trHeight w:val="261"/>
        </w:trPr>
        <w:tc>
          <w:tcPr>
            <w:tcW w:w="5760" w:type="dxa"/>
            <w:hideMark/>
          </w:tcPr>
          <w:p w14:paraId="4E9BC1F4" w14:textId="77777777" w:rsidR="00C81BAE" w:rsidRPr="00396BC1" w:rsidRDefault="00C81BAE" w:rsidP="00C81BA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6C9CFC" w14:textId="7932B433" w:rsidR="00C81BAE" w:rsidRPr="00396BC1" w:rsidRDefault="00396BC1" w:rsidP="00C81BAE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="00C0034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CF463E" w14:textId="77777777" w:rsidR="00C81BAE" w:rsidRPr="00396BC1" w:rsidRDefault="00C81BAE" w:rsidP="00C81BA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FC67211" w14:textId="6ADE809A" w:rsidR="00C81BAE" w:rsidRPr="00396BC1" w:rsidRDefault="00396BC1" w:rsidP="00C81BA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</w:t>
            </w:r>
            <w:r w:rsidR="00C0034F" w:rsidRPr="00396B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870</w:t>
            </w:r>
          </w:p>
        </w:tc>
      </w:tr>
      <w:tr w:rsidR="005B3CD2" w:rsidRPr="00396BC1" w14:paraId="016F44E8" w14:textId="77777777" w:rsidTr="006060A2">
        <w:trPr>
          <w:trHeight w:val="261"/>
        </w:trPr>
        <w:tc>
          <w:tcPr>
            <w:tcW w:w="5760" w:type="dxa"/>
          </w:tcPr>
          <w:p w14:paraId="2852E24C" w14:textId="77777777" w:rsidR="005B3CD2" w:rsidRPr="00396BC1" w:rsidRDefault="005B3CD2" w:rsidP="006060A2">
            <w:pPr>
              <w:ind w:left="-14" w:right="-90"/>
              <w:rPr>
                <w:rFonts w:ascii="Angsana New" w:hAnsi="Angsana New"/>
                <w:b/>
                <w:i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0EC046F8" w14:textId="77777777" w:rsidR="005B3CD2" w:rsidRPr="00396BC1" w:rsidRDefault="005B3CD2" w:rsidP="006060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B3CD2" w:rsidRPr="00396BC1" w14:paraId="55CB71CA" w14:textId="77777777" w:rsidTr="006060A2">
        <w:trPr>
          <w:trHeight w:val="261"/>
        </w:trPr>
        <w:tc>
          <w:tcPr>
            <w:tcW w:w="5760" w:type="dxa"/>
          </w:tcPr>
          <w:p w14:paraId="7D628051" w14:textId="05845C35" w:rsidR="005B3CD2" w:rsidRPr="00396BC1" w:rsidRDefault="001435A4" w:rsidP="006060A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96BC1" w:rsidRPr="00396BC1">
              <w:rPr>
                <w:rFonts w:ascii="Angsana New" w:hAnsi="Angsana New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396BC1" w:rsidRPr="00396BC1">
              <w:rPr>
                <w:rFonts w:ascii="Angsana New" w:hAnsi="Angsana New"/>
                <w:b/>
                <w:i/>
                <w:sz w:val="30"/>
                <w:szCs w:val="30"/>
              </w:rPr>
              <w:t>2566</w:t>
            </w:r>
          </w:p>
        </w:tc>
        <w:tc>
          <w:tcPr>
            <w:tcW w:w="3510" w:type="dxa"/>
            <w:gridSpan w:val="3"/>
          </w:tcPr>
          <w:p w14:paraId="46E18C2D" w14:textId="77777777" w:rsidR="005B3CD2" w:rsidRPr="00396BC1" w:rsidRDefault="005B3CD2" w:rsidP="006060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B3CD2" w:rsidRPr="00396BC1" w14:paraId="3E27D254" w14:textId="77777777" w:rsidTr="006060A2">
        <w:trPr>
          <w:trHeight w:val="261"/>
        </w:trPr>
        <w:tc>
          <w:tcPr>
            <w:tcW w:w="5760" w:type="dxa"/>
            <w:hideMark/>
          </w:tcPr>
          <w:p w14:paraId="78D92B3F" w14:textId="77777777" w:rsidR="005B3CD2" w:rsidRPr="00396BC1" w:rsidRDefault="005B3CD2" w:rsidP="006060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E5CFA0F" w14:textId="77777777" w:rsidR="005B3CD2" w:rsidRPr="00396BC1" w:rsidRDefault="005B3CD2" w:rsidP="006060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1FA21" w14:textId="77777777" w:rsidR="005B3CD2" w:rsidRPr="00396BC1" w:rsidRDefault="005B3CD2" w:rsidP="006060A2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1156DF3" w14:textId="77777777" w:rsidR="005B3CD2" w:rsidRPr="00396BC1" w:rsidRDefault="005B3CD2" w:rsidP="006060A2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70C5" w:rsidRPr="00396BC1" w14:paraId="5D840F53" w14:textId="77777777" w:rsidTr="006060A2">
        <w:trPr>
          <w:trHeight w:val="261"/>
        </w:trPr>
        <w:tc>
          <w:tcPr>
            <w:tcW w:w="5760" w:type="dxa"/>
            <w:hideMark/>
          </w:tcPr>
          <w:p w14:paraId="18BCAC32" w14:textId="77777777" w:rsidR="002470C5" w:rsidRPr="00396BC1" w:rsidRDefault="002470C5" w:rsidP="002470C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26BF2D" w14:textId="3C9D9837" w:rsidR="002470C5" w:rsidRPr="00396BC1" w:rsidRDefault="00396BC1" w:rsidP="002470C5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280</w:t>
            </w:r>
            <w:r w:rsidR="002470C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80DFFC" w14:textId="77777777" w:rsidR="002470C5" w:rsidRPr="00396BC1" w:rsidRDefault="002470C5" w:rsidP="002470C5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11DC10E" w14:textId="6DFD0865" w:rsidR="002470C5" w:rsidRPr="00396BC1" w:rsidRDefault="00396BC1" w:rsidP="002470C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278</w:t>
            </w:r>
            <w:r w:rsidR="002470C5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25</w:t>
            </w:r>
            <w:r w:rsidRPr="00396BC1">
              <w:rPr>
                <w:rFonts w:asciiTheme="majorBidi" w:hAnsiTheme="majorBidi"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38160D3F" w14:textId="4106FA23" w:rsidR="005B3CD2" w:rsidRPr="00396BC1" w:rsidRDefault="005B3CD2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59"/>
        <w:gridCol w:w="1710"/>
        <w:gridCol w:w="236"/>
        <w:gridCol w:w="1565"/>
      </w:tblGrid>
      <w:tr w:rsidR="009805E5" w:rsidRPr="00396BC1" w14:paraId="71442289" w14:textId="77777777" w:rsidTr="00F94A93">
        <w:trPr>
          <w:trHeight w:val="261"/>
          <w:tblHeader/>
        </w:trPr>
        <w:tc>
          <w:tcPr>
            <w:tcW w:w="5759" w:type="dxa"/>
            <w:vAlign w:val="bottom"/>
          </w:tcPr>
          <w:p w14:paraId="749731D9" w14:textId="348AB7EE" w:rsidR="009805E5" w:rsidRPr="00396BC1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1" w:type="dxa"/>
            <w:gridSpan w:val="3"/>
            <w:hideMark/>
          </w:tcPr>
          <w:p w14:paraId="676037A8" w14:textId="77777777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805E5" w:rsidRPr="00396BC1" w14:paraId="64060811" w14:textId="77777777" w:rsidTr="00F94A93">
        <w:trPr>
          <w:trHeight w:val="261"/>
          <w:tblHeader/>
        </w:trPr>
        <w:tc>
          <w:tcPr>
            <w:tcW w:w="5759" w:type="dxa"/>
            <w:vAlign w:val="bottom"/>
          </w:tcPr>
          <w:p w14:paraId="5DEDE14C" w14:textId="77777777" w:rsidR="009805E5" w:rsidRPr="00396BC1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09E90072" w14:textId="77777777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AC2D51A" w14:textId="77777777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5" w:type="dxa"/>
            <w:vAlign w:val="bottom"/>
            <w:hideMark/>
          </w:tcPr>
          <w:p w14:paraId="2F762F6C" w14:textId="77777777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805E5" w:rsidRPr="00396BC1" w14:paraId="3C40FD7F" w14:textId="77777777" w:rsidTr="00F94A93">
        <w:trPr>
          <w:trHeight w:val="261"/>
          <w:tblHeader/>
        </w:trPr>
        <w:tc>
          <w:tcPr>
            <w:tcW w:w="5759" w:type="dxa"/>
          </w:tcPr>
          <w:p w14:paraId="5670591A" w14:textId="77777777" w:rsidR="009805E5" w:rsidRPr="00396BC1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2F172DFC" w14:textId="77777777" w:rsidR="009805E5" w:rsidRPr="00396BC1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74BF9D6" w14:textId="066FAFA6" w:rsidR="009805E5" w:rsidRPr="00396BC1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28BC3FB0" w14:textId="77777777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</w:tcPr>
          <w:p w14:paraId="58E41E93" w14:textId="77777777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5" w:type="dxa"/>
            <w:vAlign w:val="bottom"/>
            <w:hideMark/>
          </w:tcPr>
          <w:p w14:paraId="4275CCDC" w14:textId="21A73DEC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396BC1" w:rsidRPr="00396BC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9805E5" w:rsidRPr="00396BC1" w14:paraId="0D8502FE" w14:textId="77777777" w:rsidTr="00F94A93">
        <w:trPr>
          <w:trHeight w:val="261"/>
          <w:tblHeader/>
        </w:trPr>
        <w:tc>
          <w:tcPr>
            <w:tcW w:w="5759" w:type="dxa"/>
          </w:tcPr>
          <w:p w14:paraId="2449C85B" w14:textId="3FBB8F60" w:rsidR="009805E5" w:rsidRPr="00396BC1" w:rsidRDefault="009805E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1" w:type="dxa"/>
            <w:gridSpan w:val="3"/>
            <w:hideMark/>
          </w:tcPr>
          <w:p w14:paraId="3D980F05" w14:textId="77777777" w:rsidR="009805E5" w:rsidRPr="00396BC1" w:rsidRDefault="009805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81BAE" w:rsidRPr="00396BC1" w14:paraId="0DC0BC2B" w14:textId="77777777" w:rsidTr="001F6880">
        <w:trPr>
          <w:trHeight w:val="261"/>
        </w:trPr>
        <w:tc>
          <w:tcPr>
            <w:tcW w:w="5759" w:type="dxa"/>
          </w:tcPr>
          <w:p w14:paraId="3BE4F7A8" w14:textId="0E34119F" w:rsidR="00C81BAE" w:rsidRPr="00396BC1" w:rsidRDefault="001435A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96BC1" w:rsidRPr="00396BC1">
              <w:rPr>
                <w:rFonts w:ascii="Angsana New" w:hAnsi="Angsana New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396BC1" w:rsidRPr="00396BC1">
              <w:rPr>
                <w:rFonts w:ascii="Angsana New" w:hAnsi="Angsana New"/>
                <w:b/>
                <w:i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FDC77D" w14:textId="77777777" w:rsidR="00C81BAE" w:rsidRPr="00396BC1" w:rsidRDefault="00C81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DAEFFB" w14:textId="77777777" w:rsidR="00C81BAE" w:rsidRPr="00396BC1" w:rsidRDefault="00C81BA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25356DC4" w14:textId="77777777" w:rsidR="00C81BAE" w:rsidRPr="00396BC1" w:rsidRDefault="00C81BAE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05E5" w:rsidRPr="00396BC1" w14:paraId="5D7C559B" w14:textId="77777777" w:rsidTr="001F6880">
        <w:trPr>
          <w:trHeight w:val="261"/>
        </w:trPr>
        <w:tc>
          <w:tcPr>
            <w:tcW w:w="5759" w:type="dxa"/>
            <w:hideMark/>
          </w:tcPr>
          <w:p w14:paraId="42D08B63" w14:textId="77777777" w:rsidR="009805E5" w:rsidRPr="00396BC1" w:rsidRDefault="009805E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58028E2" w14:textId="77777777" w:rsidR="009805E5" w:rsidRPr="00396BC1" w:rsidRDefault="009805E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AD50BA" w14:textId="77777777" w:rsidR="009805E5" w:rsidRPr="00396BC1" w:rsidRDefault="009805E5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03FEB542" w14:textId="77777777" w:rsidR="009805E5" w:rsidRPr="00396BC1" w:rsidRDefault="009805E5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880" w:rsidRPr="00396BC1" w14:paraId="0E1ED9B2" w14:textId="77777777" w:rsidTr="001F6880">
        <w:trPr>
          <w:trHeight w:val="261"/>
        </w:trPr>
        <w:tc>
          <w:tcPr>
            <w:tcW w:w="5759" w:type="dxa"/>
            <w:hideMark/>
          </w:tcPr>
          <w:p w14:paraId="05ECF0BB" w14:textId="77777777" w:rsidR="001F6880" w:rsidRPr="00396BC1" w:rsidRDefault="001F6880" w:rsidP="001F688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DBEC1B" w14:textId="437FAAF1" w:rsidR="001F6880" w:rsidRPr="00396BC1" w:rsidRDefault="00396BC1" w:rsidP="001F6880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C0034F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FDAE2A" w14:textId="77777777" w:rsidR="001F6880" w:rsidRPr="00396BC1" w:rsidRDefault="001F6880" w:rsidP="001F68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270F3988" w14:textId="5684A08B" w:rsidR="001F6880" w:rsidRPr="00396BC1" w:rsidRDefault="00396BC1" w:rsidP="001F6880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C0034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</w:tr>
      <w:tr w:rsidR="005B3CD2" w:rsidRPr="00396BC1" w14:paraId="7C8B5CDC" w14:textId="77777777" w:rsidTr="006060A2">
        <w:trPr>
          <w:trHeight w:val="261"/>
        </w:trPr>
        <w:tc>
          <w:tcPr>
            <w:tcW w:w="5759" w:type="dxa"/>
          </w:tcPr>
          <w:p w14:paraId="4CDA1D50" w14:textId="77777777" w:rsidR="005B3CD2" w:rsidRPr="00396BC1" w:rsidRDefault="005B3CD2" w:rsidP="006060A2">
            <w:pPr>
              <w:ind w:left="-14" w:right="-90"/>
              <w:rPr>
                <w:rFonts w:ascii="Angsana New" w:hAnsi="Angsana New"/>
                <w:b/>
                <w:i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6A3696A" w14:textId="77777777" w:rsidR="005B3CD2" w:rsidRPr="00396BC1" w:rsidRDefault="005B3CD2" w:rsidP="006060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10022B" w14:textId="77777777" w:rsidR="005B3CD2" w:rsidRPr="00396BC1" w:rsidRDefault="005B3CD2" w:rsidP="006060A2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4F2FEC5C" w14:textId="77777777" w:rsidR="005B3CD2" w:rsidRPr="00396BC1" w:rsidRDefault="005B3CD2" w:rsidP="006060A2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3CD2" w:rsidRPr="00396BC1" w14:paraId="58F9BF5A" w14:textId="77777777" w:rsidTr="006060A2">
        <w:trPr>
          <w:trHeight w:val="261"/>
        </w:trPr>
        <w:tc>
          <w:tcPr>
            <w:tcW w:w="5759" w:type="dxa"/>
          </w:tcPr>
          <w:p w14:paraId="5D997D9A" w14:textId="66049A78" w:rsidR="005B3CD2" w:rsidRPr="00396BC1" w:rsidRDefault="001435A4" w:rsidP="006060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396BC1" w:rsidRPr="00396BC1">
              <w:rPr>
                <w:rFonts w:ascii="Angsana New" w:hAnsi="Angsana New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396BC1" w:rsidRPr="00396BC1">
              <w:rPr>
                <w:rFonts w:ascii="Angsana New" w:hAnsi="Angsana New"/>
                <w:b/>
                <w:i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7477FA" w14:textId="77777777" w:rsidR="005B3CD2" w:rsidRPr="00396BC1" w:rsidRDefault="005B3CD2" w:rsidP="006060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2B9566" w14:textId="77777777" w:rsidR="005B3CD2" w:rsidRPr="00396BC1" w:rsidRDefault="005B3CD2" w:rsidP="006060A2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1A0F5342" w14:textId="77777777" w:rsidR="005B3CD2" w:rsidRPr="00396BC1" w:rsidRDefault="005B3CD2" w:rsidP="006060A2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3CD2" w:rsidRPr="00396BC1" w14:paraId="72398070" w14:textId="77777777" w:rsidTr="006060A2">
        <w:trPr>
          <w:trHeight w:val="261"/>
        </w:trPr>
        <w:tc>
          <w:tcPr>
            <w:tcW w:w="5759" w:type="dxa"/>
            <w:hideMark/>
          </w:tcPr>
          <w:p w14:paraId="002EB844" w14:textId="77777777" w:rsidR="005B3CD2" w:rsidRPr="00396BC1" w:rsidRDefault="005B3CD2" w:rsidP="006060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5FB0A4" w14:textId="77777777" w:rsidR="005B3CD2" w:rsidRPr="00396BC1" w:rsidRDefault="005B3CD2" w:rsidP="006060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08564D" w14:textId="77777777" w:rsidR="005B3CD2" w:rsidRPr="00396BC1" w:rsidRDefault="005B3CD2" w:rsidP="006060A2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77E39E36" w14:textId="77777777" w:rsidR="005B3CD2" w:rsidRPr="00396BC1" w:rsidRDefault="005B3CD2" w:rsidP="006060A2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70C5" w:rsidRPr="00396BC1" w14:paraId="2240CD16" w14:textId="77777777" w:rsidTr="006060A2">
        <w:trPr>
          <w:trHeight w:val="261"/>
        </w:trPr>
        <w:tc>
          <w:tcPr>
            <w:tcW w:w="5759" w:type="dxa"/>
            <w:hideMark/>
          </w:tcPr>
          <w:p w14:paraId="23014E96" w14:textId="77777777" w:rsidR="002470C5" w:rsidRPr="00396BC1" w:rsidRDefault="002470C5" w:rsidP="002470C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4309AC0" w14:textId="779F21A8" w:rsidR="002470C5" w:rsidRPr="00396BC1" w:rsidRDefault="00396BC1" w:rsidP="002470C5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123</w:t>
            </w:r>
            <w:r w:rsidR="002470C5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034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AD6B73" w14:textId="77777777" w:rsidR="002470C5" w:rsidRPr="00396BC1" w:rsidRDefault="002470C5" w:rsidP="002470C5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3300015B" w14:textId="1A10C4CC" w:rsidR="002470C5" w:rsidRPr="00396BC1" w:rsidRDefault="00396BC1" w:rsidP="002470C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122</w:t>
            </w:r>
            <w:r w:rsidR="002470C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959</w:t>
            </w:r>
          </w:p>
        </w:tc>
      </w:tr>
    </w:tbl>
    <w:p w14:paraId="5A27E21B" w14:textId="69AF3830" w:rsidR="00977299" w:rsidRPr="00396BC1" w:rsidRDefault="0097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770CCB86" w14:textId="77777777" w:rsidR="00AE736F" w:rsidRPr="00396BC1" w:rsidRDefault="00AE736F" w:rsidP="00AE7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96BC1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เครื่องมือทางการเงินที่วัดมูลค่าด้วยราคาทุนตัดจำหน่าย</w:t>
      </w:r>
    </w:p>
    <w:p w14:paraId="40E8C3FF" w14:textId="77777777" w:rsidR="00AE736F" w:rsidRPr="00396BC1" w:rsidRDefault="00AE736F" w:rsidP="00AE7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B3F244" w14:textId="6519F883" w:rsidR="00AE736F" w:rsidRPr="00396BC1" w:rsidRDefault="00AE736F" w:rsidP="00AE7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96BC1">
        <w:rPr>
          <w:rFonts w:ascii="Angsana New" w:hAnsi="Angsana New" w:hint="cs"/>
          <w:spacing w:val="-2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396BC1" w:rsidRPr="00396BC1">
        <w:rPr>
          <w:rFonts w:ascii="Angsana New" w:hAnsi="Angsana New" w:hint="cs"/>
          <w:spacing w:val="-2"/>
          <w:sz w:val="30"/>
          <w:szCs w:val="30"/>
        </w:rPr>
        <w:t>2</w:t>
      </w:r>
      <w:r w:rsidRPr="00396BC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 w:hint="cs"/>
          <w:spacing w:val="-2"/>
          <w:sz w:val="30"/>
          <w:szCs w:val="30"/>
          <w:cs/>
        </w:rPr>
        <w:t>สำหรับเงินกู้ยืมจากสถาบันการเงินโดยการคำนวณโดยใช้วิธีคิดลดกระแสเงินสดด้วยอัตราดอกเบี้ยในตลาด</w:t>
      </w:r>
    </w:p>
    <w:p w14:paraId="7FE9FC56" w14:textId="4E826B06" w:rsidR="005B3CD2" w:rsidRPr="00396BC1" w:rsidRDefault="005B3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55E7963" w14:textId="71475F82" w:rsidR="00BF405E" w:rsidRPr="00396BC1" w:rsidRDefault="00BF405E" w:rsidP="00FE6DCA">
      <w:pPr>
        <w:pStyle w:val="ListParagraph"/>
        <w:numPr>
          <w:ilvl w:val="1"/>
          <w:numId w:val="22"/>
        </w:numPr>
        <w:tabs>
          <w:tab w:val="clear" w:pos="1022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46399A3" w14:textId="77777777" w:rsidR="00BF405E" w:rsidRPr="00396BC1" w:rsidRDefault="00BF405E" w:rsidP="00BF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FD02E8" w14:textId="0DC48F9B" w:rsidR="004976F0" w:rsidRPr="00396BC1" w:rsidRDefault="004976F0" w:rsidP="004976F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  <w:r w:rsidRPr="00396B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16655234" w14:textId="3129A59F" w:rsidR="004976F0" w:rsidRPr="00396BC1" w:rsidRDefault="004976F0" w:rsidP="004976F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96BC1">
        <w:rPr>
          <w:rFonts w:asciiTheme="majorBidi" w:hAnsiTheme="majorBidi" w:cstheme="majorBidi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5C38E91" w14:textId="77777777" w:rsidR="00E70C0E" w:rsidRPr="00396BC1" w:rsidRDefault="00E70C0E" w:rsidP="004976F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DBF2DB" w14:textId="5E896A5B" w:rsidR="004976F0" w:rsidRPr="00396BC1" w:rsidRDefault="004976F0" w:rsidP="004976F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96BC1">
        <w:rPr>
          <w:rFonts w:asciiTheme="majorBidi" w:hAnsiTheme="majorBidi" w:cstheme="majorBidi"/>
          <w:sz w:val="30"/>
          <w:szCs w:val="30"/>
          <w:cs/>
        </w:rPr>
        <w:t>จัดทำขึ้นเพื่อระบุและวิเคราะห์ความเสี่ยงที่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96BC1">
        <w:rPr>
          <w:rFonts w:asciiTheme="majorBidi" w:hAnsiTheme="majorBidi" w:cstheme="majorBidi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CD16723" w14:textId="471A0498" w:rsidR="001B3BF3" w:rsidRPr="00396BC1" w:rsidRDefault="001B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66659A0" w14:textId="77777777" w:rsidR="00F42BA9" w:rsidRPr="00396BC1" w:rsidRDefault="00F42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367A95A" w14:textId="6ED93AD5" w:rsidR="00B401F0" w:rsidRPr="00396BC1" w:rsidRDefault="004976F0" w:rsidP="0049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lastRenderedPageBreak/>
        <w:t>คณะกรรมการตรวจสอบของ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56600E"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946105" w:rsidRPr="00396BC1">
        <w:rPr>
          <w:rFonts w:asciiTheme="majorBidi" w:hAnsiTheme="majorBidi" w:cstheme="majorBidi"/>
          <w:sz w:val="30"/>
          <w:szCs w:val="30"/>
        </w:rPr>
        <w:br/>
      </w:r>
      <w:r w:rsidRPr="00396BC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96BC1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96BC1">
        <w:rPr>
          <w:rFonts w:asciiTheme="majorBidi" w:hAnsiTheme="majorBidi" w:cstheme="majorBidi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3243BDB" w14:textId="77777777" w:rsidR="004268E1" w:rsidRPr="00396BC1" w:rsidRDefault="004268E1" w:rsidP="0049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D89EC4" w14:textId="1C808463" w:rsidR="00B401F0" w:rsidRPr="00396BC1" w:rsidRDefault="00B401F0" w:rsidP="00B40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96BC1" w:rsidRPr="00396BC1">
        <w:rPr>
          <w:rFonts w:asciiTheme="majorBidi" w:hAnsiTheme="majorBidi"/>
          <w:i/>
          <w:sz w:val="30"/>
          <w:szCs w:val="30"/>
        </w:rPr>
        <w:t>1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34F7A1B" w14:textId="77777777" w:rsidR="00B401F0" w:rsidRPr="00396BC1" w:rsidRDefault="00B401F0" w:rsidP="00BF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0C1A6E" w14:textId="24896844" w:rsidR="00B401F0" w:rsidRPr="00396BC1" w:rsidRDefault="00B401F0" w:rsidP="00C81BAE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6A5E9F69" w14:textId="77777777" w:rsidR="00B401F0" w:rsidRPr="00396BC1" w:rsidRDefault="00B401F0" w:rsidP="00B40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167ADA" w14:textId="3A7CF390" w:rsidR="00B401F0" w:rsidRPr="00396BC1" w:rsidRDefault="00B401F0" w:rsidP="00B401F0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396BC1">
        <w:rPr>
          <w:rFonts w:asciiTheme="majorBidi" w:hAnsiTheme="majorBidi" w:cstheme="majorBidi"/>
          <w:sz w:val="30"/>
          <w:szCs w:val="30"/>
        </w:rPr>
        <w:t>(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396BC1">
        <w:rPr>
          <w:rFonts w:asciiTheme="majorBidi" w:hAnsiTheme="majorBidi" w:cstheme="majorBidi"/>
          <w:sz w:val="30"/>
          <w:szCs w:val="30"/>
        </w:rPr>
        <w:t>.</w:t>
      </w:r>
      <w:r w:rsidR="00396BC1" w:rsidRPr="00396BC1">
        <w:rPr>
          <w:rFonts w:asciiTheme="majorBidi" w:hAnsiTheme="majorBidi"/>
          <w:sz w:val="30"/>
          <w:szCs w:val="30"/>
          <w:lang w:val="en-US"/>
        </w:rPr>
        <w:t>1</w:t>
      </w:r>
      <w:r w:rsidRPr="00396BC1">
        <w:rPr>
          <w:rFonts w:asciiTheme="majorBidi" w:hAnsiTheme="majorBidi" w:cstheme="majorBidi"/>
          <w:sz w:val="30"/>
          <w:szCs w:val="30"/>
        </w:rPr>
        <w:t>.</w:t>
      </w:r>
      <w:r w:rsidR="00396BC1" w:rsidRPr="00396BC1">
        <w:rPr>
          <w:rFonts w:asciiTheme="majorBidi" w:hAnsiTheme="majorBidi"/>
          <w:sz w:val="30"/>
          <w:szCs w:val="30"/>
          <w:lang w:val="en-US"/>
        </w:rPr>
        <w:t>1</w:t>
      </w:r>
      <w:r w:rsidRPr="00396BC1">
        <w:rPr>
          <w:rFonts w:asciiTheme="majorBidi" w:hAnsiTheme="majorBidi" w:cstheme="majorBidi"/>
          <w:sz w:val="30"/>
          <w:szCs w:val="30"/>
        </w:rPr>
        <w:t>)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3873D2C4" w14:textId="77777777" w:rsidR="00B401F0" w:rsidRPr="00396BC1" w:rsidRDefault="00B401F0" w:rsidP="00B401F0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AD0F3D" w14:textId="5F8934F3" w:rsidR="004976F0" w:rsidRPr="00396BC1" w:rsidRDefault="004976F0" w:rsidP="008B12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96BC1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2DC148B6" w14:textId="77777777" w:rsidR="00F42BA9" w:rsidRPr="00396BC1" w:rsidRDefault="00F42BA9" w:rsidP="008B12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24827A" w14:textId="40703044" w:rsidR="004976F0" w:rsidRPr="00396BC1" w:rsidRDefault="00007339" w:rsidP="008B12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 w:hint="cs"/>
          <w:sz w:val="30"/>
          <w:szCs w:val="30"/>
          <w:cs/>
        </w:rPr>
        <w:t>ฝ่าย</w:t>
      </w:r>
      <w:r w:rsidR="004976F0" w:rsidRPr="00396BC1">
        <w:rPr>
          <w:rFonts w:ascii="Angsana New" w:hAnsi="Angsana New"/>
          <w:sz w:val="30"/>
          <w:szCs w:val="30"/>
          <w:cs/>
        </w:rPr>
        <w:t>บริหาร</w:t>
      </w:r>
      <w:r w:rsidRPr="00396BC1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4976F0" w:rsidRPr="00396BC1">
        <w:rPr>
          <w:rFonts w:ascii="Angsana New" w:hAnsi="Angsana New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</w:t>
      </w:r>
      <w:r w:rsidR="0044372A" w:rsidRPr="00396BC1">
        <w:rPr>
          <w:rFonts w:ascii="Angsana New" w:hAnsi="Angsana New"/>
          <w:sz w:val="30"/>
          <w:szCs w:val="30"/>
          <w:cs/>
        </w:rPr>
        <w:br/>
      </w:r>
      <w:r w:rsidR="004976F0" w:rsidRPr="00396BC1">
        <w:rPr>
          <w:rFonts w:ascii="Angsana New" w:hAnsi="Angsana New"/>
          <w:sz w:val="30"/>
          <w:szCs w:val="30"/>
          <w:cs/>
        </w:rPr>
        <w:t>แต่ละรายก่อนที่</w:t>
      </w:r>
      <w:r w:rsidR="004976F0" w:rsidRPr="00396BC1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976F0" w:rsidRPr="00396BC1">
        <w:rPr>
          <w:rFonts w:ascii="Angsana New" w:hAnsi="Angsana New"/>
          <w:sz w:val="30"/>
          <w:szCs w:val="30"/>
          <w:cs/>
        </w:rPr>
        <w:t xml:space="preserve">จะเสนอระยะเวลาและเงื่อนไขทางการค้า </w:t>
      </w:r>
      <w:r w:rsidR="004976F0" w:rsidRPr="00396BC1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976F0" w:rsidRPr="00396BC1">
        <w:rPr>
          <w:rFonts w:ascii="Angsana New" w:hAnsi="Angsana New"/>
          <w:sz w:val="30"/>
          <w:szCs w:val="30"/>
          <w:cs/>
        </w:rPr>
        <w:t>จะทบทวนวงเงินยอดขาย</w:t>
      </w:r>
      <w:r w:rsidRPr="00396BC1">
        <w:rPr>
          <w:rFonts w:ascii="Angsana New" w:hAnsi="Angsana New" w:hint="cs"/>
          <w:sz w:val="30"/>
          <w:szCs w:val="30"/>
          <w:cs/>
        </w:rPr>
        <w:t>ที่</w:t>
      </w:r>
      <w:r w:rsidR="004976F0" w:rsidRPr="00396BC1">
        <w:rPr>
          <w:rFonts w:ascii="Angsana New" w:hAnsi="Angsana New"/>
          <w:sz w:val="30"/>
          <w:szCs w:val="30"/>
          <w:cs/>
        </w:rPr>
        <w:t>กำหนดไว้สำหรับลูกค้าแต่ละรายเป็น</w:t>
      </w:r>
      <w:r w:rsidRPr="00396BC1">
        <w:rPr>
          <w:rFonts w:ascii="Angsana New" w:hAnsi="Angsana New" w:hint="cs"/>
          <w:sz w:val="30"/>
          <w:szCs w:val="30"/>
          <w:cs/>
        </w:rPr>
        <w:t>ประจำทุกปี</w:t>
      </w:r>
      <w:r w:rsidR="0056600E" w:rsidRPr="00396BC1">
        <w:rPr>
          <w:rFonts w:ascii="Angsana New" w:hAnsi="Angsana New"/>
          <w:sz w:val="30"/>
          <w:szCs w:val="30"/>
        </w:rPr>
        <w:t xml:space="preserve"> </w:t>
      </w:r>
      <w:r w:rsidR="004976F0" w:rsidRPr="00396BC1">
        <w:rPr>
          <w:rFonts w:ascii="Angsana New" w:hAnsi="Angsana New"/>
          <w:sz w:val="30"/>
          <w:szCs w:val="30"/>
          <w:cs/>
        </w:rPr>
        <w:t>ยอดขายที่เกินกว่าวงเงินดังกล่าวต้องได้รับการอนุมัติ</w:t>
      </w:r>
      <w:r w:rsidR="004976F0" w:rsidRPr="00396BC1">
        <w:rPr>
          <w:rFonts w:asciiTheme="majorBidi" w:hAnsiTheme="majorBidi" w:cstheme="majorBidi"/>
          <w:sz w:val="30"/>
          <w:szCs w:val="30"/>
          <w:cs/>
        </w:rPr>
        <w:t>จาก</w:t>
      </w:r>
      <w:r w:rsidRPr="00396BC1">
        <w:rPr>
          <w:rFonts w:ascii="Angsana New" w:hAnsi="Angsana New" w:hint="cs"/>
          <w:sz w:val="30"/>
          <w:szCs w:val="30"/>
          <w:cs/>
        </w:rPr>
        <w:t>ฝ่าย</w:t>
      </w:r>
      <w:r w:rsidRPr="00396BC1">
        <w:rPr>
          <w:rFonts w:ascii="Angsana New" w:hAnsi="Angsana New"/>
          <w:sz w:val="30"/>
          <w:szCs w:val="30"/>
          <w:cs/>
        </w:rPr>
        <w:t>บริหาร</w:t>
      </w:r>
      <w:r w:rsidRPr="00396BC1">
        <w:rPr>
          <w:rFonts w:ascii="Angsana New" w:hAnsi="Angsana New" w:hint="cs"/>
          <w:sz w:val="30"/>
          <w:szCs w:val="30"/>
          <w:cs/>
        </w:rPr>
        <w:t>ของกลุ่มบริษัท</w:t>
      </w:r>
    </w:p>
    <w:p w14:paraId="52AE720A" w14:textId="77777777" w:rsidR="004976F0" w:rsidRPr="00396BC1" w:rsidRDefault="004976F0" w:rsidP="004976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0E056350" w14:textId="79C0A39E" w:rsidR="00844D32" w:rsidRPr="00396BC1" w:rsidRDefault="004976F0" w:rsidP="008B12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 </w:t>
      </w:r>
      <w:r w:rsidR="007836E5" w:rsidRPr="00396BC1">
        <w:rPr>
          <w:rFonts w:asciiTheme="majorBidi" w:hAnsiTheme="majorBidi" w:cstheme="majorBidi"/>
          <w:sz w:val="30"/>
          <w:szCs w:val="30"/>
          <w:cs/>
        </w:rPr>
        <w:br/>
      </w:r>
      <w:r w:rsidR="00007339" w:rsidRPr="00396BC1">
        <w:rPr>
          <w:rFonts w:asciiTheme="majorBidi" w:hAnsiTheme="majorBidi" w:hint="cs"/>
          <w:sz w:val="30"/>
          <w:szCs w:val="30"/>
          <w:cs/>
        </w:rPr>
        <w:t xml:space="preserve">ประมาณ </w:t>
      </w:r>
      <w:r w:rsidR="00396BC1" w:rsidRPr="00396BC1">
        <w:rPr>
          <w:rFonts w:asciiTheme="majorBidi" w:hAnsiTheme="majorBidi"/>
          <w:sz w:val="30"/>
          <w:szCs w:val="30"/>
        </w:rPr>
        <w:t>90</w:t>
      </w:r>
      <w:r w:rsidR="00007339" w:rsidRPr="00396BC1">
        <w:rPr>
          <w:rFonts w:asciiTheme="majorBidi" w:hAnsiTheme="majorBidi"/>
          <w:sz w:val="30"/>
          <w:szCs w:val="30"/>
        </w:rPr>
        <w:t xml:space="preserve"> - </w:t>
      </w:r>
      <w:r w:rsidR="00396BC1" w:rsidRPr="00396BC1">
        <w:rPr>
          <w:rFonts w:asciiTheme="majorBidi" w:hAnsiTheme="majorBidi"/>
          <w:sz w:val="30"/>
          <w:szCs w:val="30"/>
        </w:rPr>
        <w:t>180</w:t>
      </w:r>
      <w:r w:rsidR="00007339" w:rsidRPr="00396BC1">
        <w:rPr>
          <w:rFonts w:asciiTheme="majorBidi" w:hAnsiTheme="majorBidi"/>
          <w:sz w:val="30"/>
          <w:szCs w:val="30"/>
        </w:rPr>
        <w:t xml:space="preserve"> </w:t>
      </w:r>
      <w:r w:rsidR="00007339" w:rsidRPr="00396BC1">
        <w:rPr>
          <w:rFonts w:asciiTheme="majorBidi" w:hAnsiTheme="majorBidi" w:hint="cs"/>
          <w:sz w:val="30"/>
          <w:szCs w:val="30"/>
          <w:cs/>
        </w:rPr>
        <w:t>วัน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2" w:name="_Hlk59433075"/>
      <w:r w:rsidRPr="00396BC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96BC1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</w:t>
      </w:r>
      <w:r w:rsidR="00007339" w:rsidRPr="00396BC1">
        <w:rPr>
          <w:rFonts w:asciiTheme="majorBidi" w:hAnsiTheme="majorBidi" w:cstheme="majorBidi"/>
          <w:sz w:val="30"/>
          <w:szCs w:val="30"/>
          <w:cs/>
        </w:rPr>
        <w:br/>
      </w:r>
      <w:r w:rsidRPr="00396BC1">
        <w:rPr>
          <w:rFonts w:asciiTheme="majorBidi" w:hAnsiTheme="majorBidi" w:cstheme="majorBidi"/>
          <w:sz w:val="30"/>
          <w:szCs w:val="30"/>
          <w:cs/>
        </w:rPr>
        <w:t>จะเกิดขึ้นคำนวณโดยพิจารณาจากอายุหนี้คงค้างนับจากวันที่ถึงกำหนดชำระสำหรับ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"/>
      <w:r w:rsidRPr="00396BC1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</w:t>
      </w:r>
      <w:r w:rsidR="00007339" w:rsidRPr="00396BC1">
        <w:rPr>
          <w:rFonts w:asciiTheme="majorBidi" w:hAnsiTheme="majorBidi" w:cstheme="majorBidi"/>
          <w:sz w:val="30"/>
          <w:szCs w:val="30"/>
          <w:cs/>
        </w:rPr>
        <w:br/>
      </w:r>
      <w:r w:rsidRPr="00396BC1">
        <w:rPr>
          <w:rFonts w:asciiTheme="majorBidi" w:hAnsiTheme="majorBidi" w:cstheme="majorBidi"/>
          <w:sz w:val="30"/>
          <w:szCs w:val="30"/>
          <w:cs/>
        </w:rPr>
        <w:t>ในอดีตที่ผ่านมา สภาวะเศรษฐกิจในปัจจุบันและมุมมองของ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96BC1">
        <w:rPr>
          <w:rFonts w:asciiTheme="majorBidi" w:hAnsiTheme="majorBidi" w:cstheme="majorBidi"/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</w:p>
    <w:p w14:paraId="0959BCCF" w14:textId="38AE33C8" w:rsidR="004976F0" w:rsidRPr="00396BC1" w:rsidRDefault="004976F0" w:rsidP="008B12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06B8B9C" w14:textId="287A695A" w:rsidR="004976F0" w:rsidRPr="00396BC1" w:rsidRDefault="004976F0" w:rsidP="008B12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/>
          <w:sz w:val="30"/>
          <w:szCs w:val="30"/>
          <w:cs/>
        </w:rPr>
        <w:t>ข้อมูล</w:t>
      </w:r>
      <w:r w:rsidRPr="00396BC1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Pr="00396BC1">
        <w:rPr>
          <w:rFonts w:ascii="Angsana New" w:hAnsi="Angsana New"/>
          <w:sz w:val="30"/>
          <w:szCs w:val="30"/>
          <w:cs/>
        </w:rPr>
        <w:t xml:space="preserve">ลูกหนี้การค้าเปิดเผยในหมายเหตุข้อ </w:t>
      </w:r>
      <w:r w:rsidR="00396BC1" w:rsidRPr="00396BC1">
        <w:rPr>
          <w:rFonts w:ascii="Angsana New" w:hAnsi="Angsana New"/>
          <w:sz w:val="30"/>
          <w:szCs w:val="30"/>
        </w:rPr>
        <w:t>7</w:t>
      </w:r>
      <w:r w:rsidRPr="00396BC1">
        <w:rPr>
          <w:rFonts w:ascii="Angsana New" w:hAnsi="Angsana New"/>
          <w:sz w:val="30"/>
          <w:szCs w:val="30"/>
        </w:rPr>
        <w:t xml:space="preserve"> </w:t>
      </w:r>
    </w:p>
    <w:p w14:paraId="0F8BA455" w14:textId="62C0B9EB" w:rsidR="007C0BDB" w:rsidRPr="00396BC1" w:rsidRDefault="007C0BDB" w:rsidP="00C37F4A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396BC1">
        <w:rPr>
          <w:rFonts w:asciiTheme="majorBidi" w:hAnsiTheme="majorBidi" w:cstheme="majorBidi"/>
          <w:sz w:val="30"/>
          <w:szCs w:val="30"/>
        </w:rPr>
        <w:t>.</w:t>
      </w:r>
      <w:r w:rsidR="00396BC1" w:rsidRPr="00396BC1">
        <w:rPr>
          <w:rFonts w:asciiTheme="majorBidi" w:hAnsiTheme="majorBidi"/>
          <w:sz w:val="30"/>
          <w:szCs w:val="30"/>
          <w:lang w:val="en-US"/>
        </w:rPr>
        <w:t>1</w:t>
      </w:r>
      <w:r w:rsidRPr="00396BC1">
        <w:rPr>
          <w:rFonts w:asciiTheme="majorBidi" w:hAnsiTheme="majorBidi" w:cstheme="majorBidi"/>
          <w:sz w:val="30"/>
          <w:szCs w:val="30"/>
        </w:rPr>
        <w:t>.</w:t>
      </w:r>
      <w:r w:rsidR="00396BC1" w:rsidRPr="00396BC1">
        <w:rPr>
          <w:rFonts w:asciiTheme="majorBidi" w:hAnsiTheme="majorBidi"/>
          <w:sz w:val="30"/>
          <w:szCs w:val="30"/>
          <w:lang w:val="en-US"/>
        </w:rPr>
        <w:t>2</w:t>
      </w:r>
      <w:r w:rsidRPr="00396BC1">
        <w:rPr>
          <w:rFonts w:asciiTheme="majorBidi" w:hAnsiTheme="majorBidi" w:cstheme="majorBidi"/>
          <w:sz w:val="30"/>
          <w:szCs w:val="30"/>
        </w:rPr>
        <w:t xml:space="preserve">) 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7B2C0673" w14:textId="77777777" w:rsidR="007C0BDB" w:rsidRPr="00396BC1" w:rsidRDefault="007C0BDB" w:rsidP="00BD7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396BC1">
        <w:rPr>
          <w:rFonts w:asciiTheme="majorBidi" w:hAnsiTheme="majorBidi" w:cstheme="majorBidi"/>
          <w:sz w:val="22"/>
          <w:szCs w:val="22"/>
        </w:rPr>
        <w:tab/>
      </w:r>
    </w:p>
    <w:p w14:paraId="08B9F807" w14:textId="77777777" w:rsidR="004268E1" w:rsidRPr="00396BC1" w:rsidRDefault="007C0BDB" w:rsidP="00BB5949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4976F0" w:rsidRPr="00396BC1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396BC1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53AAB7D7" w14:textId="77777777" w:rsidR="004268E1" w:rsidRPr="00396BC1" w:rsidRDefault="004268E1" w:rsidP="00BB5949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Cs w:val="22"/>
        </w:rPr>
      </w:pPr>
    </w:p>
    <w:p w14:paraId="58CFEECC" w14:textId="396C869D" w:rsidR="007C0BDB" w:rsidRPr="00396BC1" w:rsidRDefault="007C0BDB" w:rsidP="004268E1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</w:rPr>
        <w:t>(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396BC1">
        <w:rPr>
          <w:rFonts w:asciiTheme="majorBidi" w:hAnsiTheme="majorBidi" w:cstheme="majorBidi"/>
          <w:sz w:val="30"/>
          <w:szCs w:val="30"/>
        </w:rPr>
        <w:t>.</w:t>
      </w:r>
      <w:r w:rsidR="00396BC1" w:rsidRPr="00396BC1">
        <w:rPr>
          <w:rFonts w:asciiTheme="majorBidi" w:hAnsiTheme="majorBidi"/>
          <w:sz w:val="30"/>
          <w:szCs w:val="30"/>
          <w:lang w:val="en-US"/>
        </w:rPr>
        <w:t>1</w:t>
      </w:r>
      <w:r w:rsidRPr="00396BC1">
        <w:rPr>
          <w:rFonts w:asciiTheme="majorBidi" w:hAnsiTheme="majorBidi" w:cstheme="majorBidi"/>
          <w:sz w:val="30"/>
          <w:szCs w:val="30"/>
        </w:rPr>
        <w:t>.</w:t>
      </w:r>
      <w:r w:rsidR="00396BC1" w:rsidRPr="00396BC1">
        <w:rPr>
          <w:rFonts w:asciiTheme="majorBidi" w:hAnsiTheme="majorBidi"/>
          <w:sz w:val="30"/>
          <w:szCs w:val="30"/>
          <w:lang w:val="en-US"/>
        </w:rPr>
        <w:t>3</w:t>
      </w:r>
      <w:r w:rsidRPr="00396BC1">
        <w:rPr>
          <w:rFonts w:asciiTheme="majorBidi" w:hAnsiTheme="majorBidi" w:cstheme="majorBidi"/>
          <w:sz w:val="30"/>
          <w:szCs w:val="30"/>
        </w:rPr>
        <w:t xml:space="preserve">) </w:t>
      </w:r>
      <w:r w:rsidRPr="00396BC1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</w:p>
    <w:p w14:paraId="3C08DC1B" w14:textId="77777777" w:rsidR="007C0BDB" w:rsidRPr="00396BC1" w:rsidRDefault="007C0BDB" w:rsidP="007C0BDB">
      <w:pPr>
        <w:ind w:left="900"/>
        <w:jc w:val="both"/>
        <w:rPr>
          <w:rFonts w:asciiTheme="majorBidi" w:hAnsiTheme="majorBidi" w:cstheme="majorBidi"/>
          <w:sz w:val="22"/>
          <w:szCs w:val="22"/>
        </w:rPr>
      </w:pPr>
    </w:p>
    <w:p w14:paraId="3AF0C30A" w14:textId="5A6B9033" w:rsidR="007C0BDB" w:rsidRPr="00396BC1" w:rsidRDefault="007C0BDB" w:rsidP="00C37F4A">
      <w:pPr>
        <w:tabs>
          <w:tab w:val="clear" w:pos="907"/>
          <w:tab w:val="left" w:pos="1080"/>
        </w:tabs>
        <w:ind w:left="1530"/>
        <w:jc w:val="both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บริษัทมีนโยบายให้การค้ำประกันทางการเงินแก่หนี้สินของบริษัทย่อยเท่านั้น ณ วันที่ </w:t>
      </w:r>
      <w:r w:rsidR="00396BC1" w:rsidRPr="00396BC1">
        <w:rPr>
          <w:rFonts w:asciiTheme="majorBidi" w:hAnsiTheme="majorBidi"/>
          <w:sz w:val="30"/>
          <w:szCs w:val="30"/>
        </w:rPr>
        <w:t>31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96BC1" w:rsidRPr="00396BC1">
        <w:rPr>
          <w:rFonts w:asciiTheme="majorBidi" w:hAnsiTheme="majorBidi"/>
          <w:sz w:val="30"/>
          <w:szCs w:val="30"/>
        </w:rPr>
        <w:t>2567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บริษัทออกหนังสือค้ำประกันวงเงินสินเชื่อกับธนาคารสำหรับบริษัทย่อย </w:t>
      </w:r>
    </w:p>
    <w:p w14:paraId="41771832" w14:textId="77777777" w:rsidR="0085477F" w:rsidRPr="00396BC1" w:rsidRDefault="0085477F" w:rsidP="00C37F4A">
      <w:pPr>
        <w:tabs>
          <w:tab w:val="clear" w:pos="907"/>
          <w:tab w:val="left" w:pos="1080"/>
        </w:tabs>
        <w:ind w:left="1530"/>
        <w:jc w:val="both"/>
        <w:rPr>
          <w:rFonts w:asciiTheme="majorBidi" w:hAnsiTheme="majorBidi" w:cstheme="majorBidi"/>
          <w:b/>
          <w:bCs/>
          <w:color w:val="0000FF"/>
          <w:sz w:val="22"/>
          <w:szCs w:val="22"/>
        </w:rPr>
      </w:pPr>
    </w:p>
    <w:p w14:paraId="10E80D89" w14:textId="5E3AE170" w:rsidR="007C0BDB" w:rsidRPr="00396BC1" w:rsidRDefault="007C0BDB" w:rsidP="007C0BDB">
      <w:pPr>
        <w:pStyle w:val="ListParagraph"/>
        <w:ind w:left="900" w:hanging="450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96BC1" w:rsidRPr="00396BC1">
        <w:rPr>
          <w:rFonts w:asciiTheme="majorBidi" w:hAnsiTheme="majorBidi"/>
          <w:i/>
          <w:sz w:val="30"/>
          <w:szCs w:val="30"/>
        </w:rPr>
        <w:t>2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  <w:r w:rsidRPr="00396BC1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</w:p>
    <w:p w14:paraId="315BEC4E" w14:textId="77777777" w:rsidR="007C0BDB" w:rsidRPr="00396BC1" w:rsidRDefault="007C0BDB" w:rsidP="007C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E853445" w14:textId="36F66749" w:rsidR="007C0BDB" w:rsidRPr="00396BC1" w:rsidRDefault="007C0BDB" w:rsidP="007C0BD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F94A93" w:rsidRPr="00396BC1">
        <w:rPr>
          <w:rFonts w:asciiTheme="majorBidi" w:hAnsiTheme="majorBidi" w:cstheme="majorBidi"/>
          <w:sz w:val="30"/>
          <w:szCs w:val="30"/>
        </w:rPr>
        <w:br/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4732FCEE" w14:textId="77777777" w:rsidR="007C0BDB" w:rsidRPr="00396BC1" w:rsidRDefault="007C0BDB" w:rsidP="007C0BDB">
      <w:pPr>
        <w:spacing w:line="240" w:lineRule="auto"/>
        <w:ind w:left="900"/>
        <w:jc w:val="thaiDistribute"/>
        <w:rPr>
          <w:rFonts w:asciiTheme="majorBidi" w:hAnsiTheme="majorBidi" w:cstheme="majorBidi"/>
          <w:sz w:val="22"/>
          <w:szCs w:val="22"/>
        </w:rPr>
      </w:pPr>
    </w:p>
    <w:p w14:paraId="0A1E0357" w14:textId="3740B3C5" w:rsidR="004976F0" w:rsidRPr="00396BC1" w:rsidRDefault="007C0BDB" w:rsidP="007C0BD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9F6169" w:rsidRPr="00396BC1">
        <w:rPr>
          <w:rFonts w:asciiTheme="majorBidi" w:hAnsiTheme="majorBidi" w:cstheme="majorBidi"/>
          <w:sz w:val="30"/>
          <w:szCs w:val="30"/>
        </w:rPr>
        <w:br/>
      </w:r>
      <w:r w:rsidRPr="00396BC1">
        <w:rPr>
          <w:rFonts w:asciiTheme="majorBidi" w:hAnsiTheme="majorBidi" w:cstheme="majorBidi"/>
          <w:sz w:val="30"/>
          <w:szCs w:val="30"/>
          <w:cs/>
        </w:rPr>
        <w:t>โดย</w:t>
      </w:r>
      <w:r w:rsidR="004976F0" w:rsidRPr="00396BC1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396BC1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</w:p>
    <w:p w14:paraId="1CEE7A16" w14:textId="57C0A889" w:rsidR="004976F0" w:rsidRPr="00396BC1" w:rsidRDefault="0049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90"/>
        <w:gridCol w:w="272"/>
        <w:gridCol w:w="898"/>
        <w:gridCol w:w="272"/>
        <w:gridCol w:w="898"/>
        <w:gridCol w:w="236"/>
        <w:gridCol w:w="934"/>
        <w:gridCol w:w="236"/>
        <w:gridCol w:w="934"/>
        <w:gridCol w:w="263"/>
        <w:gridCol w:w="907"/>
      </w:tblGrid>
      <w:tr w:rsidR="007C0BDB" w:rsidRPr="00396BC1" w14:paraId="0364617B" w14:textId="77777777" w:rsidTr="006B1100">
        <w:trPr>
          <w:tblHeader/>
        </w:trPr>
        <w:tc>
          <w:tcPr>
            <w:tcW w:w="2345" w:type="dxa"/>
            <w:hideMark/>
          </w:tcPr>
          <w:p w14:paraId="56648206" w14:textId="1750254A" w:rsidR="007C0BDB" w:rsidRPr="00396BC1" w:rsidRDefault="007C0BDB" w:rsidP="003F59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68DD0DB9" w14:textId="77777777" w:rsidR="007C0BDB" w:rsidRPr="00396BC1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C0BDB" w:rsidRPr="00396BC1" w14:paraId="4775EB5B" w14:textId="77777777" w:rsidTr="006B1100">
        <w:trPr>
          <w:tblHeader/>
        </w:trPr>
        <w:tc>
          <w:tcPr>
            <w:tcW w:w="2345" w:type="dxa"/>
            <w:hideMark/>
          </w:tcPr>
          <w:p w14:paraId="3CFC550B" w14:textId="77777777" w:rsidR="007C0BDB" w:rsidRPr="00396BC1" w:rsidRDefault="007C0BDB" w:rsidP="003F59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7576B07" w14:textId="77777777" w:rsidR="007C0BDB" w:rsidRPr="00396BC1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FB1B1D4" w14:textId="77777777" w:rsidR="007C0BDB" w:rsidRPr="00396BC1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8" w:type="dxa"/>
            <w:gridSpan w:val="9"/>
            <w:vAlign w:val="bottom"/>
            <w:hideMark/>
          </w:tcPr>
          <w:p w14:paraId="4EFFD407" w14:textId="77777777" w:rsidR="007C0BDB" w:rsidRPr="00396BC1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7C0BDB" w:rsidRPr="00396BC1" w14:paraId="4789779D" w14:textId="77777777" w:rsidTr="006B1100">
        <w:trPr>
          <w:tblHeader/>
        </w:trPr>
        <w:tc>
          <w:tcPr>
            <w:tcW w:w="2345" w:type="dxa"/>
            <w:vAlign w:val="bottom"/>
            <w:hideMark/>
          </w:tcPr>
          <w:p w14:paraId="11D2E198" w14:textId="478D6C05" w:rsidR="007C0BDB" w:rsidRPr="00396BC1" w:rsidRDefault="007C0BDB" w:rsidP="003F59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96BC1" w:rsidRPr="00396BC1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62254E65" w14:textId="77777777" w:rsidR="007C0BDB" w:rsidRPr="00396BC1" w:rsidRDefault="007C0BDB" w:rsidP="003F599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C3D7226" w14:textId="77777777" w:rsidR="007C0BDB" w:rsidRPr="00396BC1" w:rsidRDefault="007C0BDB" w:rsidP="003F599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6C510680" w14:textId="77777777" w:rsidR="007C0BDB" w:rsidRPr="00396BC1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7B734F83" w14:textId="782D0BD7" w:rsidR="007C0BDB" w:rsidRPr="00396BC1" w:rsidRDefault="007C0BDB" w:rsidP="003F599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="001E22CA"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11BE4DE7" w14:textId="77777777" w:rsidR="007C0BDB" w:rsidRPr="00396BC1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4CBF4D64" w14:textId="31594C69" w:rsidR="007C0BDB" w:rsidRPr="00396BC1" w:rsidRDefault="007C0BDB" w:rsidP="003F599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1E22CA"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="001E22CA"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2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208D130" w14:textId="77777777" w:rsidR="007C0BDB" w:rsidRPr="00396BC1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074E12CE" w14:textId="4E1434B0" w:rsidR="007C0BDB" w:rsidRPr="00396BC1" w:rsidRDefault="007C0BDB" w:rsidP="003F599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1E22CA"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2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="001E22CA"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5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9341FAF" w14:textId="77777777" w:rsidR="007C0BDB" w:rsidRPr="00396BC1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3FB054EA" w14:textId="4D6C409F" w:rsidR="007C0BDB" w:rsidRPr="00396BC1" w:rsidRDefault="007C0BDB" w:rsidP="003F5991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22CA"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5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6AB674C4" w14:textId="77777777" w:rsidR="007C0BDB" w:rsidRPr="00396BC1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  <w:hideMark/>
          </w:tcPr>
          <w:p w14:paraId="74AA6249" w14:textId="77777777" w:rsidR="007C0BDB" w:rsidRPr="00396BC1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C0BDB" w:rsidRPr="00396BC1" w14:paraId="69B495A8" w14:textId="77777777" w:rsidTr="006B1100">
        <w:trPr>
          <w:tblHeader/>
        </w:trPr>
        <w:tc>
          <w:tcPr>
            <w:tcW w:w="2345" w:type="dxa"/>
          </w:tcPr>
          <w:p w14:paraId="7FBEADDA" w14:textId="77777777" w:rsidR="007C0BDB" w:rsidRPr="00396BC1" w:rsidRDefault="007C0BDB" w:rsidP="003F599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51209302" w14:textId="77777777" w:rsidR="007C0BDB" w:rsidRPr="00396BC1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1E22CA"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976F0" w:rsidRPr="00396BC1" w14:paraId="5F5FFABD" w14:textId="77777777" w:rsidTr="002E7E21">
        <w:tc>
          <w:tcPr>
            <w:tcW w:w="2345" w:type="dxa"/>
          </w:tcPr>
          <w:p w14:paraId="4C9F37EC" w14:textId="5688A0DA" w:rsidR="004976F0" w:rsidRPr="00396BC1" w:rsidRDefault="00396BC1" w:rsidP="003F599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i/>
                <w:sz w:val="30"/>
                <w:szCs w:val="30"/>
              </w:rPr>
              <w:t>2567</w:t>
            </w:r>
          </w:p>
        </w:tc>
        <w:tc>
          <w:tcPr>
            <w:tcW w:w="6840" w:type="dxa"/>
            <w:gridSpan w:val="11"/>
          </w:tcPr>
          <w:p w14:paraId="133124DD" w14:textId="77777777" w:rsidR="004976F0" w:rsidRPr="00396BC1" w:rsidRDefault="004976F0" w:rsidP="003F599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C0BDB" w:rsidRPr="00396BC1" w14:paraId="2FE366E8" w14:textId="77777777" w:rsidTr="002E7E21">
        <w:tc>
          <w:tcPr>
            <w:tcW w:w="2345" w:type="dxa"/>
            <w:hideMark/>
          </w:tcPr>
          <w:p w14:paraId="4FDE3761" w14:textId="77777777" w:rsidR="007C0BDB" w:rsidRPr="00396BC1" w:rsidRDefault="007C0BDB" w:rsidP="0076089E">
            <w:pPr>
              <w:spacing w:line="240" w:lineRule="auto"/>
              <w:ind w:left="172" w:right="-24" w:hanging="1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1AFF6CEA" w14:textId="77777777" w:rsidR="007C0BDB" w:rsidRPr="00396BC1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4021D54" w14:textId="77777777" w:rsidR="007C0BDB" w:rsidRPr="00396BC1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702C14ED" w14:textId="77777777" w:rsidR="007C0BDB" w:rsidRPr="00396BC1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62BBA23" w14:textId="77777777" w:rsidR="007C0BDB" w:rsidRPr="00396BC1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3690BC3D" w14:textId="77777777" w:rsidR="007C0BDB" w:rsidRPr="00396BC1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923CBC" w14:textId="77777777" w:rsidR="007C0BDB" w:rsidRPr="00396BC1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2A30EA90" w14:textId="77777777" w:rsidR="007C0BDB" w:rsidRPr="00396BC1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A3703A" w14:textId="77777777" w:rsidR="007C0BDB" w:rsidRPr="00396BC1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661539B5" w14:textId="77777777" w:rsidR="007C0BDB" w:rsidRPr="00396BC1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753D062" w14:textId="77777777" w:rsidR="007C0BDB" w:rsidRPr="00396BC1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</w:tcPr>
          <w:p w14:paraId="456E3491" w14:textId="77777777" w:rsidR="007C0BDB" w:rsidRPr="00396BC1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6842" w:rsidRPr="00396BC1" w14:paraId="426B056D" w14:textId="77777777" w:rsidTr="002E7E21">
        <w:tc>
          <w:tcPr>
            <w:tcW w:w="2345" w:type="dxa"/>
            <w:hideMark/>
          </w:tcPr>
          <w:p w14:paraId="41EFB004" w14:textId="77777777" w:rsidR="00A86842" w:rsidRPr="00396BC1" w:rsidRDefault="00A86842" w:rsidP="00A868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23406C36" w14:textId="6B53A098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0034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72" w:type="dxa"/>
          </w:tcPr>
          <w:p w14:paraId="79841686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B611AC0" w14:textId="279A358E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0034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72" w:type="dxa"/>
          </w:tcPr>
          <w:p w14:paraId="374C0C32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B7CA8D6" w14:textId="0549C600" w:rsidR="00A86842" w:rsidRPr="00396BC1" w:rsidRDefault="00C0034F" w:rsidP="00A8684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8660F4D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E65FD06" w14:textId="7A3D90B0" w:rsidR="00A86842" w:rsidRPr="00396BC1" w:rsidRDefault="00C0034F" w:rsidP="00A8684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9A8B95B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8DB9A5F" w14:textId="26E4B3F7" w:rsidR="00A86842" w:rsidRPr="00396BC1" w:rsidRDefault="00C0034F" w:rsidP="00A8684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2BBDFED6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2E626CB" w14:textId="7E8D7298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0034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</w:tr>
      <w:tr w:rsidR="00A86842" w:rsidRPr="00396BC1" w14:paraId="055EC107" w14:textId="77777777" w:rsidTr="002E7E21">
        <w:tc>
          <w:tcPr>
            <w:tcW w:w="2345" w:type="dxa"/>
            <w:hideMark/>
          </w:tcPr>
          <w:p w14:paraId="1EBBEB9C" w14:textId="77777777" w:rsidR="00A86842" w:rsidRPr="00396BC1" w:rsidRDefault="00A86842" w:rsidP="00A868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A4A7E50" w14:textId="200400CB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C0034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72" w:type="dxa"/>
          </w:tcPr>
          <w:p w14:paraId="06DC9736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7A1A56B" w14:textId="78B6F147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C0034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72" w:type="dxa"/>
          </w:tcPr>
          <w:p w14:paraId="6F53D98D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ECDF4B3" w14:textId="3910FB61" w:rsidR="00A86842" w:rsidRPr="00396BC1" w:rsidRDefault="00C0034F" w:rsidP="00A8684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31683F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878FE0D" w14:textId="5B889692" w:rsidR="00A86842" w:rsidRPr="00396BC1" w:rsidRDefault="00C0034F" w:rsidP="00A8684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4B6DEF0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6936918" w14:textId="2205532E" w:rsidR="00A86842" w:rsidRPr="00396BC1" w:rsidRDefault="00C0034F" w:rsidP="00A8684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30337145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08D3CB5" w14:textId="1D2685F8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C0034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</w:tr>
      <w:tr w:rsidR="00A86842" w:rsidRPr="00396BC1" w14:paraId="09FB4FA1" w14:textId="77777777" w:rsidTr="002E7E21">
        <w:tc>
          <w:tcPr>
            <w:tcW w:w="2345" w:type="dxa"/>
          </w:tcPr>
          <w:p w14:paraId="1A1CB295" w14:textId="2A301F21" w:rsidR="00A86842" w:rsidRPr="00396BC1" w:rsidRDefault="00A86842" w:rsidP="00A868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</w:t>
            </w:r>
            <w:r w:rsidR="004A7393"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</w:tcPr>
          <w:p w14:paraId="59FBCB14" w14:textId="716F095B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63</w:t>
            </w:r>
            <w:r w:rsidR="00C0034F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704</w:t>
            </w:r>
          </w:p>
        </w:tc>
        <w:tc>
          <w:tcPr>
            <w:tcW w:w="272" w:type="dxa"/>
          </w:tcPr>
          <w:p w14:paraId="2BAAAD03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4DBC1166" w14:textId="260EA371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63</w:t>
            </w:r>
            <w:r w:rsidR="00C0034F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704</w:t>
            </w:r>
          </w:p>
        </w:tc>
        <w:tc>
          <w:tcPr>
            <w:tcW w:w="272" w:type="dxa"/>
          </w:tcPr>
          <w:p w14:paraId="42F45091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1C3B4B3" w14:textId="3FB61056" w:rsidR="00A86842" w:rsidRPr="00396BC1" w:rsidRDefault="00C0034F" w:rsidP="00A8684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F811B1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6CB84E6" w14:textId="469D7F85" w:rsidR="00A86842" w:rsidRPr="00396BC1" w:rsidRDefault="00C0034F" w:rsidP="00A8684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B63DFA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274722B" w14:textId="2331E7B6" w:rsidR="00A86842" w:rsidRPr="00396BC1" w:rsidRDefault="00C0034F" w:rsidP="00A8684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84CA701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FAF7A7F" w14:textId="284CFBA3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63</w:t>
            </w:r>
            <w:r w:rsidR="00C0034F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704</w:t>
            </w:r>
          </w:p>
        </w:tc>
      </w:tr>
      <w:tr w:rsidR="00A86842" w:rsidRPr="00396BC1" w14:paraId="19B3F829" w14:textId="77777777" w:rsidTr="002E7E21">
        <w:tc>
          <w:tcPr>
            <w:tcW w:w="2345" w:type="dxa"/>
            <w:hideMark/>
          </w:tcPr>
          <w:p w14:paraId="1F1FD1C8" w14:textId="77777777" w:rsidR="00A86842" w:rsidRPr="00396BC1" w:rsidRDefault="00A86842" w:rsidP="00A868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2E7EBB34" w14:textId="2955694E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AD341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72" w:type="dxa"/>
          </w:tcPr>
          <w:p w14:paraId="4EE07648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6A60AAB" w14:textId="6F416789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1E7B7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272" w:type="dxa"/>
          </w:tcPr>
          <w:p w14:paraId="4AF41691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0EDF56E6" w14:textId="0F8CC397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E7B7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236" w:type="dxa"/>
          </w:tcPr>
          <w:p w14:paraId="291568CF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053AE7C" w14:textId="4E46F995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E7B7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36" w:type="dxa"/>
          </w:tcPr>
          <w:p w14:paraId="45599826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18D48B1" w14:textId="56A36DDD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263" w:type="dxa"/>
          </w:tcPr>
          <w:p w14:paraId="142A8991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7D1E111" w14:textId="50B1C739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1E7B7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</w:tr>
      <w:tr w:rsidR="00A86842" w:rsidRPr="00396BC1" w14:paraId="135281EC" w14:textId="77777777" w:rsidTr="002E7E21">
        <w:trPr>
          <w:trHeight w:val="119"/>
        </w:trPr>
        <w:tc>
          <w:tcPr>
            <w:tcW w:w="2345" w:type="dxa"/>
            <w:hideMark/>
          </w:tcPr>
          <w:p w14:paraId="2843EC1A" w14:textId="77777777" w:rsidR="00A86842" w:rsidRPr="00396BC1" w:rsidRDefault="00A86842" w:rsidP="00A868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50C5658E" w14:textId="242DC6D7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AD341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272" w:type="dxa"/>
            <w:vAlign w:val="bottom"/>
          </w:tcPr>
          <w:p w14:paraId="3FD5D6B2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099A49E7" w14:textId="5E9C5436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1E7B7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272" w:type="dxa"/>
            <w:vAlign w:val="bottom"/>
          </w:tcPr>
          <w:p w14:paraId="7F11D138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9945B49" w14:textId="70F0853F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985544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021</w:t>
            </w:r>
          </w:p>
        </w:tc>
        <w:tc>
          <w:tcPr>
            <w:tcW w:w="236" w:type="dxa"/>
            <w:vAlign w:val="bottom"/>
          </w:tcPr>
          <w:p w14:paraId="7B7EE8CA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EB59574" w14:textId="3B78E322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85544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36" w:type="dxa"/>
            <w:vAlign w:val="bottom"/>
          </w:tcPr>
          <w:p w14:paraId="27335796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7B3E42A" w14:textId="5F8BA56E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D341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63" w:type="dxa"/>
            <w:vAlign w:val="bottom"/>
          </w:tcPr>
          <w:p w14:paraId="4B4514D2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343C95FB" w14:textId="3C639397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84371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</w:tr>
      <w:tr w:rsidR="00A86842" w:rsidRPr="00396BC1" w14:paraId="6BD16C23" w14:textId="77777777" w:rsidTr="00156FD3">
        <w:tc>
          <w:tcPr>
            <w:tcW w:w="2345" w:type="dxa"/>
          </w:tcPr>
          <w:p w14:paraId="5F4EF600" w14:textId="77777777" w:rsidR="00A86842" w:rsidRPr="00396BC1" w:rsidRDefault="00A86842" w:rsidP="00A868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4051D6" w14:textId="6F6B7489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  <w:r w:rsidR="00AD341F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</w:t>
            </w:r>
          </w:p>
        </w:tc>
        <w:tc>
          <w:tcPr>
            <w:tcW w:w="272" w:type="dxa"/>
          </w:tcPr>
          <w:p w14:paraId="059077E8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54A7D2" w14:textId="64A2368F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  <w:r w:rsidR="002E78A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272" w:type="dxa"/>
          </w:tcPr>
          <w:p w14:paraId="54B6E107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3BD29" w14:textId="65CD5396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985544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236" w:type="dxa"/>
          </w:tcPr>
          <w:p w14:paraId="69DC8BC8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B7935" w14:textId="2B98A75D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985544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088</w:t>
            </w:r>
          </w:p>
        </w:tc>
        <w:tc>
          <w:tcPr>
            <w:tcW w:w="236" w:type="dxa"/>
          </w:tcPr>
          <w:p w14:paraId="0095C245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A86A5" w14:textId="74BC5137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D341F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910</w:t>
            </w:r>
          </w:p>
        </w:tc>
        <w:tc>
          <w:tcPr>
            <w:tcW w:w="263" w:type="dxa"/>
          </w:tcPr>
          <w:p w14:paraId="221C168D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99DD74" w14:textId="38A210A5" w:rsidR="00A86842" w:rsidRPr="00396BC1" w:rsidRDefault="00396BC1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  <w:r w:rsidR="00843715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039</w:t>
            </w:r>
          </w:p>
        </w:tc>
      </w:tr>
      <w:tr w:rsidR="005B3CD2" w:rsidRPr="00396BC1" w14:paraId="3B1FDBA6" w14:textId="77777777" w:rsidTr="006060A2">
        <w:tc>
          <w:tcPr>
            <w:tcW w:w="2345" w:type="dxa"/>
          </w:tcPr>
          <w:p w14:paraId="51B5916F" w14:textId="50243695" w:rsidR="005B3CD2" w:rsidRPr="00396BC1" w:rsidRDefault="00396BC1" w:rsidP="006060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i/>
                <w:sz w:val="30"/>
                <w:szCs w:val="30"/>
              </w:rPr>
              <w:lastRenderedPageBreak/>
              <w:t>2566</w:t>
            </w:r>
          </w:p>
        </w:tc>
        <w:tc>
          <w:tcPr>
            <w:tcW w:w="6840" w:type="dxa"/>
            <w:gridSpan w:val="11"/>
          </w:tcPr>
          <w:p w14:paraId="3D993F58" w14:textId="77777777" w:rsidR="005B3CD2" w:rsidRPr="00396BC1" w:rsidRDefault="005B3CD2" w:rsidP="006060A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B3CD2" w:rsidRPr="00396BC1" w14:paraId="034E3E45" w14:textId="77777777" w:rsidTr="006060A2">
        <w:tc>
          <w:tcPr>
            <w:tcW w:w="2345" w:type="dxa"/>
            <w:hideMark/>
          </w:tcPr>
          <w:p w14:paraId="503A507C" w14:textId="77777777" w:rsidR="005B3CD2" w:rsidRPr="00396BC1" w:rsidRDefault="005B3CD2" w:rsidP="006060A2">
            <w:pPr>
              <w:spacing w:line="240" w:lineRule="auto"/>
              <w:ind w:left="172" w:right="-24" w:hanging="1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682E9570" w14:textId="77777777" w:rsidR="005B3CD2" w:rsidRPr="00396BC1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E27D535" w14:textId="77777777" w:rsidR="005B3CD2" w:rsidRPr="00396BC1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392B4532" w14:textId="77777777" w:rsidR="005B3CD2" w:rsidRPr="00396BC1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C0A5B11" w14:textId="77777777" w:rsidR="005B3CD2" w:rsidRPr="00396BC1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44547517" w14:textId="77777777" w:rsidR="005B3CD2" w:rsidRPr="00396BC1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1CCBFE" w14:textId="77777777" w:rsidR="005B3CD2" w:rsidRPr="00396BC1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26CACAE8" w14:textId="77777777" w:rsidR="005B3CD2" w:rsidRPr="00396BC1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CD6F508" w14:textId="77777777" w:rsidR="005B3CD2" w:rsidRPr="00396BC1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6D830A12" w14:textId="77777777" w:rsidR="005B3CD2" w:rsidRPr="00396BC1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7265065" w14:textId="77777777" w:rsidR="005B3CD2" w:rsidRPr="00396BC1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</w:tcPr>
          <w:p w14:paraId="73E71645" w14:textId="77777777" w:rsidR="005B3CD2" w:rsidRPr="00396BC1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80635" w:rsidRPr="00396BC1" w14:paraId="6C019CA5" w14:textId="77777777" w:rsidTr="006060A2">
        <w:tc>
          <w:tcPr>
            <w:tcW w:w="2345" w:type="dxa"/>
            <w:hideMark/>
          </w:tcPr>
          <w:p w14:paraId="6BB79170" w14:textId="77777777" w:rsidR="00980635" w:rsidRPr="00396BC1" w:rsidRDefault="00980635" w:rsidP="009806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7C53749D" w14:textId="18BD40D0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93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082</w:t>
            </w:r>
          </w:p>
        </w:tc>
        <w:tc>
          <w:tcPr>
            <w:tcW w:w="272" w:type="dxa"/>
          </w:tcPr>
          <w:p w14:paraId="28ADB6C7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B49C0FE" w14:textId="6525AF51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93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082</w:t>
            </w:r>
          </w:p>
        </w:tc>
        <w:tc>
          <w:tcPr>
            <w:tcW w:w="272" w:type="dxa"/>
          </w:tcPr>
          <w:p w14:paraId="477D9BCD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8CEE4E9" w14:textId="63BEAE6E" w:rsidR="00980635" w:rsidRPr="00396BC1" w:rsidRDefault="00980635" w:rsidP="00980635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4308586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47F5F71" w14:textId="3C60FDD2" w:rsidR="00980635" w:rsidRPr="00396BC1" w:rsidRDefault="00980635" w:rsidP="00980635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57D2BF9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E0CB298" w14:textId="544A1288" w:rsidR="00980635" w:rsidRPr="00396BC1" w:rsidRDefault="00980635" w:rsidP="00980635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582C4177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4D860AD" w14:textId="780940C9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93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082</w:t>
            </w:r>
          </w:p>
        </w:tc>
      </w:tr>
      <w:tr w:rsidR="00980635" w:rsidRPr="00396BC1" w14:paraId="39CF00BD" w14:textId="77777777" w:rsidTr="006060A2">
        <w:tc>
          <w:tcPr>
            <w:tcW w:w="2345" w:type="dxa"/>
            <w:hideMark/>
          </w:tcPr>
          <w:p w14:paraId="14E350F1" w14:textId="77777777" w:rsidR="00980635" w:rsidRPr="00396BC1" w:rsidRDefault="00980635" w:rsidP="009806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6FA4EFB6" w14:textId="0AC50989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96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490</w:t>
            </w:r>
          </w:p>
        </w:tc>
        <w:tc>
          <w:tcPr>
            <w:tcW w:w="272" w:type="dxa"/>
          </w:tcPr>
          <w:p w14:paraId="258D01DE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D8D7917" w14:textId="0028E08A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96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490</w:t>
            </w:r>
          </w:p>
        </w:tc>
        <w:tc>
          <w:tcPr>
            <w:tcW w:w="272" w:type="dxa"/>
          </w:tcPr>
          <w:p w14:paraId="276B4039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588B8E84" w14:textId="378B4543" w:rsidR="00980635" w:rsidRPr="00396BC1" w:rsidRDefault="00980635" w:rsidP="00980635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CE7468D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F8A7EF1" w14:textId="42B489CE" w:rsidR="00980635" w:rsidRPr="00396BC1" w:rsidRDefault="00980635" w:rsidP="00980635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F34B6CD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4558261" w14:textId="5593BAA9" w:rsidR="00980635" w:rsidRPr="00396BC1" w:rsidRDefault="00980635" w:rsidP="00980635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0F77AE04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D5B7CC8" w14:textId="38272182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96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490</w:t>
            </w:r>
          </w:p>
        </w:tc>
      </w:tr>
      <w:tr w:rsidR="00980635" w:rsidRPr="00396BC1" w14:paraId="67005049" w14:textId="77777777" w:rsidTr="006060A2">
        <w:tc>
          <w:tcPr>
            <w:tcW w:w="2345" w:type="dxa"/>
          </w:tcPr>
          <w:p w14:paraId="555C24B5" w14:textId="01F3FB57" w:rsidR="00980635" w:rsidRPr="00396BC1" w:rsidRDefault="00980635" w:rsidP="009806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</w:t>
            </w:r>
            <w:r w:rsidR="004A7393"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</w:tcPr>
          <w:p w14:paraId="4AF9099F" w14:textId="1F73B962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64</w:t>
            </w:r>
            <w:r w:rsidR="00980635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815</w:t>
            </w:r>
          </w:p>
        </w:tc>
        <w:tc>
          <w:tcPr>
            <w:tcW w:w="272" w:type="dxa"/>
          </w:tcPr>
          <w:p w14:paraId="4EF2F8BF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A3D8503" w14:textId="320E306C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64</w:t>
            </w:r>
            <w:r w:rsidR="00980635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815</w:t>
            </w:r>
          </w:p>
        </w:tc>
        <w:tc>
          <w:tcPr>
            <w:tcW w:w="272" w:type="dxa"/>
          </w:tcPr>
          <w:p w14:paraId="0524A4D4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9D3F93C" w14:textId="355233CA" w:rsidR="00980635" w:rsidRPr="00396BC1" w:rsidRDefault="00980635" w:rsidP="00980635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0D50B0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DDD13E8" w14:textId="788B0165" w:rsidR="00980635" w:rsidRPr="00396BC1" w:rsidRDefault="00980635" w:rsidP="00980635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5165F2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EC0FDBC" w14:textId="25F53EB3" w:rsidR="00980635" w:rsidRPr="00396BC1" w:rsidRDefault="00980635" w:rsidP="00980635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CD2E2D9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1557899" w14:textId="5AC7BC99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64</w:t>
            </w:r>
            <w:r w:rsidR="00980635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815</w:t>
            </w:r>
          </w:p>
        </w:tc>
      </w:tr>
      <w:tr w:rsidR="00980635" w:rsidRPr="00396BC1" w14:paraId="2AAE1345" w14:textId="77777777" w:rsidTr="006060A2">
        <w:tc>
          <w:tcPr>
            <w:tcW w:w="2345" w:type="dxa"/>
            <w:hideMark/>
          </w:tcPr>
          <w:p w14:paraId="1214DE08" w14:textId="77777777" w:rsidR="00980635" w:rsidRPr="00396BC1" w:rsidRDefault="00980635" w:rsidP="009806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4596A6C2" w14:textId="4A3EA5A2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187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146</w:t>
            </w:r>
          </w:p>
        </w:tc>
        <w:tc>
          <w:tcPr>
            <w:tcW w:w="272" w:type="dxa"/>
          </w:tcPr>
          <w:p w14:paraId="3F882FC0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669CB955" w14:textId="17757B87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144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773</w:t>
            </w:r>
          </w:p>
        </w:tc>
        <w:tc>
          <w:tcPr>
            <w:tcW w:w="272" w:type="dxa"/>
          </w:tcPr>
          <w:p w14:paraId="257ED0E4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0D207A98" w14:textId="5B656924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19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264</w:t>
            </w:r>
          </w:p>
        </w:tc>
        <w:tc>
          <w:tcPr>
            <w:tcW w:w="236" w:type="dxa"/>
          </w:tcPr>
          <w:p w14:paraId="320BE2CD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D089430" w14:textId="1E84FBE8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29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635</w:t>
            </w:r>
          </w:p>
        </w:tc>
        <w:tc>
          <w:tcPr>
            <w:tcW w:w="236" w:type="dxa"/>
          </w:tcPr>
          <w:p w14:paraId="1D29B461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3F9B6E4" w14:textId="30CB56E8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3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542</w:t>
            </w:r>
          </w:p>
        </w:tc>
        <w:tc>
          <w:tcPr>
            <w:tcW w:w="263" w:type="dxa"/>
          </w:tcPr>
          <w:p w14:paraId="7DEA37DE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D6E4732" w14:textId="72F4CDAD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197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214</w:t>
            </w:r>
          </w:p>
        </w:tc>
      </w:tr>
      <w:tr w:rsidR="00980635" w:rsidRPr="00396BC1" w14:paraId="75AB9FE4" w14:textId="77777777" w:rsidTr="006060A2">
        <w:trPr>
          <w:trHeight w:val="119"/>
        </w:trPr>
        <w:tc>
          <w:tcPr>
            <w:tcW w:w="2345" w:type="dxa"/>
            <w:hideMark/>
          </w:tcPr>
          <w:p w14:paraId="73260A31" w14:textId="77777777" w:rsidR="00980635" w:rsidRPr="00396BC1" w:rsidRDefault="00980635" w:rsidP="009806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561E89F" w14:textId="3FC4D8F8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54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065</w:t>
            </w:r>
          </w:p>
        </w:tc>
        <w:tc>
          <w:tcPr>
            <w:tcW w:w="272" w:type="dxa"/>
            <w:vAlign w:val="bottom"/>
          </w:tcPr>
          <w:p w14:paraId="6825E81D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11467DE6" w14:textId="2E2E66A5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26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936</w:t>
            </w:r>
          </w:p>
        </w:tc>
        <w:tc>
          <w:tcPr>
            <w:tcW w:w="272" w:type="dxa"/>
            <w:vAlign w:val="bottom"/>
          </w:tcPr>
          <w:p w14:paraId="5858A078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5B10F31C" w14:textId="034009A8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17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672</w:t>
            </w:r>
          </w:p>
        </w:tc>
        <w:tc>
          <w:tcPr>
            <w:tcW w:w="236" w:type="dxa"/>
            <w:vAlign w:val="bottom"/>
          </w:tcPr>
          <w:p w14:paraId="344B5902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9A2616A" w14:textId="0C190D02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9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982</w:t>
            </w:r>
          </w:p>
        </w:tc>
        <w:tc>
          <w:tcPr>
            <w:tcW w:w="236" w:type="dxa"/>
            <w:vAlign w:val="bottom"/>
          </w:tcPr>
          <w:p w14:paraId="7580087B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BD242E1" w14:textId="0AB4DCE4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5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160</w:t>
            </w:r>
          </w:p>
        </w:tc>
        <w:tc>
          <w:tcPr>
            <w:tcW w:w="263" w:type="dxa"/>
            <w:vAlign w:val="bottom"/>
          </w:tcPr>
          <w:p w14:paraId="5C5C96AA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670CEB4C" w14:textId="0E3CEFA0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59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750</w:t>
            </w:r>
          </w:p>
        </w:tc>
      </w:tr>
      <w:tr w:rsidR="00980635" w:rsidRPr="00396BC1" w14:paraId="5B3AEF8A" w14:textId="77777777" w:rsidTr="006060A2">
        <w:tc>
          <w:tcPr>
            <w:tcW w:w="2345" w:type="dxa"/>
          </w:tcPr>
          <w:p w14:paraId="5421F380" w14:textId="77777777" w:rsidR="00980635" w:rsidRPr="00396BC1" w:rsidRDefault="00980635" w:rsidP="009806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875123" w14:textId="53E385BE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495</w:t>
            </w:r>
            <w:r w:rsidR="00980635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72" w:type="dxa"/>
          </w:tcPr>
          <w:p w14:paraId="23408B2D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28008E" w14:textId="2CB58C85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426</w:t>
            </w:r>
            <w:r w:rsidR="00980635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096</w:t>
            </w:r>
          </w:p>
        </w:tc>
        <w:tc>
          <w:tcPr>
            <w:tcW w:w="272" w:type="dxa"/>
          </w:tcPr>
          <w:p w14:paraId="5FAA452A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2C4695" w14:textId="68509E32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36</w:t>
            </w:r>
            <w:r w:rsidR="00980635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936</w:t>
            </w:r>
          </w:p>
        </w:tc>
        <w:tc>
          <w:tcPr>
            <w:tcW w:w="236" w:type="dxa"/>
          </w:tcPr>
          <w:p w14:paraId="179C924E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A57B72" w14:textId="47C8B7A0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39</w:t>
            </w:r>
            <w:r w:rsidR="00980635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617</w:t>
            </w:r>
          </w:p>
        </w:tc>
        <w:tc>
          <w:tcPr>
            <w:tcW w:w="236" w:type="dxa"/>
          </w:tcPr>
          <w:p w14:paraId="237DBEB3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099D4A" w14:textId="4DE11A09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8</w:t>
            </w:r>
            <w:r w:rsidR="00980635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263" w:type="dxa"/>
          </w:tcPr>
          <w:p w14:paraId="4DE3E591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EAC2AB" w14:textId="46036192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511</w:t>
            </w:r>
            <w:r w:rsidR="00980635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351</w:t>
            </w:r>
          </w:p>
        </w:tc>
      </w:tr>
    </w:tbl>
    <w:p w14:paraId="48B2E227" w14:textId="119AC185" w:rsidR="005B3CD2" w:rsidRPr="00396BC1" w:rsidRDefault="005B3CD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90"/>
        <w:gridCol w:w="272"/>
        <w:gridCol w:w="898"/>
        <w:gridCol w:w="272"/>
        <w:gridCol w:w="898"/>
        <w:gridCol w:w="236"/>
        <w:gridCol w:w="934"/>
        <w:gridCol w:w="236"/>
        <w:gridCol w:w="934"/>
        <w:gridCol w:w="263"/>
        <w:gridCol w:w="907"/>
      </w:tblGrid>
      <w:tr w:rsidR="001E22CA" w:rsidRPr="00396BC1" w14:paraId="27E598C8" w14:textId="77777777" w:rsidTr="00C34700">
        <w:trPr>
          <w:tblHeader/>
        </w:trPr>
        <w:tc>
          <w:tcPr>
            <w:tcW w:w="2345" w:type="dxa"/>
            <w:hideMark/>
          </w:tcPr>
          <w:p w14:paraId="7E9A264D" w14:textId="5D9A125B" w:rsidR="001E22CA" w:rsidRPr="00396BC1" w:rsidRDefault="001E22CA" w:rsidP="003F59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7ABC6117" w14:textId="77777777" w:rsidR="001E22CA" w:rsidRPr="00396BC1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22CA" w:rsidRPr="00396BC1" w14:paraId="294FE434" w14:textId="77777777" w:rsidTr="00C34700">
        <w:trPr>
          <w:tblHeader/>
        </w:trPr>
        <w:tc>
          <w:tcPr>
            <w:tcW w:w="2345" w:type="dxa"/>
            <w:hideMark/>
          </w:tcPr>
          <w:p w14:paraId="2E22FA03" w14:textId="77777777" w:rsidR="001E22CA" w:rsidRPr="00396BC1" w:rsidRDefault="001E22CA" w:rsidP="003F59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EDE1843" w14:textId="77777777" w:rsidR="001E22CA" w:rsidRPr="00396BC1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9558DA4" w14:textId="77777777" w:rsidR="001E22CA" w:rsidRPr="00396BC1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8" w:type="dxa"/>
            <w:gridSpan w:val="9"/>
            <w:vAlign w:val="bottom"/>
            <w:hideMark/>
          </w:tcPr>
          <w:p w14:paraId="6227BB78" w14:textId="77777777" w:rsidR="001E22CA" w:rsidRPr="00396BC1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1E22CA" w:rsidRPr="00396BC1" w14:paraId="127C25E4" w14:textId="77777777" w:rsidTr="00C34700">
        <w:trPr>
          <w:tblHeader/>
        </w:trPr>
        <w:tc>
          <w:tcPr>
            <w:tcW w:w="2345" w:type="dxa"/>
            <w:vAlign w:val="bottom"/>
            <w:hideMark/>
          </w:tcPr>
          <w:p w14:paraId="78F27129" w14:textId="6C035FF5" w:rsidR="001E22CA" w:rsidRPr="00396BC1" w:rsidRDefault="001E22CA" w:rsidP="003F59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96BC1" w:rsidRPr="00396BC1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07EC1CAC" w14:textId="77777777" w:rsidR="001E22CA" w:rsidRPr="00396BC1" w:rsidRDefault="001E22CA" w:rsidP="003F599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08149FD2" w14:textId="77777777" w:rsidR="001E22CA" w:rsidRPr="00396BC1" w:rsidRDefault="001E22CA" w:rsidP="003F599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1A43EAA5" w14:textId="77777777" w:rsidR="001E22CA" w:rsidRPr="00396BC1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3A8D8DFD" w14:textId="00ECE18B" w:rsidR="001E22CA" w:rsidRPr="00396BC1" w:rsidRDefault="001E22CA" w:rsidP="003F599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38CF8C7" w14:textId="77777777" w:rsidR="001E22CA" w:rsidRPr="00396BC1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3230CA47" w14:textId="02B9625D" w:rsidR="001E22CA" w:rsidRPr="00396BC1" w:rsidRDefault="001E22CA" w:rsidP="003F599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2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4CCD36C" w14:textId="77777777" w:rsidR="001E22CA" w:rsidRPr="00396BC1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10D7909B" w14:textId="75899A73" w:rsidR="001E22CA" w:rsidRPr="00396BC1" w:rsidRDefault="001E22CA" w:rsidP="003F599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2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5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8D350E4" w14:textId="77777777" w:rsidR="001E22CA" w:rsidRPr="00396BC1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1DD318B7" w14:textId="360AFAC2" w:rsidR="001E22CA" w:rsidRPr="00396BC1" w:rsidRDefault="001E22CA" w:rsidP="003F5991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5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667EECF" w14:textId="77777777" w:rsidR="001E22CA" w:rsidRPr="00396BC1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  <w:hideMark/>
          </w:tcPr>
          <w:p w14:paraId="1C415C3C" w14:textId="77777777" w:rsidR="001E22CA" w:rsidRPr="00396BC1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E22CA" w:rsidRPr="00396BC1" w14:paraId="0D72854A" w14:textId="77777777" w:rsidTr="00C34700">
        <w:trPr>
          <w:tblHeader/>
        </w:trPr>
        <w:tc>
          <w:tcPr>
            <w:tcW w:w="2345" w:type="dxa"/>
          </w:tcPr>
          <w:p w14:paraId="3FC6693B" w14:textId="77777777" w:rsidR="001E22CA" w:rsidRPr="00396BC1" w:rsidRDefault="001E22CA" w:rsidP="003F599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39BFC843" w14:textId="77777777" w:rsidR="001E22CA" w:rsidRPr="00396BC1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976F0" w:rsidRPr="00396BC1" w14:paraId="0562B883" w14:textId="77777777" w:rsidTr="00C34700">
        <w:tc>
          <w:tcPr>
            <w:tcW w:w="2345" w:type="dxa"/>
          </w:tcPr>
          <w:p w14:paraId="4C105C4D" w14:textId="56EFAE93" w:rsidR="004976F0" w:rsidRPr="00396BC1" w:rsidRDefault="00396BC1" w:rsidP="003F599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i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2AB1C8B2" w14:textId="77777777" w:rsidR="004976F0" w:rsidRPr="00396BC1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16D1C86" w14:textId="77777777" w:rsidR="004976F0" w:rsidRPr="00396BC1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51EBFB93" w14:textId="77777777" w:rsidR="004976F0" w:rsidRPr="00396BC1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51F0766" w14:textId="77777777" w:rsidR="004976F0" w:rsidRPr="00396BC1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726BC6EB" w14:textId="77777777" w:rsidR="004976F0" w:rsidRPr="00396BC1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BBB10AC" w14:textId="77777777" w:rsidR="004976F0" w:rsidRPr="00396BC1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427B4E28" w14:textId="77777777" w:rsidR="004976F0" w:rsidRPr="00396BC1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722CCD" w14:textId="77777777" w:rsidR="004976F0" w:rsidRPr="00396BC1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2A2D66E7" w14:textId="77777777" w:rsidR="004976F0" w:rsidRPr="00396BC1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AD168C3" w14:textId="77777777" w:rsidR="004976F0" w:rsidRPr="00396BC1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</w:tcPr>
          <w:p w14:paraId="3EACC733" w14:textId="77777777" w:rsidR="004976F0" w:rsidRPr="00396BC1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22CA" w:rsidRPr="00396BC1" w14:paraId="55AF8424" w14:textId="77777777" w:rsidTr="00C34700">
        <w:tc>
          <w:tcPr>
            <w:tcW w:w="2345" w:type="dxa"/>
            <w:hideMark/>
          </w:tcPr>
          <w:p w14:paraId="7D701E47" w14:textId="77777777" w:rsidR="001E22CA" w:rsidRPr="00396BC1" w:rsidRDefault="001E22CA" w:rsidP="0076089E">
            <w:pPr>
              <w:spacing w:line="240" w:lineRule="auto"/>
              <w:ind w:left="172" w:right="-24" w:hanging="1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146850D" w14:textId="77777777" w:rsidR="001E22CA" w:rsidRPr="00396BC1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96B15EC" w14:textId="77777777" w:rsidR="001E22CA" w:rsidRPr="00396BC1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3C34BC2D" w14:textId="77777777" w:rsidR="001E22CA" w:rsidRPr="00396BC1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E23E217" w14:textId="77777777" w:rsidR="001E22CA" w:rsidRPr="00396BC1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51A55ABB" w14:textId="77777777" w:rsidR="001E22CA" w:rsidRPr="00396BC1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F96919F" w14:textId="77777777" w:rsidR="001E22CA" w:rsidRPr="00396BC1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5E5D6ADC" w14:textId="77777777" w:rsidR="001E22CA" w:rsidRPr="00396BC1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D95B8E" w14:textId="77777777" w:rsidR="001E22CA" w:rsidRPr="00396BC1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6D9A240F" w14:textId="77777777" w:rsidR="001E22CA" w:rsidRPr="00396BC1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D664C9C" w14:textId="77777777" w:rsidR="001E22CA" w:rsidRPr="00396BC1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</w:tcPr>
          <w:p w14:paraId="6895CB92" w14:textId="77777777" w:rsidR="001E22CA" w:rsidRPr="00396BC1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E0C7F" w:rsidRPr="00396BC1" w14:paraId="66DAB708" w14:textId="77777777" w:rsidTr="00C34700">
        <w:tc>
          <w:tcPr>
            <w:tcW w:w="2345" w:type="dxa"/>
            <w:hideMark/>
          </w:tcPr>
          <w:p w14:paraId="467E18AE" w14:textId="77777777" w:rsidR="003E0C7F" w:rsidRPr="00396BC1" w:rsidRDefault="003E0C7F" w:rsidP="003E0C7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6E859324" w14:textId="4A166E2D" w:rsidR="003E0C7F" w:rsidRPr="00396BC1" w:rsidRDefault="00396BC1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="00555F7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  <w:tc>
          <w:tcPr>
            <w:tcW w:w="272" w:type="dxa"/>
          </w:tcPr>
          <w:p w14:paraId="156AB44E" w14:textId="77777777" w:rsidR="003E0C7F" w:rsidRPr="00396BC1" w:rsidRDefault="003E0C7F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3993E14A" w14:textId="25D401C7" w:rsidR="003E0C7F" w:rsidRPr="00396BC1" w:rsidRDefault="00396BC1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="00555F7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  <w:tc>
          <w:tcPr>
            <w:tcW w:w="272" w:type="dxa"/>
          </w:tcPr>
          <w:p w14:paraId="79369C43" w14:textId="77777777" w:rsidR="003E0C7F" w:rsidRPr="00396BC1" w:rsidRDefault="003E0C7F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F15A203" w14:textId="48606167" w:rsidR="003E0C7F" w:rsidRPr="00396BC1" w:rsidRDefault="00555F7B" w:rsidP="003E0C7F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F527AE" w14:textId="77777777" w:rsidR="003E0C7F" w:rsidRPr="00396BC1" w:rsidRDefault="003E0C7F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70008D7" w14:textId="34858B21" w:rsidR="003E0C7F" w:rsidRPr="00396BC1" w:rsidRDefault="00555F7B" w:rsidP="003E0C7F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75FF6A5" w14:textId="77777777" w:rsidR="003E0C7F" w:rsidRPr="00396BC1" w:rsidRDefault="003E0C7F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7861046" w14:textId="02373B3F" w:rsidR="003E0C7F" w:rsidRPr="00396BC1" w:rsidRDefault="00555F7B" w:rsidP="003E0C7F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1D2B42B2" w14:textId="77777777" w:rsidR="003E0C7F" w:rsidRPr="00396BC1" w:rsidRDefault="003E0C7F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FAA6468" w14:textId="419D84F4" w:rsidR="003E0C7F" w:rsidRPr="00396BC1" w:rsidRDefault="00396BC1" w:rsidP="00AE73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="00555F7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</w:tr>
      <w:tr w:rsidR="007149F6" w:rsidRPr="00396BC1" w14:paraId="44F4AAE0" w14:textId="77777777" w:rsidTr="00C34700">
        <w:tc>
          <w:tcPr>
            <w:tcW w:w="2345" w:type="dxa"/>
          </w:tcPr>
          <w:p w14:paraId="234CDE68" w14:textId="433C50EF" w:rsidR="007149F6" w:rsidRPr="00396BC1" w:rsidRDefault="007149F6" w:rsidP="007149F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</w:t>
            </w:r>
            <w:r w:rsidR="004A7393"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</w:tcPr>
          <w:p w14:paraId="56FCF866" w14:textId="5AF57D5B" w:rsidR="007149F6" w:rsidRPr="00396BC1" w:rsidRDefault="00396BC1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20</w:t>
            </w:r>
            <w:r w:rsidR="00555F7B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023</w:t>
            </w:r>
          </w:p>
        </w:tc>
        <w:tc>
          <w:tcPr>
            <w:tcW w:w="272" w:type="dxa"/>
          </w:tcPr>
          <w:p w14:paraId="41D238DF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38DC985B" w14:textId="4EF36692" w:rsidR="007149F6" w:rsidRPr="00396BC1" w:rsidRDefault="00396BC1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20</w:t>
            </w:r>
            <w:r w:rsidR="00555F7B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023</w:t>
            </w:r>
          </w:p>
        </w:tc>
        <w:tc>
          <w:tcPr>
            <w:tcW w:w="272" w:type="dxa"/>
          </w:tcPr>
          <w:p w14:paraId="01CDB0A1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AFDD499" w14:textId="63A963BB" w:rsidR="007149F6" w:rsidRPr="00396BC1" w:rsidRDefault="00555F7B" w:rsidP="007149F6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6D1CFB3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A19AF8A" w14:textId="7463DDF6" w:rsidR="007149F6" w:rsidRPr="00396BC1" w:rsidRDefault="00555F7B" w:rsidP="007149F6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6700CBD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3A56CB4" w14:textId="36472F30" w:rsidR="007149F6" w:rsidRPr="00396BC1" w:rsidRDefault="00555F7B" w:rsidP="007149F6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4C47F827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007C3F1" w14:textId="65DD07E9" w:rsidR="007149F6" w:rsidRPr="00396BC1" w:rsidRDefault="00396BC1" w:rsidP="00AE73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55F7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</w:tr>
      <w:tr w:rsidR="007149F6" w:rsidRPr="00396BC1" w14:paraId="016A4852" w14:textId="77777777" w:rsidTr="00C34700">
        <w:tc>
          <w:tcPr>
            <w:tcW w:w="2345" w:type="dxa"/>
            <w:shd w:val="clear" w:color="auto" w:fill="auto"/>
            <w:hideMark/>
          </w:tcPr>
          <w:p w14:paraId="6FAC9228" w14:textId="77777777" w:rsidR="007149F6" w:rsidRPr="00396BC1" w:rsidRDefault="007149F6" w:rsidP="007149F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4A700A15" w14:textId="1BB054B7" w:rsidR="007149F6" w:rsidRPr="00396BC1" w:rsidRDefault="00396BC1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555F7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72" w:type="dxa"/>
            <w:shd w:val="clear" w:color="auto" w:fill="auto"/>
          </w:tcPr>
          <w:p w14:paraId="473FA3B7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6F788662" w14:textId="04536580" w:rsidR="007149F6" w:rsidRPr="00396BC1" w:rsidRDefault="00396BC1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555F7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2" w:type="dxa"/>
            <w:shd w:val="clear" w:color="auto" w:fill="auto"/>
          </w:tcPr>
          <w:p w14:paraId="7DC854CF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96A891B" w14:textId="39B54717" w:rsidR="007149F6" w:rsidRPr="00396BC1" w:rsidRDefault="00396BC1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55F7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  <w:tc>
          <w:tcPr>
            <w:tcW w:w="236" w:type="dxa"/>
            <w:shd w:val="clear" w:color="auto" w:fill="auto"/>
          </w:tcPr>
          <w:p w14:paraId="571A86AE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FADB20E" w14:textId="006C4BE4" w:rsidR="007149F6" w:rsidRPr="00396BC1" w:rsidRDefault="00396BC1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55F7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  <w:tc>
          <w:tcPr>
            <w:tcW w:w="236" w:type="dxa"/>
            <w:shd w:val="clear" w:color="auto" w:fill="auto"/>
          </w:tcPr>
          <w:p w14:paraId="35948BB1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EBFDF84" w14:textId="30679670" w:rsidR="007149F6" w:rsidRPr="00396BC1" w:rsidRDefault="00555F7B" w:rsidP="008A201B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1EE991B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79746597" w14:textId="640D4E42" w:rsidR="007149F6" w:rsidRPr="00396BC1" w:rsidRDefault="00396BC1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555F7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</w:tr>
      <w:tr w:rsidR="007149F6" w:rsidRPr="00396BC1" w14:paraId="5C043539" w14:textId="77777777" w:rsidTr="00C34700">
        <w:trPr>
          <w:trHeight w:val="119"/>
        </w:trPr>
        <w:tc>
          <w:tcPr>
            <w:tcW w:w="2345" w:type="dxa"/>
            <w:hideMark/>
          </w:tcPr>
          <w:p w14:paraId="65652C02" w14:textId="77777777" w:rsidR="007149F6" w:rsidRPr="00396BC1" w:rsidRDefault="007149F6" w:rsidP="007149F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755627BC" w14:textId="69E61829" w:rsidR="007149F6" w:rsidRPr="00396BC1" w:rsidRDefault="00396BC1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555F7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272" w:type="dxa"/>
            <w:vAlign w:val="bottom"/>
          </w:tcPr>
          <w:p w14:paraId="053F48E4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7DC1463" w14:textId="2E703FE3" w:rsidR="007149F6" w:rsidRPr="00396BC1" w:rsidRDefault="00396BC1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555F7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272" w:type="dxa"/>
            <w:vAlign w:val="bottom"/>
          </w:tcPr>
          <w:p w14:paraId="010717B3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0824D990" w14:textId="45FF7BC6" w:rsidR="007149F6" w:rsidRPr="00396BC1" w:rsidRDefault="00396BC1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55F7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36" w:type="dxa"/>
            <w:vAlign w:val="bottom"/>
          </w:tcPr>
          <w:p w14:paraId="08BB3140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05D0B41" w14:textId="757593F5" w:rsidR="007149F6" w:rsidRPr="00396BC1" w:rsidRDefault="00396BC1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55F7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236" w:type="dxa"/>
            <w:vAlign w:val="bottom"/>
          </w:tcPr>
          <w:p w14:paraId="5C8571C6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66AA11F" w14:textId="01C2239D" w:rsidR="007149F6" w:rsidRPr="00396BC1" w:rsidRDefault="00396BC1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55F7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63" w:type="dxa"/>
            <w:vAlign w:val="bottom"/>
          </w:tcPr>
          <w:p w14:paraId="43B3D883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6585E08C" w14:textId="12001F2D" w:rsidR="007149F6" w:rsidRPr="00396BC1" w:rsidRDefault="00396BC1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555F7B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</w:tr>
      <w:tr w:rsidR="007149F6" w:rsidRPr="00396BC1" w14:paraId="2A3B49C3" w14:textId="77777777" w:rsidTr="00C34700">
        <w:tc>
          <w:tcPr>
            <w:tcW w:w="2345" w:type="dxa"/>
          </w:tcPr>
          <w:p w14:paraId="287AA7CC" w14:textId="77777777" w:rsidR="007149F6" w:rsidRPr="00396BC1" w:rsidRDefault="007149F6" w:rsidP="007149F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83F9A8" w14:textId="50A1FF9C" w:rsidR="007149F6" w:rsidRPr="00396BC1" w:rsidRDefault="00396BC1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55F7B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272" w:type="dxa"/>
          </w:tcPr>
          <w:p w14:paraId="560D4C84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3D3D6B" w14:textId="03C3C076" w:rsidR="007149F6" w:rsidRPr="00396BC1" w:rsidRDefault="00396BC1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  <w:r w:rsidR="00555F7B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614</w:t>
            </w:r>
          </w:p>
        </w:tc>
        <w:tc>
          <w:tcPr>
            <w:tcW w:w="272" w:type="dxa"/>
          </w:tcPr>
          <w:p w14:paraId="636A0710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DDECE" w14:textId="308622A0" w:rsidR="007149F6" w:rsidRPr="00396BC1" w:rsidRDefault="00396BC1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555F7B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</w:t>
            </w:r>
          </w:p>
        </w:tc>
        <w:tc>
          <w:tcPr>
            <w:tcW w:w="236" w:type="dxa"/>
          </w:tcPr>
          <w:p w14:paraId="4479778D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C39AA" w14:textId="632A9ABF" w:rsidR="007149F6" w:rsidRPr="00396BC1" w:rsidRDefault="00396BC1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55F7B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</w:t>
            </w:r>
          </w:p>
        </w:tc>
        <w:tc>
          <w:tcPr>
            <w:tcW w:w="236" w:type="dxa"/>
          </w:tcPr>
          <w:p w14:paraId="3B6CCF47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58AA30" w14:textId="37847DB9" w:rsidR="007149F6" w:rsidRPr="00396BC1" w:rsidRDefault="00396BC1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55F7B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263" w:type="dxa"/>
          </w:tcPr>
          <w:p w14:paraId="5C85EAA6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87BBC6" w14:textId="5D114399" w:rsidR="007149F6" w:rsidRPr="00396BC1" w:rsidRDefault="00396BC1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</w:t>
            </w:r>
            <w:r w:rsidR="00555F7B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</w:tr>
    </w:tbl>
    <w:p w14:paraId="63923D5A" w14:textId="77777777" w:rsidR="005B3CD2" w:rsidRPr="00396BC1" w:rsidRDefault="005B3CD2"/>
    <w:p w14:paraId="747CC304" w14:textId="77777777" w:rsidR="00C34700" w:rsidRPr="00396BC1" w:rsidRDefault="00C34700">
      <w:r w:rsidRPr="00396BC1">
        <w:br w:type="page"/>
      </w: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90"/>
        <w:gridCol w:w="272"/>
        <w:gridCol w:w="898"/>
        <w:gridCol w:w="272"/>
        <w:gridCol w:w="898"/>
        <w:gridCol w:w="236"/>
        <w:gridCol w:w="934"/>
        <w:gridCol w:w="236"/>
        <w:gridCol w:w="934"/>
        <w:gridCol w:w="263"/>
        <w:gridCol w:w="907"/>
      </w:tblGrid>
      <w:tr w:rsidR="00C34700" w:rsidRPr="00396BC1" w14:paraId="11298127" w14:textId="77777777" w:rsidTr="00545418">
        <w:trPr>
          <w:tblHeader/>
        </w:trPr>
        <w:tc>
          <w:tcPr>
            <w:tcW w:w="2345" w:type="dxa"/>
            <w:hideMark/>
          </w:tcPr>
          <w:p w14:paraId="5E9EA578" w14:textId="77777777" w:rsidR="00C34700" w:rsidRPr="00396BC1" w:rsidRDefault="00C34700" w:rsidP="005454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073ED978" w14:textId="77777777" w:rsidR="00C34700" w:rsidRPr="00396BC1" w:rsidRDefault="00C34700" w:rsidP="005454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4700" w:rsidRPr="00396BC1" w14:paraId="0E97CB7A" w14:textId="77777777" w:rsidTr="00545418">
        <w:trPr>
          <w:tblHeader/>
        </w:trPr>
        <w:tc>
          <w:tcPr>
            <w:tcW w:w="2345" w:type="dxa"/>
            <w:hideMark/>
          </w:tcPr>
          <w:p w14:paraId="004C5D42" w14:textId="77777777" w:rsidR="00C34700" w:rsidRPr="00396BC1" w:rsidRDefault="00C34700" w:rsidP="005454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CA26746" w14:textId="77777777" w:rsidR="00C34700" w:rsidRPr="00396BC1" w:rsidRDefault="00C34700" w:rsidP="005454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D60A80B" w14:textId="77777777" w:rsidR="00C34700" w:rsidRPr="00396BC1" w:rsidRDefault="00C34700" w:rsidP="005454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8" w:type="dxa"/>
            <w:gridSpan w:val="9"/>
            <w:vAlign w:val="bottom"/>
            <w:hideMark/>
          </w:tcPr>
          <w:p w14:paraId="101B9E62" w14:textId="77777777" w:rsidR="00C34700" w:rsidRPr="00396BC1" w:rsidRDefault="00C34700" w:rsidP="005454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34700" w:rsidRPr="00396BC1" w14:paraId="63BF60F4" w14:textId="77777777" w:rsidTr="00545418">
        <w:trPr>
          <w:tblHeader/>
        </w:trPr>
        <w:tc>
          <w:tcPr>
            <w:tcW w:w="2345" w:type="dxa"/>
            <w:vAlign w:val="bottom"/>
            <w:hideMark/>
          </w:tcPr>
          <w:p w14:paraId="7065D1CC" w14:textId="268562A9" w:rsidR="00C34700" w:rsidRPr="00396BC1" w:rsidRDefault="00C34700" w:rsidP="0054541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96BC1" w:rsidRPr="00396BC1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0D2E6E15" w14:textId="77777777" w:rsidR="00C34700" w:rsidRPr="00396BC1" w:rsidRDefault="00C34700" w:rsidP="0054541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941CF8E" w14:textId="77777777" w:rsidR="00C34700" w:rsidRPr="00396BC1" w:rsidRDefault="00C34700" w:rsidP="0054541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7CC44FB3" w14:textId="77777777" w:rsidR="00C34700" w:rsidRPr="00396BC1" w:rsidRDefault="00C34700" w:rsidP="005454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1232936C" w14:textId="28A3DEFB" w:rsidR="00C34700" w:rsidRPr="00396BC1" w:rsidRDefault="00C34700" w:rsidP="0054541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394E406B" w14:textId="77777777" w:rsidR="00C34700" w:rsidRPr="00396BC1" w:rsidRDefault="00C34700" w:rsidP="005454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0A0A2CD4" w14:textId="5A6F28AE" w:rsidR="00C34700" w:rsidRPr="00396BC1" w:rsidRDefault="00C34700" w:rsidP="0054541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2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3668055" w14:textId="77777777" w:rsidR="00C34700" w:rsidRPr="00396BC1" w:rsidRDefault="00C34700" w:rsidP="005454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4E560303" w14:textId="774E319F" w:rsidR="00C34700" w:rsidRPr="00396BC1" w:rsidRDefault="00C34700" w:rsidP="0054541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2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5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4BE6487" w14:textId="77777777" w:rsidR="00C34700" w:rsidRPr="00396BC1" w:rsidRDefault="00C34700" w:rsidP="005454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2723721A" w14:textId="64E8F04D" w:rsidR="00C34700" w:rsidRPr="00396BC1" w:rsidRDefault="00C34700" w:rsidP="0054541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5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5DD07DF" w14:textId="77777777" w:rsidR="00C34700" w:rsidRPr="00396BC1" w:rsidRDefault="00C34700" w:rsidP="005454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  <w:hideMark/>
          </w:tcPr>
          <w:p w14:paraId="5B83A0DF" w14:textId="77777777" w:rsidR="00C34700" w:rsidRPr="00396BC1" w:rsidRDefault="00C34700" w:rsidP="005454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34700" w:rsidRPr="00396BC1" w14:paraId="7BE23950" w14:textId="77777777" w:rsidTr="00545418">
        <w:trPr>
          <w:tblHeader/>
        </w:trPr>
        <w:tc>
          <w:tcPr>
            <w:tcW w:w="2345" w:type="dxa"/>
          </w:tcPr>
          <w:p w14:paraId="3FF75798" w14:textId="77777777" w:rsidR="00C34700" w:rsidRPr="00396BC1" w:rsidRDefault="00C34700" w:rsidP="0054541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0EE82BBA" w14:textId="77777777" w:rsidR="00C34700" w:rsidRPr="00396BC1" w:rsidRDefault="00C34700" w:rsidP="0054541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34700" w:rsidRPr="00396BC1" w14:paraId="27612284" w14:textId="77777777" w:rsidTr="006060A2">
        <w:tc>
          <w:tcPr>
            <w:tcW w:w="2345" w:type="dxa"/>
          </w:tcPr>
          <w:p w14:paraId="7DE54D3D" w14:textId="5AF0EF36" w:rsidR="00C34700" w:rsidRPr="00396BC1" w:rsidRDefault="00396BC1" w:rsidP="006060A2">
            <w:pPr>
              <w:spacing w:line="240" w:lineRule="auto"/>
              <w:ind w:left="73" w:right="-24" w:hanging="73"/>
              <w:rPr>
                <w:rFonts w:asciiTheme="majorBidi" w:hAnsiTheme="majorBidi"/>
                <w:b/>
                <w:i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i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60D119C4" w14:textId="77777777" w:rsidR="00C34700" w:rsidRPr="00396BC1" w:rsidRDefault="00C34700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0D650BD" w14:textId="77777777" w:rsidR="00C34700" w:rsidRPr="00396BC1" w:rsidRDefault="00C34700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48E44903" w14:textId="77777777" w:rsidR="00C34700" w:rsidRPr="00396BC1" w:rsidRDefault="00C34700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8D1D692" w14:textId="77777777" w:rsidR="00C34700" w:rsidRPr="00396BC1" w:rsidRDefault="00C34700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2521A11E" w14:textId="77777777" w:rsidR="00C34700" w:rsidRPr="00396BC1" w:rsidRDefault="00C34700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62EBBF7" w14:textId="77777777" w:rsidR="00C34700" w:rsidRPr="00396BC1" w:rsidRDefault="00C34700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19EDB1D3" w14:textId="77777777" w:rsidR="00C34700" w:rsidRPr="00396BC1" w:rsidRDefault="00C34700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CB9CE1" w14:textId="77777777" w:rsidR="00C34700" w:rsidRPr="00396BC1" w:rsidRDefault="00C34700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744E4A89" w14:textId="77777777" w:rsidR="00C34700" w:rsidRPr="00396BC1" w:rsidRDefault="00C34700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A8E7210" w14:textId="77777777" w:rsidR="00C34700" w:rsidRPr="00396BC1" w:rsidRDefault="00C34700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</w:tcPr>
          <w:p w14:paraId="45BAB93D" w14:textId="77777777" w:rsidR="00C34700" w:rsidRPr="00396BC1" w:rsidRDefault="00C34700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3CD2" w:rsidRPr="00396BC1" w14:paraId="54E661BE" w14:textId="77777777" w:rsidTr="006060A2">
        <w:tc>
          <w:tcPr>
            <w:tcW w:w="2345" w:type="dxa"/>
            <w:hideMark/>
          </w:tcPr>
          <w:p w14:paraId="00952F4D" w14:textId="77777777" w:rsidR="005B3CD2" w:rsidRPr="00396BC1" w:rsidRDefault="005B3CD2" w:rsidP="006060A2">
            <w:pPr>
              <w:spacing w:line="240" w:lineRule="auto"/>
              <w:ind w:left="172" w:right="-24" w:hanging="1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64452EB" w14:textId="77777777" w:rsidR="005B3CD2" w:rsidRPr="00396BC1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62DF92F" w14:textId="77777777" w:rsidR="005B3CD2" w:rsidRPr="00396BC1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1CBD502D" w14:textId="77777777" w:rsidR="005B3CD2" w:rsidRPr="00396BC1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5B9887E" w14:textId="77777777" w:rsidR="005B3CD2" w:rsidRPr="00396BC1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59B621D0" w14:textId="77777777" w:rsidR="005B3CD2" w:rsidRPr="00396BC1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B3C12D0" w14:textId="77777777" w:rsidR="005B3CD2" w:rsidRPr="00396BC1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0AAA7EC5" w14:textId="77777777" w:rsidR="005B3CD2" w:rsidRPr="00396BC1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CE10CD" w14:textId="77777777" w:rsidR="005B3CD2" w:rsidRPr="00396BC1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01675C06" w14:textId="77777777" w:rsidR="005B3CD2" w:rsidRPr="00396BC1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541F398" w14:textId="77777777" w:rsidR="005B3CD2" w:rsidRPr="00396BC1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</w:tcPr>
          <w:p w14:paraId="7E2B0EDE" w14:textId="77777777" w:rsidR="005B3CD2" w:rsidRPr="00396BC1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80635" w:rsidRPr="00396BC1" w14:paraId="3F7C23A9" w14:textId="77777777" w:rsidTr="006060A2">
        <w:tc>
          <w:tcPr>
            <w:tcW w:w="2345" w:type="dxa"/>
            <w:hideMark/>
          </w:tcPr>
          <w:p w14:paraId="57B840EE" w14:textId="77777777" w:rsidR="00980635" w:rsidRPr="00396BC1" w:rsidRDefault="00980635" w:rsidP="009806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29FE1AC" w14:textId="2053B702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84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416</w:t>
            </w:r>
          </w:p>
        </w:tc>
        <w:tc>
          <w:tcPr>
            <w:tcW w:w="272" w:type="dxa"/>
          </w:tcPr>
          <w:p w14:paraId="5AA15CF3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7B77AB78" w14:textId="16F0BC90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84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416</w:t>
            </w:r>
          </w:p>
        </w:tc>
        <w:tc>
          <w:tcPr>
            <w:tcW w:w="272" w:type="dxa"/>
          </w:tcPr>
          <w:p w14:paraId="38FA0897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B285535" w14:textId="6A758929" w:rsidR="00980635" w:rsidRPr="00396BC1" w:rsidRDefault="00980635" w:rsidP="00980635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559AF9E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CB30076" w14:textId="58221E98" w:rsidR="00980635" w:rsidRPr="00396BC1" w:rsidRDefault="00980635" w:rsidP="00980635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A259452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EB7E561" w14:textId="0829215B" w:rsidR="00980635" w:rsidRPr="00396BC1" w:rsidRDefault="00980635" w:rsidP="00980635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1FE7A10B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419DE91" w14:textId="12009B24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84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416</w:t>
            </w:r>
          </w:p>
        </w:tc>
      </w:tr>
      <w:tr w:rsidR="00980635" w:rsidRPr="00396BC1" w14:paraId="1B971901" w14:textId="77777777" w:rsidTr="006060A2">
        <w:tc>
          <w:tcPr>
            <w:tcW w:w="2345" w:type="dxa"/>
          </w:tcPr>
          <w:p w14:paraId="1870F312" w14:textId="1C438029" w:rsidR="00980635" w:rsidRPr="00396BC1" w:rsidRDefault="00980635" w:rsidP="009806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</w:t>
            </w:r>
            <w:r w:rsidR="004A7393"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</w:tcPr>
          <w:p w14:paraId="4029C9DD" w14:textId="1C39AFC1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26</w:t>
            </w:r>
            <w:r w:rsidR="00980635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880</w:t>
            </w:r>
          </w:p>
        </w:tc>
        <w:tc>
          <w:tcPr>
            <w:tcW w:w="272" w:type="dxa"/>
          </w:tcPr>
          <w:p w14:paraId="1E31F256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7D2A98EB" w14:textId="0CB1D67D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26</w:t>
            </w:r>
            <w:r w:rsidR="00980635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880</w:t>
            </w:r>
          </w:p>
        </w:tc>
        <w:tc>
          <w:tcPr>
            <w:tcW w:w="272" w:type="dxa"/>
          </w:tcPr>
          <w:p w14:paraId="66395ABE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15B101A" w14:textId="7B3C8568" w:rsidR="00980635" w:rsidRPr="00396BC1" w:rsidRDefault="00980635" w:rsidP="00980635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D85908E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80792FE" w14:textId="5E260631" w:rsidR="00980635" w:rsidRPr="00396BC1" w:rsidRDefault="00980635" w:rsidP="00980635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59EFA56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EF66379" w14:textId="6BAD69DB" w:rsidR="00980635" w:rsidRPr="00396BC1" w:rsidRDefault="00980635" w:rsidP="00980635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0D52F592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2A3A8FF" w14:textId="60F94784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26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880</w:t>
            </w:r>
          </w:p>
        </w:tc>
      </w:tr>
      <w:tr w:rsidR="00980635" w:rsidRPr="00396BC1" w14:paraId="7EF48752" w14:textId="77777777" w:rsidTr="006060A2">
        <w:tc>
          <w:tcPr>
            <w:tcW w:w="2345" w:type="dxa"/>
            <w:shd w:val="clear" w:color="auto" w:fill="auto"/>
            <w:hideMark/>
          </w:tcPr>
          <w:p w14:paraId="0EA6F117" w14:textId="77777777" w:rsidR="00980635" w:rsidRPr="00396BC1" w:rsidRDefault="00980635" w:rsidP="009806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357BBBE6" w14:textId="3B56D93F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123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034</w:t>
            </w:r>
          </w:p>
        </w:tc>
        <w:tc>
          <w:tcPr>
            <w:tcW w:w="272" w:type="dxa"/>
            <w:shd w:val="clear" w:color="auto" w:fill="auto"/>
          </w:tcPr>
          <w:p w14:paraId="66E43766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5C2E43E2" w14:textId="5F777F29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113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420</w:t>
            </w:r>
          </w:p>
        </w:tc>
        <w:tc>
          <w:tcPr>
            <w:tcW w:w="272" w:type="dxa"/>
            <w:shd w:val="clear" w:color="auto" w:fill="auto"/>
          </w:tcPr>
          <w:p w14:paraId="75EF0A4B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E6ACD3D" w14:textId="2E0673F0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7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693</w:t>
            </w:r>
          </w:p>
        </w:tc>
        <w:tc>
          <w:tcPr>
            <w:tcW w:w="236" w:type="dxa"/>
            <w:shd w:val="clear" w:color="auto" w:fill="auto"/>
          </w:tcPr>
          <w:p w14:paraId="12508FE1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7AC61D0" w14:textId="3693024C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3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751</w:t>
            </w:r>
          </w:p>
        </w:tc>
        <w:tc>
          <w:tcPr>
            <w:tcW w:w="236" w:type="dxa"/>
            <w:shd w:val="clear" w:color="auto" w:fill="auto"/>
          </w:tcPr>
          <w:p w14:paraId="6B312F71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8F5FBCF" w14:textId="6151D802" w:rsidR="00980635" w:rsidRPr="00396BC1" w:rsidRDefault="00980635" w:rsidP="00980635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FCA147B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36809C2F" w14:textId="7756D3A7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124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864</w:t>
            </w:r>
          </w:p>
        </w:tc>
      </w:tr>
      <w:tr w:rsidR="00980635" w:rsidRPr="00396BC1" w14:paraId="4D424BC5" w14:textId="77777777" w:rsidTr="006060A2">
        <w:trPr>
          <w:trHeight w:val="119"/>
        </w:trPr>
        <w:tc>
          <w:tcPr>
            <w:tcW w:w="2345" w:type="dxa"/>
            <w:hideMark/>
          </w:tcPr>
          <w:p w14:paraId="05F8433D" w14:textId="77777777" w:rsidR="00980635" w:rsidRPr="00396BC1" w:rsidRDefault="00980635" w:rsidP="009806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203824BF" w14:textId="68D2EBA0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33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671</w:t>
            </w:r>
          </w:p>
        </w:tc>
        <w:tc>
          <w:tcPr>
            <w:tcW w:w="272" w:type="dxa"/>
            <w:vAlign w:val="bottom"/>
          </w:tcPr>
          <w:p w14:paraId="24E685F6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AADE84A" w14:textId="6BDB8C54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17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093</w:t>
            </w:r>
          </w:p>
        </w:tc>
        <w:tc>
          <w:tcPr>
            <w:tcW w:w="272" w:type="dxa"/>
            <w:vAlign w:val="bottom"/>
          </w:tcPr>
          <w:p w14:paraId="3CB52205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0BE6EA11" w14:textId="2BCEB80F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10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116</w:t>
            </w:r>
          </w:p>
        </w:tc>
        <w:tc>
          <w:tcPr>
            <w:tcW w:w="236" w:type="dxa"/>
            <w:vAlign w:val="bottom"/>
          </w:tcPr>
          <w:p w14:paraId="34AE5642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F2FF1C7" w14:textId="7751027C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5</w:t>
            </w:r>
            <w:r w:rsidR="00980635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610</w:t>
            </w:r>
          </w:p>
        </w:tc>
        <w:tc>
          <w:tcPr>
            <w:tcW w:w="236" w:type="dxa"/>
            <w:vAlign w:val="bottom"/>
          </w:tcPr>
          <w:p w14:paraId="0D5B23EE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C7E239F" w14:textId="1F356DD9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5</w:t>
            </w:r>
            <w:r w:rsidR="00980635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160</w:t>
            </w:r>
          </w:p>
        </w:tc>
        <w:tc>
          <w:tcPr>
            <w:tcW w:w="263" w:type="dxa"/>
            <w:vAlign w:val="bottom"/>
          </w:tcPr>
          <w:p w14:paraId="0E297384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67414007" w14:textId="381FFA6A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37</w:t>
            </w:r>
            <w:r w:rsidR="00980635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979</w:t>
            </w:r>
          </w:p>
        </w:tc>
      </w:tr>
      <w:tr w:rsidR="00980635" w:rsidRPr="00396BC1" w14:paraId="39AE635A" w14:textId="77777777" w:rsidTr="006060A2">
        <w:tc>
          <w:tcPr>
            <w:tcW w:w="2345" w:type="dxa"/>
          </w:tcPr>
          <w:p w14:paraId="0361AEBE" w14:textId="77777777" w:rsidR="00980635" w:rsidRPr="00396BC1" w:rsidRDefault="00980635" w:rsidP="009806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97142" w14:textId="54A76ED9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268</w:t>
            </w:r>
            <w:r w:rsidR="00980635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272" w:type="dxa"/>
          </w:tcPr>
          <w:p w14:paraId="2EFAE0B2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8ADFD5" w14:textId="6C5ECFA5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241</w:t>
            </w:r>
            <w:r w:rsidR="00980635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809</w:t>
            </w:r>
          </w:p>
        </w:tc>
        <w:tc>
          <w:tcPr>
            <w:tcW w:w="272" w:type="dxa"/>
          </w:tcPr>
          <w:p w14:paraId="0FB9E00C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D4F4E3" w14:textId="180551D9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17</w:t>
            </w:r>
            <w:r w:rsidR="00980635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809</w:t>
            </w:r>
          </w:p>
        </w:tc>
        <w:tc>
          <w:tcPr>
            <w:tcW w:w="236" w:type="dxa"/>
          </w:tcPr>
          <w:p w14:paraId="4CC3A213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2D852D" w14:textId="6B5C1C03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9</w:t>
            </w:r>
            <w:r w:rsidR="00980635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236" w:type="dxa"/>
          </w:tcPr>
          <w:p w14:paraId="555AD3C2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7A8D19" w14:textId="03898318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  <w:r w:rsidR="00980635"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263" w:type="dxa"/>
          </w:tcPr>
          <w:p w14:paraId="3083C6D5" w14:textId="77777777" w:rsidR="00980635" w:rsidRPr="00396BC1" w:rsidRDefault="00980635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6FAF8C" w14:textId="1BC34C2C" w:rsidR="00980635" w:rsidRPr="00396BC1" w:rsidRDefault="00396BC1" w:rsidP="009806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274</w:t>
            </w:r>
            <w:r w:rsidR="00980635"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139</w:t>
            </w:r>
          </w:p>
        </w:tc>
      </w:tr>
    </w:tbl>
    <w:p w14:paraId="3F898579" w14:textId="6CAF304D" w:rsidR="007C0BDB" w:rsidRPr="00396BC1" w:rsidRDefault="007C0BDB" w:rsidP="00BF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D39710" w14:textId="18BC1919" w:rsidR="001E22CA" w:rsidRPr="00396BC1" w:rsidRDefault="001E22CA" w:rsidP="001E22CA">
      <w:pPr>
        <w:pStyle w:val="ListParagraph"/>
        <w:ind w:left="900" w:hanging="450"/>
        <w:rPr>
          <w:rFonts w:asciiTheme="majorBidi" w:hAnsiTheme="majorBidi" w:cstheme="majorBidi"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96BC1" w:rsidRPr="00396BC1">
        <w:rPr>
          <w:rFonts w:asciiTheme="majorBidi" w:hAnsiTheme="majorBidi"/>
          <w:i/>
          <w:sz w:val="30"/>
          <w:szCs w:val="30"/>
        </w:rPr>
        <w:t>3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D5700BB" w14:textId="77777777" w:rsidR="001E22CA" w:rsidRPr="00396BC1" w:rsidRDefault="001E22CA" w:rsidP="001E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53A6D3" w14:textId="6AB075DE" w:rsidR="001E22CA" w:rsidRPr="00396BC1" w:rsidRDefault="004976F0" w:rsidP="0049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       ผันผวนอันเนื่องมาจากการเปลี่ยนแปลงของราคาตลาด ความเสี่ยงด้านตลาดมีดังนี้</w:t>
      </w:r>
    </w:p>
    <w:p w14:paraId="0EA6BBE3" w14:textId="77777777" w:rsidR="0030645F" w:rsidRPr="00396BC1" w:rsidRDefault="0030645F" w:rsidP="0049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4C33D2B4" w14:textId="54BBAD22" w:rsidR="001E22CA" w:rsidRPr="00396BC1" w:rsidRDefault="001E22CA" w:rsidP="001E22CA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</w:rPr>
        <w:t>(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396BC1">
        <w:rPr>
          <w:rFonts w:asciiTheme="majorBidi" w:hAnsiTheme="majorBidi" w:cstheme="majorBidi"/>
          <w:sz w:val="30"/>
          <w:szCs w:val="30"/>
        </w:rPr>
        <w:t>.</w:t>
      </w:r>
      <w:r w:rsidR="00396BC1" w:rsidRPr="00396BC1">
        <w:rPr>
          <w:rFonts w:asciiTheme="majorBidi" w:hAnsiTheme="majorBidi"/>
          <w:sz w:val="30"/>
          <w:szCs w:val="30"/>
          <w:lang w:val="en-US"/>
        </w:rPr>
        <w:t>3</w:t>
      </w:r>
      <w:r w:rsidRPr="00396BC1">
        <w:rPr>
          <w:rFonts w:asciiTheme="majorBidi" w:hAnsiTheme="majorBidi" w:cstheme="majorBidi"/>
          <w:sz w:val="30"/>
          <w:szCs w:val="30"/>
        </w:rPr>
        <w:t>.</w:t>
      </w:r>
      <w:r w:rsidR="00396BC1" w:rsidRPr="00396BC1">
        <w:rPr>
          <w:rFonts w:asciiTheme="majorBidi" w:hAnsiTheme="majorBidi"/>
          <w:sz w:val="30"/>
          <w:szCs w:val="30"/>
          <w:lang w:val="en-US"/>
        </w:rPr>
        <w:t>1</w:t>
      </w:r>
      <w:r w:rsidRPr="00396BC1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396BC1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7B272C5D" w14:textId="77777777" w:rsidR="001E22CA" w:rsidRPr="00396BC1" w:rsidRDefault="001E22CA" w:rsidP="00C628C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</w:p>
    <w:p w14:paraId="13FE618F" w14:textId="7E09BDE3" w:rsidR="0030645F" w:rsidRPr="00396BC1" w:rsidRDefault="002C44EA" w:rsidP="00C628C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  <w:cs/>
        </w:rPr>
      </w:pPr>
      <w:r w:rsidRPr="00396BC1">
        <w:rPr>
          <w:rFonts w:asciiTheme="majorBidi" w:hAnsi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ผู้บริหารมีการติดตามความผันผวนของอัตราแลกเปลี่ยนอย่างใกล้ชิด หากพบว่ามีความผันผวนที่อาจส่งผลกระทบอย่างมีสาระสำคัญ กลุ่มบริษัทจะใช้สัญญาซื้อขายเงินตราต่างประเทศล่วงหน้าเป็นหลักเพื่อป้องกันความเสี่ยงดังกล่าว</w:t>
      </w:r>
    </w:p>
    <w:p w14:paraId="56C6A799" w14:textId="77777777" w:rsidR="0030645F" w:rsidRPr="00396BC1" w:rsidRDefault="00306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396BC1"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873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080"/>
        <w:gridCol w:w="270"/>
        <w:gridCol w:w="1170"/>
        <w:gridCol w:w="270"/>
        <w:gridCol w:w="1170"/>
      </w:tblGrid>
      <w:tr w:rsidR="004411AC" w:rsidRPr="00396BC1" w14:paraId="7FDE9EAB" w14:textId="77777777" w:rsidTr="004411AC">
        <w:trPr>
          <w:tblHeader/>
        </w:trPr>
        <w:tc>
          <w:tcPr>
            <w:tcW w:w="3330" w:type="dxa"/>
            <w:vAlign w:val="bottom"/>
          </w:tcPr>
          <w:p w14:paraId="0A686CC0" w14:textId="77777777" w:rsidR="004411AC" w:rsidRPr="00396BC1" w:rsidRDefault="004411AC" w:rsidP="00990CCD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</w:tcPr>
          <w:p w14:paraId="6320BE71" w14:textId="79A56249" w:rsidR="004411AC" w:rsidRPr="00396BC1" w:rsidRDefault="004411AC" w:rsidP="00990CCD">
            <w:pPr>
              <w:pStyle w:val="block"/>
              <w:spacing w:after="0" w:line="240" w:lineRule="auto"/>
              <w:ind w:left="0" w:right="-7" w:hanging="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411AC" w:rsidRPr="00396BC1" w14:paraId="0E3B0E9D" w14:textId="77777777" w:rsidTr="004411AC">
        <w:trPr>
          <w:tblHeader/>
        </w:trPr>
        <w:tc>
          <w:tcPr>
            <w:tcW w:w="3330" w:type="dxa"/>
            <w:vAlign w:val="bottom"/>
          </w:tcPr>
          <w:p w14:paraId="1A7A1370" w14:textId="77777777" w:rsidR="004411AC" w:rsidRPr="00396BC1" w:rsidRDefault="004411AC" w:rsidP="00980635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201FB37F" w14:textId="2A55730C" w:rsidR="004411AC" w:rsidRPr="00396BC1" w:rsidRDefault="00396BC1" w:rsidP="00980635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3C9B7377" w14:textId="6E2F1AB0" w:rsidR="004411AC" w:rsidRPr="00396BC1" w:rsidRDefault="004411AC" w:rsidP="00980635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67A0DA7C" w14:textId="4EDB70DB" w:rsidR="004411AC" w:rsidRPr="00396BC1" w:rsidRDefault="00396BC1" w:rsidP="00980635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4411AC" w:rsidRPr="00396BC1" w14:paraId="7D2593D5" w14:textId="77777777" w:rsidTr="004411AC">
        <w:trPr>
          <w:tblHeader/>
        </w:trPr>
        <w:tc>
          <w:tcPr>
            <w:tcW w:w="3330" w:type="dxa"/>
            <w:vAlign w:val="bottom"/>
            <w:hideMark/>
          </w:tcPr>
          <w:p w14:paraId="0AAC48B9" w14:textId="46731EA0" w:rsidR="004411AC" w:rsidRPr="00396BC1" w:rsidRDefault="004411AC" w:rsidP="004411AC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14:paraId="0E6E90B7" w14:textId="77777777" w:rsidR="004411AC" w:rsidRPr="00396BC1" w:rsidRDefault="004411AC" w:rsidP="004411AC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42B2761A" w14:textId="77777777" w:rsidR="004411AC" w:rsidRPr="00396BC1" w:rsidRDefault="004411AC" w:rsidP="004411A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1F927CD" w14:textId="77777777" w:rsidR="004351CD" w:rsidRPr="00396BC1" w:rsidRDefault="004351CD" w:rsidP="004411AC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57B199" w14:textId="6AE9AF5B" w:rsidR="004411AC" w:rsidRPr="00396BC1" w:rsidRDefault="004411AC" w:rsidP="004411AC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70" w:type="dxa"/>
          </w:tcPr>
          <w:p w14:paraId="27C4DD80" w14:textId="7B35D5CA" w:rsidR="004411AC" w:rsidRPr="00396BC1" w:rsidRDefault="004411AC" w:rsidP="004411AC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67D87C" w14:textId="49637DD9" w:rsidR="004411AC" w:rsidRPr="00396BC1" w:rsidRDefault="004411AC" w:rsidP="004411AC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7D65EF97" w14:textId="77777777" w:rsidR="004411AC" w:rsidRPr="00396BC1" w:rsidRDefault="004411AC" w:rsidP="004411AC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7C8953" w14:textId="77777777" w:rsidR="004351CD" w:rsidRPr="00396BC1" w:rsidRDefault="004351CD" w:rsidP="004411AC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699112" w14:textId="6E78B31E" w:rsidR="004411AC" w:rsidRPr="00396BC1" w:rsidRDefault="004411AC" w:rsidP="004411AC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เงินหยวนจีน</w:t>
            </w:r>
          </w:p>
        </w:tc>
      </w:tr>
      <w:tr w:rsidR="004411AC" w:rsidRPr="00396BC1" w14:paraId="026CB609" w14:textId="77777777" w:rsidTr="00237D4A">
        <w:tc>
          <w:tcPr>
            <w:tcW w:w="3330" w:type="dxa"/>
          </w:tcPr>
          <w:p w14:paraId="25A55B33" w14:textId="77777777" w:rsidR="004411AC" w:rsidRPr="00396BC1" w:rsidRDefault="004411AC" w:rsidP="004411A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53A88114" w14:textId="5CF0D73E" w:rsidR="004411AC" w:rsidRPr="00396BC1" w:rsidRDefault="004411AC" w:rsidP="004411AC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411AC" w:rsidRPr="00396BC1" w14:paraId="5A8F709D" w14:textId="77777777" w:rsidTr="004411AC">
        <w:tc>
          <w:tcPr>
            <w:tcW w:w="3330" w:type="dxa"/>
            <w:hideMark/>
          </w:tcPr>
          <w:p w14:paraId="1F901B9D" w14:textId="77777777" w:rsidR="004411AC" w:rsidRPr="00396BC1" w:rsidRDefault="004411AC" w:rsidP="004411A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76800D2F" w14:textId="2DFED11D" w:rsidR="004411AC" w:rsidRPr="00396BC1" w:rsidRDefault="00396BC1" w:rsidP="004411AC">
            <w:pPr>
              <w:pStyle w:val="acctfourfigures"/>
              <w:shd w:val="clear" w:color="auto" w:fill="FFFFFF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4411AC"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70" w:type="dxa"/>
          </w:tcPr>
          <w:p w14:paraId="2986A8EE" w14:textId="77777777" w:rsidR="004411AC" w:rsidRPr="00396BC1" w:rsidRDefault="004411AC" w:rsidP="004411A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DF4CE" w14:textId="7E09580A" w:rsidR="004411AC" w:rsidRPr="00396BC1" w:rsidRDefault="004411AC" w:rsidP="004411AC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E65669" w14:textId="30098E1E" w:rsidR="004411AC" w:rsidRPr="00396BC1" w:rsidRDefault="004411AC" w:rsidP="004411A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805916D" w14:textId="3A86D6A4" w:rsidR="004411AC" w:rsidRPr="00396BC1" w:rsidRDefault="00396BC1" w:rsidP="004411A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 w:bidi="th-TH"/>
              </w:rPr>
              <w:t>10</w:t>
            </w:r>
            <w:r w:rsidR="004411AC"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 w:bidi="th-TH"/>
              </w:rPr>
              <w:t>486</w:t>
            </w:r>
          </w:p>
        </w:tc>
        <w:tc>
          <w:tcPr>
            <w:tcW w:w="270" w:type="dxa"/>
          </w:tcPr>
          <w:p w14:paraId="54D5816F" w14:textId="77777777" w:rsidR="004411AC" w:rsidRPr="00396BC1" w:rsidRDefault="004411AC" w:rsidP="004411A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E0B78D2" w14:textId="0120AE28" w:rsidR="004411AC" w:rsidRPr="00396BC1" w:rsidRDefault="004411AC" w:rsidP="004411AC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411AC" w:rsidRPr="00396BC1" w14:paraId="1EFBC8D0" w14:textId="77777777" w:rsidTr="004411AC">
        <w:tc>
          <w:tcPr>
            <w:tcW w:w="3330" w:type="dxa"/>
          </w:tcPr>
          <w:p w14:paraId="08252AD0" w14:textId="68A969A3" w:rsidR="004411AC" w:rsidRPr="00396BC1" w:rsidRDefault="004411AC" w:rsidP="004411A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14E81CC5" w14:textId="024756E8" w:rsidR="004411AC" w:rsidRPr="00396BC1" w:rsidRDefault="00396BC1" w:rsidP="004411AC">
            <w:pPr>
              <w:pStyle w:val="acctfourfigures"/>
              <w:shd w:val="clear" w:color="auto" w:fill="FFFFFF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956</w:t>
            </w:r>
          </w:p>
        </w:tc>
        <w:tc>
          <w:tcPr>
            <w:tcW w:w="270" w:type="dxa"/>
          </w:tcPr>
          <w:p w14:paraId="27A475AE" w14:textId="77777777" w:rsidR="004411AC" w:rsidRPr="00396BC1" w:rsidRDefault="004411AC" w:rsidP="004411A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61097D" w14:textId="39DE4829" w:rsidR="004411AC" w:rsidRPr="00396BC1" w:rsidRDefault="00396BC1" w:rsidP="004411A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4914EF" w:rsidRPr="00396BC1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270" w:type="dxa"/>
          </w:tcPr>
          <w:p w14:paraId="5A5AE41B" w14:textId="3BC56FDB" w:rsidR="004411AC" w:rsidRPr="00396BC1" w:rsidRDefault="004411AC" w:rsidP="004411A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45990A" w14:textId="7176B04D" w:rsidR="004411AC" w:rsidRPr="00396BC1" w:rsidRDefault="00652DBF" w:rsidP="00652DBF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D92659" w14:textId="77777777" w:rsidR="004411AC" w:rsidRPr="00396BC1" w:rsidRDefault="004411AC" w:rsidP="004411A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B434BF5" w14:textId="5DC5F3D8" w:rsidR="004411AC" w:rsidRPr="00396BC1" w:rsidRDefault="004411AC" w:rsidP="004411AC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411AC" w:rsidRPr="00396BC1" w14:paraId="7B3BCF4E" w14:textId="77777777" w:rsidTr="004411AC">
        <w:tc>
          <w:tcPr>
            <w:tcW w:w="3330" w:type="dxa"/>
            <w:hideMark/>
          </w:tcPr>
          <w:p w14:paraId="54ED1B55" w14:textId="56D29F40" w:rsidR="004411AC" w:rsidRPr="00396BC1" w:rsidRDefault="004411AC" w:rsidP="004411AC">
            <w:pPr>
              <w:pStyle w:val="BodyText"/>
              <w:tabs>
                <w:tab w:val="clear" w:pos="2580"/>
              </w:tabs>
              <w:spacing w:after="0"/>
              <w:ind w:left="156" w:right="-112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ยอดบัญชีในงบฐานะการเงิน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ที่มีความเสี่ยง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3E723C" w14:textId="271C736F" w:rsidR="004411AC" w:rsidRPr="00396BC1" w:rsidRDefault="00396BC1" w:rsidP="004411AC">
            <w:pPr>
              <w:pStyle w:val="acctfourfigures"/>
              <w:shd w:val="clear" w:color="auto" w:fill="FFFFFF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4914EF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169</w:t>
            </w:r>
          </w:p>
        </w:tc>
        <w:tc>
          <w:tcPr>
            <w:tcW w:w="270" w:type="dxa"/>
          </w:tcPr>
          <w:p w14:paraId="21B11FEC" w14:textId="77777777" w:rsidR="004411AC" w:rsidRPr="00396BC1" w:rsidRDefault="004411AC" w:rsidP="004411A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FBC61B" w14:textId="77777777" w:rsidR="004914EF" w:rsidRPr="00396BC1" w:rsidRDefault="004914EF" w:rsidP="004411A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6A9CD0C7" w14:textId="03D6BE77" w:rsidR="004411AC" w:rsidRPr="00396BC1" w:rsidRDefault="00396BC1" w:rsidP="004411A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4914EF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127</w:t>
            </w:r>
          </w:p>
        </w:tc>
        <w:tc>
          <w:tcPr>
            <w:tcW w:w="270" w:type="dxa"/>
          </w:tcPr>
          <w:p w14:paraId="1D142328" w14:textId="45B5CD96" w:rsidR="004411AC" w:rsidRPr="00396BC1" w:rsidRDefault="004411AC" w:rsidP="004411A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54EAD" w14:textId="3196E456" w:rsidR="004411AC" w:rsidRPr="00396BC1" w:rsidRDefault="00396BC1" w:rsidP="004411A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10</w:t>
            </w:r>
            <w:r w:rsidR="004411AC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486</w:t>
            </w:r>
          </w:p>
        </w:tc>
        <w:tc>
          <w:tcPr>
            <w:tcW w:w="270" w:type="dxa"/>
          </w:tcPr>
          <w:p w14:paraId="560A5DC0" w14:textId="77777777" w:rsidR="004411AC" w:rsidRPr="00396BC1" w:rsidRDefault="004411AC" w:rsidP="004411A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225616" w14:textId="0E2891F8" w:rsidR="004411AC" w:rsidRPr="00396BC1" w:rsidRDefault="004411AC" w:rsidP="004411AC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460389B" w14:textId="77777777" w:rsidR="00F03133" w:rsidRPr="00396BC1" w:rsidRDefault="00F03133" w:rsidP="00C628C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080"/>
        <w:gridCol w:w="270"/>
        <w:gridCol w:w="1170"/>
        <w:gridCol w:w="270"/>
        <w:gridCol w:w="1170"/>
      </w:tblGrid>
      <w:tr w:rsidR="00EC709B" w:rsidRPr="00396BC1" w14:paraId="55591CA0" w14:textId="77777777" w:rsidTr="003C7258">
        <w:trPr>
          <w:tblHeader/>
        </w:trPr>
        <w:tc>
          <w:tcPr>
            <w:tcW w:w="3330" w:type="dxa"/>
            <w:vAlign w:val="bottom"/>
          </w:tcPr>
          <w:p w14:paraId="312C2B4C" w14:textId="77777777" w:rsidR="00EC709B" w:rsidRPr="00396BC1" w:rsidRDefault="00EC709B" w:rsidP="003C7258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</w:tcPr>
          <w:p w14:paraId="0685C812" w14:textId="05D4F9FE" w:rsidR="00EC709B" w:rsidRPr="00396BC1" w:rsidRDefault="00EC709B" w:rsidP="003C7258">
            <w:pPr>
              <w:pStyle w:val="block"/>
              <w:spacing w:after="0" w:line="240" w:lineRule="auto"/>
              <w:ind w:left="0" w:right="-7" w:hanging="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</w:t>
            </w:r>
            <w:r w:rsidRPr="00396B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เงินเฉพาะกิจการ</w:t>
            </w:r>
          </w:p>
        </w:tc>
      </w:tr>
      <w:tr w:rsidR="00EC709B" w:rsidRPr="00396BC1" w14:paraId="77B5D576" w14:textId="77777777" w:rsidTr="003C7258">
        <w:trPr>
          <w:tblHeader/>
        </w:trPr>
        <w:tc>
          <w:tcPr>
            <w:tcW w:w="3330" w:type="dxa"/>
            <w:vAlign w:val="bottom"/>
          </w:tcPr>
          <w:p w14:paraId="56AC07E8" w14:textId="77777777" w:rsidR="00EC709B" w:rsidRPr="00396BC1" w:rsidRDefault="00EC709B" w:rsidP="003C7258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20B82AB2" w14:textId="4F531047" w:rsidR="00EC709B" w:rsidRPr="00396BC1" w:rsidRDefault="00396BC1" w:rsidP="003C7258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544AB938" w14:textId="77777777" w:rsidR="00EC709B" w:rsidRPr="00396BC1" w:rsidRDefault="00EC709B" w:rsidP="003C7258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51B068EB" w14:textId="714C2FD3" w:rsidR="00EC709B" w:rsidRPr="00396BC1" w:rsidRDefault="00396BC1" w:rsidP="003C7258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EC709B" w:rsidRPr="00396BC1" w14:paraId="4C0ECE09" w14:textId="77777777" w:rsidTr="003C7258">
        <w:trPr>
          <w:tblHeader/>
        </w:trPr>
        <w:tc>
          <w:tcPr>
            <w:tcW w:w="3330" w:type="dxa"/>
            <w:vAlign w:val="bottom"/>
            <w:hideMark/>
          </w:tcPr>
          <w:p w14:paraId="15CB04C2" w14:textId="155FB5E3" w:rsidR="00EC709B" w:rsidRPr="00396BC1" w:rsidRDefault="00EC709B" w:rsidP="003C7258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96BC1" w:rsidRPr="00396BC1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14:paraId="288247BE" w14:textId="77777777" w:rsidR="00EC709B" w:rsidRPr="00396BC1" w:rsidRDefault="00EC709B" w:rsidP="003C7258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2906FF85" w14:textId="77777777" w:rsidR="00EC709B" w:rsidRPr="00396BC1" w:rsidRDefault="00EC709B" w:rsidP="003C725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ADA9254" w14:textId="77777777" w:rsidR="004351CD" w:rsidRPr="00396BC1" w:rsidRDefault="004351CD" w:rsidP="003C7258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54D56" w14:textId="6FACFFB4" w:rsidR="00EC709B" w:rsidRPr="00396BC1" w:rsidRDefault="00EC709B" w:rsidP="003C7258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70" w:type="dxa"/>
          </w:tcPr>
          <w:p w14:paraId="70F4A2AC" w14:textId="77777777" w:rsidR="00EC709B" w:rsidRPr="00396BC1" w:rsidRDefault="00EC709B" w:rsidP="003C7258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1196CB" w14:textId="77777777" w:rsidR="00EC709B" w:rsidRPr="00396BC1" w:rsidRDefault="00EC709B" w:rsidP="003C7258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61D2E2C1" w14:textId="77777777" w:rsidR="00EC709B" w:rsidRPr="00396BC1" w:rsidRDefault="00EC709B" w:rsidP="003C7258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D4CCF0" w14:textId="77777777" w:rsidR="004351CD" w:rsidRPr="00396BC1" w:rsidRDefault="004351CD" w:rsidP="003C7258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51ED70" w14:textId="0E2C76C3" w:rsidR="00EC709B" w:rsidRPr="00396BC1" w:rsidRDefault="00EC709B" w:rsidP="003C7258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เงินหยวนจีน</w:t>
            </w:r>
          </w:p>
        </w:tc>
      </w:tr>
      <w:tr w:rsidR="00EC709B" w:rsidRPr="00396BC1" w14:paraId="446B9340" w14:textId="77777777" w:rsidTr="003C7258">
        <w:tc>
          <w:tcPr>
            <w:tcW w:w="3330" w:type="dxa"/>
          </w:tcPr>
          <w:p w14:paraId="6F02FBEB" w14:textId="77777777" w:rsidR="00EC709B" w:rsidRPr="00396BC1" w:rsidRDefault="00EC709B" w:rsidP="003C725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60875F9A" w14:textId="77777777" w:rsidR="00EC709B" w:rsidRPr="00396BC1" w:rsidRDefault="00EC709B" w:rsidP="003C7258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C709B" w:rsidRPr="00396BC1" w14:paraId="70C9B889" w14:textId="77777777" w:rsidTr="003C7258">
        <w:tc>
          <w:tcPr>
            <w:tcW w:w="3330" w:type="dxa"/>
          </w:tcPr>
          <w:p w14:paraId="510FCB65" w14:textId="77777777" w:rsidR="00EC709B" w:rsidRPr="00396BC1" w:rsidRDefault="00EC709B" w:rsidP="003C725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65FAC21F" w14:textId="57B0607D" w:rsidR="00EC709B" w:rsidRPr="00396BC1" w:rsidRDefault="00396BC1" w:rsidP="003C7258">
            <w:pPr>
              <w:pStyle w:val="acctfourfigures"/>
              <w:shd w:val="clear" w:color="auto" w:fill="FFFFFF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956</w:t>
            </w:r>
          </w:p>
        </w:tc>
        <w:tc>
          <w:tcPr>
            <w:tcW w:w="270" w:type="dxa"/>
          </w:tcPr>
          <w:p w14:paraId="5FF616B2" w14:textId="77777777" w:rsidR="00EC709B" w:rsidRPr="00396BC1" w:rsidRDefault="00EC709B" w:rsidP="003C725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D19908" w14:textId="78E1816D" w:rsidR="00EC709B" w:rsidRPr="00396BC1" w:rsidRDefault="00396BC1" w:rsidP="003C725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4914EF" w:rsidRPr="00396BC1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270" w:type="dxa"/>
          </w:tcPr>
          <w:p w14:paraId="49E8B719" w14:textId="77777777" w:rsidR="00EC709B" w:rsidRPr="00396BC1" w:rsidRDefault="00EC709B" w:rsidP="003C725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C52932" w14:textId="05C99ADB" w:rsidR="00EC709B" w:rsidRPr="00396BC1" w:rsidRDefault="00EC709B" w:rsidP="00EC709B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CA71AD" w14:textId="77777777" w:rsidR="00EC709B" w:rsidRPr="00396BC1" w:rsidRDefault="00EC709B" w:rsidP="003C725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677E644" w14:textId="77777777" w:rsidR="00EC709B" w:rsidRPr="00396BC1" w:rsidRDefault="00EC709B" w:rsidP="003C7258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C709B" w:rsidRPr="00396BC1" w14:paraId="2D60C139" w14:textId="77777777" w:rsidTr="003C7258">
        <w:tc>
          <w:tcPr>
            <w:tcW w:w="3330" w:type="dxa"/>
            <w:hideMark/>
          </w:tcPr>
          <w:p w14:paraId="05B94719" w14:textId="77777777" w:rsidR="00EC709B" w:rsidRPr="00396BC1" w:rsidRDefault="00EC709B" w:rsidP="003C7258">
            <w:pPr>
              <w:pStyle w:val="BodyText"/>
              <w:tabs>
                <w:tab w:val="clear" w:pos="2580"/>
              </w:tabs>
              <w:spacing w:after="0"/>
              <w:ind w:left="156" w:right="-112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ยอดบัญชีในงบฐานะการเงิน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ที่มีความเสี่ยง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E95024" w14:textId="5990F136" w:rsidR="00EC709B" w:rsidRPr="00396BC1" w:rsidRDefault="00396BC1" w:rsidP="003C7258">
            <w:pPr>
              <w:pStyle w:val="acctfourfigures"/>
              <w:shd w:val="clear" w:color="auto" w:fill="FFFFFF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956</w:t>
            </w:r>
          </w:p>
        </w:tc>
        <w:tc>
          <w:tcPr>
            <w:tcW w:w="270" w:type="dxa"/>
          </w:tcPr>
          <w:p w14:paraId="24B4488D" w14:textId="77777777" w:rsidR="00EC709B" w:rsidRPr="00396BC1" w:rsidRDefault="00EC709B" w:rsidP="003C725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500A09" w14:textId="77777777" w:rsidR="00EC709B" w:rsidRPr="00396BC1" w:rsidRDefault="00EC709B" w:rsidP="003C725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209DD9AE" w14:textId="74E4C6F9" w:rsidR="00EC709B" w:rsidRPr="00396BC1" w:rsidRDefault="00396BC1" w:rsidP="003C725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4914EF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127</w:t>
            </w:r>
          </w:p>
        </w:tc>
        <w:tc>
          <w:tcPr>
            <w:tcW w:w="270" w:type="dxa"/>
          </w:tcPr>
          <w:p w14:paraId="62B4BCF4" w14:textId="77777777" w:rsidR="00EC709B" w:rsidRPr="00396BC1" w:rsidRDefault="00EC709B" w:rsidP="003C725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1C730" w14:textId="052BDC1E" w:rsidR="00EC709B" w:rsidRPr="00396BC1" w:rsidRDefault="00EC709B" w:rsidP="00EC709B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036185" w14:textId="77777777" w:rsidR="00EC709B" w:rsidRPr="00396BC1" w:rsidRDefault="00EC709B" w:rsidP="003C725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C0E011" w14:textId="77777777" w:rsidR="00EC709B" w:rsidRPr="00396BC1" w:rsidRDefault="00EC709B" w:rsidP="003C7258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A8C8BF9" w14:textId="77777777" w:rsidR="00992D66" w:rsidRPr="00396BC1" w:rsidRDefault="00992D66" w:rsidP="00C628C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</w:p>
    <w:p w14:paraId="429F2EB6" w14:textId="6A15F94F" w:rsidR="00B476B2" w:rsidRPr="00396BC1" w:rsidRDefault="00B476B2" w:rsidP="00E67BC2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396BC1">
        <w:rPr>
          <w:rFonts w:asciiTheme="majorBidi" w:hAnsiTheme="majorBidi" w:cstheme="majorBidi"/>
          <w:sz w:val="30"/>
          <w:szCs w:val="30"/>
        </w:rPr>
        <w:t>(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396BC1">
        <w:rPr>
          <w:rFonts w:asciiTheme="majorBidi" w:hAnsiTheme="majorBidi" w:cstheme="majorBidi"/>
          <w:sz w:val="30"/>
          <w:szCs w:val="30"/>
        </w:rPr>
        <w:t>.</w:t>
      </w:r>
      <w:r w:rsidR="00396BC1" w:rsidRPr="00396BC1">
        <w:rPr>
          <w:rFonts w:asciiTheme="majorBidi" w:hAnsiTheme="majorBidi"/>
          <w:sz w:val="30"/>
          <w:szCs w:val="30"/>
          <w:lang w:val="en-US"/>
        </w:rPr>
        <w:t>3</w:t>
      </w:r>
      <w:r w:rsidRPr="00396BC1">
        <w:rPr>
          <w:rFonts w:asciiTheme="majorBidi" w:hAnsiTheme="majorBidi" w:cstheme="majorBidi"/>
          <w:sz w:val="30"/>
          <w:szCs w:val="30"/>
        </w:rPr>
        <w:t>.</w:t>
      </w:r>
      <w:r w:rsidR="00396BC1" w:rsidRPr="00396BC1">
        <w:rPr>
          <w:rFonts w:asciiTheme="majorBidi" w:hAnsiTheme="majorBidi"/>
          <w:sz w:val="30"/>
          <w:szCs w:val="30"/>
          <w:lang w:val="en-US"/>
        </w:rPr>
        <w:t>2</w:t>
      </w:r>
      <w:r w:rsidRPr="00396BC1">
        <w:rPr>
          <w:rFonts w:asciiTheme="majorBidi" w:hAnsiTheme="majorBidi" w:cstheme="majorBidi"/>
          <w:sz w:val="30"/>
          <w:szCs w:val="30"/>
        </w:rPr>
        <w:t xml:space="preserve">) </w:t>
      </w:r>
      <w:r w:rsidRPr="00396BC1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="0057517E" w:rsidRPr="00396BC1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6FCFD966" w14:textId="77777777" w:rsidR="00B476B2" w:rsidRPr="00396BC1" w:rsidRDefault="00B476B2" w:rsidP="00B476B2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1CBB0286" w14:textId="763D4795" w:rsidR="002064F3" w:rsidRPr="00396BC1" w:rsidRDefault="00C628CE" w:rsidP="00C81BA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396BC1">
        <w:rPr>
          <w:rFonts w:asciiTheme="majorBidi" w:hAnsiTheme="majorBidi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เนื่องจากเงินกู้ยืม </w:t>
      </w:r>
      <w:r w:rsidRPr="00396BC1">
        <w:rPr>
          <w:rFonts w:asciiTheme="majorBidi" w:hAnsiTheme="majorBidi"/>
          <w:sz w:val="30"/>
          <w:szCs w:val="30"/>
        </w:rPr>
        <w:br/>
      </w:r>
      <w:r w:rsidRPr="00396BC1">
        <w:rPr>
          <w:rFonts w:asciiTheme="majorBidi" w:hAnsiTheme="majorBidi"/>
          <w:i/>
          <w:iCs/>
          <w:sz w:val="30"/>
          <w:szCs w:val="30"/>
          <w:cs/>
        </w:rPr>
        <w:t xml:space="preserve">(ดูหมายเหตุข้อ </w:t>
      </w:r>
      <w:r w:rsidR="00396BC1" w:rsidRPr="00396BC1">
        <w:rPr>
          <w:rFonts w:asciiTheme="majorBidi" w:hAnsiTheme="majorBidi"/>
          <w:i/>
          <w:iCs/>
          <w:sz w:val="30"/>
          <w:szCs w:val="30"/>
        </w:rPr>
        <w:t>14</w:t>
      </w:r>
      <w:r w:rsidRPr="00396BC1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Pr="00396BC1">
        <w:rPr>
          <w:rFonts w:asciiTheme="majorBidi" w:hAnsiTheme="majorBidi"/>
          <w:sz w:val="30"/>
          <w:szCs w:val="30"/>
          <w:cs/>
        </w:rPr>
        <w:t>ส่วนใหญ่มีอัตราดอกเบี้ยผันแปรทำให้กลุ่มบริษัทมีความเสี่ยงด้านอัตราดอกเบี้ย อย่างไรก็ตาม ผู้บริหารมีหน้าที่ในการติดตามความผันผวนของอัตราดอกเบี้ยและพิจารณาหรือดำเนินการทบทวนสัญญาเงินกู้สำหรับอัตราดอกเบี้ยเมื่อมีข้อบ่งชี้ว่าความผันผวนของดอกเบี้ยอาจทำให้ค่าใช้จ่ายดอกเบี้ยของกลุ่มบริษัทมีการเปลี่ยนแปลงต่องบการเงินอย่างมีสาระสำคัญ</w:t>
      </w:r>
    </w:p>
    <w:p w14:paraId="27678942" w14:textId="16927B35" w:rsidR="00D20FB4" w:rsidRPr="00396BC1" w:rsidRDefault="00D20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1EAF975F" w14:textId="77777777" w:rsidR="00EC709B" w:rsidRPr="00396BC1" w:rsidRDefault="00EC7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396BC1">
        <w:rPr>
          <w:cs/>
        </w:rPr>
        <w:br w:type="page"/>
      </w:r>
    </w:p>
    <w:p w14:paraId="51093AB6" w14:textId="568746AF" w:rsidR="00BF405E" w:rsidRPr="00396BC1" w:rsidRDefault="00BF405E" w:rsidP="00B476B2">
      <w:pPr>
        <w:pStyle w:val="Heading2"/>
        <w:tabs>
          <w:tab w:val="clear" w:pos="340"/>
        </w:tabs>
        <w:ind w:left="540" w:hanging="540"/>
      </w:pPr>
      <w:r w:rsidRPr="00396BC1">
        <w:rPr>
          <w:cs/>
        </w:rPr>
        <w:lastRenderedPageBreak/>
        <w:t>การบริหารจัดการทุน</w:t>
      </w:r>
    </w:p>
    <w:p w14:paraId="3BB7E95E" w14:textId="77777777" w:rsidR="00E20A93" w:rsidRPr="00396BC1" w:rsidRDefault="00E20A93" w:rsidP="00BF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CAFA85" w14:textId="4297D621" w:rsidR="00BF405E" w:rsidRPr="00396BC1" w:rsidRDefault="0056600E" w:rsidP="00BF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  <w:r w:rsidR="00BF405E"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6581009" w14:textId="6C0C7537" w:rsidR="00AE736F" w:rsidRPr="00396BC1" w:rsidRDefault="00AE7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0C37CA03" w14:textId="7AAE2897" w:rsidR="00C3796C" w:rsidRPr="00396BC1" w:rsidRDefault="00C3796C" w:rsidP="00B67F67">
      <w:pPr>
        <w:pStyle w:val="Heading2"/>
        <w:tabs>
          <w:tab w:val="clear" w:pos="340"/>
        </w:tabs>
        <w:ind w:left="540" w:hanging="540"/>
        <w:rPr>
          <w:rFonts w:cs="Angsana New"/>
        </w:rPr>
      </w:pPr>
      <w:r w:rsidRPr="00396BC1">
        <w:rPr>
          <w:rFonts w:hint="cs"/>
          <w:cs/>
        </w:rPr>
        <w:t>ภาระผูก</w:t>
      </w:r>
      <w:r w:rsidRPr="00396BC1">
        <w:rPr>
          <w:rFonts w:cs="Angsana New"/>
          <w:cs/>
        </w:rPr>
        <w:t>พันกับบุคคลหรือกิจการที่ไม่เกี่ยวข้องกัน</w:t>
      </w:r>
    </w:p>
    <w:p w14:paraId="68053DA7" w14:textId="2C1B284E" w:rsidR="00C3796C" w:rsidRPr="00396BC1" w:rsidRDefault="00C3796C" w:rsidP="00BD7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261"/>
        <w:gridCol w:w="279"/>
        <w:gridCol w:w="1251"/>
        <w:gridCol w:w="243"/>
        <w:gridCol w:w="1368"/>
        <w:gridCol w:w="10"/>
      </w:tblGrid>
      <w:tr w:rsidR="00156FD3" w:rsidRPr="00396BC1" w14:paraId="34ECCFB6" w14:textId="77777777" w:rsidTr="007074C5">
        <w:trPr>
          <w:tblHeader/>
        </w:trPr>
        <w:tc>
          <w:tcPr>
            <w:tcW w:w="3150" w:type="dxa"/>
          </w:tcPr>
          <w:p w14:paraId="4E666993" w14:textId="77777777" w:rsidR="00156FD3" w:rsidRPr="00396BC1" w:rsidRDefault="00156FD3" w:rsidP="00B92B7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14:paraId="6FF2FAB5" w14:textId="7787B600" w:rsidR="00156FD3" w:rsidRPr="00396BC1" w:rsidRDefault="00156FD3" w:rsidP="0015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5788F015" w14:textId="77777777" w:rsidR="00156FD3" w:rsidRPr="00396BC1" w:rsidRDefault="00156FD3" w:rsidP="00B9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2" w:type="dxa"/>
            <w:gridSpan w:val="4"/>
          </w:tcPr>
          <w:p w14:paraId="3B6F390F" w14:textId="07FA6C47" w:rsidR="00156FD3" w:rsidRPr="00396BC1" w:rsidRDefault="00156FD3" w:rsidP="00B9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</w:t>
            </w:r>
            <w:r w:rsidR="001B58BD" w:rsidRPr="00396B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งินเฉพาะกิจการ</w:t>
            </w:r>
          </w:p>
        </w:tc>
      </w:tr>
      <w:tr w:rsidR="00980635" w:rsidRPr="00396BC1" w14:paraId="5B857C0B" w14:textId="77777777" w:rsidTr="00B92B71">
        <w:trPr>
          <w:tblHeader/>
        </w:trPr>
        <w:tc>
          <w:tcPr>
            <w:tcW w:w="3150" w:type="dxa"/>
          </w:tcPr>
          <w:p w14:paraId="7BE95C18" w14:textId="77777777" w:rsidR="00980635" w:rsidRPr="00396BC1" w:rsidRDefault="00980635" w:rsidP="009806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27F02E6" w14:textId="58045A37" w:rsidR="00980635" w:rsidRPr="00396BC1" w:rsidRDefault="00396BC1" w:rsidP="00980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D9F06E7" w14:textId="77777777" w:rsidR="00980635" w:rsidRPr="00396BC1" w:rsidRDefault="00980635" w:rsidP="00980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8D87B1F" w14:textId="6516C2F1" w:rsidR="00980635" w:rsidRPr="00396BC1" w:rsidRDefault="00396BC1" w:rsidP="00980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9" w:type="dxa"/>
          </w:tcPr>
          <w:p w14:paraId="23F83EBD" w14:textId="77777777" w:rsidR="00980635" w:rsidRPr="00396BC1" w:rsidRDefault="00980635" w:rsidP="00980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58B907C" w14:textId="0CABDCFD" w:rsidR="00980635" w:rsidRPr="00396BC1" w:rsidRDefault="00396BC1" w:rsidP="00980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5632A4E2" w14:textId="77777777" w:rsidR="00980635" w:rsidRPr="00396BC1" w:rsidRDefault="00980635" w:rsidP="00980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6FEC6903" w14:textId="4FB026FC" w:rsidR="00980635" w:rsidRPr="00396BC1" w:rsidRDefault="00396BC1" w:rsidP="00980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980635" w:rsidRPr="00396BC1" w14:paraId="09BF8468" w14:textId="77777777" w:rsidTr="00B92B71">
        <w:trPr>
          <w:gridAfter w:val="1"/>
          <w:wAfter w:w="10" w:type="dxa"/>
          <w:tblHeader/>
        </w:trPr>
        <w:tc>
          <w:tcPr>
            <w:tcW w:w="3150" w:type="dxa"/>
          </w:tcPr>
          <w:p w14:paraId="2AF497D3" w14:textId="77777777" w:rsidR="00980635" w:rsidRPr="00396BC1" w:rsidRDefault="00980635" w:rsidP="0098063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2" w:type="dxa"/>
            <w:gridSpan w:val="7"/>
          </w:tcPr>
          <w:p w14:paraId="04714DBA" w14:textId="77777777" w:rsidR="00980635" w:rsidRPr="00396BC1" w:rsidRDefault="00980635" w:rsidP="0098063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0635" w:rsidRPr="00396BC1" w14:paraId="0A03C7F0" w14:textId="77777777" w:rsidTr="00B92B71">
        <w:trPr>
          <w:trHeight w:val="335"/>
        </w:trPr>
        <w:tc>
          <w:tcPr>
            <w:tcW w:w="3150" w:type="dxa"/>
          </w:tcPr>
          <w:p w14:paraId="1347473A" w14:textId="77777777" w:rsidR="00980635" w:rsidRPr="00396BC1" w:rsidRDefault="00980635" w:rsidP="0098063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50" w:type="dxa"/>
          </w:tcPr>
          <w:p w14:paraId="30842D73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D06327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A78A8DC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71F2C3A8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0948E5AB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C9F784F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8" w:type="dxa"/>
            <w:gridSpan w:val="2"/>
          </w:tcPr>
          <w:p w14:paraId="1CD74877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F578D" w:rsidRPr="00396BC1" w14:paraId="0FFA1BC2" w14:textId="77777777" w:rsidTr="00755666">
        <w:trPr>
          <w:trHeight w:val="440"/>
        </w:trPr>
        <w:tc>
          <w:tcPr>
            <w:tcW w:w="3150" w:type="dxa"/>
          </w:tcPr>
          <w:p w14:paraId="1FE7D249" w14:textId="1EEFB24B" w:rsidR="000F578D" w:rsidRPr="00396BC1" w:rsidRDefault="000F578D" w:rsidP="000F578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</w:tcPr>
          <w:p w14:paraId="1B7AF63D" w14:textId="59A497B8" w:rsidR="000F578D" w:rsidRPr="00396BC1" w:rsidRDefault="00396BC1" w:rsidP="000F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480</w:t>
            </w:r>
            <w:r w:rsidR="000F578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70" w:type="dxa"/>
          </w:tcPr>
          <w:p w14:paraId="57455315" w14:textId="77777777" w:rsidR="000F578D" w:rsidRPr="00396BC1" w:rsidRDefault="000F578D" w:rsidP="000F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9912D10" w14:textId="787BC8E2" w:rsidR="000F578D" w:rsidRPr="00396BC1" w:rsidRDefault="00396BC1" w:rsidP="000F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7</w:t>
            </w:r>
            <w:r w:rsidR="000F578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062</w:t>
            </w:r>
          </w:p>
        </w:tc>
        <w:tc>
          <w:tcPr>
            <w:tcW w:w="279" w:type="dxa"/>
          </w:tcPr>
          <w:p w14:paraId="717A8FE2" w14:textId="77777777" w:rsidR="000F578D" w:rsidRPr="00396BC1" w:rsidRDefault="000F578D" w:rsidP="000F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5EEBF7A" w14:textId="46740DE4" w:rsidR="000F578D" w:rsidRPr="00396BC1" w:rsidRDefault="00396BC1" w:rsidP="000F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480</w:t>
            </w:r>
            <w:r w:rsidR="000F578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43" w:type="dxa"/>
          </w:tcPr>
          <w:p w14:paraId="33344DDD" w14:textId="77777777" w:rsidR="000F578D" w:rsidRPr="00396BC1" w:rsidRDefault="000F578D" w:rsidP="000F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789BE701" w14:textId="23305891" w:rsidR="000F578D" w:rsidRPr="00396BC1" w:rsidRDefault="00396BC1" w:rsidP="000F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7</w:t>
            </w:r>
            <w:r w:rsidR="000F578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062</w:t>
            </w:r>
          </w:p>
        </w:tc>
      </w:tr>
      <w:tr w:rsidR="000F578D" w:rsidRPr="00396BC1" w14:paraId="1B87B06F" w14:textId="77777777" w:rsidTr="00B92B71">
        <w:trPr>
          <w:trHeight w:val="440"/>
        </w:trPr>
        <w:tc>
          <w:tcPr>
            <w:tcW w:w="3150" w:type="dxa"/>
          </w:tcPr>
          <w:p w14:paraId="4E19F956" w14:textId="77777777" w:rsidR="000F578D" w:rsidRPr="00396BC1" w:rsidRDefault="000F578D" w:rsidP="000F578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557F2617" w14:textId="257372D9" w:rsidR="000F578D" w:rsidRPr="00396BC1" w:rsidRDefault="00396BC1" w:rsidP="000F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F578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483</w:t>
            </w:r>
          </w:p>
        </w:tc>
        <w:tc>
          <w:tcPr>
            <w:tcW w:w="270" w:type="dxa"/>
          </w:tcPr>
          <w:p w14:paraId="09E535FF" w14:textId="77777777" w:rsidR="000F578D" w:rsidRPr="00396BC1" w:rsidRDefault="000F578D" w:rsidP="000F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95531DB" w14:textId="0AE27EE8" w:rsidR="000F578D" w:rsidRPr="00396BC1" w:rsidRDefault="00396BC1" w:rsidP="000F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</w:t>
            </w:r>
            <w:r w:rsidR="000F578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065</w:t>
            </w:r>
          </w:p>
        </w:tc>
        <w:tc>
          <w:tcPr>
            <w:tcW w:w="279" w:type="dxa"/>
          </w:tcPr>
          <w:p w14:paraId="14667D92" w14:textId="77777777" w:rsidR="000F578D" w:rsidRPr="00396BC1" w:rsidRDefault="000F578D" w:rsidP="000F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AEC09CE" w14:textId="67364239" w:rsidR="000F578D" w:rsidRPr="00396BC1" w:rsidRDefault="00396BC1" w:rsidP="000F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F578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483</w:t>
            </w:r>
          </w:p>
        </w:tc>
        <w:tc>
          <w:tcPr>
            <w:tcW w:w="243" w:type="dxa"/>
          </w:tcPr>
          <w:p w14:paraId="0C40ED6B" w14:textId="77777777" w:rsidR="000F578D" w:rsidRPr="00396BC1" w:rsidRDefault="000F578D" w:rsidP="000F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31E0E396" w14:textId="4E00D539" w:rsidR="000F578D" w:rsidRPr="00396BC1" w:rsidRDefault="00396BC1" w:rsidP="000F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</w:t>
            </w:r>
            <w:r w:rsidR="000F578D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065</w:t>
            </w:r>
          </w:p>
        </w:tc>
      </w:tr>
      <w:tr w:rsidR="00870CCF" w:rsidRPr="00396BC1" w14:paraId="20390541" w14:textId="77777777" w:rsidTr="00B92B71">
        <w:trPr>
          <w:trHeight w:val="440"/>
        </w:trPr>
        <w:tc>
          <w:tcPr>
            <w:tcW w:w="3150" w:type="dxa"/>
          </w:tcPr>
          <w:p w14:paraId="02B41FF0" w14:textId="683C74F9" w:rsidR="00870CCF" w:rsidRPr="00396BC1" w:rsidRDefault="00870CCF" w:rsidP="009806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ระบบไฟฟ้าและระบบ</w:t>
            </w:r>
            <w:r w:rsidRPr="00396BC1">
              <w:rPr>
                <w:rFonts w:asciiTheme="majorBidi" w:hAnsiTheme="majorBidi" w:hint="cs"/>
                <w:sz w:val="30"/>
                <w:szCs w:val="30"/>
                <w:cs/>
              </w:rPr>
              <w:t>น้ำประปา</w:t>
            </w:r>
          </w:p>
        </w:tc>
        <w:tc>
          <w:tcPr>
            <w:tcW w:w="1350" w:type="dxa"/>
          </w:tcPr>
          <w:p w14:paraId="5339E771" w14:textId="093E47A6" w:rsidR="00870CCF" w:rsidRPr="00396BC1" w:rsidRDefault="00396BC1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270" w:type="dxa"/>
          </w:tcPr>
          <w:p w14:paraId="6F70CF2A" w14:textId="77777777" w:rsidR="00870CCF" w:rsidRPr="00396BC1" w:rsidRDefault="00870CCF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5C86B6D" w14:textId="43793BF5" w:rsidR="00870CCF" w:rsidRPr="00396BC1" w:rsidRDefault="000F578D" w:rsidP="006A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255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4CE2777" w14:textId="77777777" w:rsidR="00870CCF" w:rsidRPr="00396BC1" w:rsidRDefault="00870CCF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3CCC529" w14:textId="6AB7D58B" w:rsidR="00870CCF" w:rsidRPr="00396BC1" w:rsidRDefault="00396BC1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243" w:type="dxa"/>
          </w:tcPr>
          <w:p w14:paraId="11B4BA4C" w14:textId="77777777" w:rsidR="00870CCF" w:rsidRPr="00396BC1" w:rsidRDefault="00870CCF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5D5BA796" w14:textId="1CFE0ADC" w:rsidR="00870CCF" w:rsidRPr="00396BC1" w:rsidRDefault="000F578D" w:rsidP="006A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255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980635" w:rsidRPr="00396BC1" w14:paraId="5D227B47" w14:textId="77777777" w:rsidTr="00B92B71">
        <w:trPr>
          <w:trHeight w:val="440"/>
        </w:trPr>
        <w:tc>
          <w:tcPr>
            <w:tcW w:w="3150" w:type="dxa"/>
          </w:tcPr>
          <w:p w14:paraId="0C90B612" w14:textId="7CEF4734" w:rsidR="00980635" w:rsidRPr="00396BC1" w:rsidRDefault="00980635" w:rsidP="009806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350" w:type="dxa"/>
          </w:tcPr>
          <w:p w14:paraId="26A599E5" w14:textId="0CBA5448" w:rsidR="00980635" w:rsidRPr="00396BC1" w:rsidRDefault="000F578D" w:rsidP="006A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255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0DB95D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B8CF017" w14:textId="15DACD5C" w:rsidR="00980635" w:rsidRPr="00396BC1" w:rsidRDefault="00396BC1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40</w:t>
            </w:r>
          </w:p>
        </w:tc>
        <w:tc>
          <w:tcPr>
            <w:tcW w:w="279" w:type="dxa"/>
          </w:tcPr>
          <w:p w14:paraId="28E36AE3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78859B6" w14:textId="10A51C1F" w:rsidR="00980635" w:rsidRPr="00396BC1" w:rsidRDefault="000F578D" w:rsidP="006A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255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4E66D64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16FF59BE" w14:textId="08825CE9" w:rsidR="00980635" w:rsidRPr="00396BC1" w:rsidRDefault="00396BC1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40</w:t>
            </w:r>
          </w:p>
        </w:tc>
      </w:tr>
      <w:tr w:rsidR="00870CCF" w:rsidRPr="00396BC1" w14:paraId="68B89969" w14:textId="77777777" w:rsidTr="00B92B71">
        <w:trPr>
          <w:trHeight w:val="370"/>
        </w:trPr>
        <w:tc>
          <w:tcPr>
            <w:tcW w:w="3150" w:type="dxa"/>
          </w:tcPr>
          <w:p w14:paraId="3F885BFB" w14:textId="77777777" w:rsidR="00870CCF" w:rsidRPr="00396BC1" w:rsidRDefault="00870CCF" w:rsidP="00870CC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3D74DD" w14:textId="64849F1E" w:rsidR="00870CCF" w:rsidRPr="00396BC1" w:rsidRDefault="00396BC1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</w:t>
            </w:r>
            <w:r w:rsidR="000F578D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270" w:type="dxa"/>
          </w:tcPr>
          <w:p w14:paraId="69B92377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7E927CB2" w14:textId="054CDDD1" w:rsidR="00870CCF" w:rsidRPr="00396BC1" w:rsidRDefault="00396BC1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8</w:t>
            </w:r>
            <w:r w:rsidR="00870CCF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279" w:type="dxa"/>
          </w:tcPr>
          <w:p w14:paraId="54C6AB27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4A0E5FC" w14:textId="7DF80611" w:rsidR="00870CCF" w:rsidRPr="00396BC1" w:rsidRDefault="00396BC1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</w:t>
            </w:r>
            <w:r w:rsidR="000F578D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243" w:type="dxa"/>
          </w:tcPr>
          <w:p w14:paraId="0BA3E731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E8F2D5" w14:textId="2C56604B" w:rsidR="00870CCF" w:rsidRPr="00396BC1" w:rsidRDefault="00396BC1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8</w:t>
            </w:r>
            <w:r w:rsidR="00870CCF"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167</w:t>
            </w:r>
          </w:p>
        </w:tc>
      </w:tr>
      <w:tr w:rsidR="00870CCF" w:rsidRPr="00396BC1" w14:paraId="3F27D8A5" w14:textId="77777777" w:rsidTr="00B92B71">
        <w:trPr>
          <w:trHeight w:val="197"/>
        </w:trPr>
        <w:tc>
          <w:tcPr>
            <w:tcW w:w="3150" w:type="dxa"/>
          </w:tcPr>
          <w:p w14:paraId="0C6171EF" w14:textId="77777777" w:rsidR="00870CCF" w:rsidRPr="00396BC1" w:rsidRDefault="00870CCF" w:rsidP="00870C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15C8B89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1B29B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D0DA1C1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5F031A7D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51C2227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356E57E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67AEFCDF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0CCF" w:rsidRPr="00396BC1" w14:paraId="208B871A" w14:textId="77777777" w:rsidTr="00B92B71">
        <w:trPr>
          <w:trHeight w:val="197"/>
        </w:trPr>
        <w:tc>
          <w:tcPr>
            <w:tcW w:w="3150" w:type="dxa"/>
          </w:tcPr>
          <w:p w14:paraId="21B5C88C" w14:textId="77777777" w:rsidR="00870CCF" w:rsidRPr="00396BC1" w:rsidRDefault="00870CCF" w:rsidP="0087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350" w:type="dxa"/>
            <w:shd w:val="clear" w:color="auto" w:fill="auto"/>
          </w:tcPr>
          <w:p w14:paraId="55DB731B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DBC140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2F91AA6A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02436925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6F25729A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AAA66B3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8" w:type="dxa"/>
            <w:gridSpan w:val="2"/>
          </w:tcPr>
          <w:p w14:paraId="4632A909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70CCF" w:rsidRPr="00396BC1" w14:paraId="61BAA6FB" w14:textId="77777777" w:rsidTr="006E0514">
        <w:trPr>
          <w:trHeight w:val="197"/>
        </w:trPr>
        <w:tc>
          <w:tcPr>
            <w:tcW w:w="3150" w:type="dxa"/>
          </w:tcPr>
          <w:p w14:paraId="37A5BFD1" w14:textId="77777777" w:rsidR="00870CCF" w:rsidRPr="00396BC1" w:rsidRDefault="00870CCF" w:rsidP="0087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350" w:type="dxa"/>
            <w:shd w:val="clear" w:color="auto" w:fill="auto"/>
          </w:tcPr>
          <w:p w14:paraId="607DDEB7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BC9895" w14:textId="35E1C724" w:rsidR="000F578D" w:rsidRPr="00396BC1" w:rsidRDefault="00396BC1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0F578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270" w:type="dxa"/>
            <w:shd w:val="clear" w:color="auto" w:fill="auto"/>
          </w:tcPr>
          <w:p w14:paraId="1A366CF0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6DD3CEE5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6F2C6D" w14:textId="39331556" w:rsidR="00870CCF" w:rsidRPr="00396BC1" w:rsidRDefault="00396BC1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54</w:t>
            </w:r>
            <w:r w:rsidR="00870CC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930</w:t>
            </w:r>
          </w:p>
        </w:tc>
        <w:tc>
          <w:tcPr>
            <w:tcW w:w="279" w:type="dxa"/>
          </w:tcPr>
          <w:p w14:paraId="37081C4D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0107608F" w14:textId="77777777" w:rsidR="000F578D" w:rsidRPr="00396BC1" w:rsidRDefault="000F578D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50C9E6" w14:textId="70CF4122" w:rsidR="00870CCF" w:rsidRPr="00396BC1" w:rsidRDefault="00396BC1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0F578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243" w:type="dxa"/>
          </w:tcPr>
          <w:p w14:paraId="3E5E4BD4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555BC1E4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41A098" w14:textId="0E455220" w:rsidR="00870CCF" w:rsidRPr="00396BC1" w:rsidRDefault="00396BC1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54</w:t>
            </w:r>
            <w:r w:rsidR="00870CC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930</w:t>
            </w:r>
          </w:p>
        </w:tc>
      </w:tr>
      <w:tr w:rsidR="00870CCF" w:rsidRPr="00396BC1" w14:paraId="5ED85DB0" w14:textId="77777777" w:rsidTr="00D347E3">
        <w:trPr>
          <w:trHeight w:val="197"/>
        </w:trPr>
        <w:tc>
          <w:tcPr>
            <w:tcW w:w="3150" w:type="dxa"/>
          </w:tcPr>
          <w:p w14:paraId="0846245F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สัญญาบริการให้คำปรึกษา</w:t>
            </w:r>
          </w:p>
        </w:tc>
        <w:tc>
          <w:tcPr>
            <w:tcW w:w="1350" w:type="dxa"/>
            <w:shd w:val="clear" w:color="auto" w:fill="auto"/>
          </w:tcPr>
          <w:p w14:paraId="05EE06B0" w14:textId="0C81D09D" w:rsidR="00870CCF" w:rsidRPr="00396BC1" w:rsidRDefault="00396BC1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1EA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270" w:type="dxa"/>
            <w:shd w:val="clear" w:color="auto" w:fill="auto"/>
          </w:tcPr>
          <w:p w14:paraId="17834DEE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23515B96" w14:textId="1AE0E93D" w:rsidR="00870CCF" w:rsidRPr="00396BC1" w:rsidRDefault="00396BC1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294</w:t>
            </w:r>
          </w:p>
        </w:tc>
        <w:tc>
          <w:tcPr>
            <w:tcW w:w="279" w:type="dxa"/>
          </w:tcPr>
          <w:p w14:paraId="03333ED8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5FFEA488" w14:textId="33785924" w:rsidR="00870CCF" w:rsidRPr="00396BC1" w:rsidRDefault="00396BC1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F578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243" w:type="dxa"/>
          </w:tcPr>
          <w:p w14:paraId="46FADADD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20AB1885" w14:textId="2F5AB6B7" w:rsidR="00870CCF" w:rsidRPr="00396BC1" w:rsidRDefault="00396BC1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294</w:t>
            </w:r>
          </w:p>
        </w:tc>
      </w:tr>
      <w:tr w:rsidR="00870CCF" w:rsidRPr="00396BC1" w14:paraId="7EAB62EC" w14:textId="77777777" w:rsidTr="006E0514">
        <w:trPr>
          <w:trHeight w:val="197"/>
        </w:trPr>
        <w:tc>
          <w:tcPr>
            <w:tcW w:w="3150" w:type="dxa"/>
          </w:tcPr>
          <w:p w14:paraId="50A4DB20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350" w:type="dxa"/>
            <w:shd w:val="clear" w:color="auto" w:fill="auto"/>
          </w:tcPr>
          <w:p w14:paraId="5F7742B3" w14:textId="2CDF1318" w:rsidR="00870CCF" w:rsidRPr="00396BC1" w:rsidRDefault="00396BC1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A1EA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7D46B254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1C343089" w14:textId="2EBEB150" w:rsidR="00870CCF" w:rsidRPr="00396BC1" w:rsidRDefault="00396BC1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4</w:t>
            </w:r>
            <w:r w:rsidR="006A3B69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014</w:t>
            </w:r>
          </w:p>
        </w:tc>
        <w:tc>
          <w:tcPr>
            <w:tcW w:w="279" w:type="dxa"/>
          </w:tcPr>
          <w:p w14:paraId="1936C087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6484BCD4" w14:textId="7751D14F" w:rsidR="00870CCF" w:rsidRPr="00396BC1" w:rsidRDefault="00396BC1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F578D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  <w:tc>
          <w:tcPr>
            <w:tcW w:w="243" w:type="dxa"/>
          </w:tcPr>
          <w:p w14:paraId="534CFD49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4B9DC56A" w14:textId="4CB3FC52" w:rsidR="00870CCF" w:rsidRPr="00396BC1" w:rsidRDefault="00396BC1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1</w:t>
            </w:r>
            <w:r w:rsidR="00870CCF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sz w:val="30"/>
                <w:szCs w:val="30"/>
              </w:rPr>
              <w:t>998</w:t>
            </w:r>
          </w:p>
        </w:tc>
      </w:tr>
      <w:tr w:rsidR="00870CCF" w:rsidRPr="00396BC1" w14:paraId="43768B5A" w14:textId="77777777" w:rsidTr="00D347E3">
        <w:trPr>
          <w:trHeight w:val="197"/>
        </w:trPr>
        <w:tc>
          <w:tcPr>
            <w:tcW w:w="3150" w:type="dxa"/>
          </w:tcPr>
          <w:p w14:paraId="41A76CB5" w14:textId="77777777" w:rsidR="00870CCF" w:rsidRPr="00396BC1" w:rsidRDefault="00870CCF" w:rsidP="00870CC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2208A" w14:textId="4CDE24C6" w:rsidR="00870CCF" w:rsidRPr="00396BC1" w:rsidRDefault="00396BC1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="00B06FB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083</w:t>
            </w:r>
          </w:p>
        </w:tc>
        <w:tc>
          <w:tcPr>
            <w:tcW w:w="270" w:type="dxa"/>
            <w:shd w:val="clear" w:color="auto" w:fill="auto"/>
          </w:tcPr>
          <w:p w14:paraId="1FA71E3C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F9DF0" w14:textId="7E6D6259" w:rsidR="00870CCF" w:rsidRPr="00396BC1" w:rsidRDefault="00396BC1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59</w:t>
            </w:r>
            <w:r w:rsidR="00870CCF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79" w:type="dxa"/>
          </w:tcPr>
          <w:p w14:paraId="489AFE97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5D11A" w14:textId="01C09D51" w:rsidR="00870CCF" w:rsidRPr="00396BC1" w:rsidRDefault="00396BC1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="00B06FB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</w:t>
            </w:r>
          </w:p>
        </w:tc>
        <w:tc>
          <w:tcPr>
            <w:tcW w:w="243" w:type="dxa"/>
          </w:tcPr>
          <w:p w14:paraId="2ED3C204" w14:textId="77777777" w:rsidR="00870CCF" w:rsidRPr="00396BC1" w:rsidRDefault="00870CCF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C6D8C4" w14:textId="70BC4337" w:rsidR="00870CCF" w:rsidRPr="00396BC1" w:rsidRDefault="00396BC1" w:rsidP="0087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57</w:t>
            </w:r>
            <w:r w:rsidR="00870CCF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</w:rPr>
              <w:t>222</w:t>
            </w:r>
          </w:p>
        </w:tc>
      </w:tr>
    </w:tbl>
    <w:p w14:paraId="68978F28" w14:textId="77777777" w:rsidR="00670BB1" w:rsidRPr="00396BC1" w:rsidRDefault="00670BB1" w:rsidP="00C37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Theme="majorBidi" w:hAnsiTheme="majorBidi" w:cstheme="majorBidi"/>
          <w:i/>
          <w:iCs/>
          <w:sz w:val="30"/>
          <w:szCs w:val="30"/>
        </w:rPr>
      </w:pPr>
    </w:p>
    <w:p w14:paraId="5808BEA7" w14:textId="514ECB49" w:rsidR="00C3796C" w:rsidRPr="00396BC1" w:rsidRDefault="00C3796C" w:rsidP="00C37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Theme="majorBidi" w:hAnsiTheme="majorBidi" w:cstheme="majorBidi"/>
          <w:sz w:val="30"/>
          <w:szCs w:val="30"/>
          <w:cs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หนังสือค้ำประกัน</w:t>
      </w:r>
    </w:p>
    <w:p w14:paraId="6286FA49" w14:textId="77777777" w:rsidR="00C3796C" w:rsidRPr="00396BC1" w:rsidRDefault="00C3796C" w:rsidP="00FC7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Theme="majorBidi" w:hAnsiTheme="majorBidi" w:cstheme="majorBidi"/>
          <w:i/>
          <w:iCs/>
          <w:sz w:val="30"/>
          <w:szCs w:val="30"/>
        </w:rPr>
      </w:pPr>
    </w:p>
    <w:p w14:paraId="0BCCBE7B" w14:textId="14501FF7" w:rsidR="00C3796C" w:rsidRPr="00396BC1" w:rsidRDefault="00C3796C" w:rsidP="00C37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96BC1" w:rsidRPr="00396BC1">
        <w:rPr>
          <w:rFonts w:asciiTheme="majorBidi" w:hAnsiTheme="majorBidi"/>
          <w:sz w:val="30"/>
          <w:szCs w:val="30"/>
        </w:rPr>
        <w:t>31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96BC1" w:rsidRPr="00396BC1">
        <w:rPr>
          <w:rFonts w:asciiTheme="majorBidi" w:hAnsiTheme="majorBidi"/>
          <w:sz w:val="30"/>
          <w:szCs w:val="30"/>
        </w:rPr>
        <w:t>2567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9A15D3" w:rsidRPr="00396BC1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396BC1">
        <w:rPr>
          <w:rFonts w:asciiTheme="majorBidi" w:hAnsiTheme="majorBidi" w:cstheme="majorBidi"/>
          <w:sz w:val="30"/>
          <w:szCs w:val="30"/>
          <w:cs/>
        </w:rPr>
        <w:t>บริษัทมีหนังสือค้ำประกันที่ออกโดยสถาบันการเงินแห่งหนึ่งให้กับหน่วยงานรัฐบาลแห่งหนึ่ง สำหรับการใช้ไฟฟ้าเป็นจำนวนเงิน</w:t>
      </w:r>
      <w:r w:rsidR="009A15D3" w:rsidRPr="00396BC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96BC1" w:rsidRPr="00396BC1">
        <w:rPr>
          <w:rFonts w:asciiTheme="majorBidi" w:hAnsiTheme="majorBidi"/>
          <w:sz w:val="30"/>
          <w:szCs w:val="30"/>
        </w:rPr>
        <w:t>2</w:t>
      </w:r>
      <w:r w:rsidR="00981B58" w:rsidRPr="00396BC1">
        <w:rPr>
          <w:rFonts w:asciiTheme="majorBidi" w:hAnsiTheme="majorBidi"/>
          <w:sz w:val="30"/>
          <w:szCs w:val="30"/>
        </w:rPr>
        <w:t>.</w:t>
      </w:r>
      <w:r w:rsidR="00396BC1" w:rsidRPr="00396BC1">
        <w:rPr>
          <w:rFonts w:asciiTheme="majorBidi" w:hAnsiTheme="majorBidi"/>
          <w:sz w:val="30"/>
          <w:szCs w:val="30"/>
        </w:rPr>
        <w:t>3</w:t>
      </w:r>
      <w:r w:rsidR="009A15D3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9A15D3" w:rsidRPr="00396BC1">
        <w:rPr>
          <w:rFonts w:asciiTheme="majorBidi" w:hAnsiTheme="majorBidi" w:cstheme="majorBidi" w:hint="cs"/>
          <w:sz w:val="30"/>
          <w:szCs w:val="30"/>
          <w:cs/>
        </w:rPr>
        <w:t>ล้านบาทและ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396BC1" w:rsidRPr="00396BC1">
        <w:rPr>
          <w:rFonts w:asciiTheme="majorBidi" w:hAnsiTheme="majorBidi"/>
          <w:sz w:val="30"/>
          <w:szCs w:val="30"/>
        </w:rPr>
        <w:t>2</w:t>
      </w:r>
      <w:r w:rsidR="00981B58" w:rsidRPr="00396BC1">
        <w:rPr>
          <w:rFonts w:asciiTheme="majorBidi" w:hAnsiTheme="majorBidi"/>
          <w:sz w:val="30"/>
          <w:szCs w:val="30"/>
        </w:rPr>
        <w:t>.</w:t>
      </w:r>
      <w:r w:rsidR="00396BC1" w:rsidRPr="00396BC1">
        <w:rPr>
          <w:rFonts w:asciiTheme="majorBidi" w:hAnsiTheme="majorBidi"/>
          <w:sz w:val="30"/>
          <w:szCs w:val="30"/>
        </w:rPr>
        <w:t>0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A15D3" w:rsidRPr="00396BC1">
        <w:rPr>
          <w:rFonts w:asciiTheme="majorBidi" w:hAnsiTheme="majorBidi" w:cstheme="majorBidi" w:hint="cs"/>
          <w:sz w:val="30"/>
          <w:szCs w:val="30"/>
          <w:cs/>
        </w:rPr>
        <w:t xml:space="preserve"> ตามลำดับ </w:t>
      </w:r>
      <w:r w:rsidR="009C7412" w:rsidRPr="00396BC1">
        <w:rPr>
          <w:rFonts w:asciiTheme="majorBidi" w:hAnsiTheme="majorBidi" w:cstheme="majorBidi"/>
          <w:sz w:val="30"/>
          <w:szCs w:val="30"/>
        </w:rPr>
        <w:br/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96BC1" w:rsidRPr="00396BC1">
        <w:rPr>
          <w:rFonts w:asciiTheme="majorBidi" w:hAnsiTheme="majorBidi"/>
          <w:i/>
          <w:sz w:val="30"/>
          <w:szCs w:val="30"/>
        </w:rPr>
        <w:t>2566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96BC1" w:rsidRPr="00396BC1">
        <w:rPr>
          <w:rFonts w:asciiTheme="majorBidi" w:hAnsiTheme="majorBidi"/>
          <w:i/>
          <w:iCs/>
          <w:sz w:val="30"/>
          <w:szCs w:val="30"/>
        </w:rPr>
        <w:t>4</w:t>
      </w:r>
      <w:r w:rsidR="00980635" w:rsidRPr="00396BC1">
        <w:rPr>
          <w:rFonts w:asciiTheme="majorBidi" w:hAnsiTheme="majorBidi"/>
          <w:i/>
          <w:iCs/>
          <w:sz w:val="30"/>
          <w:szCs w:val="30"/>
        </w:rPr>
        <w:t>.</w:t>
      </w:r>
      <w:r w:rsidR="00396BC1" w:rsidRPr="00396BC1">
        <w:rPr>
          <w:rFonts w:asciiTheme="majorBidi" w:hAnsiTheme="majorBidi"/>
          <w:i/>
          <w:iCs/>
          <w:sz w:val="30"/>
          <w:szCs w:val="30"/>
        </w:rPr>
        <w:t>0</w:t>
      </w:r>
      <w:r w:rsidR="009A15D3"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A15D3" w:rsidRPr="00396BC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ล้านบาทและ </w:t>
      </w:r>
      <w:r w:rsidR="00396BC1" w:rsidRPr="00396BC1">
        <w:rPr>
          <w:rFonts w:asciiTheme="majorBidi" w:hAnsiTheme="majorBidi"/>
          <w:i/>
          <w:sz w:val="30"/>
          <w:szCs w:val="30"/>
        </w:rPr>
        <w:t>2</w:t>
      </w:r>
      <w:r w:rsidR="00980635" w:rsidRPr="00396BC1">
        <w:rPr>
          <w:rFonts w:asciiTheme="majorBidi" w:hAnsiTheme="majorBidi"/>
          <w:i/>
          <w:sz w:val="30"/>
          <w:szCs w:val="30"/>
        </w:rPr>
        <w:t>.</w:t>
      </w:r>
      <w:r w:rsidR="00396BC1" w:rsidRPr="00396BC1">
        <w:rPr>
          <w:rFonts w:asciiTheme="majorBidi" w:hAnsiTheme="majorBidi"/>
          <w:i/>
          <w:sz w:val="30"/>
          <w:szCs w:val="30"/>
        </w:rPr>
        <w:t>0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9A15D3" w:rsidRPr="00396BC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10A15FCE" w14:textId="77777777" w:rsidR="006D530C" w:rsidRPr="00396BC1" w:rsidRDefault="006D530C" w:rsidP="006D530C">
      <w:pPr>
        <w:pStyle w:val="Heading2"/>
        <w:tabs>
          <w:tab w:val="clear" w:pos="340"/>
        </w:tabs>
        <w:ind w:left="540" w:hanging="540"/>
      </w:pPr>
      <w:r w:rsidRPr="00396BC1">
        <w:rPr>
          <w:rFonts w:hint="cs"/>
          <w:cs/>
        </w:rPr>
        <w:lastRenderedPageBreak/>
        <w:t>การจัดประเภทรายการใหม่</w:t>
      </w:r>
    </w:p>
    <w:p w14:paraId="19E51910" w14:textId="77777777" w:rsidR="006D530C" w:rsidRPr="00396BC1" w:rsidRDefault="006D530C" w:rsidP="006D530C">
      <w:pPr>
        <w:rPr>
          <w:rFonts w:asciiTheme="majorBidi" w:hAnsiTheme="majorBidi" w:cstheme="majorBidi"/>
          <w:sz w:val="30"/>
          <w:szCs w:val="30"/>
        </w:rPr>
      </w:pPr>
    </w:p>
    <w:p w14:paraId="04FF2946" w14:textId="1B249D62" w:rsidR="006D530C" w:rsidRPr="00396BC1" w:rsidRDefault="006D530C" w:rsidP="006D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6BC1">
        <w:rPr>
          <w:rFonts w:asciiTheme="majorBidi" w:hAnsiTheme="majorBidi" w:cstheme="majorBidi" w:hint="cs"/>
          <w:sz w:val="30"/>
          <w:szCs w:val="30"/>
          <w:cs/>
        </w:rPr>
        <w:t xml:space="preserve">รายการบางรายการในงบการเงินปี </w:t>
      </w:r>
      <w:r w:rsidR="00396BC1" w:rsidRPr="00396BC1">
        <w:rPr>
          <w:rFonts w:asciiTheme="majorBidi" w:hAnsiTheme="majorBidi"/>
          <w:sz w:val="30"/>
          <w:szCs w:val="30"/>
        </w:rPr>
        <w:t>2566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="00396BC1" w:rsidRPr="00396BC1">
        <w:rPr>
          <w:rFonts w:asciiTheme="majorBidi" w:hAnsiTheme="majorBidi"/>
          <w:sz w:val="30"/>
          <w:szCs w:val="30"/>
        </w:rPr>
        <w:t>2567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 xml:space="preserve"> ดังนี้</w:t>
      </w:r>
    </w:p>
    <w:p w14:paraId="4BDF0738" w14:textId="77777777" w:rsidR="006D530C" w:rsidRPr="00396BC1" w:rsidRDefault="006D530C" w:rsidP="006D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890"/>
        <w:gridCol w:w="236"/>
        <w:gridCol w:w="1744"/>
        <w:gridCol w:w="242"/>
        <w:gridCol w:w="1918"/>
      </w:tblGrid>
      <w:tr w:rsidR="006D530C" w:rsidRPr="00396BC1" w14:paraId="02708165" w14:textId="77777777" w:rsidTr="00D06D9B">
        <w:tc>
          <w:tcPr>
            <w:tcW w:w="3240" w:type="dxa"/>
          </w:tcPr>
          <w:p w14:paraId="4624D04D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0D57F577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530C" w:rsidRPr="00396BC1" w14:paraId="5C0DA4A1" w14:textId="77777777" w:rsidTr="00D06D9B">
        <w:tc>
          <w:tcPr>
            <w:tcW w:w="3240" w:type="dxa"/>
          </w:tcPr>
          <w:p w14:paraId="3120A4C8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4C5E6320" w14:textId="540EDAE5" w:rsidR="006D530C" w:rsidRPr="00396BC1" w:rsidRDefault="00396BC1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6D530C" w:rsidRPr="00396BC1" w14:paraId="5A835CEF" w14:textId="77777777" w:rsidTr="00D06D9B">
        <w:tc>
          <w:tcPr>
            <w:tcW w:w="3240" w:type="dxa"/>
          </w:tcPr>
          <w:p w14:paraId="1271A4CF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CCC5764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36416807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640A013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2" w:type="dxa"/>
          </w:tcPr>
          <w:p w14:paraId="7849AFF9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3DF0D0B4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6D530C" w:rsidRPr="00396BC1" w14:paraId="38DAF2CC" w14:textId="77777777" w:rsidTr="00D06D9B">
        <w:tc>
          <w:tcPr>
            <w:tcW w:w="3240" w:type="dxa"/>
          </w:tcPr>
          <w:p w14:paraId="7C912AF7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682A4661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30C" w:rsidRPr="00396BC1" w14:paraId="283CE156" w14:textId="77777777" w:rsidTr="00D06D9B">
        <w:tc>
          <w:tcPr>
            <w:tcW w:w="3240" w:type="dxa"/>
          </w:tcPr>
          <w:p w14:paraId="42A143BE" w14:textId="66083C4E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="0068503B" w:rsidRPr="00396BC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ฐานะการเงิน</w:t>
            </w:r>
          </w:p>
        </w:tc>
        <w:tc>
          <w:tcPr>
            <w:tcW w:w="1890" w:type="dxa"/>
          </w:tcPr>
          <w:p w14:paraId="3FB09C60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6BEC3C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4852A013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24D3D07F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CF25893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30C" w:rsidRPr="00396BC1" w14:paraId="20A9D558" w14:textId="77777777" w:rsidTr="00D06D9B">
        <w:tc>
          <w:tcPr>
            <w:tcW w:w="3240" w:type="dxa"/>
          </w:tcPr>
          <w:p w14:paraId="7ED4C643" w14:textId="77777777" w:rsidR="006D530C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ประมาณการหนี้สินหมุนเวียน</w:t>
            </w:r>
          </w:p>
          <w:p w14:paraId="429D634E" w14:textId="5835CB44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890" w:type="dxa"/>
          </w:tcPr>
          <w:p w14:paraId="4A49C204" w14:textId="77777777" w:rsidR="00F0623E" w:rsidRPr="00396BC1" w:rsidRDefault="00F0623E" w:rsidP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F7709E" w14:textId="732AC162" w:rsidR="006D530C" w:rsidRPr="00396BC1" w:rsidRDefault="00F0623E" w:rsidP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A82999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213C03A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</w:p>
          <w:p w14:paraId="5B50C85E" w14:textId="1EEAF07E" w:rsidR="006D530C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681</w:t>
            </w:r>
            <w:r w:rsidRPr="00396BC1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4523ACAB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118E9006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A3F2E4" w14:textId="716AA1DD" w:rsidR="006D530C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681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530C" w:rsidRPr="00396BC1" w14:paraId="16553681" w14:textId="77777777" w:rsidTr="00D06D9B">
        <w:tc>
          <w:tcPr>
            <w:tcW w:w="3240" w:type="dxa"/>
          </w:tcPr>
          <w:p w14:paraId="004CD05F" w14:textId="151E30C3" w:rsidR="00F0623E" w:rsidRPr="00396BC1" w:rsidRDefault="00F0623E" w:rsidP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</w:t>
            </w:r>
            <w:r w:rsidRPr="00396BC1">
              <w:rPr>
                <w:rFonts w:asciiTheme="majorBidi" w:hAnsiTheme="majorBidi" w:hint="cs"/>
                <w:sz w:val="30"/>
                <w:szCs w:val="30"/>
                <w:cs/>
              </w:rPr>
              <w:t>ไม่</w:t>
            </w: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หมุนเวียน</w:t>
            </w:r>
          </w:p>
          <w:p w14:paraId="2E6A5382" w14:textId="1DE27666" w:rsidR="006D530C" w:rsidRPr="00396BC1" w:rsidRDefault="00F0623E" w:rsidP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890" w:type="dxa"/>
          </w:tcPr>
          <w:p w14:paraId="2341A8E0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126117" w14:textId="5BDAFE8C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709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C239868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319BF3AA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</w:p>
          <w:p w14:paraId="1C9A9A96" w14:textId="37F55BA4" w:rsidR="006D530C" w:rsidRPr="00396BC1" w:rsidRDefault="00396BC1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681</w:t>
            </w:r>
          </w:p>
        </w:tc>
        <w:tc>
          <w:tcPr>
            <w:tcW w:w="242" w:type="dxa"/>
          </w:tcPr>
          <w:p w14:paraId="722926EF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D78DEC9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/>
                <w:sz w:val="30"/>
                <w:szCs w:val="30"/>
              </w:rPr>
            </w:pPr>
          </w:p>
          <w:p w14:paraId="2FC792BD" w14:textId="7D3897BD" w:rsidR="006D530C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126</w:t>
            </w:r>
            <w:r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028</w:t>
            </w:r>
            <w:r w:rsidRPr="00396BC1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6D530C" w:rsidRPr="00396BC1" w14:paraId="3ABF25E8" w14:textId="77777777" w:rsidTr="00D06D9B">
        <w:tc>
          <w:tcPr>
            <w:tcW w:w="3240" w:type="dxa"/>
          </w:tcPr>
          <w:p w14:paraId="5E189E2C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178D75F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3EB4C1A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34D34D33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9456982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6ED5ABE" w14:textId="77777777" w:rsidR="006D530C" w:rsidRPr="00396BC1" w:rsidRDefault="006D530C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21E0AEC" w14:textId="77777777" w:rsidR="006D530C" w:rsidRPr="00396BC1" w:rsidRDefault="006D530C" w:rsidP="006D530C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890"/>
        <w:gridCol w:w="236"/>
        <w:gridCol w:w="1744"/>
        <w:gridCol w:w="242"/>
        <w:gridCol w:w="1918"/>
      </w:tblGrid>
      <w:tr w:rsidR="00F0623E" w:rsidRPr="00396BC1" w14:paraId="1E662907" w14:textId="77777777" w:rsidTr="00D06D9B">
        <w:tc>
          <w:tcPr>
            <w:tcW w:w="3240" w:type="dxa"/>
          </w:tcPr>
          <w:p w14:paraId="5F20CB12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081B67B4" w14:textId="6D4E10DF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623E" w:rsidRPr="00396BC1" w14:paraId="380EE15F" w14:textId="77777777" w:rsidTr="00D06D9B">
        <w:tc>
          <w:tcPr>
            <w:tcW w:w="3240" w:type="dxa"/>
          </w:tcPr>
          <w:p w14:paraId="5040B3B4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5D3AE924" w14:textId="045BF7D1" w:rsidR="00F0623E" w:rsidRPr="00396BC1" w:rsidRDefault="00396BC1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F0623E" w:rsidRPr="00396BC1" w14:paraId="1A32B710" w14:textId="77777777" w:rsidTr="00D06D9B">
        <w:tc>
          <w:tcPr>
            <w:tcW w:w="3240" w:type="dxa"/>
          </w:tcPr>
          <w:p w14:paraId="2DE8C471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5C4EF1A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7F15A04B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BB35401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2" w:type="dxa"/>
          </w:tcPr>
          <w:p w14:paraId="29AAA6D2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12CE94E4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F0623E" w:rsidRPr="00396BC1" w14:paraId="67D41F4A" w14:textId="77777777" w:rsidTr="00D06D9B">
        <w:tc>
          <w:tcPr>
            <w:tcW w:w="3240" w:type="dxa"/>
          </w:tcPr>
          <w:p w14:paraId="26A59830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39CC25D5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623E" w:rsidRPr="00396BC1" w14:paraId="36573588" w14:textId="77777777" w:rsidTr="00D06D9B">
        <w:tc>
          <w:tcPr>
            <w:tcW w:w="3240" w:type="dxa"/>
          </w:tcPr>
          <w:p w14:paraId="4FC13B97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396BC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ฐานะการเงิน</w:t>
            </w:r>
          </w:p>
        </w:tc>
        <w:tc>
          <w:tcPr>
            <w:tcW w:w="1890" w:type="dxa"/>
          </w:tcPr>
          <w:p w14:paraId="4317E44D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9E2CA7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D23AB80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5C774D7A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7E42473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23E" w:rsidRPr="00396BC1" w14:paraId="44C7A5CC" w14:textId="77777777" w:rsidTr="00D06D9B">
        <w:tc>
          <w:tcPr>
            <w:tcW w:w="3240" w:type="dxa"/>
          </w:tcPr>
          <w:p w14:paraId="4AAD6F82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ประมาณการหนี้สินหมุนเวียน</w:t>
            </w:r>
          </w:p>
          <w:p w14:paraId="7A9BA48A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890" w:type="dxa"/>
          </w:tcPr>
          <w:p w14:paraId="62A9E97C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044BED" w14:textId="780E9653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E19E6F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5F43BE2B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</w:p>
          <w:p w14:paraId="0D87F247" w14:textId="5EDB96B8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681</w:t>
            </w:r>
            <w:r w:rsidRPr="00396BC1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33663B47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4987569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FCD015" w14:textId="7FDED560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681</w:t>
            </w:r>
            <w:r w:rsidRPr="00396BC1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F0623E" w:rsidRPr="00396BC1" w14:paraId="5B85D0A5" w14:textId="77777777" w:rsidTr="00D06D9B">
        <w:tc>
          <w:tcPr>
            <w:tcW w:w="3240" w:type="dxa"/>
          </w:tcPr>
          <w:p w14:paraId="3A3059CD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</w:t>
            </w:r>
            <w:r w:rsidRPr="00396BC1">
              <w:rPr>
                <w:rFonts w:asciiTheme="majorBidi" w:hAnsiTheme="majorBidi" w:hint="cs"/>
                <w:sz w:val="30"/>
                <w:szCs w:val="30"/>
                <w:cs/>
              </w:rPr>
              <w:t>ไม่</w:t>
            </w: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หมุนเวียน</w:t>
            </w:r>
          </w:p>
          <w:p w14:paraId="6BF1ED61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890" w:type="dxa"/>
          </w:tcPr>
          <w:p w14:paraId="3B2C8F42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80BBE8" w14:textId="14130209" w:rsidR="00F0623E" w:rsidRPr="00396BC1" w:rsidRDefault="00C74D04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F0623E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C1" w:rsidRPr="00396BC1"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0B58075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2ADD19E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</w:p>
          <w:p w14:paraId="2E0DE5CB" w14:textId="5683E0B0" w:rsidR="00F0623E" w:rsidRPr="00396BC1" w:rsidRDefault="00396BC1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681</w:t>
            </w:r>
          </w:p>
        </w:tc>
        <w:tc>
          <w:tcPr>
            <w:tcW w:w="242" w:type="dxa"/>
          </w:tcPr>
          <w:p w14:paraId="663555B1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35F6572D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/>
                <w:sz w:val="30"/>
                <w:szCs w:val="30"/>
              </w:rPr>
            </w:pPr>
          </w:p>
          <w:p w14:paraId="272542F1" w14:textId="4454B82B" w:rsidR="00F0623E" w:rsidRPr="00396BC1" w:rsidRDefault="00C74D04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</w:rPr>
              <w:t>(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72</w:t>
            </w:r>
            <w:r w:rsidR="00F0623E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766</w:t>
            </w:r>
            <w:r w:rsidRPr="00396BC1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F0623E" w:rsidRPr="00396BC1" w14:paraId="45A8A736" w14:textId="77777777" w:rsidTr="00D06D9B">
        <w:tc>
          <w:tcPr>
            <w:tcW w:w="3240" w:type="dxa"/>
          </w:tcPr>
          <w:p w14:paraId="37A23384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49F262B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88829F2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2ABDF917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509A878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E90D783" w14:textId="77777777" w:rsidR="00F0623E" w:rsidRPr="00396BC1" w:rsidRDefault="00F0623E" w:rsidP="00D0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AF68866" w14:textId="77777777" w:rsidR="00253EFE" w:rsidRPr="00396BC1" w:rsidRDefault="00253EFE" w:rsidP="006D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95F12D" w14:textId="23B7BDBC" w:rsidR="006D530C" w:rsidRPr="00396BC1" w:rsidRDefault="006D530C" w:rsidP="006D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เนื่องจากผู้บริหารเห็นว่ามีความเหมาะสมกับธุรกิจของกลุ่มกิจการมากกว่า</w:t>
      </w:r>
    </w:p>
    <w:p w14:paraId="150C36DC" w14:textId="77777777" w:rsidR="006D530C" w:rsidRPr="00396BC1" w:rsidRDefault="006D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06BA0CE3" w14:textId="77777777" w:rsidR="00253EFE" w:rsidRPr="00396BC1" w:rsidRDefault="00253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396BC1">
        <w:rPr>
          <w:cs/>
        </w:rPr>
        <w:br w:type="page"/>
      </w:r>
    </w:p>
    <w:p w14:paraId="08C5F0D2" w14:textId="3EDB8640" w:rsidR="003021D7" w:rsidRPr="00396BC1" w:rsidRDefault="0044372A" w:rsidP="0044372A">
      <w:pPr>
        <w:pStyle w:val="Heading2"/>
        <w:tabs>
          <w:tab w:val="clear" w:pos="340"/>
        </w:tabs>
        <w:ind w:left="540" w:hanging="540"/>
      </w:pPr>
      <w:r w:rsidRPr="00396BC1">
        <w:rPr>
          <w:rFonts w:hint="cs"/>
          <w:cs/>
        </w:rPr>
        <w:lastRenderedPageBreak/>
        <w:t>เหตุการณ</w:t>
      </w:r>
      <w:r w:rsidR="00007CD8" w:rsidRPr="00396BC1">
        <w:rPr>
          <w:rFonts w:hint="cs"/>
          <w:cs/>
        </w:rPr>
        <w:t>์</w:t>
      </w:r>
      <w:r w:rsidRPr="00396BC1">
        <w:rPr>
          <w:rFonts w:hint="cs"/>
          <w:cs/>
        </w:rPr>
        <w:t>ภายหลังรอบระยะเวลาที่รายงาน</w:t>
      </w:r>
    </w:p>
    <w:p w14:paraId="0011D9C7" w14:textId="000814DD" w:rsidR="0044372A" w:rsidRPr="00396BC1" w:rsidRDefault="0044372A" w:rsidP="004268E1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229106" w14:textId="4A051AD6" w:rsidR="00C65E0F" w:rsidRPr="0044372A" w:rsidRDefault="009C5AB5" w:rsidP="0044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="Angsana New" w:hAnsi="Angsana New"/>
          <w:sz w:val="30"/>
          <w:szCs w:val="30"/>
          <w:cs/>
        </w:rPr>
        <w:t>ในการประชุมคณะกรรมการบริษัท เมื่อวันที่</w:t>
      </w:r>
      <w:r w:rsidRPr="00396BC1">
        <w:rPr>
          <w:rFonts w:ascii="Angsana New" w:hAnsi="Angsana New"/>
          <w:sz w:val="30"/>
          <w:szCs w:val="30"/>
        </w:rPr>
        <w:t> </w:t>
      </w:r>
      <w:r w:rsidR="00396BC1" w:rsidRPr="00396BC1">
        <w:rPr>
          <w:rFonts w:ascii="Angsana New" w:hAnsi="Angsana New"/>
          <w:sz w:val="30"/>
          <w:szCs w:val="30"/>
        </w:rPr>
        <w:t>24</w:t>
      </w:r>
      <w:r w:rsidRPr="00396BC1">
        <w:rPr>
          <w:rFonts w:ascii="Angsana New" w:hAnsi="Angsana New"/>
          <w:sz w:val="30"/>
          <w:szCs w:val="30"/>
          <w:cs/>
        </w:rPr>
        <w:t xml:space="preserve"> กุมภาพันธ์</w:t>
      </w:r>
      <w:r w:rsidRPr="00396BC1">
        <w:rPr>
          <w:rFonts w:ascii="Angsana New" w:hAnsi="Angsana New"/>
          <w:sz w:val="30"/>
          <w:szCs w:val="30"/>
        </w:rPr>
        <w:t> </w:t>
      </w:r>
      <w:r w:rsidR="00396BC1" w:rsidRPr="00396BC1">
        <w:rPr>
          <w:rFonts w:ascii="Angsana New" w:hAnsi="Angsana New"/>
          <w:sz w:val="30"/>
          <w:szCs w:val="30"/>
        </w:rPr>
        <w:t>2568</w:t>
      </w:r>
      <w:r w:rsidRPr="00396BC1">
        <w:rPr>
          <w:rFonts w:ascii="Angsana New" w:hAnsi="Angsana New"/>
          <w:sz w:val="30"/>
          <w:szCs w:val="30"/>
          <w:cs/>
        </w:rPr>
        <w:t xml:space="preserve"> คณะกรรมการบริษัทมีมติพิจารณาเห็นชอบและให้นำเสนอต่อที่ประชุมผู้ถือหุ้นเพื่อพิจารณาอนุมัติการจัดสรรกำไรสำหรับผลการดำเนินงานของบริษัท สำหรับรอบระยะเวลาบัญชีสิ้นสุด ณ วันที่ </w:t>
      </w:r>
      <w:r w:rsidR="00396BC1" w:rsidRPr="00396BC1">
        <w:rPr>
          <w:rFonts w:ascii="Angsana New" w:hAnsi="Angsana New"/>
          <w:sz w:val="30"/>
          <w:szCs w:val="30"/>
        </w:rPr>
        <w:t>31</w:t>
      </w:r>
      <w:r w:rsidRPr="00396BC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96BC1" w:rsidRPr="00396BC1">
        <w:rPr>
          <w:rFonts w:ascii="Angsana New" w:hAnsi="Angsana New"/>
          <w:sz w:val="30"/>
          <w:szCs w:val="30"/>
        </w:rPr>
        <w:t>2567</w:t>
      </w:r>
      <w:r w:rsidRPr="00396BC1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396BC1" w:rsidRPr="00396BC1">
        <w:rPr>
          <w:rFonts w:ascii="Angsana New" w:hAnsi="Angsana New"/>
          <w:sz w:val="30"/>
          <w:szCs w:val="30"/>
        </w:rPr>
        <w:t>0</w:t>
      </w:r>
      <w:r w:rsidR="008B3B45" w:rsidRPr="00396BC1">
        <w:rPr>
          <w:rFonts w:ascii="Angsana New" w:hAnsi="Angsana New"/>
          <w:sz w:val="30"/>
          <w:szCs w:val="30"/>
        </w:rPr>
        <w:t>.</w:t>
      </w:r>
      <w:r w:rsidR="00396BC1" w:rsidRPr="00396BC1">
        <w:rPr>
          <w:rFonts w:ascii="Angsana New" w:hAnsi="Angsana New"/>
          <w:sz w:val="30"/>
          <w:szCs w:val="30"/>
        </w:rPr>
        <w:t>09</w:t>
      </w:r>
      <w:r w:rsidRPr="00396BC1">
        <w:rPr>
          <w:rFonts w:ascii="Angsana New" w:hAnsi="Angsana New"/>
          <w:sz w:val="30"/>
          <w:szCs w:val="30"/>
          <w:cs/>
        </w:rPr>
        <w:t xml:space="preserve"> บาท เป็นจํานวนเงินทั้งสิ้น </w:t>
      </w:r>
      <w:r w:rsidR="00396BC1" w:rsidRPr="00396BC1">
        <w:rPr>
          <w:rFonts w:ascii="Angsana New" w:hAnsi="Angsana New"/>
          <w:sz w:val="30"/>
          <w:szCs w:val="30"/>
        </w:rPr>
        <w:t>54</w:t>
      </w:r>
      <w:r w:rsidRPr="00396BC1">
        <w:rPr>
          <w:rFonts w:ascii="Angsana New" w:hAnsi="Angsana New"/>
          <w:sz w:val="30"/>
          <w:szCs w:val="30"/>
          <w:cs/>
        </w:rPr>
        <w:t xml:space="preserve"> ล้านบาท โดยมีกําหนดจ่ายเงินปันผลภายใน</w:t>
      </w:r>
      <w:r w:rsidR="00B91967" w:rsidRPr="00396BC1">
        <w:rPr>
          <w:rFonts w:ascii="Angsana New" w:hAnsi="Angsana New" w:hint="cs"/>
          <w:sz w:val="30"/>
          <w:szCs w:val="30"/>
          <w:cs/>
        </w:rPr>
        <w:t>เดือน</w:t>
      </w:r>
      <w:r w:rsidR="00DE60DC" w:rsidRPr="00396BC1">
        <w:rPr>
          <w:rFonts w:ascii="Angsana New" w:hAnsi="Angsana New" w:hint="cs"/>
          <w:sz w:val="30"/>
          <w:szCs w:val="30"/>
          <w:cs/>
        </w:rPr>
        <w:t>เมษายน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="00396BC1" w:rsidRPr="00396BC1">
        <w:rPr>
          <w:rFonts w:ascii="Angsana New" w:hAnsi="Angsana New"/>
          <w:sz w:val="30"/>
          <w:szCs w:val="30"/>
        </w:rPr>
        <w:t>2568</w:t>
      </w:r>
    </w:p>
    <w:sectPr w:rsidR="00C65E0F" w:rsidRPr="0044372A" w:rsidSect="006A37E0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EDBB5" w14:textId="77777777" w:rsidR="002824C5" w:rsidRDefault="002824C5" w:rsidP="004956B4">
      <w:r>
        <w:separator/>
      </w:r>
    </w:p>
  </w:endnote>
  <w:endnote w:type="continuationSeparator" w:id="0">
    <w:p w14:paraId="391B31A2" w14:textId="77777777" w:rsidR="002824C5" w:rsidRDefault="002824C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18494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66E2511" w14:textId="6B56C5D8" w:rsidR="006416A6" w:rsidRPr="00BB3A3B" w:rsidRDefault="006416A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BB3A3B">
          <w:rPr>
            <w:rFonts w:ascii="Angsana New" w:hAnsi="Angsana New"/>
            <w:sz w:val="30"/>
            <w:szCs w:val="30"/>
          </w:rPr>
          <w:fldChar w:fldCharType="begin"/>
        </w:r>
        <w:r w:rsidRPr="00BB3A3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BB3A3B">
          <w:rPr>
            <w:rFonts w:ascii="Angsana New" w:hAnsi="Angsana New"/>
            <w:sz w:val="30"/>
            <w:szCs w:val="30"/>
          </w:rPr>
          <w:fldChar w:fldCharType="separate"/>
        </w:r>
        <w:r w:rsidR="00396BC1" w:rsidRPr="00396BC1">
          <w:rPr>
            <w:rFonts w:ascii="Angsana New" w:hAnsi="Angsana New"/>
            <w:noProof/>
            <w:sz w:val="30"/>
            <w:szCs w:val="30"/>
          </w:rPr>
          <w:t>2</w:t>
        </w:r>
        <w:r w:rsidRPr="00BB3A3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073739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C51017D" w14:textId="5C2E8F5A" w:rsidR="006416A6" w:rsidRPr="00003C1B" w:rsidRDefault="006416A6" w:rsidP="00003C1B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BB3A3B">
          <w:rPr>
            <w:rFonts w:ascii="Angsana New" w:hAnsi="Angsana New"/>
            <w:sz w:val="30"/>
            <w:szCs w:val="30"/>
          </w:rPr>
          <w:fldChar w:fldCharType="begin"/>
        </w:r>
        <w:r w:rsidRPr="00BB3A3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BB3A3B">
          <w:rPr>
            <w:rFonts w:ascii="Angsana New" w:hAnsi="Angsana New"/>
            <w:sz w:val="30"/>
            <w:szCs w:val="30"/>
          </w:rPr>
          <w:fldChar w:fldCharType="separate"/>
        </w:r>
        <w:r w:rsidR="00396BC1" w:rsidRPr="00396BC1">
          <w:rPr>
            <w:rFonts w:ascii="Angsana New" w:hAnsi="Angsana New"/>
            <w:noProof/>
            <w:sz w:val="30"/>
            <w:szCs w:val="30"/>
          </w:rPr>
          <w:t>2</w:t>
        </w:r>
        <w:r w:rsidRPr="00BB3A3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889798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98A95FD" w14:textId="0F8628AE" w:rsidR="006416A6" w:rsidRPr="00BB3A3B" w:rsidRDefault="006416A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BB3A3B">
          <w:rPr>
            <w:rFonts w:ascii="Angsana New" w:hAnsi="Angsana New"/>
            <w:sz w:val="30"/>
            <w:szCs w:val="30"/>
          </w:rPr>
          <w:fldChar w:fldCharType="begin"/>
        </w:r>
        <w:r w:rsidRPr="00BB3A3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BB3A3B">
          <w:rPr>
            <w:rFonts w:ascii="Angsana New" w:hAnsi="Angsana New"/>
            <w:sz w:val="30"/>
            <w:szCs w:val="30"/>
          </w:rPr>
          <w:fldChar w:fldCharType="separate"/>
        </w:r>
        <w:r w:rsidR="00396BC1" w:rsidRPr="00396BC1">
          <w:rPr>
            <w:rFonts w:ascii="Angsana New" w:hAnsi="Angsana New"/>
            <w:noProof/>
            <w:sz w:val="30"/>
            <w:szCs w:val="30"/>
          </w:rPr>
          <w:t>2</w:t>
        </w:r>
        <w:r w:rsidRPr="00BB3A3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5388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0ACCA321" w14:textId="4F649E1D" w:rsidR="006416A6" w:rsidRPr="00922DA7" w:rsidRDefault="006416A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396BC1" w:rsidRPr="00396BC1">
          <w:rPr>
            <w:rFonts w:asciiTheme="majorBidi" w:hAnsiTheme="majorBidi"/>
            <w:noProof/>
            <w:sz w:val="30"/>
            <w:szCs w:val="30"/>
          </w:rPr>
          <w:t>4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4E2A09D8" w:rsidR="006416A6" w:rsidRPr="00922DA7" w:rsidRDefault="006416A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396BC1" w:rsidRPr="00396BC1">
          <w:rPr>
            <w:rFonts w:asciiTheme="majorBidi" w:hAnsiTheme="majorBidi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19445" w14:textId="77777777" w:rsidR="002824C5" w:rsidRDefault="002824C5" w:rsidP="004956B4">
      <w:r>
        <w:separator/>
      </w:r>
    </w:p>
  </w:footnote>
  <w:footnote w:type="continuationSeparator" w:id="0">
    <w:p w14:paraId="6373EC4D" w14:textId="77777777" w:rsidR="002824C5" w:rsidRDefault="002824C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0DBDE" w14:textId="6C1A7A3E" w:rsidR="001E3061" w:rsidRPr="001E3061" w:rsidRDefault="001E3061" w:rsidP="001E3061">
    <w:pPr>
      <w:rPr>
        <w:rFonts w:asciiTheme="majorBidi" w:hAnsiTheme="majorBidi"/>
        <w:b/>
        <w:bCs/>
        <w:sz w:val="32"/>
        <w:szCs w:val="32"/>
      </w:rPr>
    </w:pPr>
    <w:r w:rsidRPr="001E3061">
      <w:rPr>
        <w:rFonts w:asciiTheme="majorBidi" w:hAnsiTheme="majorBidi"/>
        <w:b/>
        <w:bCs/>
        <w:sz w:val="32"/>
        <w:szCs w:val="32"/>
        <w:cs/>
      </w:rPr>
      <w:t xml:space="preserve">บริษัท บางกอกแล็ป แอนด์ คอสเมติค จำกัด (มหาชน) </w:t>
    </w:r>
    <w:r w:rsidR="00BB7775" w:rsidRPr="00B66A7A">
      <w:rPr>
        <w:rFonts w:asciiTheme="majorBidi" w:hAnsiTheme="majorBidi" w:hint="cs"/>
        <w:b/>
        <w:bCs/>
        <w:sz w:val="32"/>
        <w:szCs w:val="32"/>
        <w:cs/>
      </w:rPr>
      <w:t>และบริษัทย่อย</w:t>
    </w:r>
  </w:p>
  <w:p w14:paraId="17E9C268" w14:textId="7E273871" w:rsidR="006416A6" w:rsidRPr="00C27993" w:rsidRDefault="006416A6" w:rsidP="001E3061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0B2426EF" w14:textId="278CB98D" w:rsidR="00BB5949" w:rsidRDefault="006416A6" w:rsidP="00BB5949">
    <w:pPr>
      <w:rPr>
        <w:rFonts w:ascii="Angsana New" w:hAnsi="Angsana New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="00396BC1" w:rsidRPr="00396BC1">
      <w:rPr>
        <w:rFonts w:asciiTheme="majorBidi" w:hAnsiTheme="majorBidi"/>
        <w:b/>
        <w:sz w:val="32"/>
        <w:szCs w:val="30"/>
      </w:rPr>
      <w:t>31</w:t>
    </w:r>
    <w:r w:rsidRPr="00C2799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="00396BC1" w:rsidRPr="00396BC1">
      <w:rPr>
        <w:rFonts w:asciiTheme="majorBidi" w:hAnsiTheme="majorBidi"/>
        <w:b/>
        <w:sz w:val="32"/>
        <w:szCs w:val="30"/>
      </w:rPr>
      <w:t>2567</w:t>
    </w:r>
  </w:p>
  <w:p w14:paraId="3F97B0EB" w14:textId="4007ED37" w:rsidR="006416A6" w:rsidRDefault="006416A6" w:rsidP="00BB594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1BB6E" w14:textId="4DA768E5" w:rsidR="00952BA5" w:rsidRPr="001E3061" w:rsidRDefault="00952BA5" w:rsidP="00952BA5">
    <w:pPr>
      <w:rPr>
        <w:rFonts w:asciiTheme="majorBidi" w:hAnsiTheme="majorBidi"/>
        <w:b/>
        <w:bCs/>
        <w:sz w:val="32"/>
        <w:szCs w:val="32"/>
      </w:rPr>
    </w:pPr>
    <w:r w:rsidRPr="001E3061">
      <w:rPr>
        <w:rFonts w:asciiTheme="majorBidi" w:hAnsiTheme="majorBidi"/>
        <w:b/>
        <w:bCs/>
        <w:sz w:val="32"/>
        <w:szCs w:val="32"/>
        <w:cs/>
      </w:rPr>
      <w:t xml:space="preserve">บริษัท บางกอกแล็ป แอนด์ คอสเมติค จำกัด (มหาชน) </w:t>
    </w:r>
    <w:r w:rsidR="00AB1FAB">
      <w:rPr>
        <w:rFonts w:asciiTheme="majorBidi" w:hAnsiTheme="majorBidi" w:hint="cs"/>
        <w:b/>
        <w:bCs/>
        <w:sz w:val="32"/>
        <w:szCs w:val="32"/>
        <w:cs/>
      </w:rPr>
      <w:t>และบริษัทย่อย</w:t>
    </w:r>
  </w:p>
  <w:p w14:paraId="53F18843" w14:textId="77777777" w:rsidR="006416A6" w:rsidRPr="00C27993" w:rsidRDefault="006416A6" w:rsidP="00FD384C">
    <w:pPr>
      <w:tabs>
        <w:tab w:val="clear" w:pos="227"/>
        <w:tab w:val="clear" w:pos="454"/>
      </w:tabs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768D9F1C" w14:textId="769CB6F2" w:rsidR="00BB5949" w:rsidRDefault="006416A6" w:rsidP="00BB5949">
    <w:pPr>
      <w:tabs>
        <w:tab w:val="clear" w:pos="227"/>
        <w:tab w:val="clear" w:pos="454"/>
      </w:tabs>
      <w:rPr>
        <w:rFonts w:ascii="Angsana New" w:hAnsi="Angsana New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="00396BC1" w:rsidRPr="00396BC1">
      <w:rPr>
        <w:rFonts w:asciiTheme="majorBidi" w:hAnsiTheme="majorBidi"/>
        <w:b/>
        <w:sz w:val="32"/>
        <w:szCs w:val="30"/>
      </w:rPr>
      <w:t>31</w:t>
    </w:r>
    <w:r w:rsidRPr="00C2799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="00396BC1" w:rsidRPr="00396BC1">
      <w:rPr>
        <w:rFonts w:asciiTheme="majorBidi" w:hAnsiTheme="majorBidi"/>
        <w:b/>
        <w:sz w:val="32"/>
        <w:szCs w:val="30"/>
      </w:rPr>
      <w:t>2567</w:t>
    </w:r>
  </w:p>
  <w:p w14:paraId="0D842D24" w14:textId="5B19598F" w:rsidR="006416A6" w:rsidRPr="00BB5949" w:rsidRDefault="006416A6" w:rsidP="00BB5949">
    <w:pPr>
      <w:tabs>
        <w:tab w:val="clear" w:pos="227"/>
        <w:tab w:val="clear" w:pos="454"/>
      </w:tabs>
      <w:rPr>
        <w:rFonts w:ascii="Angsana New" w:hAnsi="Angsana New"/>
        <w:b/>
        <w:bCs/>
      </w:rPr>
    </w:pPr>
    <w:r w:rsidRPr="00BB5949">
      <w:rPr>
        <w:rFonts w:ascii="Angsana New" w:hAnsi="Angsana New"/>
        <w:b/>
        <w:bCs/>
        <w:cs/>
      </w:rPr>
      <w:tab/>
    </w:r>
    <w:r w:rsidRPr="00BB5949">
      <w:rPr>
        <w:rFonts w:ascii="Angsana New" w:hAnsi="Angsana New"/>
        <w:b/>
        <w:bCs/>
        <w:cs/>
      </w:rPr>
      <w:tab/>
    </w:r>
    <w:r w:rsidRPr="00BB5949">
      <w:rPr>
        <w:rFonts w:ascii="Angsana New" w:hAnsi="Angsana New"/>
        <w:b/>
        <w:bCs/>
        <w: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B9D12" w14:textId="6AD006C7" w:rsidR="00952BA5" w:rsidRPr="001E3061" w:rsidRDefault="00952BA5" w:rsidP="00952BA5">
    <w:pPr>
      <w:rPr>
        <w:rFonts w:asciiTheme="majorBidi" w:hAnsiTheme="majorBidi"/>
        <w:b/>
        <w:bCs/>
        <w:sz w:val="32"/>
        <w:szCs w:val="32"/>
        <w:cs/>
      </w:rPr>
    </w:pPr>
    <w:r w:rsidRPr="001E3061">
      <w:rPr>
        <w:rFonts w:asciiTheme="majorBidi" w:hAnsiTheme="majorBidi"/>
        <w:b/>
        <w:bCs/>
        <w:sz w:val="32"/>
        <w:szCs w:val="32"/>
        <w:cs/>
      </w:rPr>
      <w:t xml:space="preserve">บริษัท บางกอกแล็ป แอนด์ คอสเมติค จำกัด (มหาชน) </w:t>
    </w:r>
    <w:r w:rsidR="0014198E">
      <w:rPr>
        <w:rFonts w:asciiTheme="majorBidi" w:hAnsiTheme="majorBidi" w:hint="cs"/>
        <w:b/>
        <w:bCs/>
        <w:sz w:val="32"/>
        <w:szCs w:val="32"/>
        <w:cs/>
      </w:rPr>
      <w:t>และบริษัทย่อย</w:t>
    </w:r>
  </w:p>
  <w:p w14:paraId="388D204E" w14:textId="77777777" w:rsidR="006416A6" w:rsidRPr="00C27993" w:rsidRDefault="006416A6" w:rsidP="00BB3A3B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191D290E" w14:textId="6616B1A5" w:rsidR="006416A6" w:rsidRPr="00C27993" w:rsidRDefault="006416A6" w:rsidP="00BB3A3B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="00396BC1" w:rsidRPr="00396BC1">
      <w:rPr>
        <w:rFonts w:asciiTheme="majorBidi" w:hAnsiTheme="majorBidi"/>
        <w:b/>
        <w:sz w:val="32"/>
        <w:szCs w:val="30"/>
      </w:rPr>
      <w:t>31</w:t>
    </w:r>
    <w:r w:rsidRPr="00C2799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="00396BC1" w:rsidRPr="00396BC1">
      <w:rPr>
        <w:rFonts w:asciiTheme="majorBidi" w:hAnsiTheme="majorBidi"/>
        <w:b/>
        <w:sz w:val="32"/>
        <w:szCs w:val="30"/>
      </w:rPr>
      <w:t>2567</w:t>
    </w:r>
  </w:p>
  <w:p w14:paraId="0EBCB3F6" w14:textId="77777777" w:rsidR="006416A6" w:rsidRDefault="006416A6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5F90A" w14:textId="462337FB" w:rsidR="00952BA5" w:rsidRPr="001E3061" w:rsidRDefault="00952BA5" w:rsidP="00952BA5">
    <w:pPr>
      <w:rPr>
        <w:rFonts w:asciiTheme="majorBidi" w:hAnsiTheme="majorBidi"/>
        <w:b/>
        <w:bCs/>
        <w:sz w:val="32"/>
        <w:szCs w:val="32"/>
      </w:rPr>
    </w:pPr>
    <w:r w:rsidRPr="001E3061">
      <w:rPr>
        <w:rFonts w:asciiTheme="majorBidi" w:hAnsiTheme="majorBidi"/>
        <w:b/>
        <w:bCs/>
        <w:sz w:val="32"/>
        <w:szCs w:val="32"/>
        <w:cs/>
      </w:rPr>
      <w:t xml:space="preserve">บริษัท บางกอกแล็ป แอนด์ คอสเมติค จำกัด (มหาชน) </w:t>
    </w:r>
    <w:r w:rsidR="003A1E8A">
      <w:rPr>
        <w:rFonts w:asciiTheme="majorBidi" w:hAnsiTheme="majorBidi" w:hint="cs"/>
        <w:b/>
        <w:bCs/>
        <w:sz w:val="32"/>
        <w:szCs w:val="32"/>
        <w:cs/>
      </w:rPr>
      <w:t>และบริษัทย่อย</w:t>
    </w:r>
  </w:p>
  <w:p w14:paraId="0DCF39FB" w14:textId="77777777" w:rsidR="006416A6" w:rsidRPr="00C27993" w:rsidRDefault="006416A6" w:rsidP="008B7CE1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61F000F0" w14:textId="0714FCCF" w:rsidR="006416A6" w:rsidRPr="00C27993" w:rsidRDefault="006416A6" w:rsidP="008B7CE1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="00396BC1" w:rsidRPr="00396BC1">
      <w:rPr>
        <w:rFonts w:asciiTheme="majorBidi" w:hAnsiTheme="majorBidi"/>
        <w:b/>
        <w:sz w:val="32"/>
        <w:szCs w:val="30"/>
      </w:rPr>
      <w:t>31</w:t>
    </w:r>
    <w:r w:rsidRPr="00C2799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="00396BC1" w:rsidRPr="00396BC1">
      <w:rPr>
        <w:rFonts w:asciiTheme="majorBidi" w:hAnsiTheme="majorBidi"/>
        <w:b/>
        <w:sz w:val="32"/>
        <w:szCs w:val="30"/>
      </w:rPr>
      <w:t>2567</w:t>
    </w:r>
  </w:p>
  <w:p w14:paraId="4F60DE37" w14:textId="77777777" w:rsidR="006416A6" w:rsidRDefault="006416A6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477AD" w14:textId="43B69DA9" w:rsidR="00952BA5" w:rsidRPr="001E3061" w:rsidRDefault="00952BA5" w:rsidP="00952BA5">
    <w:pPr>
      <w:rPr>
        <w:rFonts w:asciiTheme="majorBidi" w:hAnsiTheme="majorBidi"/>
        <w:b/>
        <w:bCs/>
        <w:sz w:val="32"/>
        <w:szCs w:val="32"/>
      </w:rPr>
    </w:pPr>
    <w:r w:rsidRPr="001E3061">
      <w:rPr>
        <w:rFonts w:asciiTheme="majorBidi" w:hAnsiTheme="majorBidi"/>
        <w:b/>
        <w:bCs/>
        <w:sz w:val="32"/>
        <w:szCs w:val="32"/>
        <w:cs/>
      </w:rPr>
      <w:t xml:space="preserve">บริษัท บางกอกแล็ป แอนด์ คอสเมติค จำกัด (มหาชน) </w:t>
    </w:r>
    <w:r w:rsidR="008612DC">
      <w:rPr>
        <w:rFonts w:asciiTheme="majorBidi" w:hAnsiTheme="majorBidi" w:hint="cs"/>
        <w:b/>
        <w:bCs/>
        <w:sz w:val="32"/>
        <w:szCs w:val="32"/>
        <w:cs/>
      </w:rPr>
      <w:t>และบริษัทย่อย</w:t>
    </w:r>
  </w:p>
  <w:p w14:paraId="61043D1D" w14:textId="77777777" w:rsidR="006416A6" w:rsidRPr="00C27993" w:rsidRDefault="006416A6" w:rsidP="00775CD8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7AA95E71" w14:textId="09E126E2" w:rsidR="006416A6" w:rsidRPr="00C27993" w:rsidRDefault="006416A6" w:rsidP="00775CD8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="00396BC1" w:rsidRPr="00396BC1">
      <w:rPr>
        <w:rFonts w:asciiTheme="majorBidi" w:hAnsiTheme="majorBidi"/>
        <w:b/>
        <w:sz w:val="32"/>
        <w:szCs w:val="30"/>
      </w:rPr>
      <w:t>31</w:t>
    </w:r>
    <w:r w:rsidRPr="00C2799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="00396BC1" w:rsidRPr="00396BC1">
      <w:rPr>
        <w:rFonts w:asciiTheme="majorBidi" w:hAnsiTheme="majorBidi"/>
        <w:b/>
        <w:sz w:val="32"/>
        <w:szCs w:val="30"/>
      </w:rPr>
      <w:t>2567</w:t>
    </w:r>
  </w:p>
  <w:p w14:paraId="4E991E3E" w14:textId="77777777" w:rsidR="006416A6" w:rsidRDefault="006416A6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6137A6A"/>
    <w:multiLevelType w:val="hybridMultilevel"/>
    <w:tmpl w:val="0F5C9F2C"/>
    <w:lvl w:ilvl="0" w:tplc="9E14F22C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9E21BE"/>
    <w:multiLevelType w:val="hybridMultilevel"/>
    <w:tmpl w:val="7F009C80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C3062"/>
    <w:multiLevelType w:val="multilevel"/>
    <w:tmpl w:val="F628E1B0"/>
    <w:lvl w:ilvl="0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5677A88"/>
    <w:multiLevelType w:val="hybridMultilevel"/>
    <w:tmpl w:val="1270ADA6"/>
    <w:lvl w:ilvl="0" w:tplc="9E14F22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C146537"/>
    <w:multiLevelType w:val="multilevel"/>
    <w:tmpl w:val="8F52AD8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652A4396"/>
    <w:multiLevelType w:val="multilevel"/>
    <w:tmpl w:val="B066B3E6"/>
    <w:lvl w:ilvl="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2092924191">
    <w:abstractNumId w:val="6"/>
  </w:num>
  <w:num w:numId="2" w16cid:durableId="1900093972">
    <w:abstractNumId w:val="5"/>
  </w:num>
  <w:num w:numId="3" w16cid:durableId="2144812457">
    <w:abstractNumId w:val="9"/>
  </w:num>
  <w:num w:numId="4" w16cid:durableId="1439373048">
    <w:abstractNumId w:val="7"/>
  </w:num>
  <w:num w:numId="5" w16cid:durableId="500241213">
    <w:abstractNumId w:val="8"/>
  </w:num>
  <w:num w:numId="6" w16cid:durableId="860432240">
    <w:abstractNumId w:val="3"/>
  </w:num>
  <w:num w:numId="7" w16cid:durableId="1875733391">
    <w:abstractNumId w:val="2"/>
  </w:num>
  <w:num w:numId="8" w16cid:durableId="1953857112">
    <w:abstractNumId w:val="0"/>
  </w:num>
  <w:num w:numId="9" w16cid:durableId="1622490503">
    <w:abstractNumId w:val="1"/>
  </w:num>
  <w:num w:numId="10" w16cid:durableId="1140154180">
    <w:abstractNumId w:val="4"/>
  </w:num>
  <w:num w:numId="11" w16cid:durableId="388379364">
    <w:abstractNumId w:val="20"/>
  </w:num>
  <w:num w:numId="12" w16cid:durableId="1145244353">
    <w:abstractNumId w:val="14"/>
  </w:num>
  <w:num w:numId="13" w16cid:durableId="1335957622">
    <w:abstractNumId w:val="24"/>
  </w:num>
  <w:num w:numId="14" w16cid:durableId="2088191719">
    <w:abstractNumId w:val="18"/>
  </w:num>
  <w:num w:numId="15" w16cid:durableId="632708645">
    <w:abstractNumId w:val="21"/>
  </w:num>
  <w:num w:numId="16" w16cid:durableId="1306087616">
    <w:abstractNumId w:val="25"/>
  </w:num>
  <w:num w:numId="17" w16cid:durableId="1982884457">
    <w:abstractNumId w:val="26"/>
  </w:num>
  <w:num w:numId="18" w16cid:durableId="1508247044">
    <w:abstractNumId w:val="16"/>
  </w:num>
  <w:num w:numId="19" w16cid:durableId="1121262425">
    <w:abstractNumId w:val="12"/>
  </w:num>
  <w:num w:numId="20" w16cid:durableId="1140150517">
    <w:abstractNumId w:val="17"/>
  </w:num>
  <w:num w:numId="21" w16cid:durableId="1826706128">
    <w:abstractNumId w:val="27"/>
  </w:num>
  <w:num w:numId="22" w16cid:durableId="122772016">
    <w:abstractNumId w:val="22"/>
  </w:num>
  <w:num w:numId="23" w16cid:durableId="488909234">
    <w:abstractNumId w:val="11"/>
  </w:num>
  <w:num w:numId="24" w16cid:durableId="1145589212">
    <w:abstractNumId w:val="23"/>
  </w:num>
  <w:num w:numId="25" w16cid:durableId="1496997483">
    <w:abstractNumId w:val="19"/>
  </w:num>
  <w:num w:numId="26" w16cid:durableId="2127115161">
    <w:abstractNumId w:val="17"/>
  </w:num>
  <w:num w:numId="27" w16cid:durableId="1182427700">
    <w:abstractNumId w:val="17"/>
  </w:num>
  <w:num w:numId="28" w16cid:durableId="588739911">
    <w:abstractNumId w:val="17"/>
  </w:num>
  <w:num w:numId="29" w16cid:durableId="657071575">
    <w:abstractNumId w:val="17"/>
  </w:num>
  <w:num w:numId="30" w16cid:durableId="784009293">
    <w:abstractNumId w:val="17"/>
  </w:num>
  <w:num w:numId="31" w16cid:durableId="510223946">
    <w:abstractNumId w:val="5"/>
  </w:num>
  <w:num w:numId="32" w16cid:durableId="1693189869">
    <w:abstractNumId w:val="13"/>
  </w:num>
  <w:num w:numId="33" w16cid:durableId="786892197">
    <w:abstractNumId w:val="10"/>
  </w:num>
  <w:num w:numId="34" w16cid:durableId="1177958697">
    <w:abstractNumId w:val="5"/>
  </w:num>
  <w:num w:numId="35" w16cid:durableId="1488008416">
    <w:abstractNumId w:val="5"/>
  </w:num>
  <w:num w:numId="36" w16cid:durableId="1797139584">
    <w:abstractNumId w:val="5"/>
  </w:num>
  <w:num w:numId="37" w16cid:durableId="864945126">
    <w:abstractNumId w:val="5"/>
  </w:num>
  <w:num w:numId="38" w16cid:durableId="459151884">
    <w:abstractNumId w:val="5"/>
  </w:num>
  <w:num w:numId="39" w16cid:durableId="606889400">
    <w:abstractNumId w:val="5"/>
  </w:num>
  <w:num w:numId="40" w16cid:durableId="1101414710">
    <w:abstractNumId w:val="5"/>
  </w:num>
  <w:num w:numId="41" w16cid:durableId="1758865066">
    <w:abstractNumId w:val="15"/>
  </w:num>
  <w:num w:numId="42" w16cid:durableId="1264802357">
    <w:abstractNumId w:val="5"/>
  </w:num>
  <w:num w:numId="43" w16cid:durableId="107047634">
    <w:abstractNumId w:val="5"/>
  </w:num>
  <w:num w:numId="44" w16cid:durableId="665787321">
    <w:abstractNumId w:val="5"/>
  </w:num>
  <w:num w:numId="45" w16cid:durableId="1697996412">
    <w:abstractNumId w:val="5"/>
  </w:num>
  <w:num w:numId="46" w16cid:durableId="1833259288">
    <w:abstractNumId w:val="5"/>
  </w:num>
  <w:num w:numId="47" w16cid:durableId="1220050662">
    <w:abstractNumId w:val="16"/>
  </w:num>
  <w:num w:numId="48" w16cid:durableId="13819060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427624473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11A8"/>
    <w:rsid w:val="00001857"/>
    <w:rsid w:val="000019C7"/>
    <w:rsid w:val="00002354"/>
    <w:rsid w:val="000033DF"/>
    <w:rsid w:val="000035D9"/>
    <w:rsid w:val="000036B5"/>
    <w:rsid w:val="00003C1B"/>
    <w:rsid w:val="00004766"/>
    <w:rsid w:val="00004F9D"/>
    <w:rsid w:val="0000511D"/>
    <w:rsid w:val="00005142"/>
    <w:rsid w:val="0000568B"/>
    <w:rsid w:val="00005D1E"/>
    <w:rsid w:val="00006AEA"/>
    <w:rsid w:val="00006FE4"/>
    <w:rsid w:val="00007339"/>
    <w:rsid w:val="000079C9"/>
    <w:rsid w:val="00007CD8"/>
    <w:rsid w:val="00010112"/>
    <w:rsid w:val="000102C2"/>
    <w:rsid w:val="000103DE"/>
    <w:rsid w:val="00010C0F"/>
    <w:rsid w:val="00011D4E"/>
    <w:rsid w:val="00011F0E"/>
    <w:rsid w:val="00012A97"/>
    <w:rsid w:val="0001345C"/>
    <w:rsid w:val="0001397F"/>
    <w:rsid w:val="00013AEB"/>
    <w:rsid w:val="00013CDA"/>
    <w:rsid w:val="00013CF3"/>
    <w:rsid w:val="00013FF3"/>
    <w:rsid w:val="0001412A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0C3"/>
    <w:rsid w:val="0001738F"/>
    <w:rsid w:val="00020255"/>
    <w:rsid w:val="00020386"/>
    <w:rsid w:val="00020D31"/>
    <w:rsid w:val="00021759"/>
    <w:rsid w:val="0002184C"/>
    <w:rsid w:val="00021AAB"/>
    <w:rsid w:val="0002239F"/>
    <w:rsid w:val="0002264D"/>
    <w:rsid w:val="000226D4"/>
    <w:rsid w:val="000229CB"/>
    <w:rsid w:val="000230BF"/>
    <w:rsid w:val="0002315C"/>
    <w:rsid w:val="00023DA4"/>
    <w:rsid w:val="00023E11"/>
    <w:rsid w:val="00024053"/>
    <w:rsid w:val="0002407F"/>
    <w:rsid w:val="0002461E"/>
    <w:rsid w:val="00024AF0"/>
    <w:rsid w:val="00024B16"/>
    <w:rsid w:val="00024DB2"/>
    <w:rsid w:val="00024DC1"/>
    <w:rsid w:val="00024EDB"/>
    <w:rsid w:val="00024F6C"/>
    <w:rsid w:val="000250DE"/>
    <w:rsid w:val="000254AA"/>
    <w:rsid w:val="000259DD"/>
    <w:rsid w:val="000260E9"/>
    <w:rsid w:val="000265F5"/>
    <w:rsid w:val="00026B7F"/>
    <w:rsid w:val="000302A3"/>
    <w:rsid w:val="000304A7"/>
    <w:rsid w:val="000314D7"/>
    <w:rsid w:val="00031E87"/>
    <w:rsid w:val="0003209B"/>
    <w:rsid w:val="00032A7C"/>
    <w:rsid w:val="00032F3B"/>
    <w:rsid w:val="00032F87"/>
    <w:rsid w:val="000338BC"/>
    <w:rsid w:val="000339B8"/>
    <w:rsid w:val="00033E24"/>
    <w:rsid w:val="00033FFE"/>
    <w:rsid w:val="00034185"/>
    <w:rsid w:val="000346D2"/>
    <w:rsid w:val="000347EA"/>
    <w:rsid w:val="00034A33"/>
    <w:rsid w:val="00034E66"/>
    <w:rsid w:val="0003518D"/>
    <w:rsid w:val="000353F5"/>
    <w:rsid w:val="00035AA5"/>
    <w:rsid w:val="00036644"/>
    <w:rsid w:val="00036BBA"/>
    <w:rsid w:val="00036E0D"/>
    <w:rsid w:val="000371C1"/>
    <w:rsid w:val="00037288"/>
    <w:rsid w:val="000373FD"/>
    <w:rsid w:val="000374C8"/>
    <w:rsid w:val="00037659"/>
    <w:rsid w:val="00037B04"/>
    <w:rsid w:val="00037CA8"/>
    <w:rsid w:val="00037FB8"/>
    <w:rsid w:val="0004113B"/>
    <w:rsid w:val="0004157C"/>
    <w:rsid w:val="00042516"/>
    <w:rsid w:val="00042E76"/>
    <w:rsid w:val="00043520"/>
    <w:rsid w:val="00043F17"/>
    <w:rsid w:val="00044183"/>
    <w:rsid w:val="000441CB"/>
    <w:rsid w:val="000442E1"/>
    <w:rsid w:val="000444A2"/>
    <w:rsid w:val="000444B4"/>
    <w:rsid w:val="0004495D"/>
    <w:rsid w:val="00045E99"/>
    <w:rsid w:val="00046386"/>
    <w:rsid w:val="00047C68"/>
    <w:rsid w:val="00047D1B"/>
    <w:rsid w:val="000500CE"/>
    <w:rsid w:val="000501FA"/>
    <w:rsid w:val="0005080B"/>
    <w:rsid w:val="00050C1A"/>
    <w:rsid w:val="00050DC3"/>
    <w:rsid w:val="00051665"/>
    <w:rsid w:val="000517DA"/>
    <w:rsid w:val="00051C83"/>
    <w:rsid w:val="00052358"/>
    <w:rsid w:val="0005238A"/>
    <w:rsid w:val="000529C0"/>
    <w:rsid w:val="00052B46"/>
    <w:rsid w:val="00052B4D"/>
    <w:rsid w:val="00052C07"/>
    <w:rsid w:val="00053076"/>
    <w:rsid w:val="00053885"/>
    <w:rsid w:val="00053D5D"/>
    <w:rsid w:val="0005498A"/>
    <w:rsid w:val="00055960"/>
    <w:rsid w:val="000559D3"/>
    <w:rsid w:val="00055ABE"/>
    <w:rsid w:val="00055D36"/>
    <w:rsid w:val="00055D63"/>
    <w:rsid w:val="00055ED1"/>
    <w:rsid w:val="00056A32"/>
    <w:rsid w:val="0005724D"/>
    <w:rsid w:val="000574A8"/>
    <w:rsid w:val="000574DA"/>
    <w:rsid w:val="00057765"/>
    <w:rsid w:val="00057952"/>
    <w:rsid w:val="00057F85"/>
    <w:rsid w:val="000606BA"/>
    <w:rsid w:val="000607A1"/>
    <w:rsid w:val="00060808"/>
    <w:rsid w:val="00060CC4"/>
    <w:rsid w:val="000614BA"/>
    <w:rsid w:val="00061F33"/>
    <w:rsid w:val="00061FB6"/>
    <w:rsid w:val="00062089"/>
    <w:rsid w:val="000622B0"/>
    <w:rsid w:val="00063891"/>
    <w:rsid w:val="000646A7"/>
    <w:rsid w:val="00064A91"/>
    <w:rsid w:val="000652AB"/>
    <w:rsid w:val="000656E1"/>
    <w:rsid w:val="00065947"/>
    <w:rsid w:val="00065C80"/>
    <w:rsid w:val="00066494"/>
    <w:rsid w:val="000667AC"/>
    <w:rsid w:val="0006685C"/>
    <w:rsid w:val="00067D22"/>
    <w:rsid w:val="00070444"/>
    <w:rsid w:val="000705BC"/>
    <w:rsid w:val="000708B2"/>
    <w:rsid w:val="00070B6A"/>
    <w:rsid w:val="00070EA0"/>
    <w:rsid w:val="00071217"/>
    <w:rsid w:val="00071746"/>
    <w:rsid w:val="0007195D"/>
    <w:rsid w:val="00071F7E"/>
    <w:rsid w:val="00072B4C"/>
    <w:rsid w:val="00072D76"/>
    <w:rsid w:val="00072EE8"/>
    <w:rsid w:val="000730CF"/>
    <w:rsid w:val="0007428E"/>
    <w:rsid w:val="000744FA"/>
    <w:rsid w:val="00075017"/>
    <w:rsid w:val="0007508F"/>
    <w:rsid w:val="0007509B"/>
    <w:rsid w:val="000751B4"/>
    <w:rsid w:val="000754D3"/>
    <w:rsid w:val="000754E2"/>
    <w:rsid w:val="00075730"/>
    <w:rsid w:val="00075835"/>
    <w:rsid w:val="0007685F"/>
    <w:rsid w:val="00076874"/>
    <w:rsid w:val="000773E5"/>
    <w:rsid w:val="00077404"/>
    <w:rsid w:val="00077526"/>
    <w:rsid w:val="000775F1"/>
    <w:rsid w:val="00077D3C"/>
    <w:rsid w:val="0008009C"/>
    <w:rsid w:val="000800C2"/>
    <w:rsid w:val="000803D5"/>
    <w:rsid w:val="00080402"/>
    <w:rsid w:val="00080E84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BB"/>
    <w:rsid w:val="000844F9"/>
    <w:rsid w:val="000848FB"/>
    <w:rsid w:val="00084D20"/>
    <w:rsid w:val="00085479"/>
    <w:rsid w:val="000855FE"/>
    <w:rsid w:val="00085CC3"/>
    <w:rsid w:val="00085DF1"/>
    <w:rsid w:val="000868B0"/>
    <w:rsid w:val="00086931"/>
    <w:rsid w:val="00086A38"/>
    <w:rsid w:val="00086B6C"/>
    <w:rsid w:val="00087C9A"/>
    <w:rsid w:val="00087D88"/>
    <w:rsid w:val="00090D45"/>
    <w:rsid w:val="0009207A"/>
    <w:rsid w:val="000921C9"/>
    <w:rsid w:val="0009298B"/>
    <w:rsid w:val="00092BFA"/>
    <w:rsid w:val="00093430"/>
    <w:rsid w:val="000938A2"/>
    <w:rsid w:val="00093B31"/>
    <w:rsid w:val="000945EE"/>
    <w:rsid w:val="00094F0F"/>
    <w:rsid w:val="0009599E"/>
    <w:rsid w:val="00095EED"/>
    <w:rsid w:val="00096205"/>
    <w:rsid w:val="0009669B"/>
    <w:rsid w:val="00096AAA"/>
    <w:rsid w:val="0009756E"/>
    <w:rsid w:val="00097844"/>
    <w:rsid w:val="00097AD6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22E6"/>
    <w:rsid w:val="000A2640"/>
    <w:rsid w:val="000A3251"/>
    <w:rsid w:val="000A332E"/>
    <w:rsid w:val="000A34B2"/>
    <w:rsid w:val="000A4297"/>
    <w:rsid w:val="000A4EDC"/>
    <w:rsid w:val="000A50EA"/>
    <w:rsid w:val="000A53F1"/>
    <w:rsid w:val="000A5B9A"/>
    <w:rsid w:val="000A6343"/>
    <w:rsid w:val="000A65E8"/>
    <w:rsid w:val="000A69AC"/>
    <w:rsid w:val="000A6C35"/>
    <w:rsid w:val="000A6D82"/>
    <w:rsid w:val="000A701C"/>
    <w:rsid w:val="000A71F3"/>
    <w:rsid w:val="000A77AF"/>
    <w:rsid w:val="000B0471"/>
    <w:rsid w:val="000B0AC4"/>
    <w:rsid w:val="000B0E74"/>
    <w:rsid w:val="000B1318"/>
    <w:rsid w:val="000B1B44"/>
    <w:rsid w:val="000B1C5C"/>
    <w:rsid w:val="000B314D"/>
    <w:rsid w:val="000B34CD"/>
    <w:rsid w:val="000B36AE"/>
    <w:rsid w:val="000B3D7B"/>
    <w:rsid w:val="000B494A"/>
    <w:rsid w:val="000B4BFA"/>
    <w:rsid w:val="000B51B2"/>
    <w:rsid w:val="000B54E1"/>
    <w:rsid w:val="000B5F25"/>
    <w:rsid w:val="000B760B"/>
    <w:rsid w:val="000B78AD"/>
    <w:rsid w:val="000B7A4C"/>
    <w:rsid w:val="000B7A60"/>
    <w:rsid w:val="000B7F64"/>
    <w:rsid w:val="000C0376"/>
    <w:rsid w:val="000C04FC"/>
    <w:rsid w:val="000C0946"/>
    <w:rsid w:val="000C0A5D"/>
    <w:rsid w:val="000C14F0"/>
    <w:rsid w:val="000C19BF"/>
    <w:rsid w:val="000C19D6"/>
    <w:rsid w:val="000C2064"/>
    <w:rsid w:val="000C2198"/>
    <w:rsid w:val="000C26EB"/>
    <w:rsid w:val="000C27C0"/>
    <w:rsid w:val="000C282B"/>
    <w:rsid w:val="000C2B81"/>
    <w:rsid w:val="000C3B20"/>
    <w:rsid w:val="000C3B93"/>
    <w:rsid w:val="000C40EE"/>
    <w:rsid w:val="000C485D"/>
    <w:rsid w:val="000C4A0F"/>
    <w:rsid w:val="000C52C6"/>
    <w:rsid w:val="000C5436"/>
    <w:rsid w:val="000C55A1"/>
    <w:rsid w:val="000C5BDF"/>
    <w:rsid w:val="000C5F7E"/>
    <w:rsid w:val="000C63B0"/>
    <w:rsid w:val="000C659C"/>
    <w:rsid w:val="000C66A0"/>
    <w:rsid w:val="000C6B54"/>
    <w:rsid w:val="000C6C3E"/>
    <w:rsid w:val="000C6CAF"/>
    <w:rsid w:val="000C6D34"/>
    <w:rsid w:val="000C6EB5"/>
    <w:rsid w:val="000C7AF4"/>
    <w:rsid w:val="000D10D2"/>
    <w:rsid w:val="000D1685"/>
    <w:rsid w:val="000D19D2"/>
    <w:rsid w:val="000D1AB9"/>
    <w:rsid w:val="000D227A"/>
    <w:rsid w:val="000D263E"/>
    <w:rsid w:val="000D2741"/>
    <w:rsid w:val="000D299F"/>
    <w:rsid w:val="000D32D3"/>
    <w:rsid w:val="000D3338"/>
    <w:rsid w:val="000D3B95"/>
    <w:rsid w:val="000D3C78"/>
    <w:rsid w:val="000D3F65"/>
    <w:rsid w:val="000D40E1"/>
    <w:rsid w:val="000D41FB"/>
    <w:rsid w:val="000D41FC"/>
    <w:rsid w:val="000D4238"/>
    <w:rsid w:val="000D5B82"/>
    <w:rsid w:val="000D68E4"/>
    <w:rsid w:val="000D6996"/>
    <w:rsid w:val="000D6AA0"/>
    <w:rsid w:val="000D79DC"/>
    <w:rsid w:val="000D7E35"/>
    <w:rsid w:val="000D7F56"/>
    <w:rsid w:val="000D7F70"/>
    <w:rsid w:val="000E01CC"/>
    <w:rsid w:val="000E0393"/>
    <w:rsid w:val="000E091E"/>
    <w:rsid w:val="000E0B7C"/>
    <w:rsid w:val="000E2820"/>
    <w:rsid w:val="000E28BB"/>
    <w:rsid w:val="000E2C2C"/>
    <w:rsid w:val="000E3128"/>
    <w:rsid w:val="000E3919"/>
    <w:rsid w:val="000E3D13"/>
    <w:rsid w:val="000E3EE3"/>
    <w:rsid w:val="000E469C"/>
    <w:rsid w:val="000E4768"/>
    <w:rsid w:val="000E58AD"/>
    <w:rsid w:val="000E58CA"/>
    <w:rsid w:val="000E5F92"/>
    <w:rsid w:val="000E6119"/>
    <w:rsid w:val="000E660C"/>
    <w:rsid w:val="000E6C84"/>
    <w:rsid w:val="000E6CEA"/>
    <w:rsid w:val="000E74E0"/>
    <w:rsid w:val="000E780C"/>
    <w:rsid w:val="000E7E13"/>
    <w:rsid w:val="000F0197"/>
    <w:rsid w:val="000F0644"/>
    <w:rsid w:val="000F156B"/>
    <w:rsid w:val="000F1BC5"/>
    <w:rsid w:val="000F204E"/>
    <w:rsid w:val="000F21D9"/>
    <w:rsid w:val="000F25D6"/>
    <w:rsid w:val="000F2957"/>
    <w:rsid w:val="000F460E"/>
    <w:rsid w:val="000F4F7D"/>
    <w:rsid w:val="000F5654"/>
    <w:rsid w:val="000F578D"/>
    <w:rsid w:val="000F59A0"/>
    <w:rsid w:val="000F5B5A"/>
    <w:rsid w:val="000F603F"/>
    <w:rsid w:val="000F6FC8"/>
    <w:rsid w:val="000F717C"/>
    <w:rsid w:val="000F719F"/>
    <w:rsid w:val="000F71CF"/>
    <w:rsid w:val="000F72B9"/>
    <w:rsid w:val="00100A04"/>
    <w:rsid w:val="00100BFC"/>
    <w:rsid w:val="00101294"/>
    <w:rsid w:val="00101860"/>
    <w:rsid w:val="0010202E"/>
    <w:rsid w:val="0010265A"/>
    <w:rsid w:val="00102843"/>
    <w:rsid w:val="00102DF6"/>
    <w:rsid w:val="001034A9"/>
    <w:rsid w:val="00103934"/>
    <w:rsid w:val="001039CA"/>
    <w:rsid w:val="0010471A"/>
    <w:rsid w:val="001054E9"/>
    <w:rsid w:val="00105CB6"/>
    <w:rsid w:val="00106726"/>
    <w:rsid w:val="001077AA"/>
    <w:rsid w:val="001077C4"/>
    <w:rsid w:val="00107C7E"/>
    <w:rsid w:val="00107D5C"/>
    <w:rsid w:val="00107F27"/>
    <w:rsid w:val="00107F71"/>
    <w:rsid w:val="0011002C"/>
    <w:rsid w:val="00110ADA"/>
    <w:rsid w:val="00110E2B"/>
    <w:rsid w:val="00112478"/>
    <w:rsid w:val="0011352C"/>
    <w:rsid w:val="0011377A"/>
    <w:rsid w:val="00114C99"/>
    <w:rsid w:val="00115345"/>
    <w:rsid w:val="00115AF2"/>
    <w:rsid w:val="00116508"/>
    <w:rsid w:val="001167FE"/>
    <w:rsid w:val="001168AA"/>
    <w:rsid w:val="00116E62"/>
    <w:rsid w:val="00116ECB"/>
    <w:rsid w:val="001175AD"/>
    <w:rsid w:val="00120302"/>
    <w:rsid w:val="00120843"/>
    <w:rsid w:val="00120EA5"/>
    <w:rsid w:val="00121A25"/>
    <w:rsid w:val="0012270F"/>
    <w:rsid w:val="001232A1"/>
    <w:rsid w:val="0012351B"/>
    <w:rsid w:val="001237F4"/>
    <w:rsid w:val="00123C72"/>
    <w:rsid w:val="0012455D"/>
    <w:rsid w:val="00124623"/>
    <w:rsid w:val="001257C3"/>
    <w:rsid w:val="00125C78"/>
    <w:rsid w:val="00125C86"/>
    <w:rsid w:val="00125E60"/>
    <w:rsid w:val="00125F9A"/>
    <w:rsid w:val="00126215"/>
    <w:rsid w:val="00126C10"/>
    <w:rsid w:val="00127299"/>
    <w:rsid w:val="00130AD0"/>
    <w:rsid w:val="00130E34"/>
    <w:rsid w:val="00131020"/>
    <w:rsid w:val="001312FC"/>
    <w:rsid w:val="0013149A"/>
    <w:rsid w:val="00131B51"/>
    <w:rsid w:val="00131CBD"/>
    <w:rsid w:val="00132190"/>
    <w:rsid w:val="00132A23"/>
    <w:rsid w:val="001330AB"/>
    <w:rsid w:val="001339A5"/>
    <w:rsid w:val="00134555"/>
    <w:rsid w:val="00135461"/>
    <w:rsid w:val="0013577F"/>
    <w:rsid w:val="00135AE0"/>
    <w:rsid w:val="00136683"/>
    <w:rsid w:val="0013702B"/>
    <w:rsid w:val="0013709D"/>
    <w:rsid w:val="00137100"/>
    <w:rsid w:val="0013776A"/>
    <w:rsid w:val="00137FB6"/>
    <w:rsid w:val="0014032C"/>
    <w:rsid w:val="001409EB"/>
    <w:rsid w:val="00140B2C"/>
    <w:rsid w:val="00140B47"/>
    <w:rsid w:val="00140FB7"/>
    <w:rsid w:val="0014198E"/>
    <w:rsid w:val="00141EA5"/>
    <w:rsid w:val="001421BF"/>
    <w:rsid w:val="00142550"/>
    <w:rsid w:val="001428EC"/>
    <w:rsid w:val="00142CBE"/>
    <w:rsid w:val="001435A4"/>
    <w:rsid w:val="00143735"/>
    <w:rsid w:val="00144287"/>
    <w:rsid w:val="00144704"/>
    <w:rsid w:val="00144948"/>
    <w:rsid w:val="00144BC0"/>
    <w:rsid w:val="001459C9"/>
    <w:rsid w:val="001462F8"/>
    <w:rsid w:val="00146429"/>
    <w:rsid w:val="00146AD8"/>
    <w:rsid w:val="00146DD7"/>
    <w:rsid w:val="001472BD"/>
    <w:rsid w:val="001477C9"/>
    <w:rsid w:val="00147A0C"/>
    <w:rsid w:val="00147F33"/>
    <w:rsid w:val="0015018B"/>
    <w:rsid w:val="00150A2B"/>
    <w:rsid w:val="001515C9"/>
    <w:rsid w:val="00151622"/>
    <w:rsid w:val="00151A36"/>
    <w:rsid w:val="001522AE"/>
    <w:rsid w:val="00152B69"/>
    <w:rsid w:val="00152D09"/>
    <w:rsid w:val="00153A34"/>
    <w:rsid w:val="001542BE"/>
    <w:rsid w:val="001549B6"/>
    <w:rsid w:val="00155314"/>
    <w:rsid w:val="001557C8"/>
    <w:rsid w:val="001561BD"/>
    <w:rsid w:val="0015675B"/>
    <w:rsid w:val="00156FD3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1C6"/>
    <w:rsid w:val="00162B1C"/>
    <w:rsid w:val="00163200"/>
    <w:rsid w:val="00163365"/>
    <w:rsid w:val="00163989"/>
    <w:rsid w:val="001641CF"/>
    <w:rsid w:val="00164B8D"/>
    <w:rsid w:val="00164BB8"/>
    <w:rsid w:val="00164CDE"/>
    <w:rsid w:val="00164DD2"/>
    <w:rsid w:val="00165B40"/>
    <w:rsid w:val="00165C6B"/>
    <w:rsid w:val="001663B8"/>
    <w:rsid w:val="00166BFF"/>
    <w:rsid w:val="00166CCE"/>
    <w:rsid w:val="0016711F"/>
    <w:rsid w:val="00167612"/>
    <w:rsid w:val="00167812"/>
    <w:rsid w:val="00167FCA"/>
    <w:rsid w:val="0017000B"/>
    <w:rsid w:val="0017003E"/>
    <w:rsid w:val="00170231"/>
    <w:rsid w:val="0017035D"/>
    <w:rsid w:val="0017053A"/>
    <w:rsid w:val="001706A6"/>
    <w:rsid w:val="00170BEA"/>
    <w:rsid w:val="00170CCA"/>
    <w:rsid w:val="0017118A"/>
    <w:rsid w:val="00171314"/>
    <w:rsid w:val="00171D05"/>
    <w:rsid w:val="00172656"/>
    <w:rsid w:val="001726A7"/>
    <w:rsid w:val="0017353E"/>
    <w:rsid w:val="0017360E"/>
    <w:rsid w:val="001736EC"/>
    <w:rsid w:val="00174C19"/>
    <w:rsid w:val="00174F12"/>
    <w:rsid w:val="00175C98"/>
    <w:rsid w:val="001762F1"/>
    <w:rsid w:val="00176ED2"/>
    <w:rsid w:val="001778D1"/>
    <w:rsid w:val="00177DEE"/>
    <w:rsid w:val="0018003E"/>
    <w:rsid w:val="001801C9"/>
    <w:rsid w:val="00180315"/>
    <w:rsid w:val="0018073E"/>
    <w:rsid w:val="001808C6"/>
    <w:rsid w:val="00180B2F"/>
    <w:rsid w:val="00180D23"/>
    <w:rsid w:val="00181373"/>
    <w:rsid w:val="0018159A"/>
    <w:rsid w:val="00182643"/>
    <w:rsid w:val="001829C5"/>
    <w:rsid w:val="00182F32"/>
    <w:rsid w:val="00183146"/>
    <w:rsid w:val="001833E7"/>
    <w:rsid w:val="001833FE"/>
    <w:rsid w:val="00184878"/>
    <w:rsid w:val="00184C34"/>
    <w:rsid w:val="00184E13"/>
    <w:rsid w:val="00185014"/>
    <w:rsid w:val="001853F3"/>
    <w:rsid w:val="00185C49"/>
    <w:rsid w:val="001861BF"/>
    <w:rsid w:val="001869D7"/>
    <w:rsid w:val="0018784F"/>
    <w:rsid w:val="00187EF3"/>
    <w:rsid w:val="00190731"/>
    <w:rsid w:val="00190BF3"/>
    <w:rsid w:val="00190F26"/>
    <w:rsid w:val="00191218"/>
    <w:rsid w:val="001915C6"/>
    <w:rsid w:val="0019168F"/>
    <w:rsid w:val="001918A6"/>
    <w:rsid w:val="00191B63"/>
    <w:rsid w:val="00192018"/>
    <w:rsid w:val="0019226A"/>
    <w:rsid w:val="001927EE"/>
    <w:rsid w:val="001928D0"/>
    <w:rsid w:val="001929B0"/>
    <w:rsid w:val="00192B86"/>
    <w:rsid w:val="00192D25"/>
    <w:rsid w:val="00192E77"/>
    <w:rsid w:val="00192F51"/>
    <w:rsid w:val="00193708"/>
    <w:rsid w:val="00193C3A"/>
    <w:rsid w:val="00193F5D"/>
    <w:rsid w:val="001946B1"/>
    <w:rsid w:val="00194901"/>
    <w:rsid w:val="00194BD3"/>
    <w:rsid w:val="00194D84"/>
    <w:rsid w:val="00195282"/>
    <w:rsid w:val="00195930"/>
    <w:rsid w:val="001959CA"/>
    <w:rsid w:val="001968D2"/>
    <w:rsid w:val="00196E01"/>
    <w:rsid w:val="00197444"/>
    <w:rsid w:val="00197EC9"/>
    <w:rsid w:val="001A0AE4"/>
    <w:rsid w:val="001A10AC"/>
    <w:rsid w:val="001A1ADB"/>
    <w:rsid w:val="001A2363"/>
    <w:rsid w:val="001A28EB"/>
    <w:rsid w:val="001A3988"/>
    <w:rsid w:val="001A470A"/>
    <w:rsid w:val="001A4857"/>
    <w:rsid w:val="001A4AF9"/>
    <w:rsid w:val="001A4E85"/>
    <w:rsid w:val="001A5113"/>
    <w:rsid w:val="001A57E3"/>
    <w:rsid w:val="001A58A8"/>
    <w:rsid w:val="001A593B"/>
    <w:rsid w:val="001A5B3F"/>
    <w:rsid w:val="001A6E30"/>
    <w:rsid w:val="001A7801"/>
    <w:rsid w:val="001B0271"/>
    <w:rsid w:val="001B03D7"/>
    <w:rsid w:val="001B0957"/>
    <w:rsid w:val="001B10FE"/>
    <w:rsid w:val="001B11AE"/>
    <w:rsid w:val="001B1C98"/>
    <w:rsid w:val="001B1E7B"/>
    <w:rsid w:val="001B2C72"/>
    <w:rsid w:val="001B2EAA"/>
    <w:rsid w:val="001B32CB"/>
    <w:rsid w:val="001B330F"/>
    <w:rsid w:val="001B364C"/>
    <w:rsid w:val="001B3BF3"/>
    <w:rsid w:val="001B454F"/>
    <w:rsid w:val="001B4551"/>
    <w:rsid w:val="001B4EAC"/>
    <w:rsid w:val="001B586B"/>
    <w:rsid w:val="001B58BD"/>
    <w:rsid w:val="001B593C"/>
    <w:rsid w:val="001B6335"/>
    <w:rsid w:val="001B651A"/>
    <w:rsid w:val="001B7A1A"/>
    <w:rsid w:val="001C0116"/>
    <w:rsid w:val="001C0711"/>
    <w:rsid w:val="001C07EB"/>
    <w:rsid w:val="001C16DA"/>
    <w:rsid w:val="001C1ADE"/>
    <w:rsid w:val="001C1D16"/>
    <w:rsid w:val="001C1EC0"/>
    <w:rsid w:val="001C20A1"/>
    <w:rsid w:val="001C2217"/>
    <w:rsid w:val="001C247B"/>
    <w:rsid w:val="001C29DC"/>
    <w:rsid w:val="001C2AF1"/>
    <w:rsid w:val="001C2B0F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5FE6"/>
    <w:rsid w:val="001C6A2D"/>
    <w:rsid w:val="001C6E3F"/>
    <w:rsid w:val="001C6F00"/>
    <w:rsid w:val="001C7140"/>
    <w:rsid w:val="001C7291"/>
    <w:rsid w:val="001C72A0"/>
    <w:rsid w:val="001D00C2"/>
    <w:rsid w:val="001D0188"/>
    <w:rsid w:val="001D0406"/>
    <w:rsid w:val="001D0CE5"/>
    <w:rsid w:val="001D1027"/>
    <w:rsid w:val="001D1214"/>
    <w:rsid w:val="001D13A6"/>
    <w:rsid w:val="001D27F6"/>
    <w:rsid w:val="001D38A2"/>
    <w:rsid w:val="001D392C"/>
    <w:rsid w:val="001D4216"/>
    <w:rsid w:val="001D4459"/>
    <w:rsid w:val="001D5000"/>
    <w:rsid w:val="001D558F"/>
    <w:rsid w:val="001D59E8"/>
    <w:rsid w:val="001D5B90"/>
    <w:rsid w:val="001D5DF0"/>
    <w:rsid w:val="001D6315"/>
    <w:rsid w:val="001D6434"/>
    <w:rsid w:val="001D6603"/>
    <w:rsid w:val="001D66FB"/>
    <w:rsid w:val="001D6BEE"/>
    <w:rsid w:val="001D6EAC"/>
    <w:rsid w:val="001D7310"/>
    <w:rsid w:val="001D7728"/>
    <w:rsid w:val="001E0423"/>
    <w:rsid w:val="001E04F0"/>
    <w:rsid w:val="001E078F"/>
    <w:rsid w:val="001E0B38"/>
    <w:rsid w:val="001E0DBD"/>
    <w:rsid w:val="001E1084"/>
    <w:rsid w:val="001E10E3"/>
    <w:rsid w:val="001E1C75"/>
    <w:rsid w:val="001E1D15"/>
    <w:rsid w:val="001E22CA"/>
    <w:rsid w:val="001E234B"/>
    <w:rsid w:val="001E24E4"/>
    <w:rsid w:val="001E29B0"/>
    <w:rsid w:val="001E2B5B"/>
    <w:rsid w:val="001E2EB2"/>
    <w:rsid w:val="001E3061"/>
    <w:rsid w:val="001E33D9"/>
    <w:rsid w:val="001E3F13"/>
    <w:rsid w:val="001E3FF7"/>
    <w:rsid w:val="001E68B7"/>
    <w:rsid w:val="001E6E4C"/>
    <w:rsid w:val="001E77BB"/>
    <w:rsid w:val="001E789C"/>
    <w:rsid w:val="001E7B77"/>
    <w:rsid w:val="001E7E5E"/>
    <w:rsid w:val="001F0A9C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3EF4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D51"/>
    <w:rsid w:val="001F7F3C"/>
    <w:rsid w:val="002000C2"/>
    <w:rsid w:val="00200639"/>
    <w:rsid w:val="00200695"/>
    <w:rsid w:val="002006A9"/>
    <w:rsid w:val="00200870"/>
    <w:rsid w:val="00200E3E"/>
    <w:rsid w:val="002013BC"/>
    <w:rsid w:val="002014FE"/>
    <w:rsid w:val="0020178D"/>
    <w:rsid w:val="002019E5"/>
    <w:rsid w:val="0020241E"/>
    <w:rsid w:val="00203384"/>
    <w:rsid w:val="00203470"/>
    <w:rsid w:val="0020435D"/>
    <w:rsid w:val="00204B6D"/>
    <w:rsid w:val="00204B8E"/>
    <w:rsid w:val="00204D9D"/>
    <w:rsid w:val="002052C2"/>
    <w:rsid w:val="00205348"/>
    <w:rsid w:val="002054D4"/>
    <w:rsid w:val="002055C1"/>
    <w:rsid w:val="002064F3"/>
    <w:rsid w:val="00207BFB"/>
    <w:rsid w:val="0021000E"/>
    <w:rsid w:val="002100D4"/>
    <w:rsid w:val="00210192"/>
    <w:rsid w:val="0021019A"/>
    <w:rsid w:val="0021056F"/>
    <w:rsid w:val="00210573"/>
    <w:rsid w:val="002109BC"/>
    <w:rsid w:val="00210B6C"/>
    <w:rsid w:val="00211981"/>
    <w:rsid w:val="00211A97"/>
    <w:rsid w:val="00211B0F"/>
    <w:rsid w:val="00211ECA"/>
    <w:rsid w:val="0021249A"/>
    <w:rsid w:val="00213BF4"/>
    <w:rsid w:val="00214222"/>
    <w:rsid w:val="0021438E"/>
    <w:rsid w:val="00214700"/>
    <w:rsid w:val="00214A6B"/>
    <w:rsid w:val="00214E29"/>
    <w:rsid w:val="0021587F"/>
    <w:rsid w:val="00215B8D"/>
    <w:rsid w:val="0021658E"/>
    <w:rsid w:val="0021686A"/>
    <w:rsid w:val="00216A4C"/>
    <w:rsid w:val="002172C7"/>
    <w:rsid w:val="002178F9"/>
    <w:rsid w:val="00217A89"/>
    <w:rsid w:val="00217E22"/>
    <w:rsid w:val="00220068"/>
    <w:rsid w:val="00220347"/>
    <w:rsid w:val="00220925"/>
    <w:rsid w:val="00220E32"/>
    <w:rsid w:val="00220FE0"/>
    <w:rsid w:val="002211C5"/>
    <w:rsid w:val="00221929"/>
    <w:rsid w:val="002223AF"/>
    <w:rsid w:val="0022271C"/>
    <w:rsid w:val="00222B19"/>
    <w:rsid w:val="00222EFB"/>
    <w:rsid w:val="0022512B"/>
    <w:rsid w:val="002255A6"/>
    <w:rsid w:val="00225865"/>
    <w:rsid w:val="002258CD"/>
    <w:rsid w:val="00225C9C"/>
    <w:rsid w:val="00226024"/>
    <w:rsid w:val="002263E6"/>
    <w:rsid w:val="00226436"/>
    <w:rsid w:val="00226B54"/>
    <w:rsid w:val="00226F3C"/>
    <w:rsid w:val="00227041"/>
    <w:rsid w:val="002271F7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2B23"/>
    <w:rsid w:val="00233402"/>
    <w:rsid w:val="002334F9"/>
    <w:rsid w:val="0023350A"/>
    <w:rsid w:val="00233D34"/>
    <w:rsid w:val="002341AB"/>
    <w:rsid w:val="00234567"/>
    <w:rsid w:val="00234B73"/>
    <w:rsid w:val="00235A63"/>
    <w:rsid w:val="00235BDD"/>
    <w:rsid w:val="00236473"/>
    <w:rsid w:val="00236B55"/>
    <w:rsid w:val="00237758"/>
    <w:rsid w:val="00240217"/>
    <w:rsid w:val="002403E8"/>
    <w:rsid w:val="00240402"/>
    <w:rsid w:val="00241662"/>
    <w:rsid w:val="00241682"/>
    <w:rsid w:val="002417F3"/>
    <w:rsid w:val="00241AF8"/>
    <w:rsid w:val="00241F97"/>
    <w:rsid w:val="00242FA2"/>
    <w:rsid w:val="002435BA"/>
    <w:rsid w:val="00243757"/>
    <w:rsid w:val="00243C40"/>
    <w:rsid w:val="00243EBF"/>
    <w:rsid w:val="0024411E"/>
    <w:rsid w:val="002441D2"/>
    <w:rsid w:val="002443E9"/>
    <w:rsid w:val="002447E8"/>
    <w:rsid w:val="00244C57"/>
    <w:rsid w:val="00244C95"/>
    <w:rsid w:val="0024554A"/>
    <w:rsid w:val="0024624C"/>
    <w:rsid w:val="00246255"/>
    <w:rsid w:val="0024693E"/>
    <w:rsid w:val="0024698C"/>
    <w:rsid w:val="00246B08"/>
    <w:rsid w:val="00246BAC"/>
    <w:rsid w:val="002470C5"/>
    <w:rsid w:val="00247140"/>
    <w:rsid w:val="002479BF"/>
    <w:rsid w:val="00247EC9"/>
    <w:rsid w:val="00250852"/>
    <w:rsid w:val="00250A93"/>
    <w:rsid w:val="00250D61"/>
    <w:rsid w:val="0025133F"/>
    <w:rsid w:val="002513F8"/>
    <w:rsid w:val="00251C60"/>
    <w:rsid w:val="002520CD"/>
    <w:rsid w:val="002521A0"/>
    <w:rsid w:val="00252626"/>
    <w:rsid w:val="00252793"/>
    <w:rsid w:val="00252AAF"/>
    <w:rsid w:val="002533DB"/>
    <w:rsid w:val="00253EFE"/>
    <w:rsid w:val="00253F59"/>
    <w:rsid w:val="00254C63"/>
    <w:rsid w:val="00254FEE"/>
    <w:rsid w:val="002550EF"/>
    <w:rsid w:val="00255AAA"/>
    <w:rsid w:val="002560A2"/>
    <w:rsid w:val="00256B89"/>
    <w:rsid w:val="00256C49"/>
    <w:rsid w:val="00256E93"/>
    <w:rsid w:val="00257E2F"/>
    <w:rsid w:val="00257F1A"/>
    <w:rsid w:val="0026064A"/>
    <w:rsid w:val="00260B79"/>
    <w:rsid w:val="00261D03"/>
    <w:rsid w:val="00261F1B"/>
    <w:rsid w:val="00262139"/>
    <w:rsid w:val="002631A0"/>
    <w:rsid w:val="0026365B"/>
    <w:rsid w:val="00263D16"/>
    <w:rsid w:val="00263FA4"/>
    <w:rsid w:val="002654AA"/>
    <w:rsid w:val="0026582F"/>
    <w:rsid w:val="00265993"/>
    <w:rsid w:val="00265A63"/>
    <w:rsid w:val="00265AEA"/>
    <w:rsid w:val="00266699"/>
    <w:rsid w:val="002667FE"/>
    <w:rsid w:val="002669DC"/>
    <w:rsid w:val="00266BA6"/>
    <w:rsid w:val="00267052"/>
    <w:rsid w:val="002674B5"/>
    <w:rsid w:val="00270C87"/>
    <w:rsid w:val="00270CFF"/>
    <w:rsid w:val="0027163A"/>
    <w:rsid w:val="00271F48"/>
    <w:rsid w:val="0027224E"/>
    <w:rsid w:val="002724A9"/>
    <w:rsid w:val="00272CCA"/>
    <w:rsid w:val="00273067"/>
    <w:rsid w:val="00273184"/>
    <w:rsid w:val="0027387D"/>
    <w:rsid w:val="00273948"/>
    <w:rsid w:val="00273CE7"/>
    <w:rsid w:val="00273FE3"/>
    <w:rsid w:val="002740E8"/>
    <w:rsid w:val="0027432A"/>
    <w:rsid w:val="00275011"/>
    <w:rsid w:val="00275509"/>
    <w:rsid w:val="00275F65"/>
    <w:rsid w:val="0027688D"/>
    <w:rsid w:val="00277A2C"/>
    <w:rsid w:val="00277FA4"/>
    <w:rsid w:val="0028005C"/>
    <w:rsid w:val="00280E61"/>
    <w:rsid w:val="00280FB2"/>
    <w:rsid w:val="00281B76"/>
    <w:rsid w:val="002824C2"/>
    <w:rsid w:val="002824C5"/>
    <w:rsid w:val="0028322D"/>
    <w:rsid w:val="0028367A"/>
    <w:rsid w:val="002841FB"/>
    <w:rsid w:val="00284543"/>
    <w:rsid w:val="00284845"/>
    <w:rsid w:val="002850DA"/>
    <w:rsid w:val="00285618"/>
    <w:rsid w:val="002857D8"/>
    <w:rsid w:val="00285DE1"/>
    <w:rsid w:val="0028633E"/>
    <w:rsid w:val="00287A41"/>
    <w:rsid w:val="00287F92"/>
    <w:rsid w:val="00290639"/>
    <w:rsid w:val="00290E05"/>
    <w:rsid w:val="002911F6"/>
    <w:rsid w:val="002914F5"/>
    <w:rsid w:val="00291A59"/>
    <w:rsid w:val="00291AA8"/>
    <w:rsid w:val="00291FAC"/>
    <w:rsid w:val="00292225"/>
    <w:rsid w:val="00292FD7"/>
    <w:rsid w:val="0029355F"/>
    <w:rsid w:val="00293C74"/>
    <w:rsid w:val="002945F2"/>
    <w:rsid w:val="00294BB1"/>
    <w:rsid w:val="0029548D"/>
    <w:rsid w:val="00295593"/>
    <w:rsid w:val="0029584A"/>
    <w:rsid w:val="002959A6"/>
    <w:rsid w:val="002959FD"/>
    <w:rsid w:val="00296515"/>
    <w:rsid w:val="00297599"/>
    <w:rsid w:val="002976EE"/>
    <w:rsid w:val="00297AA8"/>
    <w:rsid w:val="00297D2C"/>
    <w:rsid w:val="002A0909"/>
    <w:rsid w:val="002A1931"/>
    <w:rsid w:val="002A213D"/>
    <w:rsid w:val="002A29FA"/>
    <w:rsid w:val="002A3393"/>
    <w:rsid w:val="002A4903"/>
    <w:rsid w:val="002A535A"/>
    <w:rsid w:val="002A548A"/>
    <w:rsid w:val="002A58B0"/>
    <w:rsid w:val="002A5D49"/>
    <w:rsid w:val="002A5F80"/>
    <w:rsid w:val="002A71E8"/>
    <w:rsid w:val="002A72EF"/>
    <w:rsid w:val="002A78E6"/>
    <w:rsid w:val="002A78F7"/>
    <w:rsid w:val="002B0A3F"/>
    <w:rsid w:val="002B0BAD"/>
    <w:rsid w:val="002B100C"/>
    <w:rsid w:val="002B1349"/>
    <w:rsid w:val="002B156B"/>
    <w:rsid w:val="002B15B7"/>
    <w:rsid w:val="002B1741"/>
    <w:rsid w:val="002B1F9B"/>
    <w:rsid w:val="002B227E"/>
    <w:rsid w:val="002B2A66"/>
    <w:rsid w:val="002B3A83"/>
    <w:rsid w:val="002B3A94"/>
    <w:rsid w:val="002B3AE1"/>
    <w:rsid w:val="002B3D30"/>
    <w:rsid w:val="002B4678"/>
    <w:rsid w:val="002B46F1"/>
    <w:rsid w:val="002B4C00"/>
    <w:rsid w:val="002B4DC2"/>
    <w:rsid w:val="002B5647"/>
    <w:rsid w:val="002B5796"/>
    <w:rsid w:val="002B5CB8"/>
    <w:rsid w:val="002B6ACD"/>
    <w:rsid w:val="002B73E1"/>
    <w:rsid w:val="002B759A"/>
    <w:rsid w:val="002B7EFC"/>
    <w:rsid w:val="002B7F8E"/>
    <w:rsid w:val="002C06F8"/>
    <w:rsid w:val="002C0C9C"/>
    <w:rsid w:val="002C0D86"/>
    <w:rsid w:val="002C134B"/>
    <w:rsid w:val="002C13BE"/>
    <w:rsid w:val="002C19E1"/>
    <w:rsid w:val="002C2049"/>
    <w:rsid w:val="002C21F0"/>
    <w:rsid w:val="002C2540"/>
    <w:rsid w:val="002C31B5"/>
    <w:rsid w:val="002C356C"/>
    <w:rsid w:val="002C3683"/>
    <w:rsid w:val="002C3725"/>
    <w:rsid w:val="002C3F60"/>
    <w:rsid w:val="002C40ED"/>
    <w:rsid w:val="002C44EA"/>
    <w:rsid w:val="002C452B"/>
    <w:rsid w:val="002C4B7A"/>
    <w:rsid w:val="002C4CDA"/>
    <w:rsid w:val="002C4E90"/>
    <w:rsid w:val="002C5673"/>
    <w:rsid w:val="002C629A"/>
    <w:rsid w:val="002C6322"/>
    <w:rsid w:val="002C68D4"/>
    <w:rsid w:val="002C70A6"/>
    <w:rsid w:val="002C7281"/>
    <w:rsid w:val="002C77CD"/>
    <w:rsid w:val="002C78DC"/>
    <w:rsid w:val="002C7A5B"/>
    <w:rsid w:val="002C7C4F"/>
    <w:rsid w:val="002D0469"/>
    <w:rsid w:val="002D0CA5"/>
    <w:rsid w:val="002D0E72"/>
    <w:rsid w:val="002D11CE"/>
    <w:rsid w:val="002D1665"/>
    <w:rsid w:val="002D1927"/>
    <w:rsid w:val="002D1AAF"/>
    <w:rsid w:val="002D1FE7"/>
    <w:rsid w:val="002D31DD"/>
    <w:rsid w:val="002D33D8"/>
    <w:rsid w:val="002D4368"/>
    <w:rsid w:val="002D4B4A"/>
    <w:rsid w:val="002D5013"/>
    <w:rsid w:val="002D5A6B"/>
    <w:rsid w:val="002D5A7D"/>
    <w:rsid w:val="002D5B97"/>
    <w:rsid w:val="002D615A"/>
    <w:rsid w:val="002D642B"/>
    <w:rsid w:val="002D64E0"/>
    <w:rsid w:val="002D6525"/>
    <w:rsid w:val="002D681F"/>
    <w:rsid w:val="002D6FE3"/>
    <w:rsid w:val="002D75D2"/>
    <w:rsid w:val="002D7AD3"/>
    <w:rsid w:val="002E022F"/>
    <w:rsid w:val="002E0725"/>
    <w:rsid w:val="002E0B0E"/>
    <w:rsid w:val="002E10D2"/>
    <w:rsid w:val="002E1417"/>
    <w:rsid w:val="002E1D29"/>
    <w:rsid w:val="002E2301"/>
    <w:rsid w:val="002E2640"/>
    <w:rsid w:val="002E2783"/>
    <w:rsid w:val="002E2AE4"/>
    <w:rsid w:val="002E30E6"/>
    <w:rsid w:val="002E3AB4"/>
    <w:rsid w:val="002E3B8D"/>
    <w:rsid w:val="002E3D55"/>
    <w:rsid w:val="002E4209"/>
    <w:rsid w:val="002E4240"/>
    <w:rsid w:val="002E449B"/>
    <w:rsid w:val="002E5055"/>
    <w:rsid w:val="002E54CA"/>
    <w:rsid w:val="002E595B"/>
    <w:rsid w:val="002E6D2E"/>
    <w:rsid w:val="002E6FC7"/>
    <w:rsid w:val="002E765B"/>
    <w:rsid w:val="002E78A8"/>
    <w:rsid w:val="002E7E21"/>
    <w:rsid w:val="002E7E73"/>
    <w:rsid w:val="002F0966"/>
    <w:rsid w:val="002F1148"/>
    <w:rsid w:val="002F1485"/>
    <w:rsid w:val="002F176A"/>
    <w:rsid w:val="002F1A8F"/>
    <w:rsid w:val="002F1B11"/>
    <w:rsid w:val="002F1CD1"/>
    <w:rsid w:val="002F233D"/>
    <w:rsid w:val="002F2BE2"/>
    <w:rsid w:val="002F2E77"/>
    <w:rsid w:val="002F3B73"/>
    <w:rsid w:val="002F5305"/>
    <w:rsid w:val="002F5435"/>
    <w:rsid w:val="002F5B7A"/>
    <w:rsid w:val="002F5D73"/>
    <w:rsid w:val="002F60F6"/>
    <w:rsid w:val="002F6DF5"/>
    <w:rsid w:val="002F75EF"/>
    <w:rsid w:val="002F7FDB"/>
    <w:rsid w:val="00300121"/>
    <w:rsid w:val="003008A2"/>
    <w:rsid w:val="003008D3"/>
    <w:rsid w:val="003009B4"/>
    <w:rsid w:val="00300FE9"/>
    <w:rsid w:val="003011E0"/>
    <w:rsid w:val="003013E0"/>
    <w:rsid w:val="00301ACB"/>
    <w:rsid w:val="00302038"/>
    <w:rsid w:val="0030208F"/>
    <w:rsid w:val="003021D7"/>
    <w:rsid w:val="003023D4"/>
    <w:rsid w:val="00303449"/>
    <w:rsid w:val="003037A6"/>
    <w:rsid w:val="00303964"/>
    <w:rsid w:val="00304043"/>
    <w:rsid w:val="00304637"/>
    <w:rsid w:val="00305033"/>
    <w:rsid w:val="0030514E"/>
    <w:rsid w:val="003057D6"/>
    <w:rsid w:val="00305961"/>
    <w:rsid w:val="0030645F"/>
    <w:rsid w:val="00306CFA"/>
    <w:rsid w:val="00307592"/>
    <w:rsid w:val="003077D0"/>
    <w:rsid w:val="003105D5"/>
    <w:rsid w:val="00310F95"/>
    <w:rsid w:val="00311115"/>
    <w:rsid w:val="0031176D"/>
    <w:rsid w:val="00311BF8"/>
    <w:rsid w:val="00311E62"/>
    <w:rsid w:val="003125BD"/>
    <w:rsid w:val="00312748"/>
    <w:rsid w:val="00312827"/>
    <w:rsid w:val="003128B8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7D9"/>
    <w:rsid w:val="00317069"/>
    <w:rsid w:val="003171E7"/>
    <w:rsid w:val="00317628"/>
    <w:rsid w:val="00317668"/>
    <w:rsid w:val="00320005"/>
    <w:rsid w:val="00320197"/>
    <w:rsid w:val="003204A5"/>
    <w:rsid w:val="00320D87"/>
    <w:rsid w:val="0032187C"/>
    <w:rsid w:val="00323285"/>
    <w:rsid w:val="00323E8D"/>
    <w:rsid w:val="00324711"/>
    <w:rsid w:val="003261B9"/>
    <w:rsid w:val="0032679C"/>
    <w:rsid w:val="00326F21"/>
    <w:rsid w:val="003271F2"/>
    <w:rsid w:val="0032733A"/>
    <w:rsid w:val="00327EB8"/>
    <w:rsid w:val="00330556"/>
    <w:rsid w:val="003306BC"/>
    <w:rsid w:val="003311E3"/>
    <w:rsid w:val="003318DF"/>
    <w:rsid w:val="003318F3"/>
    <w:rsid w:val="00331D8D"/>
    <w:rsid w:val="00332626"/>
    <w:rsid w:val="00332813"/>
    <w:rsid w:val="00332B1B"/>
    <w:rsid w:val="00332BA1"/>
    <w:rsid w:val="00335913"/>
    <w:rsid w:val="00335C55"/>
    <w:rsid w:val="00335C78"/>
    <w:rsid w:val="003363D0"/>
    <w:rsid w:val="00336A4B"/>
    <w:rsid w:val="00337840"/>
    <w:rsid w:val="0034031F"/>
    <w:rsid w:val="003403CF"/>
    <w:rsid w:val="003405E4"/>
    <w:rsid w:val="00340701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35"/>
    <w:rsid w:val="00345206"/>
    <w:rsid w:val="0034523B"/>
    <w:rsid w:val="0034538F"/>
    <w:rsid w:val="00345791"/>
    <w:rsid w:val="003467D9"/>
    <w:rsid w:val="00346B19"/>
    <w:rsid w:val="00347023"/>
    <w:rsid w:val="003470F4"/>
    <w:rsid w:val="003475D5"/>
    <w:rsid w:val="00347686"/>
    <w:rsid w:val="00350BC9"/>
    <w:rsid w:val="00351635"/>
    <w:rsid w:val="003517E3"/>
    <w:rsid w:val="0035193A"/>
    <w:rsid w:val="00351C28"/>
    <w:rsid w:val="0035351B"/>
    <w:rsid w:val="0035359B"/>
    <w:rsid w:val="0035389F"/>
    <w:rsid w:val="003539F8"/>
    <w:rsid w:val="00353FFB"/>
    <w:rsid w:val="003540A0"/>
    <w:rsid w:val="003548AF"/>
    <w:rsid w:val="0035496E"/>
    <w:rsid w:val="00354B6F"/>
    <w:rsid w:val="00354DED"/>
    <w:rsid w:val="00354EA3"/>
    <w:rsid w:val="003550DB"/>
    <w:rsid w:val="00355F66"/>
    <w:rsid w:val="003566BB"/>
    <w:rsid w:val="00356781"/>
    <w:rsid w:val="00356A46"/>
    <w:rsid w:val="00356BB6"/>
    <w:rsid w:val="00356BF5"/>
    <w:rsid w:val="00357C07"/>
    <w:rsid w:val="003606DC"/>
    <w:rsid w:val="0036085A"/>
    <w:rsid w:val="003615CA"/>
    <w:rsid w:val="00361A8C"/>
    <w:rsid w:val="00361CF9"/>
    <w:rsid w:val="00362B33"/>
    <w:rsid w:val="003631D9"/>
    <w:rsid w:val="003635B7"/>
    <w:rsid w:val="00363AA5"/>
    <w:rsid w:val="00363BA7"/>
    <w:rsid w:val="003642DF"/>
    <w:rsid w:val="00364755"/>
    <w:rsid w:val="00364D4F"/>
    <w:rsid w:val="00364ED8"/>
    <w:rsid w:val="00365796"/>
    <w:rsid w:val="003657CE"/>
    <w:rsid w:val="003659E0"/>
    <w:rsid w:val="00365CCF"/>
    <w:rsid w:val="003663BE"/>
    <w:rsid w:val="00366B67"/>
    <w:rsid w:val="003702CD"/>
    <w:rsid w:val="0037092B"/>
    <w:rsid w:val="00370A28"/>
    <w:rsid w:val="00370AE7"/>
    <w:rsid w:val="00370E0F"/>
    <w:rsid w:val="003712D0"/>
    <w:rsid w:val="00371E1C"/>
    <w:rsid w:val="00373D15"/>
    <w:rsid w:val="00374A94"/>
    <w:rsid w:val="00375CC1"/>
    <w:rsid w:val="00376684"/>
    <w:rsid w:val="00376D9B"/>
    <w:rsid w:val="00376E63"/>
    <w:rsid w:val="00376F7A"/>
    <w:rsid w:val="00377231"/>
    <w:rsid w:val="00377F73"/>
    <w:rsid w:val="0038030A"/>
    <w:rsid w:val="003804EB"/>
    <w:rsid w:val="0038131E"/>
    <w:rsid w:val="0038163B"/>
    <w:rsid w:val="003819BA"/>
    <w:rsid w:val="00381C0D"/>
    <w:rsid w:val="003820C4"/>
    <w:rsid w:val="003821BA"/>
    <w:rsid w:val="003822EB"/>
    <w:rsid w:val="0038280A"/>
    <w:rsid w:val="00382949"/>
    <w:rsid w:val="00382975"/>
    <w:rsid w:val="0038312A"/>
    <w:rsid w:val="003836E4"/>
    <w:rsid w:val="00384884"/>
    <w:rsid w:val="00384A5C"/>
    <w:rsid w:val="0038504E"/>
    <w:rsid w:val="0038581A"/>
    <w:rsid w:val="00385A3B"/>
    <w:rsid w:val="00385ADF"/>
    <w:rsid w:val="00385FDF"/>
    <w:rsid w:val="003860C0"/>
    <w:rsid w:val="00386D6C"/>
    <w:rsid w:val="00387BDC"/>
    <w:rsid w:val="00387EF6"/>
    <w:rsid w:val="00390675"/>
    <w:rsid w:val="00391131"/>
    <w:rsid w:val="00391CFF"/>
    <w:rsid w:val="00391D76"/>
    <w:rsid w:val="00391DD2"/>
    <w:rsid w:val="00391E7C"/>
    <w:rsid w:val="00391FA3"/>
    <w:rsid w:val="00391FBA"/>
    <w:rsid w:val="00392507"/>
    <w:rsid w:val="0039323E"/>
    <w:rsid w:val="003937CB"/>
    <w:rsid w:val="00393898"/>
    <w:rsid w:val="00393D8C"/>
    <w:rsid w:val="00394E13"/>
    <w:rsid w:val="00394EA3"/>
    <w:rsid w:val="00395B6B"/>
    <w:rsid w:val="00396BC1"/>
    <w:rsid w:val="003974D1"/>
    <w:rsid w:val="00397B46"/>
    <w:rsid w:val="00397E63"/>
    <w:rsid w:val="00397F91"/>
    <w:rsid w:val="003A06C7"/>
    <w:rsid w:val="003A0F32"/>
    <w:rsid w:val="003A1C50"/>
    <w:rsid w:val="003A1E8A"/>
    <w:rsid w:val="003A1EFB"/>
    <w:rsid w:val="003A2436"/>
    <w:rsid w:val="003A26E0"/>
    <w:rsid w:val="003A2A81"/>
    <w:rsid w:val="003A2B46"/>
    <w:rsid w:val="003A2C27"/>
    <w:rsid w:val="003A34FB"/>
    <w:rsid w:val="003A3BFC"/>
    <w:rsid w:val="003A3BFF"/>
    <w:rsid w:val="003A442E"/>
    <w:rsid w:val="003A44CA"/>
    <w:rsid w:val="003A456F"/>
    <w:rsid w:val="003A4D1C"/>
    <w:rsid w:val="003A54F3"/>
    <w:rsid w:val="003A60D9"/>
    <w:rsid w:val="003A617F"/>
    <w:rsid w:val="003A61B6"/>
    <w:rsid w:val="003A654F"/>
    <w:rsid w:val="003A6631"/>
    <w:rsid w:val="003A6F06"/>
    <w:rsid w:val="003A7034"/>
    <w:rsid w:val="003A7194"/>
    <w:rsid w:val="003A72EA"/>
    <w:rsid w:val="003A7A18"/>
    <w:rsid w:val="003A7E97"/>
    <w:rsid w:val="003A7F77"/>
    <w:rsid w:val="003B0B50"/>
    <w:rsid w:val="003B0E08"/>
    <w:rsid w:val="003B0E86"/>
    <w:rsid w:val="003B19D0"/>
    <w:rsid w:val="003B22FF"/>
    <w:rsid w:val="003B2307"/>
    <w:rsid w:val="003B2B1C"/>
    <w:rsid w:val="003B4241"/>
    <w:rsid w:val="003B47C7"/>
    <w:rsid w:val="003B4A45"/>
    <w:rsid w:val="003B4E8C"/>
    <w:rsid w:val="003B5340"/>
    <w:rsid w:val="003B574B"/>
    <w:rsid w:val="003B57D6"/>
    <w:rsid w:val="003B5DDA"/>
    <w:rsid w:val="003B6049"/>
    <w:rsid w:val="003B60F4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5EF"/>
    <w:rsid w:val="003C1BAA"/>
    <w:rsid w:val="003C24B4"/>
    <w:rsid w:val="003C3239"/>
    <w:rsid w:val="003C356F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7E9"/>
    <w:rsid w:val="003C626D"/>
    <w:rsid w:val="003C6BD8"/>
    <w:rsid w:val="003C6CF8"/>
    <w:rsid w:val="003C7AD8"/>
    <w:rsid w:val="003C7FCB"/>
    <w:rsid w:val="003D01B7"/>
    <w:rsid w:val="003D0D17"/>
    <w:rsid w:val="003D20F5"/>
    <w:rsid w:val="003D24C5"/>
    <w:rsid w:val="003D3099"/>
    <w:rsid w:val="003D3B93"/>
    <w:rsid w:val="003D3EAA"/>
    <w:rsid w:val="003D4101"/>
    <w:rsid w:val="003D4355"/>
    <w:rsid w:val="003D443B"/>
    <w:rsid w:val="003D46B2"/>
    <w:rsid w:val="003D46C8"/>
    <w:rsid w:val="003D4A4B"/>
    <w:rsid w:val="003D5431"/>
    <w:rsid w:val="003D57BB"/>
    <w:rsid w:val="003D5B17"/>
    <w:rsid w:val="003D5F44"/>
    <w:rsid w:val="003D6545"/>
    <w:rsid w:val="003D6EFB"/>
    <w:rsid w:val="003D73C6"/>
    <w:rsid w:val="003D7909"/>
    <w:rsid w:val="003D7D4A"/>
    <w:rsid w:val="003D7DFC"/>
    <w:rsid w:val="003E038C"/>
    <w:rsid w:val="003E0B8C"/>
    <w:rsid w:val="003E0C7F"/>
    <w:rsid w:val="003E0E93"/>
    <w:rsid w:val="003E0EA6"/>
    <w:rsid w:val="003E14C3"/>
    <w:rsid w:val="003E16AD"/>
    <w:rsid w:val="003E18A1"/>
    <w:rsid w:val="003E1B1F"/>
    <w:rsid w:val="003E1BD4"/>
    <w:rsid w:val="003E222F"/>
    <w:rsid w:val="003E2473"/>
    <w:rsid w:val="003E3497"/>
    <w:rsid w:val="003E36BC"/>
    <w:rsid w:val="003E44BE"/>
    <w:rsid w:val="003E50E4"/>
    <w:rsid w:val="003E5129"/>
    <w:rsid w:val="003E5F4F"/>
    <w:rsid w:val="003E605E"/>
    <w:rsid w:val="003E67BA"/>
    <w:rsid w:val="003E696E"/>
    <w:rsid w:val="003E6D54"/>
    <w:rsid w:val="003E718B"/>
    <w:rsid w:val="003E7419"/>
    <w:rsid w:val="003F1020"/>
    <w:rsid w:val="003F1420"/>
    <w:rsid w:val="003F159B"/>
    <w:rsid w:val="003F1EF1"/>
    <w:rsid w:val="003F270C"/>
    <w:rsid w:val="003F279A"/>
    <w:rsid w:val="003F288C"/>
    <w:rsid w:val="003F42B8"/>
    <w:rsid w:val="003F4403"/>
    <w:rsid w:val="003F45BF"/>
    <w:rsid w:val="003F475A"/>
    <w:rsid w:val="003F4CAC"/>
    <w:rsid w:val="003F4FB7"/>
    <w:rsid w:val="003F5152"/>
    <w:rsid w:val="003F5673"/>
    <w:rsid w:val="003F5777"/>
    <w:rsid w:val="003F5991"/>
    <w:rsid w:val="003F5993"/>
    <w:rsid w:val="003F5E5E"/>
    <w:rsid w:val="003F64D0"/>
    <w:rsid w:val="003F6EF4"/>
    <w:rsid w:val="003F7F7A"/>
    <w:rsid w:val="00400247"/>
    <w:rsid w:val="004006F3"/>
    <w:rsid w:val="00400711"/>
    <w:rsid w:val="0040125D"/>
    <w:rsid w:val="00401269"/>
    <w:rsid w:val="004016B3"/>
    <w:rsid w:val="00401741"/>
    <w:rsid w:val="00401AFF"/>
    <w:rsid w:val="00401EE8"/>
    <w:rsid w:val="004021B4"/>
    <w:rsid w:val="004023B1"/>
    <w:rsid w:val="004023F9"/>
    <w:rsid w:val="00402663"/>
    <w:rsid w:val="0040353F"/>
    <w:rsid w:val="0040358A"/>
    <w:rsid w:val="00403A47"/>
    <w:rsid w:val="004041A8"/>
    <w:rsid w:val="00404921"/>
    <w:rsid w:val="00404C9E"/>
    <w:rsid w:val="00404D15"/>
    <w:rsid w:val="00404F58"/>
    <w:rsid w:val="0040500C"/>
    <w:rsid w:val="00405441"/>
    <w:rsid w:val="00406076"/>
    <w:rsid w:val="00406938"/>
    <w:rsid w:val="004069E4"/>
    <w:rsid w:val="00406FBE"/>
    <w:rsid w:val="00407216"/>
    <w:rsid w:val="0040734F"/>
    <w:rsid w:val="00407388"/>
    <w:rsid w:val="00407622"/>
    <w:rsid w:val="0041081B"/>
    <w:rsid w:val="00410DA4"/>
    <w:rsid w:val="00410F0B"/>
    <w:rsid w:val="00411604"/>
    <w:rsid w:val="00411D3A"/>
    <w:rsid w:val="00412477"/>
    <w:rsid w:val="004124B7"/>
    <w:rsid w:val="00412CCF"/>
    <w:rsid w:val="004130C9"/>
    <w:rsid w:val="004132E7"/>
    <w:rsid w:val="004136B8"/>
    <w:rsid w:val="00413849"/>
    <w:rsid w:val="00413A63"/>
    <w:rsid w:val="00414946"/>
    <w:rsid w:val="004155F0"/>
    <w:rsid w:val="00415674"/>
    <w:rsid w:val="004157F2"/>
    <w:rsid w:val="00415B74"/>
    <w:rsid w:val="00415CCA"/>
    <w:rsid w:val="00416409"/>
    <w:rsid w:val="004169D0"/>
    <w:rsid w:val="004171D6"/>
    <w:rsid w:val="00417F0A"/>
    <w:rsid w:val="00420375"/>
    <w:rsid w:val="004209C5"/>
    <w:rsid w:val="00420B10"/>
    <w:rsid w:val="004221DD"/>
    <w:rsid w:val="00422B3A"/>
    <w:rsid w:val="0042314F"/>
    <w:rsid w:val="0042343D"/>
    <w:rsid w:val="004243B2"/>
    <w:rsid w:val="0042497E"/>
    <w:rsid w:val="00424E61"/>
    <w:rsid w:val="0042518D"/>
    <w:rsid w:val="00425335"/>
    <w:rsid w:val="0042537F"/>
    <w:rsid w:val="00426010"/>
    <w:rsid w:val="00426500"/>
    <w:rsid w:val="004268E1"/>
    <w:rsid w:val="0042699F"/>
    <w:rsid w:val="00427346"/>
    <w:rsid w:val="00427503"/>
    <w:rsid w:val="004275A4"/>
    <w:rsid w:val="004303EB"/>
    <w:rsid w:val="004303EC"/>
    <w:rsid w:val="004310D0"/>
    <w:rsid w:val="004311D8"/>
    <w:rsid w:val="0043191A"/>
    <w:rsid w:val="0043201B"/>
    <w:rsid w:val="004322ED"/>
    <w:rsid w:val="004326E5"/>
    <w:rsid w:val="0043336E"/>
    <w:rsid w:val="00433750"/>
    <w:rsid w:val="00434C49"/>
    <w:rsid w:val="00434DCB"/>
    <w:rsid w:val="00434E84"/>
    <w:rsid w:val="004351CD"/>
    <w:rsid w:val="004352AF"/>
    <w:rsid w:val="004358F5"/>
    <w:rsid w:val="0043695E"/>
    <w:rsid w:val="00436A4B"/>
    <w:rsid w:val="00436EF7"/>
    <w:rsid w:val="004370C8"/>
    <w:rsid w:val="00437B65"/>
    <w:rsid w:val="004402B2"/>
    <w:rsid w:val="004407D8"/>
    <w:rsid w:val="0044081C"/>
    <w:rsid w:val="00440B0B"/>
    <w:rsid w:val="00440D36"/>
    <w:rsid w:val="004411AC"/>
    <w:rsid w:val="004413DB"/>
    <w:rsid w:val="0044167D"/>
    <w:rsid w:val="00441ED5"/>
    <w:rsid w:val="00442C17"/>
    <w:rsid w:val="00442CCC"/>
    <w:rsid w:val="00442D9D"/>
    <w:rsid w:val="00442E09"/>
    <w:rsid w:val="0044317E"/>
    <w:rsid w:val="0044372A"/>
    <w:rsid w:val="00444068"/>
    <w:rsid w:val="00445CF3"/>
    <w:rsid w:val="00445CFB"/>
    <w:rsid w:val="00446619"/>
    <w:rsid w:val="00446A66"/>
    <w:rsid w:val="00446FAC"/>
    <w:rsid w:val="00447A03"/>
    <w:rsid w:val="00450141"/>
    <w:rsid w:val="00450C0D"/>
    <w:rsid w:val="004510DE"/>
    <w:rsid w:val="00451990"/>
    <w:rsid w:val="004519DF"/>
    <w:rsid w:val="00452556"/>
    <w:rsid w:val="00452AC9"/>
    <w:rsid w:val="00452F0E"/>
    <w:rsid w:val="004531FC"/>
    <w:rsid w:val="00453473"/>
    <w:rsid w:val="0045393F"/>
    <w:rsid w:val="00453DB5"/>
    <w:rsid w:val="00454B5E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144"/>
    <w:rsid w:val="00460C40"/>
    <w:rsid w:val="004613CD"/>
    <w:rsid w:val="0046154B"/>
    <w:rsid w:val="00461EA1"/>
    <w:rsid w:val="00462282"/>
    <w:rsid w:val="0046237B"/>
    <w:rsid w:val="004637C1"/>
    <w:rsid w:val="00463A0E"/>
    <w:rsid w:val="004642F9"/>
    <w:rsid w:val="0046545A"/>
    <w:rsid w:val="0046595C"/>
    <w:rsid w:val="00465EC2"/>
    <w:rsid w:val="00465F9F"/>
    <w:rsid w:val="0046693C"/>
    <w:rsid w:val="004669DD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2B54"/>
    <w:rsid w:val="00473100"/>
    <w:rsid w:val="00473448"/>
    <w:rsid w:val="004736A8"/>
    <w:rsid w:val="00473B4F"/>
    <w:rsid w:val="00474A11"/>
    <w:rsid w:val="00474B18"/>
    <w:rsid w:val="00474B36"/>
    <w:rsid w:val="004759EB"/>
    <w:rsid w:val="00477276"/>
    <w:rsid w:val="0047737D"/>
    <w:rsid w:val="004774D2"/>
    <w:rsid w:val="00477501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1DFC"/>
    <w:rsid w:val="00482D28"/>
    <w:rsid w:val="00482F3E"/>
    <w:rsid w:val="00483350"/>
    <w:rsid w:val="0048336F"/>
    <w:rsid w:val="0048373B"/>
    <w:rsid w:val="004837F2"/>
    <w:rsid w:val="004839F8"/>
    <w:rsid w:val="00483DF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595"/>
    <w:rsid w:val="00486978"/>
    <w:rsid w:val="00486AB7"/>
    <w:rsid w:val="00487061"/>
    <w:rsid w:val="004875FC"/>
    <w:rsid w:val="00487679"/>
    <w:rsid w:val="004877C4"/>
    <w:rsid w:val="00490216"/>
    <w:rsid w:val="004906D7"/>
    <w:rsid w:val="004906F0"/>
    <w:rsid w:val="0049094C"/>
    <w:rsid w:val="00490E8E"/>
    <w:rsid w:val="004910CD"/>
    <w:rsid w:val="004914EF"/>
    <w:rsid w:val="0049166C"/>
    <w:rsid w:val="00492082"/>
    <w:rsid w:val="004924B1"/>
    <w:rsid w:val="0049272B"/>
    <w:rsid w:val="00492BF1"/>
    <w:rsid w:val="004932B0"/>
    <w:rsid w:val="00493E31"/>
    <w:rsid w:val="00494417"/>
    <w:rsid w:val="00494571"/>
    <w:rsid w:val="00494CAB"/>
    <w:rsid w:val="004956B4"/>
    <w:rsid w:val="00495E4E"/>
    <w:rsid w:val="004962C6"/>
    <w:rsid w:val="0049653A"/>
    <w:rsid w:val="0049709D"/>
    <w:rsid w:val="004976F0"/>
    <w:rsid w:val="00497C53"/>
    <w:rsid w:val="004A0953"/>
    <w:rsid w:val="004A1006"/>
    <w:rsid w:val="004A10EC"/>
    <w:rsid w:val="004A117F"/>
    <w:rsid w:val="004A135C"/>
    <w:rsid w:val="004A1875"/>
    <w:rsid w:val="004A1C27"/>
    <w:rsid w:val="004A2205"/>
    <w:rsid w:val="004A228D"/>
    <w:rsid w:val="004A2661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722"/>
    <w:rsid w:val="004A5A18"/>
    <w:rsid w:val="004A5DD0"/>
    <w:rsid w:val="004A6A7D"/>
    <w:rsid w:val="004A7051"/>
    <w:rsid w:val="004A7393"/>
    <w:rsid w:val="004A75E2"/>
    <w:rsid w:val="004A7693"/>
    <w:rsid w:val="004A7A37"/>
    <w:rsid w:val="004A7E5F"/>
    <w:rsid w:val="004B0853"/>
    <w:rsid w:val="004B0A64"/>
    <w:rsid w:val="004B0DAC"/>
    <w:rsid w:val="004B10F2"/>
    <w:rsid w:val="004B1403"/>
    <w:rsid w:val="004B1425"/>
    <w:rsid w:val="004B1F38"/>
    <w:rsid w:val="004B2E8C"/>
    <w:rsid w:val="004B3521"/>
    <w:rsid w:val="004B36F4"/>
    <w:rsid w:val="004B3A7C"/>
    <w:rsid w:val="004B3F7C"/>
    <w:rsid w:val="004B421A"/>
    <w:rsid w:val="004B439F"/>
    <w:rsid w:val="004B591B"/>
    <w:rsid w:val="004B5E2A"/>
    <w:rsid w:val="004B60B8"/>
    <w:rsid w:val="004B619D"/>
    <w:rsid w:val="004B65AF"/>
    <w:rsid w:val="004B70D7"/>
    <w:rsid w:val="004B72B4"/>
    <w:rsid w:val="004C042B"/>
    <w:rsid w:val="004C0B83"/>
    <w:rsid w:val="004C0FD3"/>
    <w:rsid w:val="004C1523"/>
    <w:rsid w:val="004C187C"/>
    <w:rsid w:val="004C1BA3"/>
    <w:rsid w:val="004C1D17"/>
    <w:rsid w:val="004C28BC"/>
    <w:rsid w:val="004C30C7"/>
    <w:rsid w:val="004C32E7"/>
    <w:rsid w:val="004C3A4A"/>
    <w:rsid w:val="004C3B34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641"/>
    <w:rsid w:val="004C6E37"/>
    <w:rsid w:val="004C6EC7"/>
    <w:rsid w:val="004C7217"/>
    <w:rsid w:val="004C7D83"/>
    <w:rsid w:val="004D01BE"/>
    <w:rsid w:val="004D1200"/>
    <w:rsid w:val="004D1BCE"/>
    <w:rsid w:val="004D2146"/>
    <w:rsid w:val="004D2341"/>
    <w:rsid w:val="004D24AC"/>
    <w:rsid w:val="004D2FEF"/>
    <w:rsid w:val="004D3478"/>
    <w:rsid w:val="004D3B30"/>
    <w:rsid w:val="004D3F89"/>
    <w:rsid w:val="004D3FF9"/>
    <w:rsid w:val="004D4581"/>
    <w:rsid w:val="004D4877"/>
    <w:rsid w:val="004D4921"/>
    <w:rsid w:val="004D5169"/>
    <w:rsid w:val="004D5C12"/>
    <w:rsid w:val="004D5C65"/>
    <w:rsid w:val="004D5FF6"/>
    <w:rsid w:val="004D6DE2"/>
    <w:rsid w:val="004D6F95"/>
    <w:rsid w:val="004E01BD"/>
    <w:rsid w:val="004E03DC"/>
    <w:rsid w:val="004E0DF6"/>
    <w:rsid w:val="004E11B0"/>
    <w:rsid w:val="004E1564"/>
    <w:rsid w:val="004E16B7"/>
    <w:rsid w:val="004E173D"/>
    <w:rsid w:val="004E19BE"/>
    <w:rsid w:val="004E1EE7"/>
    <w:rsid w:val="004E2087"/>
    <w:rsid w:val="004E2633"/>
    <w:rsid w:val="004E27FA"/>
    <w:rsid w:val="004E2909"/>
    <w:rsid w:val="004E35FA"/>
    <w:rsid w:val="004E3964"/>
    <w:rsid w:val="004E3D33"/>
    <w:rsid w:val="004E3D6A"/>
    <w:rsid w:val="004E3E5E"/>
    <w:rsid w:val="004E4303"/>
    <w:rsid w:val="004E4AE8"/>
    <w:rsid w:val="004E5068"/>
    <w:rsid w:val="004E514C"/>
    <w:rsid w:val="004E51E3"/>
    <w:rsid w:val="004E57BE"/>
    <w:rsid w:val="004E5950"/>
    <w:rsid w:val="004E5B9B"/>
    <w:rsid w:val="004E5EF6"/>
    <w:rsid w:val="004E62D8"/>
    <w:rsid w:val="004E658C"/>
    <w:rsid w:val="004E671A"/>
    <w:rsid w:val="004E7390"/>
    <w:rsid w:val="004E7A32"/>
    <w:rsid w:val="004F0097"/>
    <w:rsid w:val="004F020F"/>
    <w:rsid w:val="004F03AE"/>
    <w:rsid w:val="004F040D"/>
    <w:rsid w:val="004F09DF"/>
    <w:rsid w:val="004F0F2C"/>
    <w:rsid w:val="004F26F9"/>
    <w:rsid w:val="004F2A3C"/>
    <w:rsid w:val="004F2BD0"/>
    <w:rsid w:val="004F2F59"/>
    <w:rsid w:val="004F3083"/>
    <w:rsid w:val="004F332D"/>
    <w:rsid w:val="004F3486"/>
    <w:rsid w:val="004F3582"/>
    <w:rsid w:val="004F3A98"/>
    <w:rsid w:val="004F3EC5"/>
    <w:rsid w:val="004F4656"/>
    <w:rsid w:val="004F5498"/>
    <w:rsid w:val="004F5886"/>
    <w:rsid w:val="004F6248"/>
    <w:rsid w:val="0050010E"/>
    <w:rsid w:val="005011F2"/>
    <w:rsid w:val="005012F0"/>
    <w:rsid w:val="0050146E"/>
    <w:rsid w:val="00501EEF"/>
    <w:rsid w:val="005022F9"/>
    <w:rsid w:val="005023E2"/>
    <w:rsid w:val="0050256B"/>
    <w:rsid w:val="00502632"/>
    <w:rsid w:val="00502958"/>
    <w:rsid w:val="00503991"/>
    <w:rsid w:val="00503C4D"/>
    <w:rsid w:val="00503E19"/>
    <w:rsid w:val="005046A7"/>
    <w:rsid w:val="00505327"/>
    <w:rsid w:val="0050532F"/>
    <w:rsid w:val="0050538D"/>
    <w:rsid w:val="00505699"/>
    <w:rsid w:val="005060F7"/>
    <w:rsid w:val="00506E18"/>
    <w:rsid w:val="0050746A"/>
    <w:rsid w:val="005078E0"/>
    <w:rsid w:val="00507DA3"/>
    <w:rsid w:val="0051083D"/>
    <w:rsid w:val="00510C91"/>
    <w:rsid w:val="005111B6"/>
    <w:rsid w:val="0051129B"/>
    <w:rsid w:val="00511453"/>
    <w:rsid w:val="005116F8"/>
    <w:rsid w:val="00511E73"/>
    <w:rsid w:val="00512060"/>
    <w:rsid w:val="005124AC"/>
    <w:rsid w:val="00512C84"/>
    <w:rsid w:val="00512CA6"/>
    <w:rsid w:val="00512DE0"/>
    <w:rsid w:val="00512FD6"/>
    <w:rsid w:val="00513B6A"/>
    <w:rsid w:val="00513B83"/>
    <w:rsid w:val="00513D06"/>
    <w:rsid w:val="00513E49"/>
    <w:rsid w:val="00513EE9"/>
    <w:rsid w:val="00514776"/>
    <w:rsid w:val="00514857"/>
    <w:rsid w:val="00514A7A"/>
    <w:rsid w:val="00514B91"/>
    <w:rsid w:val="00514F9E"/>
    <w:rsid w:val="0051521B"/>
    <w:rsid w:val="0051575F"/>
    <w:rsid w:val="00515944"/>
    <w:rsid w:val="005159DE"/>
    <w:rsid w:val="005159F2"/>
    <w:rsid w:val="00515E2B"/>
    <w:rsid w:val="00516B6D"/>
    <w:rsid w:val="00517639"/>
    <w:rsid w:val="0052035B"/>
    <w:rsid w:val="00520466"/>
    <w:rsid w:val="0052056B"/>
    <w:rsid w:val="00520C39"/>
    <w:rsid w:val="0052195A"/>
    <w:rsid w:val="00521A66"/>
    <w:rsid w:val="00521E09"/>
    <w:rsid w:val="00521F43"/>
    <w:rsid w:val="0052201E"/>
    <w:rsid w:val="00522576"/>
    <w:rsid w:val="0052290B"/>
    <w:rsid w:val="00522A6B"/>
    <w:rsid w:val="00522FA9"/>
    <w:rsid w:val="0052319E"/>
    <w:rsid w:val="00523722"/>
    <w:rsid w:val="005238A2"/>
    <w:rsid w:val="00523D5E"/>
    <w:rsid w:val="00523EB6"/>
    <w:rsid w:val="00523FA6"/>
    <w:rsid w:val="0052400F"/>
    <w:rsid w:val="00524720"/>
    <w:rsid w:val="00524AAD"/>
    <w:rsid w:val="00524B91"/>
    <w:rsid w:val="00525397"/>
    <w:rsid w:val="005255AF"/>
    <w:rsid w:val="005257FE"/>
    <w:rsid w:val="0052631D"/>
    <w:rsid w:val="00526354"/>
    <w:rsid w:val="00526731"/>
    <w:rsid w:val="00526A7B"/>
    <w:rsid w:val="00526A8C"/>
    <w:rsid w:val="005275FA"/>
    <w:rsid w:val="00527822"/>
    <w:rsid w:val="00527C49"/>
    <w:rsid w:val="00530330"/>
    <w:rsid w:val="005303A8"/>
    <w:rsid w:val="00531001"/>
    <w:rsid w:val="005313BD"/>
    <w:rsid w:val="005316C6"/>
    <w:rsid w:val="00531CCB"/>
    <w:rsid w:val="005324D6"/>
    <w:rsid w:val="005329C5"/>
    <w:rsid w:val="005330AB"/>
    <w:rsid w:val="00533A13"/>
    <w:rsid w:val="0053478C"/>
    <w:rsid w:val="005349A5"/>
    <w:rsid w:val="0053523F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6F83"/>
    <w:rsid w:val="0053711B"/>
    <w:rsid w:val="005372F8"/>
    <w:rsid w:val="0053747E"/>
    <w:rsid w:val="00537F5F"/>
    <w:rsid w:val="0054013D"/>
    <w:rsid w:val="0054046A"/>
    <w:rsid w:val="00540D86"/>
    <w:rsid w:val="00541E6D"/>
    <w:rsid w:val="005422EE"/>
    <w:rsid w:val="005423E3"/>
    <w:rsid w:val="00542767"/>
    <w:rsid w:val="00542C81"/>
    <w:rsid w:val="00543995"/>
    <w:rsid w:val="00544049"/>
    <w:rsid w:val="00544977"/>
    <w:rsid w:val="00544979"/>
    <w:rsid w:val="00545CAE"/>
    <w:rsid w:val="00545F61"/>
    <w:rsid w:val="00546CF6"/>
    <w:rsid w:val="00546F31"/>
    <w:rsid w:val="00547001"/>
    <w:rsid w:val="0054798B"/>
    <w:rsid w:val="00547C38"/>
    <w:rsid w:val="00550147"/>
    <w:rsid w:val="00550180"/>
    <w:rsid w:val="00550218"/>
    <w:rsid w:val="0055026E"/>
    <w:rsid w:val="00550875"/>
    <w:rsid w:val="005508FF"/>
    <w:rsid w:val="005509C8"/>
    <w:rsid w:val="005510C4"/>
    <w:rsid w:val="00551829"/>
    <w:rsid w:val="005518DA"/>
    <w:rsid w:val="0055237E"/>
    <w:rsid w:val="005528B2"/>
    <w:rsid w:val="0055299C"/>
    <w:rsid w:val="00553D54"/>
    <w:rsid w:val="005551DC"/>
    <w:rsid w:val="00555491"/>
    <w:rsid w:val="0055575E"/>
    <w:rsid w:val="00555B8E"/>
    <w:rsid w:val="00555C98"/>
    <w:rsid w:val="00555F7B"/>
    <w:rsid w:val="005564A0"/>
    <w:rsid w:val="00556AA3"/>
    <w:rsid w:val="00557DE7"/>
    <w:rsid w:val="0056129C"/>
    <w:rsid w:val="00561301"/>
    <w:rsid w:val="005613D8"/>
    <w:rsid w:val="0056152C"/>
    <w:rsid w:val="005618FB"/>
    <w:rsid w:val="00561B56"/>
    <w:rsid w:val="00561DD1"/>
    <w:rsid w:val="005620BE"/>
    <w:rsid w:val="00562335"/>
    <w:rsid w:val="005623CF"/>
    <w:rsid w:val="005628B5"/>
    <w:rsid w:val="00562DA4"/>
    <w:rsid w:val="00562DD3"/>
    <w:rsid w:val="00563341"/>
    <w:rsid w:val="00563626"/>
    <w:rsid w:val="0056392D"/>
    <w:rsid w:val="00563989"/>
    <w:rsid w:val="00563A76"/>
    <w:rsid w:val="00563FE7"/>
    <w:rsid w:val="00564554"/>
    <w:rsid w:val="00564744"/>
    <w:rsid w:val="0056526A"/>
    <w:rsid w:val="0056600E"/>
    <w:rsid w:val="005665CE"/>
    <w:rsid w:val="00567048"/>
    <w:rsid w:val="00570B0B"/>
    <w:rsid w:val="00570CDA"/>
    <w:rsid w:val="00570F0B"/>
    <w:rsid w:val="00570F48"/>
    <w:rsid w:val="00571AC4"/>
    <w:rsid w:val="0057236C"/>
    <w:rsid w:val="00572695"/>
    <w:rsid w:val="005726E6"/>
    <w:rsid w:val="005735F9"/>
    <w:rsid w:val="00573977"/>
    <w:rsid w:val="00573BB2"/>
    <w:rsid w:val="00573BD4"/>
    <w:rsid w:val="00573C96"/>
    <w:rsid w:val="00573C9B"/>
    <w:rsid w:val="005740FC"/>
    <w:rsid w:val="005741F8"/>
    <w:rsid w:val="00574288"/>
    <w:rsid w:val="0057467D"/>
    <w:rsid w:val="005749A2"/>
    <w:rsid w:val="00574D2E"/>
    <w:rsid w:val="0057517E"/>
    <w:rsid w:val="0057552F"/>
    <w:rsid w:val="00575A7F"/>
    <w:rsid w:val="00575AAC"/>
    <w:rsid w:val="005760E2"/>
    <w:rsid w:val="0057634D"/>
    <w:rsid w:val="00576C17"/>
    <w:rsid w:val="00576E3A"/>
    <w:rsid w:val="0057739D"/>
    <w:rsid w:val="005775E3"/>
    <w:rsid w:val="00577639"/>
    <w:rsid w:val="0058000D"/>
    <w:rsid w:val="00580A4D"/>
    <w:rsid w:val="00580BBF"/>
    <w:rsid w:val="00580CD7"/>
    <w:rsid w:val="00580E6C"/>
    <w:rsid w:val="00580F65"/>
    <w:rsid w:val="00581173"/>
    <w:rsid w:val="005814C7"/>
    <w:rsid w:val="00581DE0"/>
    <w:rsid w:val="005823D9"/>
    <w:rsid w:val="005826F4"/>
    <w:rsid w:val="00582966"/>
    <w:rsid w:val="00582B72"/>
    <w:rsid w:val="00583BCD"/>
    <w:rsid w:val="005843F2"/>
    <w:rsid w:val="005849EC"/>
    <w:rsid w:val="00585257"/>
    <w:rsid w:val="00585347"/>
    <w:rsid w:val="00585790"/>
    <w:rsid w:val="005857CE"/>
    <w:rsid w:val="00585C30"/>
    <w:rsid w:val="00586594"/>
    <w:rsid w:val="00586920"/>
    <w:rsid w:val="00586B2E"/>
    <w:rsid w:val="00586D55"/>
    <w:rsid w:val="00587BFD"/>
    <w:rsid w:val="00590BEE"/>
    <w:rsid w:val="00591359"/>
    <w:rsid w:val="005925D9"/>
    <w:rsid w:val="00592BAC"/>
    <w:rsid w:val="0059308B"/>
    <w:rsid w:val="005932F9"/>
    <w:rsid w:val="00593338"/>
    <w:rsid w:val="00593651"/>
    <w:rsid w:val="00593961"/>
    <w:rsid w:val="00593AE6"/>
    <w:rsid w:val="00593D9D"/>
    <w:rsid w:val="0059410D"/>
    <w:rsid w:val="00594541"/>
    <w:rsid w:val="005947FA"/>
    <w:rsid w:val="00594AAE"/>
    <w:rsid w:val="00594B98"/>
    <w:rsid w:val="005950B8"/>
    <w:rsid w:val="00595935"/>
    <w:rsid w:val="00595A42"/>
    <w:rsid w:val="00595AE8"/>
    <w:rsid w:val="00595B19"/>
    <w:rsid w:val="00595D2B"/>
    <w:rsid w:val="005970F3"/>
    <w:rsid w:val="005979AC"/>
    <w:rsid w:val="00597B3B"/>
    <w:rsid w:val="00597B6B"/>
    <w:rsid w:val="00597E28"/>
    <w:rsid w:val="005A0070"/>
    <w:rsid w:val="005A00E7"/>
    <w:rsid w:val="005A01D2"/>
    <w:rsid w:val="005A03C7"/>
    <w:rsid w:val="005A05CD"/>
    <w:rsid w:val="005A0CE1"/>
    <w:rsid w:val="005A0D45"/>
    <w:rsid w:val="005A0EC0"/>
    <w:rsid w:val="005A0F30"/>
    <w:rsid w:val="005A0F92"/>
    <w:rsid w:val="005A18C0"/>
    <w:rsid w:val="005A18EA"/>
    <w:rsid w:val="005A1AA4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5438"/>
    <w:rsid w:val="005A57A3"/>
    <w:rsid w:val="005A5CE6"/>
    <w:rsid w:val="005A60D7"/>
    <w:rsid w:val="005A6C51"/>
    <w:rsid w:val="005A6C83"/>
    <w:rsid w:val="005A6E10"/>
    <w:rsid w:val="005A71DB"/>
    <w:rsid w:val="005A7C5A"/>
    <w:rsid w:val="005B000F"/>
    <w:rsid w:val="005B03E5"/>
    <w:rsid w:val="005B0456"/>
    <w:rsid w:val="005B053E"/>
    <w:rsid w:val="005B17E1"/>
    <w:rsid w:val="005B2022"/>
    <w:rsid w:val="005B2C20"/>
    <w:rsid w:val="005B2FC7"/>
    <w:rsid w:val="005B32EE"/>
    <w:rsid w:val="005B33A5"/>
    <w:rsid w:val="005B3410"/>
    <w:rsid w:val="005B35A8"/>
    <w:rsid w:val="005B3CD2"/>
    <w:rsid w:val="005B40F0"/>
    <w:rsid w:val="005B444B"/>
    <w:rsid w:val="005B49C8"/>
    <w:rsid w:val="005B4A19"/>
    <w:rsid w:val="005B4BE0"/>
    <w:rsid w:val="005B5109"/>
    <w:rsid w:val="005B5212"/>
    <w:rsid w:val="005B5AD4"/>
    <w:rsid w:val="005B5ED6"/>
    <w:rsid w:val="005B615C"/>
    <w:rsid w:val="005B67B5"/>
    <w:rsid w:val="005C060A"/>
    <w:rsid w:val="005C11AB"/>
    <w:rsid w:val="005C19B3"/>
    <w:rsid w:val="005C1BB2"/>
    <w:rsid w:val="005C1D86"/>
    <w:rsid w:val="005C215A"/>
    <w:rsid w:val="005C21AE"/>
    <w:rsid w:val="005C31B6"/>
    <w:rsid w:val="005C3481"/>
    <w:rsid w:val="005C4061"/>
    <w:rsid w:val="005C471F"/>
    <w:rsid w:val="005C4D15"/>
    <w:rsid w:val="005C4EAC"/>
    <w:rsid w:val="005C5090"/>
    <w:rsid w:val="005C5ADB"/>
    <w:rsid w:val="005C5B8B"/>
    <w:rsid w:val="005C5BF2"/>
    <w:rsid w:val="005C5EE4"/>
    <w:rsid w:val="005C6145"/>
    <w:rsid w:val="005C630E"/>
    <w:rsid w:val="005C654C"/>
    <w:rsid w:val="005C6625"/>
    <w:rsid w:val="005C6C28"/>
    <w:rsid w:val="005C7303"/>
    <w:rsid w:val="005C7757"/>
    <w:rsid w:val="005C7D60"/>
    <w:rsid w:val="005C7FB4"/>
    <w:rsid w:val="005D00D0"/>
    <w:rsid w:val="005D011D"/>
    <w:rsid w:val="005D0698"/>
    <w:rsid w:val="005D0B33"/>
    <w:rsid w:val="005D0E39"/>
    <w:rsid w:val="005D0F2F"/>
    <w:rsid w:val="005D21F0"/>
    <w:rsid w:val="005D278E"/>
    <w:rsid w:val="005D2873"/>
    <w:rsid w:val="005D32E7"/>
    <w:rsid w:val="005D3689"/>
    <w:rsid w:val="005D3C61"/>
    <w:rsid w:val="005D418D"/>
    <w:rsid w:val="005D45C1"/>
    <w:rsid w:val="005D480D"/>
    <w:rsid w:val="005D4892"/>
    <w:rsid w:val="005D4F7F"/>
    <w:rsid w:val="005D4FD6"/>
    <w:rsid w:val="005D523F"/>
    <w:rsid w:val="005D5CB6"/>
    <w:rsid w:val="005D5D8A"/>
    <w:rsid w:val="005D5F55"/>
    <w:rsid w:val="005D61BA"/>
    <w:rsid w:val="005D6680"/>
    <w:rsid w:val="005D6BE6"/>
    <w:rsid w:val="005D7325"/>
    <w:rsid w:val="005D747E"/>
    <w:rsid w:val="005D7CFC"/>
    <w:rsid w:val="005D7DC8"/>
    <w:rsid w:val="005E04A0"/>
    <w:rsid w:val="005E058B"/>
    <w:rsid w:val="005E05B9"/>
    <w:rsid w:val="005E1034"/>
    <w:rsid w:val="005E105A"/>
    <w:rsid w:val="005E1170"/>
    <w:rsid w:val="005E18C8"/>
    <w:rsid w:val="005E1A2B"/>
    <w:rsid w:val="005E20A6"/>
    <w:rsid w:val="005E2134"/>
    <w:rsid w:val="005E2410"/>
    <w:rsid w:val="005E2F87"/>
    <w:rsid w:val="005E496F"/>
    <w:rsid w:val="005E4ADB"/>
    <w:rsid w:val="005E4C30"/>
    <w:rsid w:val="005E4CAA"/>
    <w:rsid w:val="005E4F4B"/>
    <w:rsid w:val="005E4F99"/>
    <w:rsid w:val="005E53E5"/>
    <w:rsid w:val="005E559F"/>
    <w:rsid w:val="005E569E"/>
    <w:rsid w:val="005E5C99"/>
    <w:rsid w:val="005E6366"/>
    <w:rsid w:val="005E63F7"/>
    <w:rsid w:val="005E77D6"/>
    <w:rsid w:val="005E7844"/>
    <w:rsid w:val="005E78AA"/>
    <w:rsid w:val="005E7A89"/>
    <w:rsid w:val="005E7C1D"/>
    <w:rsid w:val="005E7CD2"/>
    <w:rsid w:val="005F01E5"/>
    <w:rsid w:val="005F025E"/>
    <w:rsid w:val="005F0878"/>
    <w:rsid w:val="005F0BEF"/>
    <w:rsid w:val="005F0EBD"/>
    <w:rsid w:val="005F187B"/>
    <w:rsid w:val="005F1BB8"/>
    <w:rsid w:val="005F1BF4"/>
    <w:rsid w:val="005F1C5D"/>
    <w:rsid w:val="005F1C68"/>
    <w:rsid w:val="005F2790"/>
    <w:rsid w:val="005F2B5D"/>
    <w:rsid w:val="005F3232"/>
    <w:rsid w:val="005F3363"/>
    <w:rsid w:val="005F3382"/>
    <w:rsid w:val="005F3AF3"/>
    <w:rsid w:val="005F3AFE"/>
    <w:rsid w:val="005F3D11"/>
    <w:rsid w:val="005F4356"/>
    <w:rsid w:val="005F460B"/>
    <w:rsid w:val="005F4987"/>
    <w:rsid w:val="005F4CDA"/>
    <w:rsid w:val="005F510F"/>
    <w:rsid w:val="005F5420"/>
    <w:rsid w:val="005F59E9"/>
    <w:rsid w:val="005F5B31"/>
    <w:rsid w:val="005F5BA4"/>
    <w:rsid w:val="005F5C76"/>
    <w:rsid w:val="005F5D83"/>
    <w:rsid w:val="005F60E6"/>
    <w:rsid w:val="005F6554"/>
    <w:rsid w:val="005F680D"/>
    <w:rsid w:val="005F71FA"/>
    <w:rsid w:val="005F7C03"/>
    <w:rsid w:val="00600091"/>
    <w:rsid w:val="0060011D"/>
    <w:rsid w:val="00600225"/>
    <w:rsid w:val="006002FC"/>
    <w:rsid w:val="00600517"/>
    <w:rsid w:val="00600552"/>
    <w:rsid w:val="00600671"/>
    <w:rsid w:val="00600703"/>
    <w:rsid w:val="00600736"/>
    <w:rsid w:val="006007A1"/>
    <w:rsid w:val="0060090F"/>
    <w:rsid w:val="00600E67"/>
    <w:rsid w:val="006017B4"/>
    <w:rsid w:val="00601E7C"/>
    <w:rsid w:val="00601F7E"/>
    <w:rsid w:val="00602251"/>
    <w:rsid w:val="006022C5"/>
    <w:rsid w:val="0060263E"/>
    <w:rsid w:val="006030D0"/>
    <w:rsid w:val="0060388B"/>
    <w:rsid w:val="00604444"/>
    <w:rsid w:val="0060480B"/>
    <w:rsid w:val="006053B2"/>
    <w:rsid w:val="00605DE3"/>
    <w:rsid w:val="00605EB1"/>
    <w:rsid w:val="00605FBE"/>
    <w:rsid w:val="00605FD5"/>
    <w:rsid w:val="006102F5"/>
    <w:rsid w:val="006109BD"/>
    <w:rsid w:val="00610B8B"/>
    <w:rsid w:val="0061111F"/>
    <w:rsid w:val="0061116C"/>
    <w:rsid w:val="00611484"/>
    <w:rsid w:val="006115B8"/>
    <w:rsid w:val="006125D4"/>
    <w:rsid w:val="0061283E"/>
    <w:rsid w:val="00613A15"/>
    <w:rsid w:val="00614051"/>
    <w:rsid w:val="00614189"/>
    <w:rsid w:val="00614A29"/>
    <w:rsid w:val="00614F92"/>
    <w:rsid w:val="006151F6"/>
    <w:rsid w:val="00615591"/>
    <w:rsid w:val="00615637"/>
    <w:rsid w:val="00615701"/>
    <w:rsid w:val="00615D8E"/>
    <w:rsid w:val="00615F10"/>
    <w:rsid w:val="006160A8"/>
    <w:rsid w:val="00616E7B"/>
    <w:rsid w:val="00616F06"/>
    <w:rsid w:val="006172DC"/>
    <w:rsid w:val="006179F0"/>
    <w:rsid w:val="006179F7"/>
    <w:rsid w:val="00617D28"/>
    <w:rsid w:val="00617E46"/>
    <w:rsid w:val="00620195"/>
    <w:rsid w:val="0062065E"/>
    <w:rsid w:val="00620797"/>
    <w:rsid w:val="00620BFC"/>
    <w:rsid w:val="006210C2"/>
    <w:rsid w:val="006212A6"/>
    <w:rsid w:val="00621BA0"/>
    <w:rsid w:val="00621E3F"/>
    <w:rsid w:val="00621F01"/>
    <w:rsid w:val="00622DFD"/>
    <w:rsid w:val="006234E9"/>
    <w:rsid w:val="00623A3B"/>
    <w:rsid w:val="00623EA9"/>
    <w:rsid w:val="006242FF"/>
    <w:rsid w:val="006244D7"/>
    <w:rsid w:val="0062482F"/>
    <w:rsid w:val="00624EA0"/>
    <w:rsid w:val="00625351"/>
    <w:rsid w:val="00625703"/>
    <w:rsid w:val="00626EB9"/>
    <w:rsid w:val="00626EFB"/>
    <w:rsid w:val="00627491"/>
    <w:rsid w:val="0063014F"/>
    <w:rsid w:val="00630682"/>
    <w:rsid w:val="00630FF9"/>
    <w:rsid w:val="006310BC"/>
    <w:rsid w:val="0063144D"/>
    <w:rsid w:val="006314A7"/>
    <w:rsid w:val="0063195A"/>
    <w:rsid w:val="00631FD5"/>
    <w:rsid w:val="006327A0"/>
    <w:rsid w:val="00632AB1"/>
    <w:rsid w:val="00632AE5"/>
    <w:rsid w:val="00632D0C"/>
    <w:rsid w:val="00632ED5"/>
    <w:rsid w:val="00633A42"/>
    <w:rsid w:val="00633A69"/>
    <w:rsid w:val="00634298"/>
    <w:rsid w:val="00634363"/>
    <w:rsid w:val="00634550"/>
    <w:rsid w:val="00634947"/>
    <w:rsid w:val="00634970"/>
    <w:rsid w:val="00634B22"/>
    <w:rsid w:val="00635604"/>
    <w:rsid w:val="00635733"/>
    <w:rsid w:val="0063576F"/>
    <w:rsid w:val="00635ACB"/>
    <w:rsid w:val="00635B88"/>
    <w:rsid w:val="00635D45"/>
    <w:rsid w:val="00635F59"/>
    <w:rsid w:val="0063663D"/>
    <w:rsid w:val="00636EB3"/>
    <w:rsid w:val="0063756E"/>
    <w:rsid w:val="00640226"/>
    <w:rsid w:val="00640C56"/>
    <w:rsid w:val="00640D1C"/>
    <w:rsid w:val="0064136A"/>
    <w:rsid w:val="006414D3"/>
    <w:rsid w:val="006416A6"/>
    <w:rsid w:val="00641D33"/>
    <w:rsid w:val="00641DCF"/>
    <w:rsid w:val="0064236D"/>
    <w:rsid w:val="00642380"/>
    <w:rsid w:val="006432FA"/>
    <w:rsid w:val="006437F7"/>
    <w:rsid w:val="00643B01"/>
    <w:rsid w:val="00643C88"/>
    <w:rsid w:val="00643DAE"/>
    <w:rsid w:val="00644011"/>
    <w:rsid w:val="00644484"/>
    <w:rsid w:val="00644F84"/>
    <w:rsid w:val="0064523C"/>
    <w:rsid w:val="006455C4"/>
    <w:rsid w:val="00645764"/>
    <w:rsid w:val="0064598C"/>
    <w:rsid w:val="00645B72"/>
    <w:rsid w:val="006460CE"/>
    <w:rsid w:val="00650986"/>
    <w:rsid w:val="00650BCF"/>
    <w:rsid w:val="00651DA4"/>
    <w:rsid w:val="006521AF"/>
    <w:rsid w:val="0065274D"/>
    <w:rsid w:val="00652AD9"/>
    <w:rsid w:val="00652DBF"/>
    <w:rsid w:val="00653669"/>
    <w:rsid w:val="00653B6A"/>
    <w:rsid w:val="006547FE"/>
    <w:rsid w:val="00656626"/>
    <w:rsid w:val="006568F6"/>
    <w:rsid w:val="00656A75"/>
    <w:rsid w:val="00656CED"/>
    <w:rsid w:val="006578CD"/>
    <w:rsid w:val="00657982"/>
    <w:rsid w:val="00657D6C"/>
    <w:rsid w:val="00660373"/>
    <w:rsid w:val="00660723"/>
    <w:rsid w:val="00660CD9"/>
    <w:rsid w:val="00661DF4"/>
    <w:rsid w:val="00661EC1"/>
    <w:rsid w:val="00662B22"/>
    <w:rsid w:val="00662FD8"/>
    <w:rsid w:val="006631D6"/>
    <w:rsid w:val="006641BF"/>
    <w:rsid w:val="00664999"/>
    <w:rsid w:val="00665778"/>
    <w:rsid w:val="00665C1D"/>
    <w:rsid w:val="00665D4D"/>
    <w:rsid w:val="00666312"/>
    <w:rsid w:val="006665C1"/>
    <w:rsid w:val="00666AE8"/>
    <w:rsid w:val="00666C44"/>
    <w:rsid w:val="00666D6B"/>
    <w:rsid w:val="006677ED"/>
    <w:rsid w:val="00667AEF"/>
    <w:rsid w:val="00667C32"/>
    <w:rsid w:val="00667EEF"/>
    <w:rsid w:val="00667F3D"/>
    <w:rsid w:val="006701C1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2197"/>
    <w:rsid w:val="00672817"/>
    <w:rsid w:val="00674C3A"/>
    <w:rsid w:val="00675231"/>
    <w:rsid w:val="0067561D"/>
    <w:rsid w:val="00675A8F"/>
    <w:rsid w:val="006761E9"/>
    <w:rsid w:val="006762AD"/>
    <w:rsid w:val="00676529"/>
    <w:rsid w:val="00676884"/>
    <w:rsid w:val="00676D13"/>
    <w:rsid w:val="00677AFD"/>
    <w:rsid w:val="00677B65"/>
    <w:rsid w:val="006801A2"/>
    <w:rsid w:val="00680634"/>
    <w:rsid w:val="006814D3"/>
    <w:rsid w:val="0068176E"/>
    <w:rsid w:val="00681A91"/>
    <w:rsid w:val="00681CA1"/>
    <w:rsid w:val="00683563"/>
    <w:rsid w:val="006844A5"/>
    <w:rsid w:val="00684CFE"/>
    <w:rsid w:val="0068503B"/>
    <w:rsid w:val="006852FA"/>
    <w:rsid w:val="00685353"/>
    <w:rsid w:val="00685444"/>
    <w:rsid w:val="00685557"/>
    <w:rsid w:val="0068555C"/>
    <w:rsid w:val="00685BB5"/>
    <w:rsid w:val="00685CA3"/>
    <w:rsid w:val="00685D61"/>
    <w:rsid w:val="00686135"/>
    <w:rsid w:val="00686904"/>
    <w:rsid w:val="00687DE4"/>
    <w:rsid w:val="006900E4"/>
    <w:rsid w:val="0069013A"/>
    <w:rsid w:val="006903B7"/>
    <w:rsid w:val="00690595"/>
    <w:rsid w:val="00692143"/>
    <w:rsid w:val="006926DC"/>
    <w:rsid w:val="0069292F"/>
    <w:rsid w:val="00692A23"/>
    <w:rsid w:val="00692D82"/>
    <w:rsid w:val="00692EEF"/>
    <w:rsid w:val="006935BE"/>
    <w:rsid w:val="0069385F"/>
    <w:rsid w:val="00694C07"/>
    <w:rsid w:val="00695205"/>
    <w:rsid w:val="0069522C"/>
    <w:rsid w:val="0069557D"/>
    <w:rsid w:val="0069570A"/>
    <w:rsid w:val="0069608E"/>
    <w:rsid w:val="00696692"/>
    <w:rsid w:val="00696783"/>
    <w:rsid w:val="006971B8"/>
    <w:rsid w:val="00697FD7"/>
    <w:rsid w:val="006A003F"/>
    <w:rsid w:val="006A0AC6"/>
    <w:rsid w:val="006A1206"/>
    <w:rsid w:val="006A154A"/>
    <w:rsid w:val="006A28B6"/>
    <w:rsid w:val="006A3094"/>
    <w:rsid w:val="006A37E0"/>
    <w:rsid w:val="006A3B69"/>
    <w:rsid w:val="006A3CD8"/>
    <w:rsid w:val="006A45B1"/>
    <w:rsid w:val="006A4E47"/>
    <w:rsid w:val="006A5475"/>
    <w:rsid w:val="006A5D97"/>
    <w:rsid w:val="006A5E75"/>
    <w:rsid w:val="006A63D6"/>
    <w:rsid w:val="006A6C03"/>
    <w:rsid w:val="006A79C4"/>
    <w:rsid w:val="006A7C5A"/>
    <w:rsid w:val="006A7C85"/>
    <w:rsid w:val="006A7F1E"/>
    <w:rsid w:val="006B0991"/>
    <w:rsid w:val="006B0F81"/>
    <w:rsid w:val="006B1100"/>
    <w:rsid w:val="006B11ED"/>
    <w:rsid w:val="006B134B"/>
    <w:rsid w:val="006B144D"/>
    <w:rsid w:val="006B16D5"/>
    <w:rsid w:val="006B1B97"/>
    <w:rsid w:val="006B2043"/>
    <w:rsid w:val="006B2908"/>
    <w:rsid w:val="006B2918"/>
    <w:rsid w:val="006B2B83"/>
    <w:rsid w:val="006B2E24"/>
    <w:rsid w:val="006B2EAD"/>
    <w:rsid w:val="006B3221"/>
    <w:rsid w:val="006B389F"/>
    <w:rsid w:val="006B39A1"/>
    <w:rsid w:val="006B4300"/>
    <w:rsid w:val="006B66B0"/>
    <w:rsid w:val="006B6916"/>
    <w:rsid w:val="006B6BBC"/>
    <w:rsid w:val="006B731B"/>
    <w:rsid w:val="006B75D6"/>
    <w:rsid w:val="006B7F90"/>
    <w:rsid w:val="006C13EC"/>
    <w:rsid w:val="006C1408"/>
    <w:rsid w:val="006C16C3"/>
    <w:rsid w:val="006C1926"/>
    <w:rsid w:val="006C1AD6"/>
    <w:rsid w:val="006C2056"/>
    <w:rsid w:val="006C24D9"/>
    <w:rsid w:val="006C2B63"/>
    <w:rsid w:val="006C3431"/>
    <w:rsid w:val="006C344D"/>
    <w:rsid w:val="006C39A3"/>
    <w:rsid w:val="006C3F46"/>
    <w:rsid w:val="006C4FA3"/>
    <w:rsid w:val="006C537F"/>
    <w:rsid w:val="006C5395"/>
    <w:rsid w:val="006C5DBA"/>
    <w:rsid w:val="006C5EAE"/>
    <w:rsid w:val="006C6A23"/>
    <w:rsid w:val="006C6D29"/>
    <w:rsid w:val="006C72BD"/>
    <w:rsid w:val="006C7B6F"/>
    <w:rsid w:val="006C7CE8"/>
    <w:rsid w:val="006D003B"/>
    <w:rsid w:val="006D0108"/>
    <w:rsid w:val="006D0340"/>
    <w:rsid w:val="006D03DF"/>
    <w:rsid w:val="006D0433"/>
    <w:rsid w:val="006D0C29"/>
    <w:rsid w:val="006D0E0B"/>
    <w:rsid w:val="006D10CE"/>
    <w:rsid w:val="006D1B4B"/>
    <w:rsid w:val="006D1CA1"/>
    <w:rsid w:val="006D2A11"/>
    <w:rsid w:val="006D3244"/>
    <w:rsid w:val="006D3C88"/>
    <w:rsid w:val="006D4488"/>
    <w:rsid w:val="006D44AA"/>
    <w:rsid w:val="006D4988"/>
    <w:rsid w:val="006D49CC"/>
    <w:rsid w:val="006D530C"/>
    <w:rsid w:val="006D5945"/>
    <w:rsid w:val="006D61DB"/>
    <w:rsid w:val="006D70CC"/>
    <w:rsid w:val="006D7262"/>
    <w:rsid w:val="006D7824"/>
    <w:rsid w:val="006D782B"/>
    <w:rsid w:val="006D7FE3"/>
    <w:rsid w:val="006E003C"/>
    <w:rsid w:val="006E0211"/>
    <w:rsid w:val="006E0514"/>
    <w:rsid w:val="006E0EF5"/>
    <w:rsid w:val="006E0FE5"/>
    <w:rsid w:val="006E1408"/>
    <w:rsid w:val="006E18F5"/>
    <w:rsid w:val="006E1900"/>
    <w:rsid w:val="006E1E42"/>
    <w:rsid w:val="006E2078"/>
    <w:rsid w:val="006E2168"/>
    <w:rsid w:val="006E2211"/>
    <w:rsid w:val="006E29F9"/>
    <w:rsid w:val="006E2E57"/>
    <w:rsid w:val="006E2F63"/>
    <w:rsid w:val="006E3176"/>
    <w:rsid w:val="006E32D6"/>
    <w:rsid w:val="006E3656"/>
    <w:rsid w:val="006E3789"/>
    <w:rsid w:val="006E4216"/>
    <w:rsid w:val="006E4339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259"/>
    <w:rsid w:val="006E6E9B"/>
    <w:rsid w:val="006E6F8A"/>
    <w:rsid w:val="006E7356"/>
    <w:rsid w:val="006F03D7"/>
    <w:rsid w:val="006F0460"/>
    <w:rsid w:val="006F04FF"/>
    <w:rsid w:val="006F09F8"/>
    <w:rsid w:val="006F0B59"/>
    <w:rsid w:val="006F18E9"/>
    <w:rsid w:val="006F19E7"/>
    <w:rsid w:val="006F1D22"/>
    <w:rsid w:val="006F2075"/>
    <w:rsid w:val="006F2735"/>
    <w:rsid w:val="006F2C8A"/>
    <w:rsid w:val="006F2E9C"/>
    <w:rsid w:val="006F360D"/>
    <w:rsid w:val="006F3C30"/>
    <w:rsid w:val="006F3CFF"/>
    <w:rsid w:val="006F4C95"/>
    <w:rsid w:val="006F4F25"/>
    <w:rsid w:val="006F5882"/>
    <w:rsid w:val="006F5A77"/>
    <w:rsid w:val="006F6359"/>
    <w:rsid w:val="006F6746"/>
    <w:rsid w:val="006F67EB"/>
    <w:rsid w:val="006F6885"/>
    <w:rsid w:val="006F68CA"/>
    <w:rsid w:val="006F6C67"/>
    <w:rsid w:val="006F6F06"/>
    <w:rsid w:val="006F6F5D"/>
    <w:rsid w:val="006F6FE8"/>
    <w:rsid w:val="006F706F"/>
    <w:rsid w:val="006F71AE"/>
    <w:rsid w:val="006F7893"/>
    <w:rsid w:val="006F7B62"/>
    <w:rsid w:val="007003A6"/>
    <w:rsid w:val="00700964"/>
    <w:rsid w:val="00700B8A"/>
    <w:rsid w:val="0070114E"/>
    <w:rsid w:val="007011E4"/>
    <w:rsid w:val="0070150F"/>
    <w:rsid w:val="00701771"/>
    <w:rsid w:val="00701E19"/>
    <w:rsid w:val="007024E1"/>
    <w:rsid w:val="00702C06"/>
    <w:rsid w:val="00702ED6"/>
    <w:rsid w:val="007030FC"/>
    <w:rsid w:val="0070320A"/>
    <w:rsid w:val="0070328B"/>
    <w:rsid w:val="007034FE"/>
    <w:rsid w:val="00703843"/>
    <w:rsid w:val="00703AF7"/>
    <w:rsid w:val="00703D14"/>
    <w:rsid w:val="00704702"/>
    <w:rsid w:val="00704EDB"/>
    <w:rsid w:val="00705109"/>
    <w:rsid w:val="00705356"/>
    <w:rsid w:val="0070574B"/>
    <w:rsid w:val="007060D9"/>
    <w:rsid w:val="007069E6"/>
    <w:rsid w:val="00706C1A"/>
    <w:rsid w:val="00706DE5"/>
    <w:rsid w:val="007074C5"/>
    <w:rsid w:val="00707F9E"/>
    <w:rsid w:val="007102D5"/>
    <w:rsid w:val="00710A7B"/>
    <w:rsid w:val="00710AEA"/>
    <w:rsid w:val="00710EAC"/>
    <w:rsid w:val="00711AC5"/>
    <w:rsid w:val="00711DF6"/>
    <w:rsid w:val="00712182"/>
    <w:rsid w:val="00712767"/>
    <w:rsid w:val="00713101"/>
    <w:rsid w:val="007134B8"/>
    <w:rsid w:val="00713531"/>
    <w:rsid w:val="00713681"/>
    <w:rsid w:val="00713AE1"/>
    <w:rsid w:val="00713D77"/>
    <w:rsid w:val="007142C7"/>
    <w:rsid w:val="007147DD"/>
    <w:rsid w:val="007149F6"/>
    <w:rsid w:val="00714A75"/>
    <w:rsid w:val="00714F25"/>
    <w:rsid w:val="00715CDB"/>
    <w:rsid w:val="00716D54"/>
    <w:rsid w:val="00717001"/>
    <w:rsid w:val="007176DD"/>
    <w:rsid w:val="00717E04"/>
    <w:rsid w:val="00720645"/>
    <w:rsid w:val="00721539"/>
    <w:rsid w:val="00721896"/>
    <w:rsid w:val="00722194"/>
    <w:rsid w:val="007227EF"/>
    <w:rsid w:val="00723075"/>
    <w:rsid w:val="00723233"/>
    <w:rsid w:val="007241CF"/>
    <w:rsid w:val="007242C8"/>
    <w:rsid w:val="0072441D"/>
    <w:rsid w:val="00724690"/>
    <w:rsid w:val="00724849"/>
    <w:rsid w:val="00724BCE"/>
    <w:rsid w:val="00724E68"/>
    <w:rsid w:val="007251E0"/>
    <w:rsid w:val="0072527A"/>
    <w:rsid w:val="007255B8"/>
    <w:rsid w:val="007258A0"/>
    <w:rsid w:val="007258BE"/>
    <w:rsid w:val="00725E03"/>
    <w:rsid w:val="007268DC"/>
    <w:rsid w:val="00726A97"/>
    <w:rsid w:val="00726DE9"/>
    <w:rsid w:val="00730711"/>
    <w:rsid w:val="007312A6"/>
    <w:rsid w:val="007315DC"/>
    <w:rsid w:val="00731D02"/>
    <w:rsid w:val="00732959"/>
    <w:rsid w:val="00732AB1"/>
    <w:rsid w:val="0073401E"/>
    <w:rsid w:val="007340BD"/>
    <w:rsid w:val="00734361"/>
    <w:rsid w:val="00734476"/>
    <w:rsid w:val="0073454D"/>
    <w:rsid w:val="00735875"/>
    <w:rsid w:val="007359AD"/>
    <w:rsid w:val="00735B4B"/>
    <w:rsid w:val="00736476"/>
    <w:rsid w:val="00736605"/>
    <w:rsid w:val="0073796E"/>
    <w:rsid w:val="00737F5E"/>
    <w:rsid w:val="007408D1"/>
    <w:rsid w:val="00740948"/>
    <w:rsid w:val="00741012"/>
    <w:rsid w:val="007413EB"/>
    <w:rsid w:val="007416D7"/>
    <w:rsid w:val="00741907"/>
    <w:rsid w:val="00741EC5"/>
    <w:rsid w:val="00742002"/>
    <w:rsid w:val="007425C8"/>
    <w:rsid w:val="007429FC"/>
    <w:rsid w:val="00742C88"/>
    <w:rsid w:val="00742CCF"/>
    <w:rsid w:val="00742DA3"/>
    <w:rsid w:val="00742FDF"/>
    <w:rsid w:val="0074305A"/>
    <w:rsid w:val="00743109"/>
    <w:rsid w:val="0074357D"/>
    <w:rsid w:val="007439E2"/>
    <w:rsid w:val="00743E7F"/>
    <w:rsid w:val="007443E4"/>
    <w:rsid w:val="00745D39"/>
    <w:rsid w:val="007464D5"/>
    <w:rsid w:val="00746775"/>
    <w:rsid w:val="00746BE6"/>
    <w:rsid w:val="00746CE7"/>
    <w:rsid w:val="00746E55"/>
    <w:rsid w:val="0074739B"/>
    <w:rsid w:val="007478A0"/>
    <w:rsid w:val="00747B91"/>
    <w:rsid w:val="0075047A"/>
    <w:rsid w:val="0075088F"/>
    <w:rsid w:val="00750D2C"/>
    <w:rsid w:val="00750F5A"/>
    <w:rsid w:val="007510F2"/>
    <w:rsid w:val="007510FB"/>
    <w:rsid w:val="007511D7"/>
    <w:rsid w:val="0075128C"/>
    <w:rsid w:val="00751946"/>
    <w:rsid w:val="007520D5"/>
    <w:rsid w:val="00752D5F"/>
    <w:rsid w:val="00753578"/>
    <w:rsid w:val="00753AFE"/>
    <w:rsid w:val="00753EE3"/>
    <w:rsid w:val="00754675"/>
    <w:rsid w:val="0075469B"/>
    <w:rsid w:val="00755FCD"/>
    <w:rsid w:val="0075603B"/>
    <w:rsid w:val="0075698E"/>
    <w:rsid w:val="00756B3A"/>
    <w:rsid w:val="00756B44"/>
    <w:rsid w:val="00756DEA"/>
    <w:rsid w:val="00757696"/>
    <w:rsid w:val="0075787C"/>
    <w:rsid w:val="00757F06"/>
    <w:rsid w:val="00760217"/>
    <w:rsid w:val="0076047E"/>
    <w:rsid w:val="0076089E"/>
    <w:rsid w:val="00760DA7"/>
    <w:rsid w:val="00761177"/>
    <w:rsid w:val="00761BB9"/>
    <w:rsid w:val="00763141"/>
    <w:rsid w:val="0076376E"/>
    <w:rsid w:val="00763935"/>
    <w:rsid w:val="00763CF8"/>
    <w:rsid w:val="00763F81"/>
    <w:rsid w:val="007647B7"/>
    <w:rsid w:val="00764BB2"/>
    <w:rsid w:val="00764F71"/>
    <w:rsid w:val="00765168"/>
    <w:rsid w:val="0076538C"/>
    <w:rsid w:val="00765761"/>
    <w:rsid w:val="007665CB"/>
    <w:rsid w:val="007667AD"/>
    <w:rsid w:val="00766960"/>
    <w:rsid w:val="007669CD"/>
    <w:rsid w:val="00766C8F"/>
    <w:rsid w:val="00766E20"/>
    <w:rsid w:val="00767985"/>
    <w:rsid w:val="00767A9C"/>
    <w:rsid w:val="00770172"/>
    <w:rsid w:val="0077034D"/>
    <w:rsid w:val="007712C2"/>
    <w:rsid w:val="00771CDE"/>
    <w:rsid w:val="007722A4"/>
    <w:rsid w:val="007726DC"/>
    <w:rsid w:val="00772F6B"/>
    <w:rsid w:val="00773229"/>
    <w:rsid w:val="00773623"/>
    <w:rsid w:val="0077369B"/>
    <w:rsid w:val="007737A1"/>
    <w:rsid w:val="00773A42"/>
    <w:rsid w:val="00774223"/>
    <w:rsid w:val="007743D7"/>
    <w:rsid w:val="007746F5"/>
    <w:rsid w:val="007749A2"/>
    <w:rsid w:val="00775369"/>
    <w:rsid w:val="00775533"/>
    <w:rsid w:val="0077585F"/>
    <w:rsid w:val="00775BA3"/>
    <w:rsid w:val="00775BF8"/>
    <w:rsid w:val="00775CD8"/>
    <w:rsid w:val="00775FBF"/>
    <w:rsid w:val="007763C0"/>
    <w:rsid w:val="00776652"/>
    <w:rsid w:val="00780321"/>
    <w:rsid w:val="007810C2"/>
    <w:rsid w:val="007811C5"/>
    <w:rsid w:val="00781BEE"/>
    <w:rsid w:val="00781CB6"/>
    <w:rsid w:val="00781E43"/>
    <w:rsid w:val="00782273"/>
    <w:rsid w:val="007829E1"/>
    <w:rsid w:val="00782A72"/>
    <w:rsid w:val="00783423"/>
    <w:rsid w:val="007836D5"/>
    <w:rsid w:val="007836E5"/>
    <w:rsid w:val="007840C3"/>
    <w:rsid w:val="00784122"/>
    <w:rsid w:val="00784773"/>
    <w:rsid w:val="007848ED"/>
    <w:rsid w:val="007852E8"/>
    <w:rsid w:val="00785D87"/>
    <w:rsid w:val="00786FA1"/>
    <w:rsid w:val="00787FAD"/>
    <w:rsid w:val="00790DBF"/>
    <w:rsid w:val="0079107F"/>
    <w:rsid w:val="007915C9"/>
    <w:rsid w:val="00791808"/>
    <w:rsid w:val="00791B11"/>
    <w:rsid w:val="00791BF7"/>
    <w:rsid w:val="0079210F"/>
    <w:rsid w:val="007927E5"/>
    <w:rsid w:val="00792A38"/>
    <w:rsid w:val="00793201"/>
    <w:rsid w:val="007932D7"/>
    <w:rsid w:val="00793BB0"/>
    <w:rsid w:val="0079415A"/>
    <w:rsid w:val="007944B8"/>
    <w:rsid w:val="0079475A"/>
    <w:rsid w:val="00794A76"/>
    <w:rsid w:val="0079554C"/>
    <w:rsid w:val="00795701"/>
    <w:rsid w:val="0079580A"/>
    <w:rsid w:val="0079585F"/>
    <w:rsid w:val="00795B4C"/>
    <w:rsid w:val="00795CC3"/>
    <w:rsid w:val="00795E1B"/>
    <w:rsid w:val="00796006"/>
    <w:rsid w:val="007962B1"/>
    <w:rsid w:val="007962F8"/>
    <w:rsid w:val="007969A2"/>
    <w:rsid w:val="007971BB"/>
    <w:rsid w:val="007974CE"/>
    <w:rsid w:val="007979A3"/>
    <w:rsid w:val="00797AD6"/>
    <w:rsid w:val="007A0480"/>
    <w:rsid w:val="007A17B3"/>
    <w:rsid w:val="007A1EA7"/>
    <w:rsid w:val="007A25B1"/>
    <w:rsid w:val="007A2972"/>
    <w:rsid w:val="007A2AA3"/>
    <w:rsid w:val="007A2D7E"/>
    <w:rsid w:val="007A324F"/>
    <w:rsid w:val="007A3776"/>
    <w:rsid w:val="007A40D5"/>
    <w:rsid w:val="007A4251"/>
    <w:rsid w:val="007A4525"/>
    <w:rsid w:val="007A4B77"/>
    <w:rsid w:val="007A4ECA"/>
    <w:rsid w:val="007A4FC1"/>
    <w:rsid w:val="007A5028"/>
    <w:rsid w:val="007A54D2"/>
    <w:rsid w:val="007A5D36"/>
    <w:rsid w:val="007A5F2C"/>
    <w:rsid w:val="007A61DF"/>
    <w:rsid w:val="007A63B1"/>
    <w:rsid w:val="007A6E65"/>
    <w:rsid w:val="007A717C"/>
    <w:rsid w:val="007A72BE"/>
    <w:rsid w:val="007A74C8"/>
    <w:rsid w:val="007A74E1"/>
    <w:rsid w:val="007A76EC"/>
    <w:rsid w:val="007A7883"/>
    <w:rsid w:val="007A7C2B"/>
    <w:rsid w:val="007A7CA8"/>
    <w:rsid w:val="007A7D2F"/>
    <w:rsid w:val="007A7DDC"/>
    <w:rsid w:val="007A7E94"/>
    <w:rsid w:val="007B01E6"/>
    <w:rsid w:val="007B09EE"/>
    <w:rsid w:val="007B0ED0"/>
    <w:rsid w:val="007B14A1"/>
    <w:rsid w:val="007B1693"/>
    <w:rsid w:val="007B1B1A"/>
    <w:rsid w:val="007B232E"/>
    <w:rsid w:val="007B2822"/>
    <w:rsid w:val="007B2988"/>
    <w:rsid w:val="007B2AE2"/>
    <w:rsid w:val="007B2EB1"/>
    <w:rsid w:val="007B2FD8"/>
    <w:rsid w:val="007B3154"/>
    <w:rsid w:val="007B39A9"/>
    <w:rsid w:val="007B3B02"/>
    <w:rsid w:val="007B3CE9"/>
    <w:rsid w:val="007B4A2A"/>
    <w:rsid w:val="007B4D32"/>
    <w:rsid w:val="007B537F"/>
    <w:rsid w:val="007B5577"/>
    <w:rsid w:val="007B567A"/>
    <w:rsid w:val="007B5894"/>
    <w:rsid w:val="007B6258"/>
    <w:rsid w:val="007B63F4"/>
    <w:rsid w:val="007B64F1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143F"/>
    <w:rsid w:val="007C1482"/>
    <w:rsid w:val="007C2084"/>
    <w:rsid w:val="007C21BC"/>
    <w:rsid w:val="007C2E4E"/>
    <w:rsid w:val="007C3158"/>
    <w:rsid w:val="007C32E8"/>
    <w:rsid w:val="007C3823"/>
    <w:rsid w:val="007C3B71"/>
    <w:rsid w:val="007C3FD8"/>
    <w:rsid w:val="007C42E5"/>
    <w:rsid w:val="007C47B8"/>
    <w:rsid w:val="007C49B5"/>
    <w:rsid w:val="007C4C62"/>
    <w:rsid w:val="007C511D"/>
    <w:rsid w:val="007C5224"/>
    <w:rsid w:val="007C52CA"/>
    <w:rsid w:val="007C536A"/>
    <w:rsid w:val="007C58DB"/>
    <w:rsid w:val="007C59EC"/>
    <w:rsid w:val="007C61FE"/>
    <w:rsid w:val="007C6C66"/>
    <w:rsid w:val="007C78F3"/>
    <w:rsid w:val="007C7E3C"/>
    <w:rsid w:val="007D05C0"/>
    <w:rsid w:val="007D09C5"/>
    <w:rsid w:val="007D0E6D"/>
    <w:rsid w:val="007D11BC"/>
    <w:rsid w:val="007D17AB"/>
    <w:rsid w:val="007D186F"/>
    <w:rsid w:val="007D23D0"/>
    <w:rsid w:val="007D295B"/>
    <w:rsid w:val="007D3311"/>
    <w:rsid w:val="007D3533"/>
    <w:rsid w:val="007D35DA"/>
    <w:rsid w:val="007D3BDD"/>
    <w:rsid w:val="007D3ED1"/>
    <w:rsid w:val="007D44C4"/>
    <w:rsid w:val="007D4760"/>
    <w:rsid w:val="007D4810"/>
    <w:rsid w:val="007D4813"/>
    <w:rsid w:val="007D4B5E"/>
    <w:rsid w:val="007D5000"/>
    <w:rsid w:val="007D52F9"/>
    <w:rsid w:val="007D5B8C"/>
    <w:rsid w:val="007D6819"/>
    <w:rsid w:val="007D687B"/>
    <w:rsid w:val="007D7344"/>
    <w:rsid w:val="007D79D3"/>
    <w:rsid w:val="007D7B5C"/>
    <w:rsid w:val="007D7ED3"/>
    <w:rsid w:val="007E0247"/>
    <w:rsid w:val="007E02BD"/>
    <w:rsid w:val="007E0331"/>
    <w:rsid w:val="007E0AA3"/>
    <w:rsid w:val="007E0B08"/>
    <w:rsid w:val="007E0C7A"/>
    <w:rsid w:val="007E0D35"/>
    <w:rsid w:val="007E1240"/>
    <w:rsid w:val="007E1D63"/>
    <w:rsid w:val="007E23BC"/>
    <w:rsid w:val="007E26BF"/>
    <w:rsid w:val="007E2AAC"/>
    <w:rsid w:val="007E2AED"/>
    <w:rsid w:val="007E2B23"/>
    <w:rsid w:val="007E2C8C"/>
    <w:rsid w:val="007E3305"/>
    <w:rsid w:val="007E33C1"/>
    <w:rsid w:val="007E39C4"/>
    <w:rsid w:val="007E5226"/>
    <w:rsid w:val="007E573D"/>
    <w:rsid w:val="007E69B3"/>
    <w:rsid w:val="007E6F45"/>
    <w:rsid w:val="007E7321"/>
    <w:rsid w:val="007F0225"/>
    <w:rsid w:val="007F038F"/>
    <w:rsid w:val="007F06E7"/>
    <w:rsid w:val="007F0CBA"/>
    <w:rsid w:val="007F1063"/>
    <w:rsid w:val="007F11B5"/>
    <w:rsid w:val="007F1877"/>
    <w:rsid w:val="007F2427"/>
    <w:rsid w:val="007F2B56"/>
    <w:rsid w:val="007F3615"/>
    <w:rsid w:val="007F361A"/>
    <w:rsid w:val="007F364A"/>
    <w:rsid w:val="007F3FCF"/>
    <w:rsid w:val="007F4BC8"/>
    <w:rsid w:val="007F5616"/>
    <w:rsid w:val="007F6176"/>
    <w:rsid w:val="007F635B"/>
    <w:rsid w:val="007F63D7"/>
    <w:rsid w:val="007F6C24"/>
    <w:rsid w:val="007F7061"/>
    <w:rsid w:val="007F7285"/>
    <w:rsid w:val="007F7299"/>
    <w:rsid w:val="007F7396"/>
    <w:rsid w:val="007F767F"/>
    <w:rsid w:val="007F7828"/>
    <w:rsid w:val="007F7B05"/>
    <w:rsid w:val="00800081"/>
    <w:rsid w:val="008001A7"/>
    <w:rsid w:val="00800293"/>
    <w:rsid w:val="00800DDB"/>
    <w:rsid w:val="008014BD"/>
    <w:rsid w:val="008025A1"/>
    <w:rsid w:val="00803FD8"/>
    <w:rsid w:val="00804118"/>
    <w:rsid w:val="008045BA"/>
    <w:rsid w:val="00804ABA"/>
    <w:rsid w:val="0080522B"/>
    <w:rsid w:val="008057C7"/>
    <w:rsid w:val="00805A4C"/>
    <w:rsid w:val="008062D7"/>
    <w:rsid w:val="00806612"/>
    <w:rsid w:val="00806B36"/>
    <w:rsid w:val="00807200"/>
    <w:rsid w:val="008074E0"/>
    <w:rsid w:val="00807A86"/>
    <w:rsid w:val="00807B40"/>
    <w:rsid w:val="00807BA1"/>
    <w:rsid w:val="00807C24"/>
    <w:rsid w:val="00810573"/>
    <w:rsid w:val="00810A38"/>
    <w:rsid w:val="00810F71"/>
    <w:rsid w:val="00811333"/>
    <w:rsid w:val="0081136B"/>
    <w:rsid w:val="00811FFD"/>
    <w:rsid w:val="00812B37"/>
    <w:rsid w:val="00812C77"/>
    <w:rsid w:val="008135AA"/>
    <w:rsid w:val="008138B5"/>
    <w:rsid w:val="00814408"/>
    <w:rsid w:val="00814881"/>
    <w:rsid w:val="00815E52"/>
    <w:rsid w:val="0081609A"/>
    <w:rsid w:val="008168B8"/>
    <w:rsid w:val="008168D4"/>
    <w:rsid w:val="00816D5F"/>
    <w:rsid w:val="00817501"/>
    <w:rsid w:val="00817CFE"/>
    <w:rsid w:val="00820221"/>
    <w:rsid w:val="00820C35"/>
    <w:rsid w:val="00820F2E"/>
    <w:rsid w:val="00820FBC"/>
    <w:rsid w:val="008212F0"/>
    <w:rsid w:val="00821432"/>
    <w:rsid w:val="00821567"/>
    <w:rsid w:val="00821878"/>
    <w:rsid w:val="00822D16"/>
    <w:rsid w:val="00824720"/>
    <w:rsid w:val="00825362"/>
    <w:rsid w:val="00825818"/>
    <w:rsid w:val="008258BE"/>
    <w:rsid w:val="00825CD2"/>
    <w:rsid w:val="00825DC6"/>
    <w:rsid w:val="0082658E"/>
    <w:rsid w:val="00826A61"/>
    <w:rsid w:val="008300A4"/>
    <w:rsid w:val="008315C1"/>
    <w:rsid w:val="00831C93"/>
    <w:rsid w:val="00831D01"/>
    <w:rsid w:val="00831DC6"/>
    <w:rsid w:val="00831E40"/>
    <w:rsid w:val="00832303"/>
    <w:rsid w:val="0083246A"/>
    <w:rsid w:val="00832538"/>
    <w:rsid w:val="00832672"/>
    <w:rsid w:val="00833B8C"/>
    <w:rsid w:val="00833BA3"/>
    <w:rsid w:val="00833FD9"/>
    <w:rsid w:val="00834205"/>
    <w:rsid w:val="00834367"/>
    <w:rsid w:val="0083461B"/>
    <w:rsid w:val="00834A41"/>
    <w:rsid w:val="00835ACB"/>
    <w:rsid w:val="00836405"/>
    <w:rsid w:val="0083679E"/>
    <w:rsid w:val="008370A7"/>
    <w:rsid w:val="008377EE"/>
    <w:rsid w:val="0084059F"/>
    <w:rsid w:val="00840695"/>
    <w:rsid w:val="0084069A"/>
    <w:rsid w:val="0084076E"/>
    <w:rsid w:val="0084091D"/>
    <w:rsid w:val="0084167F"/>
    <w:rsid w:val="00841702"/>
    <w:rsid w:val="008422C3"/>
    <w:rsid w:val="00842472"/>
    <w:rsid w:val="00842921"/>
    <w:rsid w:val="0084365F"/>
    <w:rsid w:val="00843715"/>
    <w:rsid w:val="00843724"/>
    <w:rsid w:val="00843948"/>
    <w:rsid w:val="00843C95"/>
    <w:rsid w:val="00843D4D"/>
    <w:rsid w:val="00843DEC"/>
    <w:rsid w:val="008441E8"/>
    <w:rsid w:val="008443D9"/>
    <w:rsid w:val="0084483B"/>
    <w:rsid w:val="00844D32"/>
    <w:rsid w:val="00845AC7"/>
    <w:rsid w:val="0084629A"/>
    <w:rsid w:val="008466F8"/>
    <w:rsid w:val="008469FC"/>
    <w:rsid w:val="008470C6"/>
    <w:rsid w:val="0084720B"/>
    <w:rsid w:val="008473F2"/>
    <w:rsid w:val="00847984"/>
    <w:rsid w:val="00847D80"/>
    <w:rsid w:val="00850ADE"/>
    <w:rsid w:val="008510EB"/>
    <w:rsid w:val="00851C00"/>
    <w:rsid w:val="00852098"/>
    <w:rsid w:val="0085214B"/>
    <w:rsid w:val="0085218A"/>
    <w:rsid w:val="008527EA"/>
    <w:rsid w:val="00852E40"/>
    <w:rsid w:val="00852F1A"/>
    <w:rsid w:val="00853114"/>
    <w:rsid w:val="0085336C"/>
    <w:rsid w:val="00853783"/>
    <w:rsid w:val="00853DB3"/>
    <w:rsid w:val="00854216"/>
    <w:rsid w:val="00854543"/>
    <w:rsid w:val="0085460D"/>
    <w:rsid w:val="0085477F"/>
    <w:rsid w:val="00854E0B"/>
    <w:rsid w:val="00855666"/>
    <w:rsid w:val="00855B72"/>
    <w:rsid w:val="00855BF2"/>
    <w:rsid w:val="00855E5C"/>
    <w:rsid w:val="0085666D"/>
    <w:rsid w:val="0086047E"/>
    <w:rsid w:val="00860AD4"/>
    <w:rsid w:val="008612DC"/>
    <w:rsid w:val="0086138F"/>
    <w:rsid w:val="00861553"/>
    <w:rsid w:val="0086190E"/>
    <w:rsid w:val="00861C6D"/>
    <w:rsid w:val="00861DD4"/>
    <w:rsid w:val="00861F32"/>
    <w:rsid w:val="008624D2"/>
    <w:rsid w:val="00862840"/>
    <w:rsid w:val="0086307B"/>
    <w:rsid w:val="008631C3"/>
    <w:rsid w:val="008637D4"/>
    <w:rsid w:val="00863C16"/>
    <w:rsid w:val="00864102"/>
    <w:rsid w:val="00864130"/>
    <w:rsid w:val="00864727"/>
    <w:rsid w:val="008647A0"/>
    <w:rsid w:val="00864A7E"/>
    <w:rsid w:val="00864D5D"/>
    <w:rsid w:val="00865081"/>
    <w:rsid w:val="008655A1"/>
    <w:rsid w:val="00865DF8"/>
    <w:rsid w:val="00866130"/>
    <w:rsid w:val="008664A7"/>
    <w:rsid w:val="008664EA"/>
    <w:rsid w:val="00867EDD"/>
    <w:rsid w:val="00867F49"/>
    <w:rsid w:val="0087060C"/>
    <w:rsid w:val="00870726"/>
    <w:rsid w:val="00870A8E"/>
    <w:rsid w:val="00870A93"/>
    <w:rsid w:val="00870CCF"/>
    <w:rsid w:val="0087116F"/>
    <w:rsid w:val="00871E4A"/>
    <w:rsid w:val="008722D7"/>
    <w:rsid w:val="00872D9C"/>
    <w:rsid w:val="00873726"/>
    <w:rsid w:val="00874EEF"/>
    <w:rsid w:val="00875229"/>
    <w:rsid w:val="008756E1"/>
    <w:rsid w:val="008757B7"/>
    <w:rsid w:val="00875ABB"/>
    <w:rsid w:val="00875AC9"/>
    <w:rsid w:val="00875BA5"/>
    <w:rsid w:val="00876431"/>
    <w:rsid w:val="0087702B"/>
    <w:rsid w:val="0087789A"/>
    <w:rsid w:val="008778D6"/>
    <w:rsid w:val="00877948"/>
    <w:rsid w:val="00877D5C"/>
    <w:rsid w:val="00880444"/>
    <w:rsid w:val="00880D0C"/>
    <w:rsid w:val="00881033"/>
    <w:rsid w:val="008816A2"/>
    <w:rsid w:val="0088201B"/>
    <w:rsid w:val="00882DFE"/>
    <w:rsid w:val="00882E9E"/>
    <w:rsid w:val="00883358"/>
    <w:rsid w:val="008839AF"/>
    <w:rsid w:val="00883C29"/>
    <w:rsid w:val="00884557"/>
    <w:rsid w:val="008851F1"/>
    <w:rsid w:val="008859FF"/>
    <w:rsid w:val="00886730"/>
    <w:rsid w:val="008867FC"/>
    <w:rsid w:val="00886875"/>
    <w:rsid w:val="00886F72"/>
    <w:rsid w:val="008872DB"/>
    <w:rsid w:val="008873F4"/>
    <w:rsid w:val="00887AFD"/>
    <w:rsid w:val="00887EF9"/>
    <w:rsid w:val="00890487"/>
    <w:rsid w:val="0089129A"/>
    <w:rsid w:val="0089152C"/>
    <w:rsid w:val="00891B3A"/>
    <w:rsid w:val="00891C05"/>
    <w:rsid w:val="00892859"/>
    <w:rsid w:val="0089320A"/>
    <w:rsid w:val="00893970"/>
    <w:rsid w:val="0089398F"/>
    <w:rsid w:val="00893E29"/>
    <w:rsid w:val="00894120"/>
    <w:rsid w:val="00894196"/>
    <w:rsid w:val="0089581F"/>
    <w:rsid w:val="00895882"/>
    <w:rsid w:val="008959C9"/>
    <w:rsid w:val="00895DBA"/>
    <w:rsid w:val="00895ED7"/>
    <w:rsid w:val="00896322"/>
    <w:rsid w:val="00896379"/>
    <w:rsid w:val="008967A4"/>
    <w:rsid w:val="008967A7"/>
    <w:rsid w:val="0089691D"/>
    <w:rsid w:val="008979C6"/>
    <w:rsid w:val="00897E40"/>
    <w:rsid w:val="00897F81"/>
    <w:rsid w:val="008A04E9"/>
    <w:rsid w:val="008A06C6"/>
    <w:rsid w:val="008A0C68"/>
    <w:rsid w:val="008A0D69"/>
    <w:rsid w:val="008A0F13"/>
    <w:rsid w:val="008A116F"/>
    <w:rsid w:val="008A165C"/>
    <w:rsid w:val="008A1841"/>
    <w:rsid w:val="008A195A"/>
    <w:rsid w:val="008A1D3B"/>
    <w:rsid w:val="008A201B"/>
    <w:rsid w:val="008A22A6"/>
    <w:rsid w:val="008A234D"/>
    <w:rsid w:val="008A268B"/>
    <w:rsid w:val="008A27DD"/>
    <w:rsid w:val="008A27F3"/>
    <w:rsid w:val="008A2C3B"/>
    <w:rsid w:val="008A3674"/>
    <w:rsid w:val="008A3987"/>
    <w:rsid w:val="008A3A52"/>
    <w:rsid w:val="008A4387"/>
    <w:rsid w:val="008A4C6A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DE6"/>
    <w:rsid w:val="008B0BC8"/>
    <w:rsid w:val="008B0DF7"/>
    <w:rsid w:val="008B1295"/>
    <w:rsid w:val="008B1976"/>
    <w:rsid w:val="008B1BDE"/>
    <w:rsid w:val="008B2EAB"/>
    <w:rsid w:val="008B3B45"/>
    <w:rsid w:val="008B42B3"/>
    <w:rsid w:val="008B511E"/>
    <w:rsid w:val="008B57C3"/>
    <w:rsid w:val="008B59AC"/>
    <w:rsid w:val="008B5D41"/>
    <w:rsid w:val="008B609A"/>
    <w:rsid w:val="008B649F"/>
    <w:rsid w:val="008B6C42"/>
    <w:rsid w:val="008B6D17"/>
    <w:rsid w:val="008B6E98"/>
    <w:rsid w:val="008B7361"/>
    <w:rsid w:val="008B7CE1"/>
    <w:rsid w:val="008B7EF4"/>
    <w:rsid w:val="008C06FF"/>
    <w:rsid w:val="008C16FB"/>
    <w:rsid w:val="008C1775"/>
    <w:rsid w:val="008C18A5"/>
    <w:rsid w:val="008C26C8"/>
    <w:rsid w:val="008C2B2E"/>
    <w:rsid w:val="008C2B96"/>
    <w:rsid w:val="008C3B54"/>
    <w:rsid w:val="008C3CA3"/>
    <w:rsid w:val="008C3D3F"/>
    <w:rsid w:val="008C43E0"/>
    <w:rsid w:val="008C4605"/>
    <w:rsid w:val="008C4731"/>
    <w:rsid w:val="008C47BA"/>
    <w:rsid w:val="008C4C73"/>
    <w:rsid w:val="008C58A2"/>
    <w:rsid w:val="008C58CD"/>
    <w:rsid w:val="008C5CC3"/>
    <w:rsid w:val="008C5FBE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1C15"/>
    <w:rsid w:val="008D243B"/>
    <w:rsid w:val="008D25D1"/>
    <w:rsid w:val="008D279F"/>
    <w:rsid w:val="008D3692"/>
    <w:rsid w:val="008D39FE"/>
    <w:rsid w:val="008D45B9"/>
    <w:rsid w:val="008D46D1"/>
    <w:rsid w:val="008D4B11"/>
    <w:rsid w:val="008D4EF7"/>
    <w:rsid w:val="008D5E4E"/>
    <w:rsid w:val="008D60A1"/>
    <w:rsid w:val="008D6219"/>
    <w:rsid w:val="008D6F99"/>
    <w:rsid w:val="008D74DA"/>
    <w:rsid w:val="008D79E4"/>
    <w:rsid w:val="008D7CCE"/>
    <w:rsid w:val="008D7F68"/>
    <w:rsid w:val="008E0789"/>
    <w:rsid w:val="008E0D7D"/>
    <w:rsid w:val="008E0F89"/>
    <w:rsid w:val="008E1936"/>
    <w:rsid w:val="008E1D6E"/>
    <w:rsid w:val="008E2759"/>
    <w:rsid w:val="008E2820"/>
    <w:rsid w:val="008E2DC8"/>
    <w:rsid w:val="008E350F"/>
    <w:rsid w:val="008E3932"/>
    <w:rsid w:val="008E45D8"/>
    <w:rsid w:val="008E4826"/>
    <w:rsid w:val="008E489D"/>
    <w:rsid w:val="008E4D8D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0290"/>
    <w:rsid w:val="008F0F23"/>
    <w:rsid w:val="008F1E4C"/>
    <w:rsid w:val="008F1F7C"/>
    <w:rsid w:val="008F27EF"/>
    <w:rsid w:val="008F2B69"/>
    <w:rsid w:val="008F2BE2"/>
    <w:rsid w:val="008F3335"/>
    <w:rsid w:val="008F3741"/>
    <w:rsid w:val="008F3DDF"/>
    <w:rsid w:val="008F4392"/>
    <w:rsid w:val="008F44AF"/>
    <w:rsid w:val="008F4676"/>
    <w:rsid w:val="008F491D"/>
    <w:rsid w:val="008F4A09"/>
    <w:rsid w:val="008F4F60"/>
    <w:rsid w:val="008F5240"/>
    <w:rsid w:val="008F57F5"/>
    <w:rsid w:val="008F5FA9"/>
    <w:rsid w:val="008F60F6"/>
    <w:rsid w:val="008F616A"/>
    <w:rsid w:val="008F62A3"/>
    <w:rsid w:val="008F705F"/>
    <w:rsid w:val="008F731A"/>
    <w:rsid w:val="008F7476"/>
    <w:rsid w:val="008F749E"/>
    <w:rsid w:val="008F752E"/>
    <w:rsid w:val="008F7781"/>
    <w:rsid w:val="008F7BD2"/>
    <w:rsid w:val="008F7DD6"/>
    <w:rsid w:val="00900157"/>
    <w:rsid w:val="00900169"/>
    <w:rsid w:val="009005F1"/>
    <w:rsid w:val="00900986"/>
    <w:rsid w:val="00900C5E"/>
    <w:rsid w:val="0090129E"/>
    <w:rsid w:val="00901F31"/>
    <w:rsid w:val="0090252E"/>
    <w:rsid w:val="00903513"/>
    <w:rsid w:val="00903836"/>
    <w:rsid w:val="00903BF2"/>
    <w:rsid w:val="00903FC0"/>
    <w:rsid w:val="00904023"/>
    <w:rsid w:val="00904A5B"/>
    <w:rsid w:val="00905357"/>
    <w:rsid w:val="0090572D"/>
    <w:rsid w:val="00905A6C"/>
    <w:rsid w:val="00905E82"/>
    <w:rsid w:val="009065C8"/>
    <w:rsid w:val="00906608"/>
    <w:rsid w:val="00906CBE"/>
    <w:rsid w:val="00906F38"/>
    <w:rsid w:val="009070ED"/>
    <w:rsid w:val="009077EB"/>
    <w:rsid w:val="00907ED1"/>
    <w:rsid w:val="00907F16"/>
    <w:rsid w:val="00910220"/>
    <w:rsid w:val="0091027C"/>
    <w:rsid w:val="00910A01"/>
    <w:rsid w:val="00910CA3"/>
    <w:rsid w:val="009116B0"/>
    <w:rsid w:val="00911950"/>
    <w:rsid w:val="00911C66"/>
    <w:rsid w:val="00912167"/>
    <w:rsid w:val="00912220"/>
    <w:rsid w:val="0091294D"/>
    <w:rsid w:val="00912B01"/>
    <w:rsid w:val="00913115"/>
    <w:rsid w:val="00913327"/>
    <w:rsid w:val="009137C8"/>
    <w:rsid w:val="00913BCB"/>
    <w:rsid w:val="0091421E"/>
    <w:rsid w:val="009142F1"/>
    <w:rsid w:val="0091465B"/>
    <w:rsid w:val="00914D33"/>
    <w:rsid w:val="009152DB"/>
    <w:rsid w:val="00915770"/>
    <w:rsid w:val="0091585D"/>
    <w:rsid w:val="00915B2D"/>
    <w:rsid w:val="009160BA"/>
    <w:rsid w:val="0091631A"/>
    <w:rsid w:val="009168F1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35F"/>
    <w:rsid w:val="00920ADC"/>
    <w:rsid w:val="009210BB"/>
    <w:rsid w:val="009210CA"/>
    <w:rsid w:val="00921A74"/>
    <w:rsid w:val="0092223F"/>
    <w:rsid w:val="0092299C"/>
    <w:rsid w:val="00922DA7"/>
    <w:rsid w:val="00922DCB"/>
    <w:rsid w:val="00922F6E"/>
    <w:rsid w:val="00923124"/>
    <w:rsid w:val="00923452"/>
    <w:rsid w:val="00923EBC"/>
    <w:rsid w:val="009242CF"/>
    <w:rsid w:val="009249C1"/>
    <w:rsid w:val="00925892"/>
    <w:rsid w:val="00925898"/>
    <w:rsid w:val="00925B82"/>
    <w:rsid w:val="00925BA4"/>
    <w:rsid w:val="00925E72"/>
    <w:rsid w:val="00926B61"/>
    <w:rsid w:val="00926E1D"/>
    <w:rsid w:val="009271CF"/>
    <w:rsid w:val="00927C35"/>
    <w:rsid w:val="00930ACA"/>
    <w:rsid w:val="00930ACF"/>
    <w:rsid w:val="009312EE"/>
    <w:rsid w:val="00931BBF"/>
    <w:rsid w:val="00931C3C"/>
    <w:rsid w:val="00932165"/>
    <w:rsid w:val="00933C26"/>
    <w:rsid w:val="00933F1D"/>
    <w:rsid w:val="00934007"/>
    <w:rsid w:val="0093519D"/>
    <w:rsid w:val="009356B1"/>
    <w:rsid w:val="00935A1D"/>
    <w:rsid w:val="00935CE1"/>
    <w:rsid w:val="009369A2"/>
    <w:rsid w:val="0093745A"/>
    <w:rsid w:val="00937665"/>
    <w:rsid w:val="00937BA3"/>
    <w:rsid w:val="009404BF"/>
    <w:rsid w:val="00940A37"/>
    <w:rsid w:val="00940A8F"/>
    <w:rsid w:val="00940AD3"/>
    <w:rsid w:val="009419E0"/>
    <w:rsid w:val="00941DA8"/>
    <w:rsid w:val="0094221A"/>
    <w:rsid w:val="009426BF"/>
    <w:rsid w:val="00942DC2"/>
    <w:rsid w:val="0094306B"/>
    <w:rsid w:val="00943311"/>
    <w:rsid w:val="00943FCE"/>
    <w:rsid w:val="009446A4"/>
    <w:rsid w:val="00944DD7"/>
    <w:rsid w:val="00946105"/>
    <w:rsid w:val="009462D5"/>
    <w:rsid w:val="00947019"/>
    <w:rsid w:val="00947113"/>
    <w:rsid w:val="009473DF"/>
    <w:rsid w:val="0094774F"/>
    <w:rsid w:val="00947AB9"/>
    <w:rsid w:val="00947B29"/>
    <w:rsid w:val="00947ED6"/>
    <w:rsid w:val="0095006A"/>
    <w:rsid w:val="0095028E"/>
    <w:rsid w:val="00950471"/>
    <w:rsid w:val="00950E3A"/>
    <w:rsid w:val="0095268B"/>
    <w:rsid w:val="009526F7"/>
    <w:rsid w:val="00952901"/>
    <w:rsid w:val="00952933"/>
    <w:rsid w:val="00952BA5"/>
    <w:rsid w:val="00953E84"/>
    <w:rsid w:val="00954AB5"/>
    <w:rsid w:val="00955135"/>
    <w:rsid w:val="0095520C"/>
    <w:rsid w:val="009554B7"/>
    <w:rsid w:val="00956543"/>
    <w:rsid w:val="0095655C"/>
    <w:rsid w:val="00956B40"/>
    <w:rsid w:val="00956E09"/>
    <w:rsid w:val="009573FC"/>
    <w:rsid w:val="00957582"/>
    <w:rsid w:val="0095758B"/>
    <w:rsid w:val="00957BDD"/>
    <w:rsid w:val="00960171"/>
    <w:rsid w:val="00960F14"/>
    <w:rsid w:val="00961205"/>
    <w:rsid w:val="009613CA"/>
    <w:rsid w:val="009614D1"/>
    <w:rsid w:val="009615C4"/>
    <w:rsid w:val="00961D52"/>
    <w:rsid w:val="009623CA"/>
    <w:rsid w:val="009623E4"/>
    <w:rsid w:val="00962537"/>
    <w:rsid w:val="00962C75"/>
    <w:rsid w:val="00962DC7"/>
    <w:rsid w:val="00962E5B"/>
    <w:rsid w:val="0096304D"/>
    <w:rsid w:val="0096393B"/>
    <w:rsid w:val="00964323"/>
    <w:rsid w:val="00964740"/>
    <w:rsid w:val="00965763"/>
    <w:rsid w:val="00965873"/>
    <w:rsid w:val="009658BF"/>
    <w:rsid w:val="00965A2C"/>
    <w:rsid w:val="00965A7B"/>
    <w:rsid w:val="0096678E"/>
    <w:rsid w:val="009677C5"/>
    <w:rsid w:val="00967DF3"/>
    <w:rsid w:val="00971106"/>
    <w:rsid w:val="0097144B"/>
    <w:rsid w:val="009717D8"/>
    <w:rsid w:val="00971805"/>
    <w:rsid w:val="00971B70"/>
    <w:rsid w:val="00971CF3"/>
    <w:rsid w:val="00971EC3"/>
    <w:rsid w:val="00973148"/>
    <w:rsid w:val="00973B72"/>
    <w:rsid w:val="0097492D"/>
    <w:rsid w:val="00974FC5"/>
    <w:rsid w:val="0097701A"/>
    <w:rsid w:val="00977060"/>
    <w:rsid w:val="00977299"/>
    <w:rsid w:val="009773BD"/>
    <w:rsid w:val="009777D6"/>
    <w:rsid w:val="009805E5"/>
    <w:rsid w:val="00980635"/>
    <w:rsid w:val="00980ED6"/>
    <w:rsid w:val="00980FC4"/>
    <w:rsid w:val="009812EE"/>
    <w:rsid w:val="009813A6"/>
    <w:rsid w:val="009817C3"/>
    <w:rsid w:val="00981B58"/>
    <w:rsid w:val="009822EB"/>
    <w:rsid w:val="0098260C"/>
    <w:rsid w:val="0098314B"/>
    <w:rsid w:val="0098367B"/>
    <w:rsid w:val="00983E2E"/>
    <w:rsid w:val="00983E49"/>
    <w:rsid w:val="00984C05"/>
    <w:rsid w:val="00984CF0"/>
    <w:rsid w:val="0098552B"/>
    <w:rsid w:val="00985544"/>
    <w:rsid w:val="00987018"/>
    <w:rsid w:val="00987E7B"/>
    <w:rsid w:val="00990CB5"/>
    <w:rsid w:val="00990CCD"/>
    <w:rsid w:val="00990E8B"/>
    <w:rsid w:val="00990F94"/>
    <w:rsid w:val="00991BF3"/>
    <w:rsid w:val="0099229B"/>
    <w:rsid w:val="009928FD"/>
    <w:rsid w:val="00992BE3"/>
    <w:rsid w:val="00992D66"/>
    <w:rsid w:val="0099413C"/>
    <w:rsid w:val="0099437D"/>
    <w:rsid w:val="0099495C"/>
    <w:rsid w:val="00994D38"/>
    <w:rsid w:val="009952E1"/>
    <w:rsid w:val="00996582"/>
    <w:rsid w:val="009969B2"/>
    <w:rsid w:val="00996A6F"/>
    <w:rsid w:val="00996AAD"/>
    <w:rsid w:val="00996F17"/>
    <w:rsid w:val="00996FF9"/>
    <w:rsid w:val="009971AC"/>
    <w:rsid w:val="009973A4"/>
    <w:rsid w:val="0099745B"/>
    <w:rsid w:val="009978CA"/>
    <w:rsid w:val="009A0A3D"/>
    <w:rsid w:val="009A0F7E"/>
    <w:rsid w:val="009A15D3"/>
    <w:rsid w:val="009A16A4"/>
    <w:rsid w:val="009A1ED0"/>
    <w:rsid w:val="009A2A5B"/>
    <w:rsid w:val="009A2C17"/>
    <w:rsid w:val="009A2FED"/>
    <w:rsid w:val="009A30FD"/>
    <w:rsid w:val="009A38A3"/>
    <w:rsid w:val="009A3A1B"/>
    <w:rsid w:val="009A3A73"/>
    <w:rsid w:val="009A4AE4"/>
    <w:rsid w:val="009A58AE"/>
    <w:rsid w:val="009A5CC1"/>
    <w:rsid w:val="009A65BB"/>
    <w:rsid w:val="009A6D32"/>
    <w:rsid w:val="009A7240"/>
    <w:rsid w:val="009A7988"/>
    <w:rsid w:val="009B0483"/>
    <w:rsid w:val="009B07AC"/>
    <w:rsid w:val="009B0D36"/>
    <w:rsid w:val="009B12E3"/>
    <w:rsid w:val="009B12F3"/>
    <w:rsid w:val="009B1424"/>
    <w:rsid w:val="009B283C"/>
    <w:rsid w:val="009B2ECE"/>
    <w:rsid w:val="009B32A7"/>
    <w:rsid w:val="009B33AA"/>
    <w:rsid w:val="009B3DC3"/>
    <w:rsid w:val="009B4010"/>
    <w:rsid w:val="009B445D"/>
    <w:rsid w:val="009B471B"/>
    <w:rsid w:val="009B4E11"/>
    <w:rsid w:val="009B50DA"/>
    <w:rsid w:val="009B5395"/>
    <w:rsid w:val="009B58CB"/>
    <w:rsid w:val="009B65B8"/>
    <w:rsid w:val="009B7183"/>
    <w:rsid w:val="009B74AD"/>
    <w:rsid w:val="009B760B"/>
    <w:rsid w:val="009C0048"/>
    <w:rsid w:val="009C09F0"/>
    <w:rsid w:val="009C0BAB"/>
    <w:rsid w:val="009C0CBC"/>
    <w:rsid w:val="009C1092"/>
    <w:rsid w:val="009C1B92"/>
    <w:rsid w:val="009C29A3"/>
    <w:rsid w:val="009C2E99"/>
    <w:rsid w:val="009C2EF0"/>
    <w:rsid w:val="009C34AB"/>
    <w:rsid w:val="009C370E"/>
    <w:rsid w:val="009C490F"/>
    <w:rsid w:val="009C5AB5"/>
    <w:rsid w:val="009C5FDC"/>
    <w:rsid w:val="009C626D"/>
    <w:rsid w:val="009C6CE4"/>
    <w:rsid w:val="009C6CF7"/>
    <w:rsid w:val="009C707C"/>
    <w:rsid w:val="009C707E"/>
    <w:rsid w:val="009C7412"/>
    <w:rsid w:val="009D2EC4"/>
    <w:rsid w:val="009D2F84"/>
    <w:rsid w:val="009D441D"/>
    <w:rsid w:val="009D4CF5"/>
    <w:rsid w:val="009D4D60"/>
    <w:rsid w:val="009D4DFD"/>
    <w:rsid w:val="009D506D"/>
    <w:rsid w:val="009D5E41"/>
    <w:rsid w:val="009D6A58"/>
    <w:rsid w:val="009D6AC7"/>
    <w:rsid w:val="009D6D7C"/>
    <w:rsid w:val="009D76B4"/>
    <w:rsid w:val="009D79B0"/>
    <w:rsid w:val="009D7A4E"/>
    <w:rsid w:val="009D7C7B"/>
    <w:rsid w:val="009E0684"/>
    <w:rsid w:val="009E0D14"/>
    <w:rsid w:val="009E1768"/>
    <w:rsid w:val="009E21E6"/>
    <w:rsid w:val="009E2EFA"/>
    <w:rsid w:val="009E40C1"/>
    <w:rsid w:val="009E4A04"/>
    <w:rsid w:val="009E4AE7"/>
    <w:rsid w:val="009E4BA1"/>
    <w:rsid w:val="009E4E34"/>
    <w:rsid w:val="009E559E"/>
    <w:rsid w:val="009E656D"/>
    <w:rsid w:val="009E6682"/>
    <w:rsid w:val="009E6A02"/>
    <w:rsid w:val="009E6EC0"/>
    <w:rsid w:val="009E7327"/>
    <w:rsid w:val="009F082F"/>
    <w:rsid w:val="009F08D6"/>
    <w:rsid w:val="009F0B8B"/>
    <w:rsid w:val="009F26E6"/>
    <w:rsid w:val="009F28F3"/>
    <w:rsid w:val="009F28FC"/>
    <w:rsid w:val="009F290E"/>
    <w:rsid w:val="009F33CF"/>
    <w:rsid w:val="009F3A14"/>
    <w:rsid w:val="009F3A36"/>
    <w:rsid w:val="009F40E7"/>
    <w:rsid w:val="009F47A1"/>
    <w:rsid w:val="009F47CE"/>
    <w:rsid w:val="009F5177"/>
    <w:rsid w:val="009F537A"/>
    <w:rsid w:val="009F5B93"/>
    <w:rsid w:val="009F6169"/>
    <w:rsid w:val="009F61C9"/>
    <w:rsid w:val="009F61CE"/>
    <w:rsid w:val="009F6E53"/>
    <w:rsid w:val="009F6EEF"/>
    <w:rsid w:val="009F717D"/>
    <w:rsid w:val="009F7333"/>
    <w:rsid w:val="009F7B86"/>
    <w:rsid w:val="009F7C55"/>
    <w:rsid w:val="00A0000E"/>
    <w:rsid w:val="00A00332"/>
    <w:rsid w:val="00A00499"/>
    <w:rsid w:val="00A00960"/>
    <w:rsid w:val="00A013C3"/>
    <w:rsid w:val="00A015A1"/>
    <w:rsid w:val="00A01678"/>
    <w:rsid w:val="00A02021"/>
    <w:rsid w:val="00A0228B"/>
    <w:rsid w:val="00A026E8"/>
    <w:rsid w:val="00A02905"/>
    <w:rsid w:val="00A02DF4"/>
    <w:rsid w:val="00A03123"/>
    <w:rsid w:val="00A03309"/>
    <w:rsid w:val="00A0354F"/>
    <w:rsid w:val="00A03C8D"/>
    <w:rsid w:val="00A03FCC"/>
    <w:rsid w:val="00A044B8"/>
    <w:rsid w:val="00A04BA3"/>
    <w:rsid w:val="00A04BC4"/>
    <w:rsid w:val="00A04EA3"/>
    <w:rsid w:val="00A04EAC"/>
    <w:rsid w:val="00A06804"/>
    <w:rsid w:val="00A068B0"/>
    <w:rsid w:val="00A06ED7"/>
    <w:rsid w:val="00A06FD3"/>
    <w:rsid w:val="00A07241"/>
    <w:rsid w:val="00A073D3"/>
    <w:rsid w:val="00A1047D"/>
    <w:rsid w:val="00A10525"/>
    <w:rsid w:val="00A10C51"/>
    <w:rsid w:val="00A10FDD"/>
    <w:rsid w:val="00A1189E"/>
    <w:rsid w:val="00A11D6A"/>
    <w:rsid w:val="00A120E5"/>
    <w:rsid w:val="00A12AB4"/>
    <w:rsid w:val="00A13616"/>
    <w:rsid w:val="00A1371A"/>
    <w:rsid w:val="00A13F30"/>
    <w:rsid w:val="00A14178"/>
    <w:rsid w:val="00A14B99"/>
    <w:rsid w:val="00A14C61"/>
    <w:rsid w:val="00A14DE6"/>
    <w:rsid w:val="00A15839"/>
    <w:rsid w:val="00A15859"/>
    <w:rsid w:val="00A15924"/>
    <w:rsid w:val="00A167CD"/>
    <w:rsid w:val="00A169DE"/>
    <w:rsid w:val="00A16D17"/>
    <w:rsid w:val="00A16E7A"/>
    <w:rsid w:val="00A17506"/>
    <w:rsid w:val="00A17876"/>
    <w:rsid w:val="00A17C99"/>
    <w:rsid w:val="00A20AA0"/>
    <w:rsid w:val="00A20B3A"/>
    <w:rsid w:val="00A21251"/>
    <w:rsid w:val="00A213F4"/>
    <w:rsid w:val="00A21CDC"/>
    <w:rsid w:val="00A22929"/>
    <w:rsid w:val="00A22D61"/>
    <w:rsid w:val="00A23158"/>
    <w:rsid w:val="00A23307"/>
    <w:rsid w:val="00A23EFF"/>
    <w:rsid w:val="00A24166"/>
    <w:rsid w:val="00A2445C"/>
    <w:rsid w:val="00A252A6"/>
    <w:rsid w:val="00A25833"/>
    <w:rsid w:val="00A25B26"/>
    <w:rsid w:val="00A263EA"/>
    <w:rsid w:val="00A270CC"/>
    <w:rsid w:val="00A273F0"/>
    <w:rsid w:val="00A27AFB"/>
    <w:rsid w:val="00A30533"/>
    <w:rsid w:val="00A31A9F"/>
    <w:rsid w:val="00A31C68"/>
    <w:rsid w:val="00A32A0C"/>
    <w:rsid w:val="00A32A4A"/>
    <w:rsid w:val="00A32BD8"/>
    <w:rsid w:val="00A3314D"/>
    <w:rsid w:val="00A332E7"/>
    <w:rsid w:val="00A337FA"/>
    <w:rsid w:val="00A34553"/>
    <w:rsid w:val="00A35088"/>
    <w:rsid w:val="00A35361"/>
    <w:rsid w:val="00A35748"/>
    <w:rsid w:val="00A35CCE"/>
    <w:rsid w:val="00A35DC8"/>
    <w:rsid w:val="00A35EFA"/>
    <w:rsid w:val="00A367A6"/>
    <w:rsid w:val="00A3682E"/>
    <w:rsid w:val="00A36A4B"/>
    <w:rsid w:val="00A36F6C"/>
    <w:rsid w:val="00A37052"/>
    <w:rsid w:val="00A375A2"/>
    <w:rsid w:val="00A4038F"/>
    <w:rsid w:val="00A403B0"/>
    <w:rsid w:val="00A40506"/>
    <w:rsid w:val="00A4071E"/>
    <w:rsid w:val="00A409A3"/>
    <w:rsid w:val="00A40A6E"/>
    <w:rsid w:val="00A40E4D"/>
    <w:rsid w:val="00A4142B"/>
    <w:rsid w:val="00A43369"/>
    <w:rsid w:val="00A4388A"/>
    <w:rsid w:val="00A43E6D"/>
    <w:rsid w:val="00A44884"/>
    <w:rsid w:val="00A44B5A"/>
    <w:rsid w:val="00A44EC6"/>
    <w:rsid w:val="00A451C7"/>
    <w:rsid w:val="00A45518"/>
    <w:rsid w:val="00A4567D"/>
    <w:rsid w:val="00A45EAD"/>
    <w:rsid w:val="00A461C0"/>
    <w:rsid w:val="00A46343"/>
    <w:rsid w:val="00A467DB"/>
    <w:rsid w:val="00A471BF"/>
    <w:rsid w:val="00A474D6"/>
    <w:rsid w:val="00A500FE"/>
    <w:rsid w:val="00A50A7D"/>
    <w:rsid w:val="00A514B4"/>
    <w:rsid w:val="00A51ABC"/>
    <w:rsid w:val="00A520C9"/>
    <w:rsid w:val="00A5280F"/>
    <w:rsid w:val="00A52E47"/>
    <w:rsid w:val="00A5322A"/>
    <w:rsid w:val="00A53BDA"/>
    <w:rsid w:val="00A540C4"/>
    <w:rsid w:val="00A54DD5"/>
    <w:rsid w:val="00A54F45"/>
    <w:rsid w:val="00A55083"/>
    <w:rsid w:val="00A55C6B"/>
    <w:rsid w:val="00A563DC"/>
    <w:rsid w:val="00A565B8"/>
    <w:rsid w:val="00A56820"/>
    <w:rsid w:val="00A56852"/>
    <w:rsid w:val="00A56BD8"/>
    <w:rsid w:val="00A57085"/>
    <w:rsid w:val="00A57322"/>
    <w:rsid w:val="00A57475"/>
    <w:rsid w:val="00A5780B"/>
    <w:rsid w:val="00A57EA6"/>
    <w:rsid w:val="00A60381"/>
    <w:rsid w:val="00A606DB"/>
    <w:rsid w:val="00A60865"/>
    <w:rsid w:val="00A60A71"/>
    <w:rsid w:val="00A610EA"/>
    <w:rsid w:val="00A61B95"/>
    <w:rsid w:val="00A62A0C"/>
    <w:rsid w:val="00A62A33"/>
    <w:rsid w:val="00A63E9D"/>
    <w:rsid w:val="00A641CF"/>
    <w:rsid w:val="00A6433B"/>
    <w:rsid w:val="00A6442F"/>
    <w:rsid w:val="00A64BC7"/>
    <w:rsid w:val="00A64C5D"/>
    <w:rsid w:val="00A65224"/>
    <w:rsid w:val="00A6592A"/>
    <w:rsid w:val="00A6596A"/>
    <w:rsid w:val="00A66695"/>
    <w:rsid w:val="00A66B03"/>
    <w:rsid w:val="00A67305"/>
    <w:rsid w:val="00A674EC"/>
    <w:rsid w:val="00A6750E"/>
    <w:rsid w:val="00A67AD7"/>
    <w:rsid w:val="00A700E0"/>
    <w:rsid w:val="00A703F7"/>
    <w:rsid w:val="00A705E6"/>
    <w:rsid w:val="00A70C0A"/>
    <w:rsid w:val="00A71BC3"/>
    <w:rsid w:val="00A71BFF"/>
    <w:rsid w:val="00A71E68"/>
    <w:rsid w:val="00A72061"/>
    <w:rsid w:val="00A72902"/>
    <w:rsid w:val="00A736BB"/>
    <w:rsid w:val="00A73B44"/>
    <w:rsid w:val="00A73F7C"/>
    <w:rsid w:val="00A742BE"/>
    <w:rsid w:val="00A746EC"/>
    <w:rsid w:val="00A74F75"/>
    <w:rsid w:val="00A75471"/>
    <w:rsid w:val="00A75924"/>
    <w:rsid w:val="00A75CA8"/>
    <w:rsid w:val="00A76C8B"/>
    <w:rsid w:val="00A76FDB"/>
    <w:rsid w:val="00A772D8"/>
    <w:rsid w:val="00A774B5"/>
    <w:rsid w:val="00A778E2"/>
    <w:rsid w:val="00A77BD3"/>
    <w:rsid w:val="00A8047D"/>
    <w:rsid w:val="00A80BB6"/>
    <w:rsid w:val="00A80FA7"/>
    <w:rsid w:val="00A817E3"/>
    <w:rsid w:val="00A81CFE"/>
    <w:rsid w:val="00A82121"/>
    <w:rsid w:val="00A82134"/>
    <w:rsid w:val="00A8227F"/>
    <w:rsid w:val="00A83787"/>
    <w:rsid w:val="00A84A2D"/>
    <w:rsid w:val="00A84C54"/>
    <w:rsid w:val="00A85705"/>
    <w:rsid w:val="00A85FB9"/>
    <w:rsid w:val="00A86526"/>
    <w:rsid w:val="00A86842"/>
    <w:rsid w:val="00A86F1E"/>
    <w:rsid w:val="00A87541"/>
    <w:rsid w:val="00A87EEF"/>
    <w:rsid w:val="00A90145"/>
    <w:rsid w:val="00A90C8F"/>
    <w:rsid w:val="00A90F81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4838"/>
    <w:rsid w:val="00A952FB"/>
    <w:rsid w:val="00A95FC3"/>
    <w:rsid w:val="00A96026"/>
    <w:rsid w:val="00A961D4"/>
    <w:rsid w:val="00A963F7"/>
    <w:rsid w:val="00A96B80"/>
    <w:rsid w:val="00A970F6"/>
    <w:rsid w:val="00A971F1"/>
    <w:rsid w:val="00A97E4A"/>
    <w:rsid w:val="00AA0908"/>
    <w:rsid w:val="00AA0A7A"/>
    <w:rsid w:val="00AA0CBE"/>
    <w:rsid w:val="00AA0F72"/>
    <w:rsid w:val="00AA171F"/>
    <w:rsid w:val="00AA20C8"/>
    <w:rsid w:val="00AA2279"/>
    <w:rsid w:val="00AA3446"/>
    <w:rsid w:val="00AA37E7"/>
    <w:rsid w:val="00AA419C"/>
    <w:rsid w:val="00AA4CE7"/>
    <w:rsid w:val="00AA4E50"/>
    <w:rsid w:val="00AA4F49"/>
    <w:rsid w:val="00AA5312"/>
    <w:rsid w:val="00AA57B6"/>
    <w:rsid w:val="00AA5EEB"/>
    <w:rsid w:val="00AA6D10"/>
    <w:rsid w:val="00AA7422"/>
    <w:rsid w:val="00AA79F3"/>
    <w:rsid w:val="00AA7E1B"/>
    <w:rsid w:val="00AB0137"/>
    <w:rsid w:val="00AB1102"/>
    <w:rsid w:val="00AB119A"/>
    <w:rsid w:val="00AB1565"/>
    <w:rsid w:val="00AB1CC2"/>
    <w:rsid w:val="00AB1F53"/>
    <w:rsid w:val="00AB1FAB"/>
    <w:rsid w:val="00AB2377"/>
    <w:rsid w:val="00AB251A"/>
    <w:rsid w:val="00AB28BD"/>
    <w:rsid w:val="00AB2A6E"/>
    <w:rsid w:val="00AB2B5B"/>
    <w:rsid w:val="00AB3142"/>
    <w:rsid w:val="00AB3464"/>
    <w:rsid w:val="00AB3DA2"/>
    <w:rsid w:val="00AB3F43"/>
    <w:rsid w:val="00AB4097"/>
    <w:rsid w:val="00AB4157"/>
    <w:rsid w:val="00AB4465"/>
    <w:rsid w:val="00AB474C"/>
    <w:rsid w:val="00AB4FB4"/>
    <w:rsid w:val="00AB4FE1"/>
    <w:rsid w:val="00AB5471"/>
    <w:rsid w:val="00AB560F"/>
    <w:rsid w:val="00AB567E"/>
    <w:rsid w:val="00AB62DC"/>
    <w:rsid w:val="00AB6CAE"/>
    <w:rsid w:val="00AB6D26"/>
    <w:rsid w:val="00AB713D"/>
    <w:rsid w:val="00AB71BE"/>
    <w:rsid w:val="00AB7B44"/>
    <w:rsid w:val="00AB7E17"/>
    <w:rsid w:val="00AB7ECB"/>
    <w:rsid w:val="00AC1E78"/>
    <w:rsid w:val="00AC2242"/>
    <w:rsid w:val="00AC25E0"/>
    <w:rsid w:val="00AC2613"/>
    <w:rsid w:val="00AC2791"/>
    <w:rsid w:val="00AC28C3"/>
    <w:rsid w:val="00AC34E4"/>
    <w:rsid w:val="00AC40CF"/>
    <w:rsid w:val="00AC41C4"/>
    <w:rsid w:val="00AC422D"/>
    <w:rsid w:val="00AC4230"/>
    <w:rsid w:val="00AC44C3"/>
    <w:rsid w:val="00AC4D09"/>
    <w:rsid w:val="00AC55CC"/>
    <w:rsid w:val="00AC55FD"/>
    <w:rsid w:val="00AC5843"/>
    <w:rsid w:val="00AC5A7F"/>
    <w:rsid w:val="00AC5FD1"/>
    <w:rsid w:val="00AC6475"/>
    <w:rsid w:val="00AC74A3"/>
    <w:rsid w:val="00AC77D9"/>
    <w:rsid w:val="00AC7E7B"/>
    <w:rsid w:val="00AC7F2B"/>
    <w:rsid w:val="00AD1BBE"/>
    <w:rsid w:val="00AD1D41"/>
    <w:rsid w:val="00AD25DF"/>
    <w:rsid w:val="00AD26E5"/>
    <w:rsid w:val="00AD2984"/>
    <w:rsid w:val="00AD2E72"/>
    <w:rsid w:val="00AD30BD"/>
    <w:rsid w:val="00AD32E6"/>
    <w:rsid w:val="00AD341F"/>
    <w:rsid w:val="00AD3B16"/>
    <w:rsid w:val="00AD3DC4"/>
    <w:rsid w:val="00AD3E1F"/>
    <w:rsid w:val="00AD4251"/>
    <w:rsid w:val="00AD450F"/>
    <w:rsid w:val="00AD4824"/>
    <w:rsid w:val="00AD4A36"/>
    <w:rsid w:val="00AD50A7"/>
    <w:rsid w:val="00AD51D6"/>
    <w:rsid w:val="00AD56B8"/>
    <w:rsid w:val="00AD7FA6"/>
    <w:rsid w:val="00AE0268"/>
    <w:rsid w:val="00AE02A9"/>
    <w:rsid w:val="00AE0778"/>
    <w:rsid w:val="00AE0B8B"/>
    <w:rsid w:val="00AE16C1"/>
    <w:rsid w:val="00AE199A"/>
    <w:rsid w:val="00AE1F00"/>
    <w:rsid w:val="00AE277D"/>
    <w:rsid w:val="00AE2DFF"/>
    <w:rsid w:val="00AE402A"/>
    <w:rsid w:val="00AE40FC"/>
    <w:rsid w:val="00AE4845"/>
    <w:rsid w:val="00AE49F5"/>
    <w:rsid w:val="00AE4F6F"/>
    <w:rsid w:val="00AE539A"/>
    <w:rsid w:val="00AE5F48"/>
    <w:rsid w:val="00AE5FCC"/>
    <w:rsid w:val="00AE60FD"/>
    <w:rsid w:val="00AE6ACA"/>
    <w:rsid w:val="00AE6EBC"/>
    <w:rsid w:val="00AE736F"/>
    <w:rsid w:val="00AE76C2"/>
    <w:rsid w:val="00AE7853"/>
    <w:rsid w:val="00AE7E3E"/>
    <w:rsid w:val="00AE7E4E"/>
    <w:rsid w:val="00AF0084"/>
    <w:rsid w:val="00AF022B"/>
    <w:rsid w:val="00AF1F1D"/>
    <w:rsid w:val="00AF2E31"/>
    <w:rsid w:val="00AF306E"/>
    <w:rsid w:val="00AF32CA"/>
    <w:rsid w:val="00AF34FC"/>
    <w:rsid w:val="00AF48BF"/>
    <w:rsid w:val="00AF4DBB"/>
    <w:rsid w:val="00AF539E"/>
    <w:rsid w:val="00AF5EF1"/>
    <w:rsid w:val="00AF676A"/>
    <w:rsid w:val="00AF70E1"/>
    <w:rsid w:val="00AF7D43"/>
    <w:rsid w:val="00AF7F04"/>
    <w:rsid w:val="00B00B46"/>
    <w:rsid w:val="00B00B95"/>
    <w:rsid w:val="00B016BC"/>
    <w:rsid w:val="00B01828"/>
    <w:rsid w:val="00B0197F"/>
    <w:rsid w:val="00B01FEF"/>
    <w:rsid w:val="00B0319D"/>
    <w:rsid w:val="00B03387"/>
    <w:rsid w:val="00B034D6"/>
    <w:rsid w:val="00B03A5C"/>
    <w:rsid w:val="00B03C82"/>
    <w:rsid w:val="00B0410D"/>
    <w:rsid w:val="00B04FD9"/>
    <w:rsid w:val="00B051FF"/>
    <w:rsid w:val="00B05787"/>
    <w:rsid w:val="00B06463"/>
    <w:rsid w:val="00B06762"/>
    <w:rsid w:val="00B06AD9"/>
    <w:rsid w:val="00B06F85"/>
    <w:rsid w:val="00B06FBA"/>
    <w:rsid w:val="00B0763E"/>
    <w:rsid w:val="00B07860"/>
    <w:rsid w:val="00B10601"/>
    <w:rsid w:val="00B112E4"/>
    <w:rsid w:val="00B11A48"/>
    <w:rsid w:val="00B11C95"/>
    <w:rsid w:val="00B11DF5"/>
    <w:rsid w:val="00B122B3"/>
    <w:rsid w:val="00B12787"/>
    <w:rsid w:val="00B128E2"/>
    <w:rsid w:val="00B12B99"/>
    <w:rsid w:val="00B12EC2"/>
    <w:rsid w:val="00B134AF"/>
    <w:rsid w:val="00B13C06"/>
    <w:rsid w:val="00B14142"/>
    <w:rsid w:val="00B14642"/>
    <w:rsid w:val="00B14E31"/>
    <w:rsid w:val="00B1529D"/>
    <w:rsid w:val="00B154C5"/>
    <w:rsid w:val="00B155A9"/>
    <w:rsid w:val="00B15783"/>
    <w:rsid w:val="00B15AC9"/>
    <w:rsid w:val="00B15AF2"/>
    <w:rsid w:val="00B15E55"/>
    <w:rsid w:val="00B15F48"/>
    <w:rsid w:val="00B161FE"/>
    <w:rsid w:val="00B16968"/>
    <w:rsid w:val="00B16B7A"/>
    <w:rsid w:val="00B175BF"/>
    <w:rsid w:val="00B201CA"/>
    <w:rsid w:val="00B202A1"/>
    <w:rsid w:val="00B205B2"/>
    <w:rsid w:val="00B20EBC"/>
    <w:rsid w:val="00B20F91"/>
    <w:rsid w:val="00B210EF"/>
    <w:rsid w:val="00B2127F"/>
    <w:rsid w:val="00B217C3"/>
    <w:rsid w:val="00B21BBF"/>
    <w:rsid w:val="00B21DAF"/>
    <w:rsid w:val="00B21E37"/>
    <w:rsid w:val="00B222FA"/>
    <w:rsid w:val="00B22CA2"/>
    <w:rsid w:val="00B22D08"/>
    <w:rsid w:val="00B230BE"/>
    <w:rsid w:val="00B23336"/>
    <w:rsid w:val="00B2392F"/>
    <w:rsid w:val="00B23B00"/>
    <w:rsid w:val="00B23DD3"/>
    <w:rsid w:val="00B24673"/>
    <w:rsid w:val="00B24F79"/>
    <w:rsid w:val="00B25731"/>
    <w:rsid w:val="00B257D2"/>
    <w:rsid w:val="00B26930"/>
    <w:rsid w:val="00B26D10"/>
    <w:rsid w:val="00B27267"/>
    <w:rsid w:val="00B3014A"/>
    <w:rsid w:val="00B3027A"/>
    <w:rsid w:val="00B30AD0"/>
    <w:rsid w:val="00B3151A"/>
    <w:rsid w:val="00B315BA"/>
    <w:rsid w:val="00B315DE"/>
    <w:rsid w:val="00B3171B"/>
    <w:rsid w:val="00B31981"/>
    <w:rsid w:val="00B31BDC"/>
    <w:rsid w:val="00B3405B"/>
    <w:rsid w:val="00B34264"/>
    <w:rsid w:val="00B34B24"/>
    <w:rsid w:val="00B350FC"/>
    <w:rsid w:val="00B355F8"/>
    <w:rsid w:val="00B35E74"/>
    <w:rsid w:val="00B3612E"/>
    <w:rsid w:val="00B36261"/>
    <w:rsid w:val="00B3664B"/>
    <w:rsid w:val="00B36BBF"/>
    <w:rsid w:val="00B36C8A"/>
    <w:rsid w:val="00B36F53"/>
    <w:rsid w:val="00B37B27"/>
    <w:rsid w:val="00B37C8E"/>
    <w:rsid w:val="00B401F0"/>
    <w:rsid w:val="00B40AD2"/>
    <w:rsid w:val="00B40C6E"/>
    <w:rsid w:val="00B417FA"/>
    <w:rsid w:val="00B41A01"/>
    <w:rsid w:val="00B41A35"/>
    <w:rsid w:val="00B41BF3"/>
    <w:rsid w:val="00B41D2F"/>
    <w:rsid w:val="00B42169"/>
    <w:rsid w:val="00B424A6"/>
    <w:rsid w:val="00B4262C"/>
    <w:rsid w:val="00B42948"/>
    <w:rsid w:val="00B429FB"/>
    <w:rsid w:val="00B42DDD"/>
    <w:rsid w:val="00B42F32"/>
    <w:rsid w:val="00B43E08"/>
    <w:rsid w:val="00B446C8"/>
    <w:rsid w:val="00B44DF5"/>
    <w:rsid w:val="00B455A6"/>
    <w:rsid w:val="00B471AB"/>
    <w:rsid w:val="00B47241"/>
    <w:rsid w:val="00B476B2"/>
    <w:rsid w:val="00B47A58"/>
    <w:rsid w:val="00B47F5A"/>
    <w:rsid w:val="00B50109"/>
    <w:rsid w:val="00B5021A"/>
    <w:rsid w:val="00B50835"/>
    <w:rsid w:val="00B50AE0"/>
    <w:rsid w:val="00B50D04"/>
    <w:rsid w:val="00B50DE3"/>
    <w:rsid w:val="00B51514"/>
    <w:rsid w:val="00B51E60"/>
    <w:rsid w:val="00B527D5"/>
    <w:rsid w:val="00B52B5D"/>
    <w:rsid w:val="00B531E7"/>
    <w:rsid w:val="00B5391B"/>
    <w:rsid w:val="00B5452B"/>
    <w:rsid w:val="00B54767"/>
    <w:rsid w:val="00B54D0F"/>
    <w:rsid w:val="00B5531B"/>
    <w:rsid w:val="00B5560B"/>
    <w:rsid w:val="00B55947"/>
    <w:rsid w:val="00B55BB9"/>
    <w:rsid w:val="00B55D33"/>
    <w:rsid w:val="00B5666D"/>
    <w:rsid w:val="00B56FAE"/>
    <w:rsid w:val="00B56FE7"/>
    <w:rsid w:val="00B5788A"/>
    <w:rsid w:val="00B57929"/>
    <w:rsid w:val="00B57A70"/>
    <w:rsid w:val="00B60443"/>
    <w:rsid w:val="00B60A3B"/>
    <w:rsid w:val="00B60E37"/>
    <w:rsid w:val="00B612BA"/>
    <w:rsid w:val="00B617B1"/>
    <w:rsid w:val="00B618EF"/>
    <w:rsid w:val="00B61B50"/>
    <w:rsid w:val="00B61DA4"/>
    <w:rsid w:val="00B628DC"/>
    <w:rsid w:val="00B62B78"/>
    <w:rsid w:val="00B62F8C"/>
    <w:rsid w:val="00B63A3C"/>
    <w:rsid w:val="00B6443A"/>
    <w:rsid w:val="00B64C9E"/>
    <w:rsid w:val="00B64D14"/>
    <w:rsid w:val="00B64F61"/>
    <w:rsid w:val="00B65156"/>
    <w:rsid w:val="00B65450"/>
    <w:rsid w:val="00B65AD7"/>
    <w:rsid w:val="00B663A8"/>
    <w:rsid w:val="00B66753"/>
    <w:rsid w:val="00B66974"/>
    <w:rsid w:val="00B675C0"/>
    <w:rsid w:val="00B67DE0"/>
    <w:rsid w:val="00B67F07"/>
    <w:rsid w:val="00B67F67"/>
    <w:rsid w:val="00B70953"/>
    <w:rsid w:val="00B70B4B"/>
    <w:rsid w:val="00B710B7"/>
    <w:rsid w:val="00B716BA"/>
    <w:rsid w:val="00B72126"/>
    <w:rsid w:val="00B72E1A"/>
    <w:rsid w:val="00B73662"/>
    <w:rsid w:val="00B7402B"/>
    <w:rsid w:val="00B74C19"/>
    <w:rsid w:val="00B74F0A"/>
    <w:rsid w:val="00B75BF2"/>
    <w:rsid w:val="00B76C80"/>
    <w:rsid w:val="00B76FF5"/>
    <w:rsid w:val="00B773D0"/>
    <w:rsid w:val="00B77A20"/>
    <w:rsid w:val="00B77BA8"/>
    <w:rsid w:val="00B77D42"/>
    <w:rsid w:val="00B77DA2"/>
    <w:rsid w:val="00B77FD4"/>
    <w:rsid w:val="00B804C7"/>
    <w:rsid w:val="00B80639"/>
    <w:rsid w:val="00B80723"/>
    <w:rsid w:val="00B80B8E"/>
    <w:rsid w:val="00B80CAC"/>
    <w:rsid w:val="00B8139B"/>
    <w:rsid w:val="00B817A8"/>
    <w:rsid w:val="00B817B9"/>
    <w:rsid w:val="00B81AEE"/>
    <w:rsid w:val="00B82847"/>
    <w:rsid w:val="00B82967"/>
    <w:rsid w:val="00B82B21"/>
    <w:rsid w:val="00B83A66"/>
    <w:rsid w:val="00B858A4"/>
    <w:rsid w:val="00B858B0"/>
    <w:rsid w:val="00B85DDC"/>
    <w:rsid w:val="00B85E18"/>
    <w:rsid w:val="00B862F9"/>
    <w:rsid w:val="00B86A3B"/>
    <w:rsid w:val="00B8704A"/>
    <w:rsid w:val="00B874AA"/>
    <w:rsid w:val="00B878C9"/>
    <w:rsid w:val="00B90209"/>
    <w:rsid w:val="00B90DF6"/>
    <w:rsid w:val="00B91101"/>
    <w:rsid w:val="00B91967"/>
    <w:rsid w:val="00B91A94"/>
    <w:rsid w:val="00B92022"/>
    <w:rsid w:val="00B9214F"/>
    <w:rsid w:val="00B925AD"/>
    <w:rsid w:val="00B927DB"/>
    <w:rsid w:val="00B92979"/>
    <w:rsid w:val="00B92AD7"/>
    <w:rsid w:val="00B92B71"/>
    <w:rsid w:val="00B92D69"/>
    <w:rsid w:val="00B92F5E"/>
    <w:rsid w:val="00B931C1"/>
    <w:rsid w:val="00B93D95"/>
    <w:rsid w:val="00B94253"/>
    <w:rsid w:val="00B94717"/>
    <w:rsid w:val="00B94DFE"/>
    <w:rsid w:val="00B94F91"/>
    <w:rsid w:val="00B95CB2"/>
    <w:rsid w:val="00B95E16"/>
    <w:rsid w:val="00B9606E"/>
    <w:rsid w:val="00B965B8"/>
    <w:rsid w:val="00B96613"/>
    <w:rsid w:val="00B9688F"/>
    <w:rsid w:val="00B9772A"/>
    <w:rsid w:val="00B97931"/>
    <w:rsid w:val="00BA03CE"/>
    <w:rsid w:val="00BA0781"/>
    <w:rsid w:val="00BA0DE0"/>
    <w:rsid w:val="00BA0EB0"/>
    <w:rsid w:val="00BA3558"/>
    <w:rsid w:val="00BA3B56"/>
    <w:rsid w:val="00BA431D"/>
    <w:rsid w:val="00BA451D"/>
    <w:rsid w:val="00BA4FD5"/>
    <w:rsid w:val="00BA5138"/>
    <w:rsid w:val="00BA528B"/>
    <w:rsid w:val="00BA60D5"/>
    <w:rsid w:val="00BA7328"/>
    <w:rsid w:val="00BA74AB"/>
    <w:rsid w:val="00BA765B"/>
    <w:rsid w:val="00BA7775"/>
    <w:rsid w:val="00BA7813"/>
    <w:rsid w:val="00BA7C07"/>
    <w:rsid w:val="00BB030B"/>
    <w:rsid w:val="00BB06B8"/>
    <w:rsid w:val="00BB06D8"/>
    <w:rsid w:val="00BB0CDE"/>
    <w:rsid w:val="00BB16C5"/>
    <w:rsid w:val="00BB1EC9"/>
    <w:rsid w:val="00BB2BA7"/>
    <w:rsid w:val="00BB313A"/>
    <w:rsid w:val="00BB3856"/>
    <w:rsid w:val="00BB391F"/>
    <w:rsid w:val="00BB3A3B"/>
    <w:rsid w:val="00BB3C68"/>
    <w:rsid w:val="00BB3D90"/>
    <w:rsid w:val="00BB3DFF"/>
    <w:rsid w:val="00BB40EB"/>
    <w:rsid w:val="00BB412F"/>
    <w:rsid w:val="00BB4278"/>
    <w:rsid w:val="00BB4C4A"/>
    <w:rsid w:val="00BB4D3A"/>
    <w:rsid w:val="00BB5949"/>
    <w:rsid w:val="00BB63BC"/>
    <w:rsid w:val="00BB6BF4"/>
    <w:rsid w:val="00BB6FF8"/>
    <w:rsid w:val="00BB7231"/>
    <w:rsid w:val="00BB73E4"/>
    <w:rsid w:val="00BB7775"/>
    <w:rsid w:val="00BB790E"/>
    <w:rsid w:val="00BC0308"/>
    <w:rsid w:val="00BC09A2"/>
    <w:rsid w:val="00BC1902"/>
    <w:rsid w:val="00BC2D4B"/>
    <w:rsid w:val="00BC316D"/>
    <w:rsid w:val="00BC33DE"/>
    <w:rsid w:val="00BC3596"/>
    <w:rsid w:val="00BC4387"/>
    <w:rsid w:val="00BC440F"/>
    <w:rsid w:val="00BC44FD"/>
    <w:rsid w:val="00BC47EA"/>
    <w:rsid w:val="00BC4BB8"/>
    <w:rsid w:val="00BC4EB2"/>
    <w:rsid w:val="00BC5D09"/>
    <w:rsid w:val="00BC60E6"/>
    <w:rsid w:val="00BC61CA"/>
    <w:rsid w:val="00BC62CB"/>
    <w:rsid w:val="00BC62DE"/>
    <w:rsid w:val="00BC6524"/>
    <w:rsid w:val="00BC69DD"/>
    <w:rsid w:val="00BC715B"/>
    <w:rsid w:val="00BC7439"/>
    <w:rsid w:val="00BC744C"/>
    <w:rsid w:val="00BC7B2C"/>
    <w:rsid w:val="00BC7B3D"/>
    <w:rsid w:val="00BC7E3E"/>
    <w:rsid w:val="00BD075C"/>
    <w:rsid w:val="00BD0848"/>
    <w:rsid w:val="00BD0A1A"/>
    <w:rsid w:val="00BD0F41"/>
    <w:rsid w:val="00BD1770"/>
    <w:rsid w:val="00BD1EDC"/>
    <w:rsid w:val="00BD21F5"/>
    <w:rsid w:val="00BD26E1"/>
    <w:rsid w:val="00BD30A9"/>
    <w:rsid w:val="00BD3FD3"/>
    <w:rsid w:val="00BD414C"/>
    <w:rsid w:val="00BD43EC"/>
    <w:rsid w:val="00BD4516"/>
    <w:rsid w:val="00BD47C6"/>
    <w:rsid w:val="00BD4975"/>
    <w:rsid w:val="00BD4BE8"/>
    <w:rsid w:val="00BD54FC"/>
    <w:rsid w:val="00BD5785"/>
    <w:rsid w:val="00BD584A"/>
    <w:rsid w:val="00BD5B1A"/>
    <w:rsid w:val="00BD5E7D"/>
    <w:rsid w:val="00BD6992"/>
    <w:rsid w:val="00BD6E5E"/>
    <w:rsid w:val="00BD71C7"/>
    <w:rsid w:val="00BD722E"/>
    <w:rsid w:val="00BD7345"/>
    <w:rsid w:val="00BD76B2"/>
    <w:rsid w:val="00BD7D5A"/>
    <w:rsid w:val="00BD7D92"/>
    <w:rsid w:val="00BE0529"/>
    <w:rsid w:val="00BE0AE7"/>
    <w:rsid w:val="00BE1560"/>
    <w:rsid w:val="00BE1573"/>
    <w:rsid w:val="00BE1DF2"/>
    <w:rsid w:val="00BE1E1A"/>
    <w:rsid w:val="00BE1E6B"/>
    <w:rsid w:val="00BE21CD"/>
    <w:rsid w:val="00BE30EA"/>
    <w:rsid w:val="00BE3279"/>
    <w:rsid w:val="00BE353F"/>
    <w:rsid w:val="00BE4729"/>
    <w:rsid w:val="00BE4D55"/>
    <w:rsid w:val="00BE510A"/>
    <w:rsid w:val="00BE56AA"/>
    <w:rsid w:val="00BE6DC7"/>
    <w:rsid w:val="00BE7FC8"/>
    <w:rsid w:val="00BF076B"/>
    <w:rsid w:val="00BF1192"/>
    <w:rsid w:val="00BF2557"/>
    <w:rsid w:val="00BF28EC"/>
    <w:rsid w:val="00BF2A47"/>
    <w:rsid w:val="00BF32D1"/>
    <w:rsid w:val="00BF35D5"/>
    <w:rsid w:val="00BF3852"/>
    <w:rsid w:val="00BF397C"/>
    <w:rsid w:val="00BF39E3"/>
    <w:rsid w:val="00BF3EFF"/>
    <w:rsid w:val="00BF405E"/>
    <w:rsid w:val="00BF4068"/>
    <w:rsid w:val="00BF448C"/>
    <w:rsid w:val="00BF4F0A"/>
    <w:rsid w:val="00BF5175"/>
    <w:rsid w:val="00BF51AB"/>
    <w:rsid w:val="00BF5756"/>
    <w:rsid w:val="00BF5CA8"/>
    <w:rsid w:val="00BF5E2E"/>
    <w:rsid w:val="00BF5E45"/>
    <w:rsid w:val="00BF63C8"/>
    <w:rsid w:val="00BF6623"/>
    <w:rsid w:val="00BF72BE"/>
    <w:rsid w:val="00BF782A"/>
    <w:rsid w:val="00BF7BED"/>
    <w:rsid w:val="00BF7C87"/>
    <w:rsid w:val="00C000F0"/>
    <w:rsid w:val="00C0034F"/>
    <w:rsid w:val="00C00C36"/>
    <w:rsid w:val="00C00D92"/>
    <w:rsid w:val="00C016D2"/>
    <w:rsid w:val="00C01AA8"/>
    <w:rsid w:val="00C01C3E"/>
    <w:rsid w:val="00C01E4F"/>
    <w:rsid w:val="00C025BD"/>
    <w:rsid w:val="00C02A06"/>
    <w:rsid w:val="00C02BAD"/>
    <w:rsid w:val="00C03215"/>
    <w:rsid w:val="00C04011"/>
    <w:rsid w:val="00C0416A"/>
    <w:rsid w:val="00C0439B"/>
    <w:rsid w:val="00C04B64"/>
    <w:rsid w:val="00C04E40"/>
    <w:rsid w:val="00C0523B"/>
    <w:rsid w:val="00C0533B"/>
    <w:rsid w:val="00C054FF"/>
    <w:rsid w:val="00C07CA9"/>
    <w:rsid w:val="00C07D35"/>
    <w:rsid w:val="00C07DEA"/>
    <w:rsid w:val="00C07F18"/>
    <w:rsid w:val="00C10428"/>
    <w:rsid w:val="00C10E62"/>
    <w:rsid w:val="00C11131"/>
    <w:rsid w:val="00C111AA"/>
    <w:rsid w:val="00C11B0D"/>
    <w:rsid w:val="00C1212B"/>
    <w:rsid w:val="00C12376"/>
    <w:rsid w:val="00C12931"/>
    <w:rsid w:val="00C13C8B"/>
    <w:rsid w:val="00C14D0A"/>
    <w:rsid w:val="00C15C29"/>
    <w:rsid w:val="00C15E2B"/>
    <w:rsid w:val="00C16AD9"/>
    <w:rsid w:val="00C16E53"/>
    <w:rsid w:val="00C17526"/>
    <w:rsid w:val="00C175A9"/>
    <w:rsid w:val="00C177FB"/>
    <w:rsid w:val="00C2009D"/>
    <w:rsid w:val="00C2071D"/>
    <w:rsid w:val="00C2077E"/>
    <w:rsid w:val="00C20C85"/>
    <w:rsid w:val="00C21819"/>
    <w:rsid w:val="00C21930"/>
    <w:rsid w:val="00C21AD8"/>
    <w:rsid w:val="00C21D86"/>
    <w:rsid w:val="00C21EE4"/>
    <w:rsid w:val="00C2202E"/>
    <w:rsid w:val="00C221E1"/>
    <w:rsid w:val="00C227FC"/>
    <w:rsid w:val="00C22A5B"/>
    <w:rsid w:val="00C22FAC"/>
    <w:rsid w:val="00C237B7"/>
    <w:rsid w:val="00C23C8D"/>
    <w:rsid w:val="00C242DE"/>
    <w:rsid w:val="00C243CF"/>
    <w:rsid w:val="00C24D54"/>
    <w:rsid w:val="00C251D6"/>
    <w:rsid w:val="00C2534E"/>
    <w:rsid w:val="00C25490"/>
    <w:rsid w:val="00C2559D"/>
    <w:rsid w:val="00C25AC0"/>
    <w:rsid w:val="00C26802"/>
    <w:rsid w:val="00C26F22"/>
    <w:rsid w:val="00C275BC"/>
    <w:rsid w:val="00C27993"/>
    <w:rsid w:val="00C30333"/>
    <w:rsid w:val="00C3063E"/>
    <w:rsid w:val="00C30809"/>
    <w:rsid w:val="00C30896"/>
    <w:rsid w:val="00C30A38"/>
    <w:rsid w:val="00C30D60"/>
    <w:rsid w:val="00C312F6"/>
    <w:rsid w:val="00C3174C"/>
    <w:rsid w:val="00C31C12"/>
    <w:rsid w:val="00C320E0"/>
    <w:rsid w:val="00C32311"/>
    <w:rsid w:val="00C32B21"/>
    <w:rsid w:val="00C32D54"/>
    <w:rsid w:val="00C33256"/>
    <w:rsid w:val="00C33A31"/>
    <w:rsid w:val="00C33FB6"/>
    <w:rsid w:val="00C34008"/>
    <w:rsid w:val="00C3423E"/>
    <w:rsid w:val="00C34700"/>
    <w:rsid w:val="00C3470F"/>
    <w:rsid w:val="00C34A24"/>
    <w:rsid w:val="00C3512C"/>
    <w:rsid w:val="00C36A46"/>
    <w:rsid w:val="00C36EF9"/>
    <w:rsid w:val="00C36F1F"/>
    <w:rsid w:val="00C36F74"/>
    <w:rsid w:val="00C3796C"/>
    <w:rsid w:val="00C37DCC"/>
    <w:rsid w:val="00C37F4A"/>
    <w:rsid w:val="00C40983"/>
    <w:rsid w:val="00C40B4F"/>
    <w:rsid w:val="00C410D6"/>
    <w:rsid w:val="00C41967"/>
    <w:rsid w:val="00C4212A"/>
    <w:rsid w:val="00C4241E"/>
    <w:rsid w:val="00C42FF3"/>
    <w:rsid w:val="00C438AF"/>
    <w:rsid w:val="00C43AE2"/>
    <w:rsid w:val="00C44EA7"/>
    <w:rsid w:val="00C46539"/>
    <w:rsid w:val="00C46C00"/>
    <w:rsid w:val="00C4722F"/>
    <w:rsid w:val="00C476B0"/>
    <w:rsid w:val="00C479AA"/>
    <w:rsid w:val="00C50308"/>
    <w:rsid w:val="00C50B54"/>
    <w:rsid w:val="00C50EBE"/>
    <w:rsid w:val="00C51957"/>
    <w:rsid w:val="00C51C0D"/>
    <w:rsid w:val="00C52F15"/>
    <w:rsid w:val="00C534FE"/>
    <w:rsid w:val="00C5435D"/>
    <w:rsid w:val="00C5526F"/>
    <w:rsid w:val="00C55863"/>
    <w:rsid w:val="00C5609C"/>
    <w:rsid w:val="00C5622B"/>
    <w:rsid w:val="00C563F6"/>
    <w:rsid w:val="00C56556"/>
    <w:rsid w:val="00C565B7"/>
    <w:rsid w:val="00C56917"/>
    <w:rsid w:val="00C56960"/>
    <w:rsid w:val="00C56B7C"/>
    <w:rsid w:val="00C5785F"/>
    <w:rsid w:val="00C57D93"/>
    <w:rsid w:val="00C57FC8"/>
    <w:rsid w:val="00C60A45"/>
    <w:rsid w:val="00C6109F"/>
    <w:rsid w:val="00C61199"/>
    <w:rsid w:val="00C614E2"/>
    <w:rsid w:val="00C616F2"/>
    <w:rsid w:val="00C61B84"/>
    <w:rsid w:val="00C61F4F"/>
    <w:rsid w:val="00C61F81"/>
    <w:rsid w:val="00C6259B"/>
    <w:rsid w:val="00C628CE"/>
    <w:rsid w:val="00C62B18"/>
    <w:rsid w:val="00C62BA4"/>
    <w:rsid w:val="00C63034"/>
    <w:rsid w:val="00C63088"/>
    <w:rsid w:val="00C63371"/>
    <w:rsid w:val="00C63CCC"/>
    <w:rsid w:val="00C63D59"/>
    <w:rsid w:val="00C64900"/>
    <w:rsid w:val="00C64971"/>
    <w:rsid w:val="00C64B3D"/>
    <w:rsid w:val="00C65480"/>
    <w:rsid w:val="00C654CA"/>
    <w:rsid w:val="00C65CF9"/>
    <w:rsid w:val="00C65D64"/>
    <w:rsid w:val="00C65E0F"/>
    <w:rsid w:val="00C6656D"/>
    <w:rsid w:val="00C671BE"/>
    <w:rsid w:val="00C6746B"/>
    <w:rsid w:val="00C67B63"/>
    <w:rsid w:val="00C67F0B"/>
    <w:rsid w:val="00C70010"/>
    <w:rsid w:val="00C713C5"/>
    <w:rsid w:val="00C7175B"/>
    <w:rsid w:val="00C7245A"/>
    <w:rsid w:val="00C72DD2"/>
    <w:rsid w:val="00C72F96"/>
    <w:rsid w:val="00C731B8"/>
    <w:rsid w:val="00C73269"/>
    <w:rsid w:val="00C73855"/>
    <w:rsid w:val="00C73E9B"/>
    <w:rsid w:val="00C7400B"/>
    <w:rsid w:val="00C743C7"/>
    <w:rsid w:val="00C74D04"/>
    <w:rsid w:val="00C7552E"/>
    <w:rsid w:val="00C75982"/>
    <w:rsid w:val="00C75A7C"/>
    <w:rsid w:val="00C75F26"/>
    <w:rsid w:val="00C761F9"/>
    <w:rsid w:val="00C76CEE"/>
    <w:rsid w:val="00C76DB6"/>
    <w:rsid w:val="00C77086"/>
    <w:rsid w:val="00C77298"/>
    <w:rsid w:val="00C774AC"/>
    <w:rsid w:val="00C776EE"/>
    <w:rsid w:val="00C77B35"/>
    <w:rsid w:val="00C77BBB"/>
    <w:rsid w:val="00C8011D"/>
    <w:rsid w:val="00C80ED9"/>
    <w:rsid w:val="00C81131"/>
    <w:rsid w:val="00C81178"/>
    <w:rsid w:val="00C81308"/>
    <w:rsid w:val="00C81518"/>
    <w:rsid w:val="00C81A5D"/>
    <w:rsid w:val="00C81BAE"/>
    <w:rsid w:val="00C81C56"/>
    <w:rsid w:val="00C82FA3"/>
    <w:rsid w:val="00C83084"/>
    <w:rsid w:val="00C830C3"/>
    <w:rsid w:val="00C830E4"/>
    <w:rsid w:val="00C839DB"/>
    <w:rsid w:val="00C83EAD"/>
    <w:rsid w:val="00C83ED7"/>
    <w:rsid w:val="00C83FDD"/>
    <w:rsid w:val="00C84343"/>
    <w:rsid w:val="00C84478"/>
    <w:rsid w:val="00C84598"/>
    <w:rsid w:val="00C85618"/>
    <w:rsid w:val="00C85669"/>
    <w:rsid w:val="00C85A99"/>
    <w:rsid w:val="00C85B18"/>
    <w:rsid w:val="00C85D74"/>
    <w:rsid w:val="00C85E67"/>
    <w:rsid w:val="00C86261"/>
    <w:rsid w:val="00C86BD5"/>
    <w:rsid w:val="00C86C0D"/>
    <w:rsid w:val="00C86CB5"/>
    <w:rsid w:val="00C871C5"/>
    <w:rsid w:val="00C87379"/>
    <w:rsid w:val="00C879C6"/>
    <w:rsid w:val="00C90167"/>
    <w:rsid w:val="00C90C88"/>
    <w:rsid w:val="00C919B9"/>
    <w:rsid w:val="00C91D65"/>
    <w:rsid w:val="00C91EC8"/>
    <w:rsid w:val="00C925A2"/>
    <w:rsid w:val="00C92D3B"/>
    <w:rsid w:val="00C92E69"/>
    <w:rsid w:val="00C92FFD"/>
    <w:rsid w:val="00C9332C"/>
    <w:rsid w:val="00C93772"/>
    <w:rsid w:val="00C94275"/>
    <w:rsid w:val="00C94645"/>
    <w:rsid w:val="00C9489A"/>
    <w:rsid w:val="00C96383"/>
    <w:rsid w:val="00C9690B"/>
    <w:rsid w:val="00C96980"/>
    <w:rsid w:val="00C96B2D"/>
    <w:rsid w:val="00C96E62"/>
    <w:rsid w:val="00C9761B"/>
    <w:rsid w:val="00C97851"/>
    <w:rsid w:val="00CA020D"/>
    <w:rsid w:val="00CA07E8"/>
    <w:rsid w:val="00CA0DD3"/>
    <w:rsid w:val="00CA115C"/>
    <w:rsid w:val="00CA23D9"/>
    <w:rsid w:val="00CA2620"/>
    <w:rsid w:val="00CA2A04"/>
    <w:rsid w:val="00CA34FB"/>
    <w:rsid w:val="00CA3598"/>
    <w:rsid w:val="00CA449C"/>
    <w:rsid w:val="00CA516F"/>
    <w:rsid w:val="00CA57F6"/>
    <w:rsid w:val="00CA5850"/>
    <w:rsid w:val="00CA5E50"/>
    <w:rsid w:val="00CA7199"/>
    <w:rsid w:val="00CA7C70"/>
    <w:rsid w:val="00CA7F5B"/>
    <w:rsid w:val="00CB03B0"/>
    <w:rsid w:val="00CB15E2"/>
    <w:rsid w:val="00CB23DE"/>
    <w:rsid w:val="00CB252F"/>
    <w:rsid w:val="00CB2A9A"/>
    <w:rsid w:val="00CB2AAD"/>
    <w:rsid w:val="00CB2C1E"/>
    <w:rsid w:val="00CB30D5"/>
    <w:rsid w:val="00CB3125"/>
    <w:rsid w:val="00CB3A49"/>
    <w:rsid w:val="00CB3C29"/>
    <w:rsid w:val="00CB3FA2"/>
    <w:rsid w:val="00CB4287"/>
    <w:rsid w:val="00CB4A54"/>
    <w:rsid w:val="00CB5040"/>
    <w:rsid w:val="00CB51A6"/>
    <w:rsid w:val="00CB5BD0"/>
    <w:rsid w:val="00CB5CCB"/>
    <w:rsid w:val="00CB646A"/>
    <w:rsid w:val="00CB6591"/>
    <w:rsid w:val="00CB6F3B"/>
    <w:rsid w:val="00CB7B0C"/>
    <w:rsid w:val="00CC007E"/>
    <w:rsid w:val="00CC0431"/>
    <w:rsid w:val="00CC0C22"/>
    <w:rsid w:val="00CC0E82"/>
    <w:rsid w:val="00CC0F44"/>
    <w:rsid w:val="00CC1009"/>
    <w:rsid w:val="00CC11AE"/>
    <w:rsid w:val="00CC12EC"/>
    <w:rsid w:val="00CC1F9C"/>
    <w:rsid w:val="00CC272F"/>
    <w:rsid w:val="00CC29D4"/>
    <w:rsid w:val="00CC2A0F"/>
    <w:rsid w:val="00CC2BA5"/>
    <w:rsid w:val="00CC2F80"/>
    <w:rsid w:val="00CC3FC4"/>
    <w:rsid w:val="00CC4361"/>
    <w:rsid w:val="00CC44F6"/>
    <w:rsid w:val="00CC4D3B"/>
    <w:rsid w:val="00CC50CA"/>
    <w:rsid w:val="00CC5B5B"/>
    <w:rsid w:val="00CC5E7F"/>
    <w:rsid w:val="00CC6065"/>
    <w:rsid w:val="00CC63B4"/>
    <w:rsid w:val="00CC7970"/>
    <w:rsid w:val="00CD0203"/>
    <w:rsid w:val="00CD04A7"/>
    <w:rsid w:val="00CD05E5"/>
    <w:rsid w:val="00CD141A"/>
    <w:rsid w:val="00CD16DF"/>
    <w:rsid w:val="00CD1A34"/>
    <w:rsid w:val="00CD20E3"/>
    <w:rsid w:val="00CD2819"/>
    <w:rsid w:val="00CD2B33"/>
    <w:rsid w:val="00CD31D0"/>
    <w:rsid w:val="00CD35B0"/>
    <w:rsid w:val="00CD37DF"/>
    <w:rsid w:val="00CD39B0"/>
    <w:rsid w:val="00CD3F4E"/>
    <w:rsid w:val="00CD47AB"/>
    <w:rsid w:val="00CD4FF7"/>
    <w:rsid w:val="00CD5290"/>
    <w:rsid w:val="00CD538B"/>
    <w:rsid w:val="00CD5531"/>
    <w:rsid w:val="00CD6A9B"/>
    <w:rsid w:val="00CD6BB0"/>
    <w:rsid w:val="00CD6DDE"/>
    <w:rsid w:val="00CD6EFD"/>
    <w:rsid w:val="00CD7122"/>
    <w:rsid w:val="00CD7154"/>
    <w:rsid w:val="00CD76FD"/>
    <w:rsid w:val="00CD7A86"/>
    <w:rsid w:val="00CD7C77"/>
    <w:rsid w:val="00CE0913"/>
    <w:rsid w:val="00CE0B24"/>
    <w:rsid w:val="00CE10BC"/>
    <w:rsid w:val="00CE1762"/>
    <w:rsid w:val="00CE1984"/>
    <w:rsid w:val="00CE1EF1"/>
    <w:rsid w:val="00CE2108"/>
    <w:rsid w:val="00CE2A81"/>
    <w:rsid w:val="00CE3772"/>
    <w:rsid w:val="00CE37D6"/>
    <w:rsid w:val="00CE3F72"/>
    <w:rsid w:val="00CE404E"/>
    <w:rsid w:val="00CE417B"/>
    <w:rsid w:val="00CE4470"/>
    <w:rsid w:val="00CE4C53"/>
    <w:rsid w:val="00CE4DB8"/>
    <w:rsid w:val="00CE532E"/>
    <w:rsid w:val="00CE5956"/>
    <w:rsid w:val="00CE5FB5"/>
    <w:rsid w:val="00CE61BC"/>
    <w:rsid w:val="00CE6847"/>
    <w:rsid w:val="00CE68E6"/>
    <w:rsid w:val="00CE6EF3"/>
    <w:rsid w:val="00CE6F49"/>
    <w:rsid w:val="00CE7430"/>
    <w:rsid w:val="00CF040F"/>
    <w:rsid w:val="00CF067F"/>
    <w:rsid w:val="00CF0BB9"/>
    <w:rsid w:val="00CF11BE"/>
    <w:rsid w:val="00CF1B4D"/>
    <w:rsid w:val="00CF1F7E"/>
    <w:rsid w:val="00CF2863"/>
    <w:rsid w:val="00CF2E06"/>
    <w:rsid w:val="00CF3152"/>
    <w:rsid w:val="00CF35A1"/>
    <w:rsid w:val="00CF45E8"/>
    <w:rsid w:val="00CF4AB4"/>
    <w:rsid w:val="00CF4B20"/>
    <w:rsid w:val="00CF50E5"/>
    <w:rsid w:val="00CF5364"/>
    <w:rsid w:val="00CF53E4"/>
    <w:rsid w:val="00CF547C"/>
    <w:rsid w:val="00CF55DA"/>
    <w:rsid w:val="00CF55FE"/>
    <w:rsid w:val="00CF5DFC"/>
    <w:rsid w:val="00CF5F30"/>
    <w:rsid w:val="00CF6757"/>
    <w:rsid w:val="00CF6CAC"/>
    <w:rsid w:val="00CF6F6E"/>
    <w:rsid w:val="00CF75F8"/>
    <w:rsid w:val="00D0089A"/>
    <w:rsid w:val="00D00C23"/>
    <w:rsid w:val="00D0166C"/>
    <w:rsid w:val="00D016F9"/>
    <w:rsid w:val="00D017A9"/>
    <w:rsid w:val="00D01AFD"/>
    <w:rsid w:val="00D01BCF"/>
    <w:rsid w:val="00D01D46"/>
    <w:rsid w:val="00D02468"/>
    <w:rsid w:val="00D02F38"/>
    <w:rsid w:val="00D03749"/>
    <w:rsid w:val="00D03760"/>
    <w:rsid w:val="00D04111"/>
    <w:rsid w:val="00D04512"/>
    <w:rsid w:val="00D04AC7"/>
    <w:rsid w:val="00D04BA3"/>
    <w:rsid w:val="00D04D4C"/>
    <w:rsid w:val="00D04EAF"/>
    <w:rsid w:val="00D05997"/>
    <w:rsid w:val="00D05F85"/>
    <w:rsid w:val="00D06B93"/>
    <w:rsid w:val="00D06EFA"/>
    <w:rsid w:val="00D07482"/>
    <w:rsid w:val="00D10244"/>
    <w:rsid w:val="00D10B9A"/>
    <w:rsid w:val="00D11027"/>
    <w:rsid w:val="00D11215"/>
    <w:rsid w:val="00D1172A"/>
    <w:rsid w:val="00D1220E"/>
    <w:rsid w:val="00D1225A"/>
    <w:rsid w:val="00D12CF7"/>
    <w:rsid w:val="00D135BC"/>
    <w:rsid w:val="00D13C24"/>
    <w:rsid w:val="00D14861"/>
    <w:rsid w:val="00D15600"/>
    <w:rsid w:val="00D1572D"/>
    <w:rsid w:val="00D159B1"/>
    <w:rsid w:val="00D1667E"/>
    <w:rsid w:val="00D1715D"/>
    <w:rsid w:val="00D1724E"/>
    <w:rsid w:val="00D1795E"/>
    <w:rsid w:val="00D17FDC"/>
    <w:rsid w:val="00D203D4"/>
    <w:rsid w:val="00D2044F"/>
    <w:rsid w:val="00D204C3"/>
    <w:rsid w:val="00D20523"/>
    <w:rsid w:val="00D20FB4"/>
    <w:rsid w:val="00D21D69"/>
    <w:rsid w:val="00D21E17"/>
    <w:rsid w:val="00D22438"/>
    <w:rsid w:val="00D22679"/>
    <w:rsid w:val="00D22C04"/>
    <w:rsid w:val="00D230C3"/>
    <w:rsid w:val="00D23728"/>
    <w:rsid w:val="00D23A40"/>
    <w:rsid w:val="00D24E62"/>
    <w:rsid w:val="00D24ECC"/>
    <w:rsid w:val="00D24F44"/>
    <w:rsid w:val="00D24FDE"/>
    <w:rsid w:val="00D2577D"/>
    <w:rsid w:val="00D25C43"/>
    <w:rsid w:val="00D27269"/>
    <w:rsid w:val="00D27292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3B3"/>
    <w:rsid w:val="00D32412"/>
    <w:rsid w:val="00D32B7B"/>
    <w:rsid w:val="00D32FE3"/>
    <w:rsid w:val="00D33529"/>
    <w:rsid w:val="00D33B38"/>
    <w:rsid w:val="00D343F9"/>
    <w:rsid w:val="00D343FE"/>
    <w:rsid w:val="00D34635"/>
    <w:rsid w:val="00D3469B"/>
    <w:rsid w:val="00D347E3"/>
    <w:rsid w:val="00D34B22"/>
    <w:rsid w:val="00D358BD"/>
    <w:rsid w:val="00D35D54"/>
    <w:rsid w:val="00D36744"/>
    <w:rsid w:val="00D36DDC"/>
    <w:rsid w:val="00D37BAD"/>
    <w:rsid w:val="00D37D64"/>
    <w:rsid w:val="00D37DFD"/>
    <w:rsid w:val="00D37FEB"/>
    <w:rsid w:val="00D400F3"/>
    <w:rsid w:val="00D405FC"/>
    <w:rsid w:val="00D409C1"/>
    <w:rsid w:val="00D40D63"/>
    <w:rsid w:val="00D4156E"/>
    <w:rsid w:val="00D41DDC"/>
    <w:rsid w:val="00D424B7"/>
    <w:rsid w:val="00D4255D"/>
    <w:rsid w:val="00D42946"/>
    <w:rsid w:val="00D42B10"/>
    <w:rsid w:val="00D4378F"/>
    <w:rsid w:val="00D43EC1"/>
    <w:rsid w:val="00D44433"/>
    <w:rsid w:val="00D445F1"/>
    <w:rsid w:val="00D45070"/>
    <w:rsid w:val="00D45352"/>
    <w:rsid w:val="00D454A2"/>
    <w:rsid w:val="00D456D0"/>
    <w:rsid w:val="00D457FF"/>
    <w:rsid w:val="00D45C14"/>
    <w:rsid w:val="00D462A9"/>
    <w:rsid w:val="00D46336"/>
    <w:rsid w:val="00D46902"/>
    <w:rsid w:val="00D4691E"/>
    <w:rsid w:val="00D4718D"/>
    <w:rsid w:val="00D4755A"/>
    <w:rsid w:val="00D475D3"/>
    <w:rsid w:val="00D47C20"/>
    <w:rsid w:val="00D50470"/>
    <w:rsid w:val="00D50619"/>
    <w:rsid w:val="00D5130F"/>
    <w:rsid w:val="00D52606"/>
    <w:rsid w:val="00D52C86"/>
    <w:rsid w:val="00D52D9C"/>
    <w:rsid w:val="00D52F92"/>
    <w:rsid w:val="00D53715"/>
    <w:rsid w:val="00D53B3F"/>
    <w:rsid w:val="00D54BAC"/>
    <w:rsid w:val="00D55140"/>
    <w:rsid w:val="00D5535D"/>
    <w:rsid w:val="00D5537A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6035E"/>
    <w:rsid w:val="00D612E6"/>
    <w:rsid w:val="00D61975"/>
    <w:rsid w:val="00D61D7A"/>
    <w:rsid w:val="00D6215C"/>
    <w:rsid w:val="00D626F1"/>
    <w:rsid w:val="00D6270E"/>
    <w:rsid w:val="00D638BA"/>
    <w:rsid w:val="00D63928"/>
    <w:rsid w:val="00D64340"/>
    <w:rsid w:val="00D64836"/>
    <w:rsid w:val="00D64AFA"/>
    <w:rsid w:val="00D6502B"/>
    <w:rsid w:val="00D65407"/>
    <w:rsid w:val="00D65484"/>
    <w:rsid w:val="00D66DC2"/>
    <w:rsid w:val="00D66DEB"/>
    <w:rsid w:val="00D67B8F"/>
    <w:rsid w:val="00D70D07"/>
    <w:rsid w:val="00D71B6F"/>
    <w:rsid w:val="00D7243E"/>
    <w:rsid w:val="00D72897"/>
    <w:rsid w:val="00D728F8"/>
    <w:rsid w:val="00D72B4B"/>
    <w:rsid w:val="00D73462"/>
    <w:rsid w:val="00D73BC7"/>
    <w:rsid w:val="00D74023"/>
    <w:rsid w:val="00D74560"/>
    <w:rsid w:val="00D7476B"/>
    <w:rsid w:val="00D7527C"/>
    <w:rsid w:val="00D75693"/>
    <w:rsid w:val="00D756EA"/>
    <w:rsid w:val="00D7585D"/>
    <w:rsid w:val="00D75AFB"/>
    <w:rsid w:val="00D75DBF"/>
    <w:rsid w:val="00D76890"/>
    <w:rsid w:val="00D76A36"/>
    <w:rsid w:val="00D76E14"/>
    <w:rsid w:val="00D7730D"/>
    <w:rsid w:val="00D779C1"/>
    <w:rsid w:val="00D77C35"/>
    <w:rsid w:val="00D77CCB"/>
    <w:rsid w:val="00D80026"/>
    <w:rsid w:val="00D80096"/>
    <w:rsid w:val="00D813EC"/>
    <w:rsid w:val="00D8194F"/>
    <w:rsid w:val="00D820AE"/>
    <w:rsid w:val="00D820EA"/>
    <w:rsid w:val="00D82568"/>
    <w:rsid w:val="00D8279E"/>
    <w:rsid w:val="00D82823"/>
    <w:rsid w:val="00D828CA"/>
    <w:rsid w:val="00D829B2"/>
    <w:rsid w:val="00D82C76"/>
    <w:rsid w:val="00D833AA"/>
    <w:rsid w:val="00D83FF5"/>
    <w:rsid w:val="00D857DF"/>
    <w:rsid w:val="00D85ADD"/>
    <w:rsid w:val="00D8620C"/>
    <w:rsid w:val="00D86639"/>
    <w:rsid w:val="00D869EE"/>
    <w:rsid w:val="00D86A84"/>
    <w:rsid w:val="00D86AA2"/>
    <w:rsid w:val="00D86AE0"/>
    <w:rsid w:val="00D86F25"/>
    <w:rsid w:val="00D874E8"/>
    <w:rsid w:val="00D8770E"/>
    <w:rsid w:val="00D8773F"/>
    <w:rsid w:val="00D90055"/>
    <w:rsid w:val="00D91543"/>
    <w:rsid w:val="00D915ED"/>
    <w:rsid w:val="00D917BF"/>
    <w:rsid w:val="00D917EE"/>
    <w:rsid w:val="00D91CED"/>
    <w:rsid w:val="00D92819"/>
    <w:rsid w:val="00D92A11"/>
    <w:rsid w:val="00D92EBB"/>
    <w:rsid w:val="00D931A4"/>
    <w:rsid w:val="00D93208"/>
    <w:rsid w:val="00D9364F"/>
    <w:rsid w:val="00D938F6"/>
    <w:rsid w:val="00D93C29"/>
    <w:rsid w:val="00D94273"/>
    <w:rsid w:val="00D94446"/>
    <w:rsid w:val="00D945D0"/>
    <w:rsid w:val="00D94F61"/>
    <w:rsid w:val="00D95568"/>
    <w:rsid w:val="00D95598"/>
    <w:rsid w:val="00D95B5F"/>
    <w:rsid w:val="00D96302"/>
    <w:rsid w:val="00D9635D"/>
    <w:rsid w:val="00D96BF7"/>
    <w:rsid w:val="00D9725A"/>
    <w:rsid w:val="00D977A9"/>
    <w:rsid w:val="00D97BD5"/>
    <w:rsid w:val="00DA0E5B"/>
    <w:rsid w:val="00DA104B"/>
    <w:rsid w:val="00DA1997"/>
    <w:rsid w:val="00DA21C7"/>
    <w:rsid w:val="00DA25C9"/>
    <w:rsid w:val="00DA2927"/>
    <w:rsid w:val="00DA2B28"/>
    <w:rsid w:val="00DA36AD"/>
    <w:rsid w:val="00DA3836"/>
    <w:rsid w:val="00DA3B6E"/>
    <w:rsid w:val="00DA3C01"/>
    <w:rsid w:val="00DA4C06"/>
    <w:rsid w:val="00DA6723"/>
    <w:rsid w:val="00DA6DF7"/>
    <w:rsid w:val="00DA7699"/>
    <w:rsid w:val="00DA78C1"/>
    <w:rsid w:val="00DB004B"/>
    <w:rsid w:val="00DB00A7"/>
    <w:rsid w:val="00DB06F2"/>
    <w:rsid w:val="00DB077B"/>
    <w:rsid w:val="00DB0C4A"/>
    <w:rsid w:val="00DB0EB9"/>
    <w:rsid w:val="00DB108E"/>
    <w:rsid w:val="00DB1506"/>
    <w:rsid w:val="00DB1BC6"/>
    <w:rsid w:val="00DB1E70"/>
    <w:rsid w:val="00DB20D8"/>
    <w:rsid w:val="00DB2299"/>
    <w:rsid w:val="00DB2586"/>
    <w:rsid w:val="00DB291D"/>
    <w:rsid w:val="00DB2F87"/>
    <w:rsid w:val="00DB2FE9"/>
    <w:rsid w:val="00DB3363"/>
    <w:rsid w:val="00DB3CC2"/>
    <w:rsid w:val="00DB3F3B"/>
    <w:rsid w:val="00DB49DA"/>
    <w:rsid w:val="00DB4A48"/>
    <w:rsid w:val="00DB4ED9"/>
    <w:rsid w:val="00DB5856"/>
    <w:rsid w:val="00DB5E61"/>
    <w:rsid w:val="00DB63CE"/>
    <w:rsid w:val="00DB6585"/>
    <w:rsid w:val="00DB671E"/>
    <w:rsid w:val="00DB7685"/>
    <w:rsid w:val="00DC01A2"/>
    <w:rsid w:val="00DC051C"/>
    <w:rsid w:val="00DC06D2"/>
    <w:rsid w:val="00DC0CF7"/>
    <w:rsid w:val="00DC0EEB"/>
    <w:rsid w:val="00DC1B2A"/>
    <w:rsid w:val="00DC1C75"/>
    <w:rsid w:val="00DC2CCE"/>
    <w:rsid w:val="00DC30EB"/>
    <w:rsid w:val="00DC31D4"/>
    <w:rsid w:val="00DC3259"/>
    <w:rsid w:val="00DC32CE"/>
    <w:rsid w:val="00DC3392"/>
    <w:rsid w:val="00DC374F"/>
    <w:rsid w:val="00DC3A6F"/>
    <w:rsid w:val="00DC3AB6"/>
    <w:rsid w:val="00DC4BB7"/>
    <w:rsid w:val="00DC4E66"/>
    <w:rsid w:val="00DC4EA0"/>
    <w:rsid w:val="00DC5C4F"/>
    <w:rsid w:val="00DC7240"/>
    <w:rsid w:val="00DC739B"/>
    <w:rsid w:val="00DC77C3"/>
    <w:rsid w:val="00DC7BBA"/>
    <w:rsid w:val="00DC7E4A"/>
    <w:rsid w:val="00DD009B"/>
    <w:rsid w:val="00DD06D0"/>
    <w:rsid w:val="00DD0C8C"/>
    <w:rsid w:val="00DD0D78"/>
    <w:rsid w:val="00DD1406"/>
    <w:rsid w:val="00DD166F"/>
    <w:rsid w:val="00DD18F8"/>
    <w:rsid w:val="00DD1A24"/>
    <w:rsid w:val="00DD1DAF"/>
    <w:rsid w:val="00DD2267"/>
    <w:rsid w:val="00DD282B"/>
    <w:rsid w:val="00DD34EA"/>
    <w:rsid w:val="00DD3A36"/>
    <w:rsid w:val="00DD42F3"/>
    <w:rsid w:val="00DD4382"/>
    <w:rsid w:val="00DD4F59"/>
    <w:rsid w:val="00DD571C"/>
    <w:rsid w:val="00DD59A6"/>
    <w:rsid w:val="00DD6E93"/>
    <w:rsid w:val="00DD71F7"/>
    <w:rsid w:val="00DD7354"/>
    <w:rsid w:val="00DE1144"/>
    <w:rsid w:val="00DE1549"/>
    <w:rsid w:val="00DE1766"/>
    <w:rsid w:val="00DE1FDE"/>
    <w:rsid w:val="00DE2314"/>
    <w:rsid w:val="00DE2683"/>
    <w:rsid w:val="00DE3102"/>
    <w:rsid w:val="00DE32AF"/>
    <w:rsid w:val="00DE35EC"/>
    <w:rsid w:val="00DE3708"/>
    <w:rsid w:val="00DE3A37"/>
    <w:rsid w:val="00DE3FAB"/>
    <w:rsid w:val="00DE4556"/>
    <w:rsid w:val="00DE4B22"/>
    <w:rsid w:val="00DE4CDE"/>
    <w:rsid w:val="00DE51F1"/>
    <w:rsid w:val="00DE530F"/>
    <w:rsid w:val="00DE552C"/>
    <w:rsid w:val="00DE58B8"/>
    <w:rsid w:val="00DE5A15"/>
    <w:rsid w:val="00DE5AAF"/>
    <w:rsid w:val="00DE60DC"/>
    <w:rsid w:val="00DE6511"/>
    <w:rsid w:val="00DE70BC"/>
    <w:rsid w:val="00DE73C9"/>
    <w:rsid w:val="00DE78EA"/>
    <w:rsid w:val="00DE7B00"/>
    <w:rsid w:val="00DF07A7"/>
    <w:rsid w:val="00DF095D"/>
    <w:rsid w:val="00DF0E5E"/>
    <w:rsid w:val="00DF0EEC"/>
    <w:rsid w:val="00DF154B"/>
    <w:rsid w:val="00DF15C9"/>
    <w:rsid w:val="00DF1872"/>
    <w:rsid w:val="00DF1B21"/>
    <w:rsid w:val="00DF1B99"/>
    <w:rsid w:val="00DF214B"/>
    <w:rsid w:val="00DF246E"/>
    <w:rsid w:val="00DF2C3D"/>
    <w:rsid w:val="00DF35F7"/>
    <w:rsid w:val="00DF3956"/>
    <w:rsid w:val="00DF3EB7"/>
    <w:rsid w:val="00DF4057"/>
    <w:rsid w:val="00DF6877"/>
    <w:rsid w:val="00DF6B33"/>
    <w:rsid w:val="00DF73E2"/>
    <w:rsid w:val="00DF7546"/>
    <w:rsid w:val="00E006B5"/>
    <w:rsid w:val="00E00749"/>
    <w:rsid w:val="00E0096C"/>
    <w:rsid w:val="00E00B90"/>
    <w:rsid w:val="00E011FA"/>
    <w:rsid w:val="00E014B2"/>
    <w:rsid w:val="00E01715"/>
    <w:rsid w:val="00E01770"/>
    <w:rsid w:val="00E0197F"/>
    <w:rsid w:val="00E021C3"/>
    <w:rsid w:val="00E02938"/>
    <w:rsid w:val="00E0310E"/>
    <w:rsid w:val="00E03491"/>
    <w:rsid w:val="00E03697"/>
    <w:rsid w:val="00E05A50"/>
    <w:rsid w:val="00E07CD6"/>
    <w:rsid w:val="00E10172"/>
    <w:rsid w:val="00E103D2"/>
    <w:rsid w:val="00E1065A"/>
    <w:rsid w:val="00E10CA3"/>
    <w:rsid w:val="00E118EB"/>
    <w:rsid w:val="00E11BF8"/>
    <w:rsid w:val="00E11CAC"/>
    <w:rsid w:val="00E11DE4"/>
    <w:rsid w:val="00E12416"/>
    <w:rsid w:val="00E12488"/>
    <w:rsid w:val="00E125F7"/>
    <w:rsid w:val="00E12FD2"/>
    <w:rsid w:val="00E136B4"/>
    <w:rsid w:val="00E13876"/>
    <w:rsid w:val="00E139EE"/>
    <w:rsid w:val="00E13AA2"/>
    <w:rsid w:val="00E13B1C"/>
    <w:rsid w:val="00E14236"/>
    <w:rsid w:val="00E14534"/>
    <w:rsid w:val="00E15141"/>
    <w:rsid w:val="00E15315"/>
    <w:rsid w:val="00E153F6"/>
    <w:rsid w:val="00E156DD"/>
    <w:rsid w:val="00E15808"/>
    <w:rsid w:val="00E15A23"/>
    <w:rsid w:val="00E15A4A"/>
    <w:rsid w:val="00E16034"/>
    <w:rsid w:val="00E16212"/>
    <w:rsid w:val="00E16ABF"/>
    <w:rsid w:val="00E16B4A"/>
    <w:rsid w:val="00E17C48"/>
    <w:rsid w:val="00E204BE"/>
    <w:rsid w:val="00E204C7"/>
    <w:rsid w:val="00E209CA"/>
    <w:rsid w:val="00E20A93"/>
    <w:rsid w:val="00E211BE"/>
    <w:rsid w:val="00E21406"/>
    <w:rsid w:val="00E2141E"/>
    <w:rsid w:val="00E21FD0"/>
    <w:rsid w:val="00E221FB"/>
    <w:rsid w:val="00E22BFC"/>
    <w:rsid w:val="00E22C81"/>
    <w:rsid w:val="00E22DE3"/>
    <w:rsid w:val="00E23698"/>
    <w:rsid w:val="00E23E5E"/>
    <w:rsid w:val="00E240CD"/>
    <w:rsid w:val="00E24170"/>
    <w:rsid w:val="00E242EF"/>
    <w:rsid w:val="00E2477D"/>
    <w:rsid w:val="00E24F26"/>
    <w:rsid w:val="00E2539C"/>
    <w:rsid w:val="00E25749"/>
    <w:rsid w:val="00E26293"/>
    <w:rsid w:val="00E26CBA"/>
    <w:rsid w:val="00E26DB8"/>
    <w:rsid w:val="00E26E78"/>
    <w:rsid w:val="00E27899"/>
    <w:rsid w:val="00E27D90"/>
    <w:rsid w:val="00E27FDE"/>
    <w:rsid w:val="00E30D08"/>
    <w:rsid w:val="00E3121F"/>
    <w:rsid w:val="00E31BB6"/>
    <w:rsid w:val="00E31EF2"/>
    <w:rsid w:val="00E3289C"/>
    <w:rsid w:val="00E32975"/>
    <w:rsid w:val="00E32C9D"/>
    <w:rsid w:val="00E32E18"/>
    <w:rsid w:val="00E32EE9"/>
    <w:rsid w:val="00E3353B"/>
    <w:rsid w:val="00E33953"/>
    <w:rsid w:val="00E339E7"/>
    <w:rsid w:val="00E33ADE"/>
    <w:rsid w:val="00E33C79"/>
    <w:rsid w:val="00E345C5"/>
    <w:rsid w:val="00E346BB"/>
    <w:rsid w:val="00E34761"/>
    <w:rsid w:val="00E35CCE"/>
    <w:rsid w:val="00E35CD0"/>
    <w:rsid w:val="00E3660F"/>
    <w:rsid w:val="00E36DDC"/>
    <w:rsid w:val="00E37133"/>
    <w:rsid w:val="00E37B10"/>
    <w:rsid w:val="00E404FE"/>
    <w:rsid w:val="00E415EA"/>
    <w:rsid w:val="00E41B4D"/>
    <w:rsid w:val="00E41C5B"/>
    <w:rsid w:val="00E42842"/>
    <w:rsid w:val="00E42A87"/>
    <w:rsid w:val="00E42E00"/>
    <w:rsid w:val="00E42E61"/>
    <w:rsid w:val="00E4307A"/>
    <w:rsid w:val="00E44248"/>
    <w:rsid w:val="00E443B9"/>
    <w:rsid w:val="00E44BC7"/>
    <w:rsid w:val="00E44DBA"/>
    <w:rsid w:val="00E44DE8"/>
    <w:rsid w:val="00E453E0"/>
    <w:rsid w:val="00E4593E"/>
    <w:rsid w:val="00E46349"/>
    <w:rsid w:val="00E46464"/>
    <w:rsid w:val="00E4672F"/>
    <w:rsid w:val="00E47137"/>
    <w:rsid w:val="00E47673"/>
    <w:rsid w:val="00E47D0A"/>
    <w:rsid w:val="00E47D21"/>
    <w:rsid w:val="00E47D91"/>
    <w:rsid w:val="00E50618"/>
    <w:rsid w:val="00E517B9"/>
    <w:rsid w:val="00E51C36"/>
    <w:rsid w:val="00E51FA8"/>
    <w:rsid w:val="00E52779"/>
    <w:rsid w:val="00E52871"/>
    <w:rsid w:val="00E53824"/>
    <w:rsid w:val="00E546FB"/>
    <w:rsid w:val="00E54792"/>
    <w:rsid w:val="00E549C9"/>
    <w:rsid w:val="00E54D2E"/>
    <w:rsid w:val="00E54D97"/>
    <w:rsid w:val="00E55F1B"/>
    <w:rsid w:val="00E567B2"/>
    <w:rsid w:val="00E56B58"/>
    <w:rsid w:val="00E56BAA"/>
    <w:rsid w:val="00E5711E"/>
    <w:rsid w:val="00E5722C"/>
    <w:rsid w:val="00E573E3"/>
    <w:rsid w:val="00E574D5"/>
    <w:rsid w:val="00E577EB"/>
    <w:rsid w:val="00E57804"/>
    <w:rsid w:val="00E57B9A"/>
    <w:rsid w:val="00E57DE2"/>
    <w:rsid w:val="00E57FF8"/>
    <w:rsid w:val="00E6077C"/>
    <w:rsid w:val="00E60D7C"/>
    <w:rsid w:val="00E6116B"/>
    <w:rsid w:val="00E619E9"/>
    <w:rsid w:val="00E61CEC"/>
    <w:rsid w:val="00E61FF8"/>
    <w:rsid w:val="00E62117"/>
    <w:rsid w:val="00E621F2"/>
    <w:rsid w:val="00E643B2"/>
    <w:rsid w:val="00E6465B"/>
    <w:rsid w:val="00E64767"/>
    <w:rsid w:val="00E64DA9"/>
    <w:rsid w:val="00E64EA6"/>
    <w:rsid w:val="00E65236"/>
    <w:rsid w:val="00E65696"/>
    <w:rsid w:val="00E663BB"/>
    <w:rsid w:val="00E673A6"/>
    <w:rsid w:val="00E67911"/>
    <w:rsid w:val="00E67BC2"/>
    <w:rsid w:val="00E67F55"/>
    <w:rsid w:val="00E70416"/>
    <w:rsid w:val="00E70552"/>
    <w:rsid w:val="00E708BD"/>
    <w:rsid w:val="00E70C0E"/>
    <w:rsid w:val="00E70F43"/>
    <w:rsid w:val="00E71B32"/>
    <w:rsid w:val="00E71B72"/>
    <w:rsid w:val="00E7257B"/>
    <w:rsid w:val="00E74EF5"/>
    <w:rsid w:val="00E74EFE"/>
    <w:rsid w:val="00E75506"/>
    <w:rsid w:val="00E75C82"/>
    <w:rsid w:val="00E7634F"/>
    <w:rsid w:val="00E7668D"/>
    <w:rsid w:val="00E766F3"/>
    <w:rsid w:val="00E76882"/>
    <w:rsid w:val="00E76A41"/>
    <w:rsid w:val="00E7744C"/>
    <w:rsid w:val="00E77A48"/>
    <w:rsid w:val="00E77BDC"/>
    <w:rsid w:val="00E77CD0"/>
    <w:rsid w:val="00E80278"/>
    <w:rsid w:val="00E802F4"/>
    <w:rsid w:val="00E80325"/>
    <w:rsid w:val="00E811B5"/>
    <w:rsid w:val="00E81779"/>
    <w:rsid w:val="00E8187F"/>
    <w:rsid w:val="00E822B2"/>
    <w:rsid w:val="00E82637"/>
    <w:rsid w:val="00E82F13"/>
    <w:rsid w:val="00E83758"/>
    <w:rsid w:val="00E8399B"/>
    <w:rsid w:val="00E83C52"/>
    <w:rsid w:val="00E8410E"/>
    <w:rsid w:val="00E8453E"/>
    <w:rsid w:val="00E84C5D"/>
    <w:rsid w:val="00E852FF"/>
    <w:rsid w:val="00E857F7"/>
    <w:rsid w:val="00E873EF"/>
    <w:rsid w:val="00E87F0F"/>
    <w:rsid w:val="00E90203"/>
    <w:rsid w:val="00E90298"/>
    <w:rsid w:val="00E90477"/>
    <w:rsid w:val="00E905D6"/>
    <w:rsid w:val="00E90CB2"/>
    <w:rsid w:val="00E9114D"/>
    <w:rsid w:val="00E91873"/>
    <w:rsid w:val="00E91E2E"/>
    <w:rsid w:val="00E91EB4"/>
    <w:rsid w:val="00E91FE6"/>
    <w:rsid w:val="00E92061"/>
    <w:rsid w:val="00E92496"/>
    <w:rsid w:val="00E92552"/>
    <w:rsid w:val="00E93112"/>
    <w:rsid w:val="00E93399"/>
    <w:rsid w:val="00E935C8"/>
    <w:rsid w:val="00E936B6"/>
    <w:rsid w:val="00E947C9"/>
    <w:rsid w:val="00E95160"/>
    <w:rsid w:val="00E954B6"/>
    <w:rsid w:val="00E95A4C"/>
    <w:rsid w:val="00E95A64"/>
    <w:rsid w:val="00E95DDE"/>
    <w:rsid w:val="00E95E4F"/>
    <w:rsid w:val="00E95FBE"/>
    <w:rsid w:val="00E96539"/>
    <w:rsid w:val="00E96C21"/>
    <w:rsid w:val="00E96C34"/>
    <w:rsid w:val="00E96F4E"/>
    <w:rsid w:val="00E97642"/>
    <w:rsid w:val="00E97EFD"/>
    <w:rsid w:val="00EA00F0"/>
    <w:rsid w:val="00EA1392"/>
    <w:rsid w:val="00EA14F4"/>
    <w:rsid w:val="00EA160A"/>
    <w:rsid w:val="00EA1DAA"/>
    <w:rsid w:val="00EA2CB1"/>
    <w:rsid w:val="00EA31A3"/>
    <w:rsid w:val="00EA3DC8"/>
    <w:rsid w:val="00EA49B6"/>
    <w:rsid w:val="00EA5460"/>
    <w:rsid w:val="00EA558A"/>
    <w:rsid w:val="00EA59A7"/>
    <w:rsid w:val="00EA5A3C"/>
    <w:rsid w:val="00EA5E45"/>
    <w:rsid w:val="00EA7B34"/>
    <w:rsid w:val="00EA7EC1"/>
    <w:rsid w:val="00EB00B4"/>
    <w:rsid w:val="00EB012F"/>
    <w:rsid w:val="00EB028A"/>
    <w:rsid w:val="00EB02C0"/>
    <w:rsid w:val="00EB1D6D"/>
    <w:rsid w:val="00EB1FD2"/>
    <w:rsid w:val="00EB2111"/>
    <w:rsid w:val="00EB2138"/>
    <w:rsid w:val="00EB2D77"/>
    <w:rsid w:val="00EB2F77"/>
    <w:rsid w:val="00EB36AA"/>
    <w:rsid w:val="00EB36F1"/>
    <w:rsid w:val="00EB3BC5"/>
    <w:rsid w:val="00EB447E"/>
    <w:rsid w:val="00EB456C"/>
    <w:rsid w:val="00EB4594"/>
    <w:rsid w:val="00EB4E45"/>
    <w:rsid w:val="00EB4EDD"/>
    <w:rsid w:val="00EB5C28"/>
    <w:rsid w:val="00EB7130"/>
    <w:rsid w:val="00EC05BA"/>
    <w:rsid w:val="00EC206C"/>
    <w:rsid w:val="00EC208F"/>
    <w:rsid w:val="00EC21FC"/>
    <w:rsid w:val="00EC23EC"/>
    <w:rsid w:val="00EC2A7F"/>
    <w:rsid w:val="00EC3020"/>
    <w:rsid w:val="00EC3215"/>
    <w:rsid w:val="00EC3523"/>
    <w:rsid w:val="00EC3BCC"/>
    <w:rsid w:val="00EC43B9"/>
    <w:rsid w:val="00EC44C0"/>
    <w:rsid w:val="00EC5594"/>
    <w:rsid w:val="00EC55F5"/>
    <w:rsid w:val="00EC5E97"/>
    <w:rsid w:val="00EC6864"/>
    <w:rsid w:val="00EC6936"/>
    <w:rsid w:val="00EC69CB"/>
    <w:rsid w:val="00EC7021"/>
    <w:rsid w:val="00EC709B"/>
    <w:rsid w:val="00EC7473"/>
    <w:rsid w:val="00EC794A"/>
    <w:rsid w:val="00ED0016"/>
    <w:rsid w:val="00ED0847"/>
    <w:rsid w:val="00ED1A8C"/>
    <w:rsid w:val="00ED1B7F"/>
    <w:rsid w:val="00ED1BD1"/>
    <w:rsid w:val="00ED1BD8"/>
    <w:rsid w:val="00ED2358"/>
    <w:rsid w:val="00ED2401"/>
    <w:rsid w:val="00ED2AFF"/>
    <w:rsid w:val="00ED30C2"/>
    <w:rsid w:val="00ED47BD"/>
    <w:rsid w:val="00ED50C3"/>
    <w:rsid w:val="00ED59A9"/>
    <w:rsid w:val="00ED65AC"/>
    <w:rsid w:val="00ED6AB3"/>
    <w:rsid w:val="00ED6E63"/>
    <w:rsid w:val="00ED7CC5"/>
    <w:rsid w:val="00EE024E"/>
    <w:rsid w:val="00EE0A01"/>
    <w:rsid w:val="00EE0B64"/>
    <w:rsid w:val="00EE0DDF"/>
    <w:rsid w:val="00EE1221"/>
    <w:rsid w:val="00EE2323"/>
    <w:rsid w:val="00EE2401"/>
    <w:rsid w:val="00EE3171"/>
    <w:rsid w:val="00EE39AB"/>
    <w:rsid w:val="00EE3B59"/>
    <w:rsid w:val="00EE3FC6"/>
    <w:rsid w:val="00EE421D"/>
    <w:rsid w:val="00EE43BE"/>
    <w:rsid w:val="00EE44C0"/>
    <w:rsid w:val="00EE44F9"/>
    <w:rsid w:val="00EE5768"/>
    <w:rsid w:val="00EE65B5"/>
    <w:rsid w:val="00EE6698"/>
    <w:rsid w:val="00EE6868"/>
    <w:rsid w:val="00EE68DA"/>
    <w:rsid w:val="00EE7285"/>
    <w:rsid w:val="00EE77C4"/>
    <w:rsid w:val="00EE7998"/>
    <w:rsid w:val="00EF00D2"/>
    <w:rsid w:val="00EF06FB"/>
    <w:rsid w:val="00EF09D4"/>
    <w:rsid w:val="00EF0AC4"/>
    <w:rsid w:val="00EF0C09"/>
    <w:rsid w:val="00EF0D38"/>
    <w:rsid w:val="00EF17DE"/>
    <w:rsid w:val="00EF1991"/>
    <w:rsid w:val="00EF1CF4"/>
    <w:rsid w:val="00EF2307"/>
    <w:rsid w:val="00EF23BB"/>
    <w:rsid w:val="00EF2A00"/>
    <w:rsid w:val="00EF3225"/>
    <w:rsid w:val="00EF3CAA"/>
    <w:rsid w:val="00EF41CC"/>
    <w:rsid w:val="00EF4656"/>
    <w:rsid w:val="00EF6A1D"/>
    <w:rsid w:val="00EF6AFA"/>
    <w:rsid w:val="00EF7135"/>
    <w:rsid w:val="00EF730E"/>
    <w:rsid w:val="00EF737C"/>
    <w:rsid w:val="00EF7B61"/>
    <w:rsid w:val="00F014E1"/>
    <w:rsid w:val="00F015B0"/>
    <w:rsid w:val="00F017B1"/>
    <w:rsid w:val="00F02656"/>
    <w:rsid w:val="00F02DA9"/>
    <w:rsid w:val="00F02E4E"/>
    <w:rsid w:val="00F03133"/>
    <w:rsid w:val="00F03298"/>
    <w:rsid w:val="00F032F6"/>
    <w:rsid w:val="00F03F67"/>
    <w:rsid w:val="00F0403B"/>
    <w:rsid w:val="00F043B7"/>
    <w:rsid w:val="00F04E15"/>
    <w:rsid w:val="00F04E27"/>
    <w:rsid w:val="00F0553A"/>
    <w:rsid w:val="00F05AE0"/>
    <w:rsid w:val="00F05D80"/>
    <w:rsid w:val="00F05EFD"/>
    <w:rsid w:val="00F0623E"/>
    <w:rsid w:val="00F06493"/>
    <w:rsid w:val="00F06552"/>
    <w:rsid w:val="00F067E2"/>
    <w:rsid w:val="00F06961"/>
    <w:rsid w:val="00F06C2F"/>
    <w:rsid w:val="00F0754E"/>
    <w:rsid w:val="00F078B2"/>
    <w:rsid w:val="00F07B9F"/>
    <w:rsid w:val="00F07C9F"/>
    <w:rsid w:val="00F07FA9"/>
    <w:rsid w:val="00F106DC"/>
    <w:rsid w:val="00F113A4"/>
    <w:rsid w:val="00F114CF"/>
    <w:rsid w:val="00F114E5"/>
    <w:rsid w:val="00F11C21"/>
    <w:rsid w:val="00F12987"/>
    <w:rsid w:val="00F1298B"/>
    <w:rsid w:val="00F13437"/>
    <w:rsid w:val="00F13AF1"/>
    <w:rsid w:val="00F13FBF"/>
    <w:rsid w:val="00F157B6"/>
    <w:rsid w:val="00F15C38"/>
    <w:rsid w:val="00F15C94"/>
    <w:rsid w:val="00F1630B"/>
    <w:rsid w:val="00F169EF"/>
    <w:rsid w:val="00F16A0F"/>
    <w:rsid w:val="00F1726F"/>
    <w:rsid w:val="00F1766C"/>
    <w:rsid w:val="00F17985"/>
    <w:rsid w:val="00F200B8"/>
    <w:rsid w:val="00F20925"/>
    <w:rsid w:val="00F20BF0"/>
    <w:rsid w:val="00F20DAC"/>
    <w:rsid w:val="00F210B6"/>
    <w:rsid w:val="00F213EC"/>
    <w:rsid w:val="00F214B7"/>
    <w:rsid w:val="00F21672"/>
    <w:rsid w:val="00F21C3A"/>
    <w:rsid w:val="00F21F46"/>
    <w:rsid w:val="00F224E6"/>
    <w:rsid w:val="00F22B83"/>
    <w:rsid w:val="00F232E8"/>
    <w:rsid w:val="00F2345C"/>
    <w:rsid w:val="00F239C7"/>
    <w:rsid w:val="00F23CEA"/>
    <w:rsid w:val="00F240CA"/>
    <w:rsid w:val="00F243E9"/>
    <w:rsid w:val="00F24505"/>
    <w:rsid w:val="00F246E7"/>
    <w:rsid w:val="00F248D9"/>
    <w:rsid w:val="00F24DF5"/>
    <w:rsid w:val="00F24E80"/>
    <w:rsid w:val="00F251F7"/>
    <w:rsid w:val="00F2550F"/>
    <w:rsid w:val="00F26102"/>
    <w:rsid w:val="00F261DF"/>
    <w:rsid w:val="00F26557"/>
    <w:rsid w:val="00F269F6"/>
    <w:rsid w:val="00F26B16"/>
    <w:rsid w:val="00F26C13"/>
    <w:rsid w:val="00F27492"/>
    <w:rsid w:val="00F2752A"/>
    <w:rsid w:val="00F2760E"/>
    <w:rsid w:val="00F27A02"/>
    <w:rsid w:val="00F27C1A"/>
    <w:rsid w:val="00F27CD0"/>
    <w:rsid w:val="00F300B0"/>
    <w:rsid w:val="00F30145"/>
    <w:rsid w:val="00F30339"/>
    <w:rsid w:val="00F30C47"/>
    <w:rsid w:val="00F31010"/>
    <w:rsid w:val="00F314B9"/>
    <w:rsid w:val="00F31A9E"/>
    <w:rsid w:val="00F32464"/>
    <w:rsid w:val="00F33585"/>
    <w:rsid w:val="00F336A1"/>
    <w:rsid w:val="00F348F4"/>
    <w:rsid w:val="00F34BA8"/>
    <w:rsid w:val="00F34BAD"/>
    <w:rsid w:val="00F34D39"/>
    <w:rsid w:val="00F35DD6"/>
    <w:rsid w:val="00F35E3B"/>
    <w:rsid w:val="00F364CA"/>
    <w:rsid w:val="00F376DA"/>
    <w:rsid w:val="00F37EDB"/>
    <w:rsid w:val="00F4077F"/>
    <w:rsid w:val="00F40BF5"/>
    <w:rsid w:val="00F40D8C"/>
    <w:rsid w:val="00F410AA"/>
    <w:rsid w:val="00F417F9"/>
    <w:rsid w:val="00F4200F"/>
    <w:rsid w:val="00F42566"/>
    <w:rsid w:val="00F42BA9"/>
    <w:rsid w:val="00F439E2"/>
    <w:rsid w:val="00F43D03"/>
    <w:rsid w:val="00F43D86"/>
    <w:rsid w:val="00F4462C"/>
    <w:rsid w:val="00F44652"/>
    <w:rsid w:val="00F44DAA"/>
    <w:rsid w:val="00F44FBF"/>
    <w:rsid w:val="00F45D52"/>
    <w:rsid w:val="00F46CFD"/>
    <w:rsid w:val="00F47C4F"/>
    <w:rsid w:val="00F47C5D"/>
    <w:rsid w:val="00F47F70"/>
    <w:rsid w:val="00F500AB"/>
    <w:rsid w:val="00F502C0"/>
    <w:rsid w:val="00F5044C"/>
    <w:rsid w:val="00F50592"/>
    <w:rsid w:val="00F506CE"/>
    <w:rsid w:val="00F508E5"/>
    <w:rsid w:val="00F50A8A"/>
    <w:rsid w:val="00F50CA8"/>
    <w:rsid w:val="00F5238B"/>
    <w:rsid w:val="00F52464"/>
    <w:rsid w:val="00F5284A"/>
    <w:rsid w:val="00F53035"/>
    <w:rsid w:val="00F537D6"/>
    <w:rsid w:val="00F54064"/>
    <w:rsid w:val="00F5430D"/>
    <w:rsid w:val="00F553CA"/>
    <w:rsid w:val="00F55465"/>
    <w:rsid w:val="00F558F1"/>
    <w:rsid w:val="00F55AF4"/>
    <w:rsid w:val="00F55C60"/>
    <w:rsid w:val="00F55DA1"/>
    <w:rsid w:val="00F5601C"/>
    <w:rsid w:val="00F5618E"/>
    <w:rsid w:val="00F56CCB"/>
    <w:rsid w:val="00F57915"/>
    <w:rsid w:val="00F57B46"/>
    <w:rsid w:val="00F57D16"/>
    <w:rsid w:val="00F60728"/>
    <w:rsid w:val="00F60744"/>
    <w:rsid w:val="00F6129B"/>
    <w:rsid w:val="00F6138A"/>
    <w:rsid w:val="00F61983"/>
    <w:rsid w:val="00F61A00"/>
    <w:rsid w:val="00F6242D"/>
    <w:rsid w:val="00F62793"/>
    <w:rsid w:val="00F62AA7"/>
    <w:rsid w:val="00F62BCB"/>
    <w:rsid w:val="00F635FE"/>
    <w:rsid w:val="00F637EE"/>
    <w:rsid w:val="00F63A00"/>
    <w:rsid w:val="00F64198"/>
    <w:rsid w:val="00F649E7"/>
    <w:rsid w:val="00F64A1C"/>
    <w:rsid w:val="00F6535C"/>
    <w:rsid w:val="00F65D1F"/>
    <w:rsid w:val="00F6675A"/>
    <w:rsid w:val="00F66968"/>
    <w:rsid w:val="00F66ABD"/>
    <w:rsid w:val="00F67E41"/>
    <w:rsid w:val="00F701A2"/>
    <w:rsid w:val="00F7026C"/>
    <w:rsid w:val="00F7088C"/>
    <w:rsid w:val="00F708A0"/>
    <w:rsid w:val="00F70E5B"/>
    <w:rsid w:val="00F71D38"/>
    <w:rsid w:val="00F72E71"/>
    <w:rsid w:val="00F73203"/>
    <w:rsid w:val="00F73F50"/>
    <w:rsid w:val="00F7454A"/>
    <w:rsid w:val="00F74EDD"/>
    <w:rsid w:val="00F7619F"/>
    <w:rsid w:val="00F7658B"/>
    <w:rsid w:val="00F769F1"/>
    <w:rsid w:val="00F76B31"/>
    <w:rsid w:val="00F76EE2"/>
    <w:rsid w:val="00F76F17"/>
    <w:rsid w:val="00F77160"/>
    <w:rsid w:val="00F778E3"/>
    <w:rsid w:val="00F77A47"/>
    <w:rsid w:val="00F80EBD"/>
    <w:rsid w:val="00F80EE6"/>
    <w:rsid w:val="00F81309"/>
    <w:rsid w:val="00F81CD8"/>
    <w:rsid w:val="00F81DC7"/>
    <w:rsid w:val="00F8286B"/>
    <w:rsid w:val="00F82E42"/>
    <w:rsid w:val="00F8303D"/>
    <w:rsid w:val="00F831EE"/>
    <w:rsid w:val="00F8351E"/>
    <w:rsid w:val="00F83A13"/>
    <w:rsid w:val="00F83DA5"/>
    <w:rsid w:val="00F84299"/>
    <w:rsid w:val="00F84531"/>
    <w:rsid w:val="00F8490C"/>
    <w:rsid w:val="00F85AE8"/>
    <w:rsid w:val="00F85C9B"/>
    <w:rsid w:val="00F85D5B"/>
    <w:rsid w:val="00F862CA"/>
    <w:rsid w:val="00F865EF"/>
    <w:rsid w:val="00F86A7F"/>
    <w:rsid w:val="00F87220"/>
    <w:rsid w:val="00F87870"/>
    <w:rsid w:val="00F901B8"/>
    <w:rsid w:val="00F9020A"/>
    <w:rsid w:val="00F9023F"/>
    <w:rsid w:val="00F9037C"/>
    <w:rsid w:val="00F905BA"/>
    <w:rsid w:val="00F90A7C"/>
    <w:rsid w:val="00F911E6"/>
    <w:rsid w:val="00F916F2"/>
    <w:rsid w:val="00F920C5"/>
    <w:rsid w:val="00F9270A"/>
    <w:rsid w:val="00F9315E"/>
    <w:rsid w:val="00F93528"/>
    <w:rsid w:val="00F935AD"/>
    <w:rsid w:val="00F94673"/>
    <w:rsid w:val="00F94A93"/>
    <w:rsid w:val="00F94EF1"/>
    <w:rsid w:val="00F95187"/>
    <w:rsid w:val="00F95B8E"/>
    <w:rsid w:val="00F96054"/>
    <w:rsid w:val="00F960E8"/>
    <w:rsid w:val="00F961D7"/>
    <w:rsid w:val="00F962E1"/>
    <w:rsid w:val="00F963A8"/>
    <w:rsid w:val="00F965F1"/>
    <w:rsid w:val="00F966F9"/>
    <w:rsid w:val="00F9677F"/>
    <w:rsid w:val="00F971E2"/>
    <w:rsid w:val="00F97240"/>
    <w:rsid w:val="00F975C6"/>
    <w:rsid w:val="00FA026B"/>
    <w:rsid w:val="00FA0969"/>
    <w:rsid w:val="00FA0C46"/>
    <w:rsid w:val="00FA129B"/>
    <w:rsid w:val="00FA141D"/>
    <w:rsid w:val="00FA28C4"/>
    <w:rsid w:val="00FA2C3E"/>
    <w:rsid w:val="00FA3EC4"/>
    <w:rsid w:val="00FA3FE1"/>
    <w:rsid w:val="00FA4396"/>
    <w:rsid w:val="00FA4C9E"/>
    <w:rsid w:val="00FA4E3A"/>
    <w:rsid w:val="00FA5F9F"/>
    <w:rsid w:val="00FA610E"/>
    <w:rsid w:val="00FA639F"/>
    <w:rsid w:val="00FA6474"/>
    <w:rsid w:val="00FA653D"/>
    <w:rsid w:val="00FA7ACF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1DAE"/>
    <w:rsid w:val="00FB2016"/>
    <w:rsid w:val="00FB24D7"/>
    <w:rsid w:val="00FB281C"/>
    <w:rsid w:val="00FB2B8B"/>
    <w:rsid w:val="00FB2DAC"/>
    <w:rsid w:val="00FB2EF5"/>
    <w:rsid w:val="00FB3158"/>
    <w:rsid w:val="00FB346C"/>
    <w:rsid w:val="00FB361C"/>
    <w:rsid w:val="00FB3A63"/>
    <w:rsid w:val="00FB4946"/>
    <w:rsid w:val="00FB4D0C"/>
    <w:rsid w:val="00FB5947"/>
    <w:rsid w:val="00FB59BC"/>
    <w:rsid w:val="00FB5B09"/>
    <w:rsid w:val="00FB6265"/>
    <w:rsid w:val="00FB6A57"/>
    <w:rsid w:val="00FB6AB3"/>
    <w:rsid w:val="00FB6F17"/>
    <w:rsid w:val="00FB7462"/>
    <w:rsid w:val="00FB7534"/>
    <w:rsid w:val="00FB76BE"/>
    <w:rsid w:val="00FB7A1C"/>
    <w:rsid w:val="00FB7BCF"/>
    <w:rsid w:val="00FB7BE6"/>
    <w:rsid w:val="00FB7FB7"/>
    <w:rsid w:val="00FC08FE"/>
    <w:rsid w:val="00FC0E24"/>
    <w:rsid w:val="00FC1E21"/>
    <w:rsid w:val="00FC2CAC"/>
    <w:rsid w:val="00FC2CCD"/>
    <w:rsid w:val="00FC2D67"/>
    <w:rsid w:val="00FC3091"/>
    <w:rsid w:val="00FC3B60"/>
    <w:rsid w:val="00FC5119"/>
    <w:rsid w:val="00FC7016"/>
    <w:rsid w:val="00FC7690"/>
    <w:rsid w:val="00FC7831"/>
    <w:rsid w:val="00FC7D00"/>
    <w:rsid w:val="00FC7D2A"/>
    <w:rsid w:val="00FC7D6C"/>
    <w:rsid w:val="00FD0226"/>
    <w:rsid w:val="00FD0CBF"/>
    <w:rsid w:val="00FD1631"/>
    <w:rsid w:val="00FD1CC5"/>
    <w:rsid w:val="00FD1E1A"/>
    <w:rsid w:val="00FD3471"/>
    <w:rsid w:val="00FD384C"/>
    <w:rsid w:val="00FD3C17"/>
    <w:rsid w:val="00FD3C87"/>
    <w:rsid w:val="00FD41BF"/>
    <w:rsid w:val="00FD53D8"/>
    <w:rsid w:val="00FD54DD"/>
    <w:rsid w:val="00FD5B8D"/>
    <w:rsid w:val="00FD6225"/>
    <w:rsid w:val="00FD657B"/>
    <w:rsid w:val="00FD6628"/>
    <w:rsid w:val="00FD6A37"/>
    <w:rsid w:val="00FD70B4"/>
    <w:rsid w:val="00FD7891"/>
    <w:rsid w:val="00FD7DA0"/>
    <w:rsid w:val="00FE0174"/>
    <w:rsid w:val="00FE0296"/>
    <w:rsid w:val="00FE0327"/>
    <w:rsid w:val="00FE13FE"/>
    <w:rsid w:val="00FE18DA"/>
    <w:rsid w:val="00FE2153"/>
    <w:rsid w:val="00FE25FC"/>
    <w:rsid w:val="00FE2AB5"/>
    <w:rsid w:val="00FE2E85"/>
    <w:rsid w:val="00FE36C0"/>
    <w:rsid w:val="00FE390E"/>
    <w:rsid w:val="00FE399A"/>
    <w:rsid w:val="00FE3C41"/>
    <w:rsid w:val="00FE58DF"/>
    <w:rsid w:val="00FE61B0"/>
    <w:rsid w:val="00FE61F8"/>
    <w:rsid w:val="00FE6A52"/>
    <w:rsid w:val="00FE6DCA"/>
    <w:rsid w:val="00FE7592"/>
    <w:rsid w:val="00FE7A0C"/>
    <w:rsid w:val="00FF010B"/>
    <w:rsid w:val="00FF0456"/>
    <w:rsid w:val="00FF0A7D"/>
    <w:rsid w:val="00FF1238"/>
    <w:rsid w:val="00FF15BB"/>
    <w:rsid w:val="00FF19AF"/>
    <w:rsid w:val="00FF1CFB"/>
    <w:rsid w:val="00FF22EC"/>
    <w:rsid w:val="00FF28BF"/>
    <w:rsid w:val="00FF33EC"/>
    <w:rsid w:val="00FF38AA"/>
    <w:rsid w:val="00FF3D25"/>
    <w:rsid w:val="00FF3F7A"/>
    <w:rsid w:val="00FF437D"/>
    <w:rsid w:val="00FF43C1"/>
    <w:rsid w:val="00FF4780"/>
    <w:rsid w:val="00FF48CE"/>
    <w:rsid w:val="00FF4E48"/>
    <w:rsid w:val="00FF5264"/>
    <w:rsid w:val="00FF5CD4"/>
    <w:rsid w:val="00FF60B3"/>
    <w:rsid w:val="00FF6B0E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02016181-580D-4785-BEF5-3768F3ABF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2C7CA5-7152-4E68-8EF8-2CCCE8C281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E9ADD6-CA67-46E0-B827-47257C1C925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E2690A-996E-44DA-BD66-3EDDDADB30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71</TotalTime>
  <Pages>58</Pages>
  <Words>11122</Words>
  <Characters>63398</Characters>
  <Application>Microsoft Office Word</Application>
  <DocSecurity>0</DocSecurity>
  <Lines>528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74372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Supakpen, Somudorn</cp:lastModifiedBy>
  <cp:revision>17</cp:revision>
  <cp:lastPrinted>2025-02-14T07:06:00Z</cp:lastPrinted>
  <dcterms:created xsi:type="dcterms:W3CDTF">2025-02-22T10:46:00Z</dcterms:created>
  <dcterms:modified xsi:type="dcterms:W3CDTF">2025-02-24T09:05:00Z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