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8"/>
        <w:gridCol w:w="267"/>
        <w:gridCol w:w="7778"/>
      </w:tblGrid>
      <w:tr w:rsidR="00977805" w:rsidRPr="00EA1231" w14:paraId="62CC7120" w14:textId="77777777" w:rsidTr="00E1052E"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4FE6A" w14:textId="77777777" w:rsidR="00977805" w:rsidRPr="00EA1231" w:rsidRDefault="00977805" w:rsidP="00A26F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29" w:right="-135"/>
              <w:jc w:val="thaiDistribute"/>
              <w:rPr>
                <w:rFonts w:asciiTheme="majorBidi" w:hAnsiTheme="majorBidi" w:cstheme="majorBidi"/>
              </w:rPr>
            </w:pPr>
            <w:bookmarkStart w:id="0" w:name="_GoBack"/>
            <w:bookmarkEnd w:id="0"/>
            <w:r w:rsidRPr="00EA1231">
              <w:rPr>
                <w:rFonts w:asciiTheme="majorBidi" w:hAnsiTheme="majorBidi" w:cstheme="majorBidi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E340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AF7AC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สารบัญ</w:t>
            </w:r>
          </w:p>
        </w:tc>
      </w:tr>
      <w:tr w:rsidR="00977805" w:rsidRPr="00EA1231" w14:paraId="6D36B33E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581CCB57" w14:textId="77777777" w:rsidR="00977805" w:rsidRPr="00EA1231" w:rsidRDefault="00977805" w:rsidP="00A26F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29"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3B1A5F7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3138DB02" w14:textId="77777777" w:rsidR="00977805" w:rsidRPr="00EA1231" w:rsidRDefault="00977805" w:rsidP="0044591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77805" w:rsidRPr="00EA1231" w14:paraId="007836AF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6687315B" w14:textId="77777777" w:rsidR="00977805" w:rsidRPr="00EA1231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6B7D562F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42603904" w14:textId="4910424F" w:rsidR="00977805" w:rsidRPr="00EA1231" w:rsidRDefault="00531525" w:rsidP="00445917">
            <w:pPr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ข้อมูลทั่วไป</w:t>
            </w:r>
          </w:p>
        </w:tc>
      </w:tr>
      <w:tr w:rsidR="00977805" w:rsidRPr="00EA1231" w14:paraId="0BDE23ED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1ED67E17" w14:textId="77777777" w:rsidR="00977805" w:rsidRPr="00EA1231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25AFF9C5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B0DCF7F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เกณฑ์การจัดทำงบการเงิน</w:t>
            </w:r>
          </w:p>
        </w:tc>
      </w:tr>
      <w:tr w:rsidR="00977805" w:rsidRPr="00EA1231" w14:paraId="269E5338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641502CD" w14:textId="77777777" w:rsidR="00977805" w:rsidRPr="00EA1231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15196C29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0B5713C6" w14:textId="4C60985D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นโยบายการบัญชีที่</w:t>
            </w:r>
            <w:r w:rsidR="0077719D"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มีสาระ</w:t>
            </w: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สำคัญ</w:t>
            </w:r>
          </w:p>
        </w:tc>
      </w:tr>
      <w:tr w:rsidR="00977805" w:rsidRPr="00EA1231" w14:paraId="1B324B43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78963449" w14:textId="77777777" w:rsidR="00977805" w:rsidRPr="00EA1231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3560C2D1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5C1E8DC9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บุคคลหรือกิจการที่เกี่ยวข้องกัน</w:t>
            </w:r>
          </w:p>
        </w:tc>
      </w:tr>
      <w:tr w:rsidR="00914BBB" w:rsidRPr="00EA1231" w14:paraId="7E322796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25B382D4" w14:textId="77777777" w:rsidR="00914BBB" w:rsidRPr="00EA1231" w:rsidRDefault="00914BBB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72AEC8AB" w14:textId="77777777" w:rsidR="00914BBB" w:rsidRPr="00EA1231" w:rsidRDefault="00914BBB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3655372A" w14:textId="7AE79B17" w:rsidR="00914BBB" w:rsidRPr="00EA1231" w:rsidRDefault="00914BBB" w:rsidP="004459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977805" w:rsidRPr="00EA1231" w14:paraId="7F43C41C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64EC4501" w14:textId="77777777" w:rsidR="00977805" w:rsidRPr="00EA1231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57201DF0" w14:textId="77777777" w:rsidR="00977805" w:rsidRPr="00EA1231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06297395" w14:textId="77777777" w:rsidR="00977805" w:rsidRPr="00EA1231" w:rsidRDefault="00977805" w:rsidP="004459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เงินลงทุนในบริษัทย่อยและบริษัทร่วม </w:t>
            </w:r>
          </w:p>
        </w:tc>
      </w:tr>
      <w:tr w:rsidR="00977805" w:rsidRPr="00EA1231" w14:paraId="2B09524D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66BAC5A5" w14:textId="77777777" w:rsidR="00977805" w:rsidRPr="00E1052E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263D4826" w14:textId="77777777" w:rsidR="00977805" w:rsidRPr="00E1052E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1805A14A" w14:textId="77777777" w:rsidR="00977805" w:rsidRPr="00E1052E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สัญญาเช่า</w:t>
            </w:r>
          </w:p>
        </w:tc>
      </w:tr>
      <w:tr w:rsidR="00977805" w:rsidRPr="00EA1231" w14:paraId="1CA00DDD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2C34BD98" w14:textId="77777777" w:rsidR="00977805" w:rsidRPr="00E1052E" w:rsidRDefault="00977805" w:rsidP="00A26F9A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7E5A36B9" w14:textId="77777777" w:rsidR="00977805" w:rsidRPr="00E1052E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5F2547C" w14:textId="33F38E45" w:rsidR="00977805" w:rsidRPr="00E1052E" w:rsidRDefault="00977805" w:rsidP="004459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สินทรัพย์ภาษีเงินได้รอการตัดบัญชี</w:t>
            </w:r>
          </w:p>
        </w:tc>
      </w:tr>
      <w:tr w:rsidR="00AB211D" w:rsidRPr="00EA1231" w14:paraId="41B1CBDC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43409194" w14:textId="77777777" w:rsidR="00AB211D" w:rsidRPr="00E1052E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1F1DC0BF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53781B07" w14:textId="45EB4AEC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AB211D" w:rsidRPr="00EA1231" w14:paraId="14203468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5CE69B79" w14:textId="77777777" w:rsidR="00AB211D" w:rsidRPr="00E1052E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15E76805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98E5358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หนี้สินที่มีภาระดอกเบี้ย</w:t>
            </w:r>
          </w:p>
        </w:tc>
      </w:tr>
      <w:tr w:rsidR="00AB211D" w:rsidRPr="00EA1231" w14:paraId="29C7D268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328740AA" w14:textId="77777777" w:rsidR="00AB211D" w:rsidRPr="00E1052E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09C88D28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DDBF160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B211D" w:rsidRPr="00EA1231" w14:paraId="077A63A0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7E45D8AA" w14:textId="77777777" w:rsidR="00AB211D" w:rsidRPr="00E1052E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5895EBE4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0A8766AB" w14:textId="432BA4B5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ทุนเรือนหุ้น</w:t>
            </w:r>
          </w:p>
        </w:tc>
      </w:tr>
      <w:tr w:rsidR="00AB211D" w:rsidRPr="00EA1231" w14:paraId="48B92016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2E11E3BF" w14:textId="643A2C9B" w:rsidR="00AB211D" w:rsidRPr="00E1052E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7F5AE5BB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065A13E0" w14:textId="73DAFAB1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สำรองตามกฎหมาย</w:t>
            </w:r>
          </w:p>
        </w:tc>
      </w:tr>
      <w:tr w:rsidR="00AB211D" w:rsidRPr="00EA1231" w14:paraId="57A3E525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21C93F41" w14:textId="77777777" w:rsidR="00AB211D" w:rsidRPr="00E1052E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408C6672" w14:textId="77777777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5430857" w14:textId="7586BA5F" w:rsidR="00AB211D" w:rsidRPr="00E1052E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1052E">
              <w:rPr>
                <w:rFonts w:asciiTheme="majorBidi" w:hAnsiTheme="majorBidi" w:cstheme="majorBidi"/>
                <w:b w:val="0"/>
                <w:bCs w:val="0"/>
                <w:cs/>
              </w:rPr>
              <w:t>รายได้อื่น</w:t>
            </w:r>
          </w:p>
        </w:tc>
      </w:tr>
      <w:tr w:rsidR="00AB211D" w:rsidRPr="00EA1231" w14:paraId="47C1C85B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0110D02D" w14:textId="4B6526EE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7D0EFC33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42EE3706" w14:textId="031C844B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ค่าใช้จ่ายในการบริหาร</w:t>
            </w:r>
          </w:p>
        </w:tc>
      </w:tr>
      <w:tr w:rsidR="00AB211D" w:rsidRPr="00EA1231" w14:paraId="1EB5A056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70302977" w14:textId="48C2C8DC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02B3B557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43408EDE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ค่าใช้จ่ายผลประโยชน์ของพนักงาน</w:t>
            </w:r>
          </w:p>
        </w:tc>
      </w:tr>
      <w:tr w:rsidR="00AB211D" w:rsidRPr="00EA1231" w14:paraId="51ECD3BD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38D4CAE0" w14:textId="0C3616BF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5677BFBA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4B031FEE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ภาษีเงินได้</w:t>
            </w:r>
          </w:p>
        </w:tc>
      </w:tr>
      <w:tr w:rsidR="00AB211D" w:rsidRPr="00EA1231" w14:paraId="752F8FF0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5A5848A5" w14:textId="77777777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07E7C1EE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1076EB9" w14:textId="008350FE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กำไรต่อหุ้นขั้นพื้นฐาน</w:t>
            </w:r>
          </w:p>
        </w:tc>
      </w:tr>
      <w:tr w:rsidR="00AB211D" w:rsidRPr="00EA1231" w14:paraId="66B5A428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4231D441" w14:textId="77777777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0CA8A439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3CB0D3AF" w14:textId="48C6C750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เงินปันผล</w:t>
            </w:r>
          </w:p>
        </w:tc>
      </w:tr>
      <w:tr w:rsidR="00AB211D" w:rsidRPr="00EA1231" w14:paraId="5B3EA6D0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0583D12E" w14:textId="0D7618E7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2CFC8B2F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6F7449C3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เครื่องมือทางการเงิน</w:t>
            </w:r>
          </w:p>
        </w:tc>
      </w:tr>
      <w:tr w:rsidR="00AB211D" w:rsidRPr="00EA1231" w14:paraId="4FE4EBBF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525DB205" w14:textId="77777777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6F834EBE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1B70C291" w14:textId="7225E93F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การบริหารจัดการส่วนทุน</w:t>
            </w:r>
          </w:p>
        </w:tc>
      </w:tr>
      <w:tr w:rsidR="00AB211D" w:rsidRPr="00EA1231" w14:paraId="69653410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4B25A06F" w14:textId="77777777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7D889D6F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7D0CA6BA" w14:textId="686A68C3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เรื่องอื่นๆ</w:t>
            </w:r>
          </w:p>
        </w:tc>
      </w:tr>
      <w:tr w:rsidR="00AB211D" w:rsidRPr="00EA1231" w14:paraId="255041FA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42366959" w14:textId="77777777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3C74632F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580DD279" w14:textId="6FAA07A6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เหตุการณ์ภายหลังรอบระยะเวลารายงาน</w:t>
            </w:r>
          </w:p>
        </w:tc>
      </w:tr>
      <w:tr w:rsidR="00AB211D" w:rsidRPr="00EA1231" w14:paraId="723DF8F0" w14:textId="77777777" w:rsidTr="00E105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98" w:type="dxa"/>
            <w:shd w:val="clear" w:color="auto" w:fill="auto"/>
          </w:tcPr>
          <w:p w14:paraId="3B47CB90" w14:textId="44790B59" w:rsidR="00AB211D" w:rsidRPr="00EA1231" w:rsidRDefault="00AB211D" w:rsidP="00AB211D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40"/>
              </w:tabs>
              <w:spacing w:before="0"/>
              <w:ind w:left="229" w:firstLine="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67" w:type="dxa"/>
            <w:shd w:val="clear" w:color="auto" w:fill="auto"/>
          </w:tcPr>
          <w:p w14:paraId="4C591A58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7778" w:type="dxa"/>
            <w:shd w:val="clear" w:color="auto" w:fill="auto"/>
          </w:tcPr>
          <w:p w14:paraId="1154834E" w14:textId="77777777" w:rsidR="00AB211D" w:rsidRPr="00EA1231" w:rsidRDefault="00AB211D" w:rsidP="00AB21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A1231">
              <w:rPr>
                <w:rFonts w:asciiTheme="majorBidi" w:hAnsiTheme="majorBidi" w:cstheme="majorBidi"/>
                <w:b w:val="0"/>
                <w:bCs w:val="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5365FB57" w14:textId="77777777" w:rsidR="00015894" w:rsidRPr="00EA1231" w:rsidRDefault="00015894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</w:tabs>
        <w:spacing w:line="240" w:lineRule="auto"/>
        <w:ind w:left="547" w:right="270"/>
        <w:jc w:val="thaiDistribute"/>
        <w:rPr>
          <w:rFonts w:asciiTheme="majorBidi" w:hAnsiTheme="majorBidi" w:cstheme="majorBidi"/>
          <w:b/>
          <w:bCs/>
        </w:rPr>
      </w:pPr>
    </w:p>
    <w:p w14:paraId="50D147C1" w14:textId="46C6CAFC" w:rsidR="00A1742E" w:rsidRPr="00EA1231" w:rsidRDefault="00E6228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b/>
          <w:bCs/>
          <w:cs/>
        </w:rPr>
        <w:br w:type="page"/>
      </w:r>
      <w:r w:rsidR="00A1742E" w:rsidRPr="00EA123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7BA8E1C" w14:textId="77777777" w:rsidR="00A1742E" w:rsidRPr="00BE4208" w:rsidRDefault="00A1742E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EA773B" w14:textId="0FFA47D4" w:rsidR="00CF404E" w:rsidRPr="00EA1231" w:rsidRDefault="00CF404E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ind w:left="547"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</w:t>
      </w:r>
      <w:r w:rsidR="00336073" w:rsidRPr="00EA1231">
        <w:rPr>
          <w:rFonts w:asciiTheme="majorBidi" w:hAnsiTheme="majorBidi" w:cstheme="majorBidi"/>
          <w:spacing w:val="-2"/>
          <w:cs/>
        </w:rPr>
        <w:t>การเงิน</w:t>
      </w:r>
      <w:r w:rsidR="0055085B" w:rsidRPr="00EA1231">
        <w:rPr>
          <w:rFonts w:asciiTheme="majorBidi" w:hAnsiTheme="majorBidi" w:cstheme="majorBidi"/>
          <w:spacing w:val="-2"/>
          <w:cs/>
        </w:rPr>
        <w:t>จากคณะกรรมการตรวจสอบและบริหารความเสี่ยงตามการมอบหมาย</w:t>
      </w:r>
      <w:r w:rsidR="00E5344B" w:rsidRPr="00EA1231">
        <w:rPr>
          <w:rFonts w:asciiTheme="majorBidi" w:hAnsiTheme="majorBidi" w:cstheme="majorBidi"/>
          <w:spacing w:val="-2"/>
        </w:rPr>
        <w:br/>
      </w:r>
      <w:r w:rsidR="0055085B" w:rsidRPr="00EA1231">
        <w:rPr>
          <w:rFonts w:asciiTheme="majorBidi" w:hAnsiTheme="majorBidi" w:cstheme="majorBidi"/>
          <w:spacing w:val="-2"/>
          <w:cs/>
        </w:rPr>
        <w:t>จากคณะกรรมการบริษัท</w:t>
      </w:r>
      <w:r w:rsidR="00336073" w:rsidRPr="00EA1231">
        <w:rPr>
          <w:rFonts w:asciiTheme="majorBidi" w:hAnsiTheme="majorBidi" w:cstheme="majorBidi"/>
          <w:spacing w:val="-2"/>
          <w:cs/>
        </w:rPr>
        <w:t>เมื่อวันที่</w:t>
      </w:r>
      <w:r w:rsidR="00371D00" w:rsidRPr="00EA1231">
        <w:rPr>
          <w:rFonts w:asciiTheme="majorBidi" w:hAnsiTheme="majorBidi" w:cstheme="majorBidi"/>
          <w:spacing w:val="-2"/>
        </w:rPr>
        <w:t xml:space="preserve"> </w:t>
      </w:r>
      <w:r w:rsidR="001C7230" w:rsidRPr="00EA1231">
        <w:rPr>
          <w:rFonts w:asciiTheme="majorBidi" w:hAnsiTheme="majorBidi" w:cstheme="majorBidi"/>
          <w:spacing w:val="-2"/>
        </w:rPr>
        <w:t>11</w:t>
      </w:r>
      <w:r w:rsidR="0055085B" w:rsidRPr="00EA1231">
        <w:rPr>
          <w:rFonts w:asciiTheme="majorBidi" w:hAnsiTheme="majorBidi" w:cstheme="majorBidi"/>
          <w:spacing w:val="-2"/>
          <w:cs/>
        </w:rPr>
        <w:t xml:space="preserve"> กุมภาพันธ์ </w:t>
      </w:r>
      <w:r w:rsidR="001C7230" w:rsidRPr="00EA1231">
        <w:rPr>
          <w:rFonts w:asciiTheme="majorBidi" w:hAnsiTheme="majorBidi" w:cstheme="majorBidi"/>
          <w:spacing w:val="-2"/>
        </w:rPr>
        <w:t>2568</w:t>
      </w:r>
    </w:p>
    <w:p w14:paraId="2FECC89C" w14:textId="77777777" w:rsidR="00C20346" w:rsidRPr="00EA1231" w:rsidRDefault="00C20346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29D8C8AA" w14:textId="5B1FD29A" w:rsidR="00A1742E" w:rsidRPr="00EA1231" w:rsidRDefault="002C6C4E" w:rsidP="00FF7D7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85"/>
          <w:tab w:val="left" w:pos="9983"/>
        </w:tabs>
        <w:spacing w:line="240" w:lineRule="auto"/>
        <w:ind w:left="540" w:hanging="279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ข้อมูล</w:t>
      </w:r>
      <w:r w:rsidR="00A1742E" w:rsidRPr="00EA1231">
        <w:rPr>
          <w:rFonts w:asciiTheme="majorBidi" w:eastAsia="Calibri" w:hAnsiTheme="majorBidi" w:cstheme="majorBidi"/>
          <w:b/>
          <w:bCs/>
          <w:szCs w:val="30"/>
          <w:cs/>
        </w:rPr>
        <w:t>ทั่วไป</w:t>
      </w:r>
    </w:p>
    <w:p w14:paraId="7C96D9E0" w14:textId="77777777" w:rsidR="00A1742E" w:rsidRPr="00BE4208" w:rsidRDefault="00A1742E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85"/>
          <w:tab w:val="left" w:pos="9983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2316873" w14:textId="787B2531" w:rsidR="00CF404E" w:rsidRPr="00EA1231" w:rsidRDefault="0055085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lang w:val="th-TH"/>
        </w:rPr>
      </w:pPr>
      <w:r w:rsidRPr="00EA1231">
        <w:rPr>
          <w:rFonts w:asciiTheme="majorBidi" w:hAnsiTheme="majorBidi" w:cstheme="majorBidi"/>
          <w:spacing w:val="-4"/>
          <w:cs/>
          <w:lang w:val="th-TH"/>
        </w:rPr>
        <w:t xml:space="preserve">บริษัทเอสซีจี เดคคอร์ จำกัด </w:t>
      </w:r>
      <w:r w:rsidR="001C7230" w:rsidRPr="00EA1231">
        <w:rPr>
          <w:rFonts w:asciiTheme="majorBidi" w:hAnsiTheme="majorBidi" w:cstheme="majorBidi"/>
          <w:spacing w:val="-4"/>
        </w:rPr>
        <w:t>(</w:t>
      </w:r>
      <w:r w:rsidRPr="00EA1231">
        <w:rPr>
          <w:rFonts w:asciiTheme="majorBidi" w:hAnsiTheme="majorBidi" w:cstheme="majorBidi"/>
          <w:spacing w:val="-4"/>
          <w:cs/>
          <w:lang w:val="th-TH"/>
        </w:rPr>
        <w:t>มหาชน</w:t>
      </w:r>
      <w:r w:rsidR="001C7230" w:rsidRPr="00EA1231">
        <w:rPr>
          <w:rFonts w:asciiTheme="majorBidi" w:hAnsiTheme="majorBidi" w:cstheme="majorBidi"/>
          <w:spacing w:val="-4"/>
        </w:rPr>
        <w:t>)</w:t>
      </w:r>
      <w:r w:rsidR="00D05B27" w:rsidRPr="00EA1231">
        <w:rPr>
          <w:rFonts w:asciiTheme="majorBidi" w:hAnsiTheme="majorBidi" w:cstheme="majorBidi"/>
          <w:spacing w:val="-4"/>
          <w:cs/>
          <w:lang w:val="th-TH"/>
        </w:rPr>
        <w:t xml:space="preserve"> </w:t>
      </w:r>
      <w:r w:rsidR="001C7230" w:rsidRPr="00EA1231">
        <w:rPr>
          <w:rFonts w:asciiTheme="majorBidi" w:hAnsiTheme="majorBidi" w:cstheme="majorBidi"/>
          <w:spacing w:val="-4"/>
        </w:rPr>
        <w:t>(“</w:t>
      </w:r>
      <w:r w:rsidRPr="00EA1231">
        <w:rPr>
          <w:rFonts w:asciiTheme="majorBidi" w:hAnsiTheme="majorBidi" w:cstheme="majorBidi"/>
          <w:spacing w:val="-4"/>
          <w:cs/>
          <w:lang w:val="th-TH"/>
        </w:rPr>
        <w:t>บริษัท</w:t>
      </w:r>
      <w:r w:rsidR="001C7230" w:rsidRPr="00EA1231">
        <w:rPr>
          <w:rFonts w:asciiTheme="majorBidi" w:hAnsiTheme="majorBidi" w:cstheme="majorBidi"/>
          <w:spacing w:val="-4"/>
        </w:rPr>
        <w:t>”)</w:t>
      </w:r>
      <w:r w:rsidRPr="00EA1231">
        <w:rPr>
          <w:rFonts w:asciiTheme="majorBidi" w:hAnsiTheme="majorBidi" w:cstheme="majorBidi"/>
          <w:spacing w:val="-4"/>
          <w:cs/>
          <w:lang w:val="th-TH"/>
        </w:rPr>
        <w:t xml:space="preserve"> เป็นนิติบุคคลที่จัดตั้งขึ้นในประเทศไทย สำนักงานใหญ่ของบริษั</w:t>
      </w:r>
      <w:r w:rsidR="001B7CD5" w:rsidRPr="00EA1231">
        <w:rPr>
          <w:rFonts w:asciiTheme="majorBidi" w:hAnsiTheme="majorBidi" w:cstheme="majorBidi"/>
          <w:spacing w:val="-4"/>
          <w:cs/>
          <w:lang w:val="th-TH"/>
        </w:rPr>
        <w:t>ท</w:t>
      </w:r>
      <w:r w:rsidRPr="00EA1231">
        <w:rPr>
          <w:rFonts w:asciiTheme="majorBidi" w:hAnsiTheme="majorBidi" w:cstheme="majorBidi"/>
          <w:spacing w:val="-4"/>
          <w:cs/>
          <w:lang w:val="th-TH"/>
        </w:rPr>
        <w:t xml:space="preserve">ตั้งอยู่ที่ เลขที่ </w:t>
      </w:r>
      <w:r w:rsidR="001C7230" w:rsidRPr="00EA1231">
        <w:rPr>
          <w:rFonts w:asciiTheme="majorBidi" w:hAnsiTheme="majorBidi" w:cstheme="majorBidi"/>
          <w:spacing w:val="-4"/>
        </w:rPr>
        <w:t>1</w:t>
      </w:r>
      <w:r w:rsidRPr="00EA1231">
        <w:rPr>
          <w:rFonts w:asciiTheme="majorBidi" w:hAnsiTheme="majorBidi" w:cstheme="majorBidi"/>
          <w:spacing w:val="-4"/>
          <w:cs/>
          <w:lang w:val="th-TH"/>
        </w:rPr>
        <w:t xml:space="preserve"> ถนนปูนซิเมนต์ไทย แขวงบางซื่อ เขตบางซื่อ กรุงเทพมหานคร </w:t>
      </w:r>
      <w:r w:rsidR="001C7230" w:rsidRPr="00EA1231">
        <w:rPr>
          <w:rFonts w:asciiTheme="majorBidi" w:hAnsiTheme="majorBidi" w:cstheme="majorBidi"/>
          <w:spacing w:val="-4"/>
        </w:rPr>
        <w:t>10800</w:t>
      </w:r>
    </w:p>
    <w:p w14:paraId="06228E7D" w14:textId="77777777" w:rsidR="00E15F77" w:rsidRPr="00BE4208" w:rsidRDefault="00E15F7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6C0FD51" w14:textId="10D047BD" w:rsidR="00E15F77" w:rsidRPr="00EA1231" w:rsidRDefault="00E15F7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</w:rPr>
      </w:pPr>
      <w:r w:rsidRPr="00EA1231">
        <w:rPr>
          <w:rFonts w:asciiTheme="majorBidi" w:hAnsiTheme="majorBidi" w:cstheme="majorBidi"/>
          <w:cs/>
        </w:rPr>
        <w:t>บริษัท</w:t>
      </w:r>
      <w:r w:rsidR="001B7CD5" w:rsidRPr="00EA1231">
        <w:rPr>
          <w:rFonts w:asciiTheme="majorBidi" w:hAnsiTheme="majorBidi" w:cstheme="majorBidi"/>
          <w:cs/>
        </w:rPr>
        <w:t xml:space="preserve">ใหญ่และบริษัทใหญ่ในลำดับสูงสุด ได้แก่ </w:t>
      </w:r>
      <w:r w:rsidRPr="00EA1231">
        <w:rPr>
          <w:rFonts w:asciiTheme="majorBidi" w:hAnsiTheme="majorBidi" w:cstheme="majorBidi"/>
          <w:cs/>
        </w:rPr>
        <w:t>บริษัทกระเบื้องกระดาษไทย จำกัด และ</w:t>
      </w:r>
      <w:r w:rsidRPr="00EA1231">
        <w:rPr>
          <w:rFonts w:asciiTheme="majorBidi" w:hAnsiTheme="majorBidi" w:cstheme="majorBidi"/>
          <w:color w:val="000000" w:themeColor="text1"/>
          <w:cs/>
        </w:rPr>
        <w:t>บริษัทปูนซิเมนต์ไทย</w:t>
      </w:r>
      <w:r w:rsidR="00A8258B" w:rsidRPr="00EA1231">
        <w:rPr>
          <w:rFonts w:asciiTheme="majorBidi" w:hAnsiTheme="majorBidi" w:cstheme="majorBidi"/>
          <w:color w:val="000000" w:themeColor="text1"/>
        </w:rPr>
        <w:t xml:space="preserve"> </w:t>
      </w:r>
      <w:r w:rsidRPr="00EA1231">
        <w:rPr>
          <w:rFonts w:asciiTheme="majorBidi" w:hAnsiTheme="majorBidi" w:cstheme="majorBidi"/>
          <w:color w:val="000000" w:themeColor="text1"/>
          <w:cs/>
        </w:rPr>
        <w:t xml:space="preserve">จำกัด </w:t>
      </w:r>
      <w:r w:rsidR="001C7230" w:rsidRPr="00EA1231">
        <w:rPr>
          <w:rFonts w:asciiTheme="majorBidi" w:hAnsiTheme="majorBidi" w:cstheme="majorBidi"/>
          <w:color w:val="000000" w:themeColor="text1"/>
        </w:rPr>
        <w:t>(</w:t>
      </w:r>
      <w:r w:rsidRPr="00EA1231">
        <w:rPr>
          <w:rFonts w:asciiTheme="majorBidi" w:hAnsiTheme="majorBidi" w:cstheme="majorBidi"/>
          <w:color w:val="000000" w:themeColor="text1"/>
          <w:cs/>
        </w:rPr>
        <w:t>มหาชน</w:t>
      </w:r>
      <w:r w:rsidR="001C7230" w:rsidRPr="00EA1231">
        <w:rPr>
          <w:rFonts w:asciiTheme="majorBidi" w:hAnsiTheme="majorBidi" w:cstheme="majorBidi"/>
          <w:color w:val="000000" w:themeColor="text1"/>
        </w:rPr>
        <w:t>)</w:t>
      </w:r>
      <w:r w:rsidRPr="00EA1231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1B7CD5" w:rsidRPr="00EA1231">
        <w:rPr>
          <w:rFonts w:asciiTheme="majorBidi" w:hAnsiTheme="majorBidi" w:cstheme="majorBidi"/>
          <w:color w:val="000000" w:themeColor="text1"/>
          <w:cs/>
        </w:rPr>
        <w:t xml:space="preserve">ตามลำดับ </w:t>
      </w:r>
      <w:r w:rsidRPr="00EA1231">
        <w:rPr>
          <w:rFonts w:asciiTheme="majorBidi" w:hAnsiTheme="majorBidi" w:cstheme="majorBidi"/>
          <w:color w:val="000000" w:themeColor="text1"/>
          <w:cs/>
        </w:rPr>
        <w:t>ซึ่งบริษัท</w:t>
      </w:r>
      <w:r w:rsidR="001B7CD5" w:rsidRPr="00EA1231">
        <w:rPr>
          <w:rFonts w:asciiTheme="majorBidi" w:hAnsiTheme="majorBidi" w:cstheme="majorBidi"/>
          <w:color w:val="000000" w:themeColor="text1"/>
          <w:cs/>
        </w:rPr>
        <w:t>ทั้งสองแห่ง</w:t>
      </w:r>
      <w:r w:rsidRPr="00EA1231">
        <w:rPr>
          <w:rFonts w:asciiTheme="majorBidi" w:hAnsiTheme="majorBidi" w:cstheme="majorBidi"/>
          <w:color w:val="000000" w:themeColor="text1"/>
          <w:cs/>
        </w:rPr>
        <w:t xml:space="preserve">เป็นนิติบุคคลที่จัดตั้งขึ้นในประเทศไทย </w:t>
      </w:r>
    </w:p>
    <w:p w14:paraId="64C2F732" w14:textId="77777777" w:rsidR="00E15F77" w:rsidRPr="00BE4208" w:rsidRDefault="00E15F7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026F216" w14:textId="227C0C58" w:rsidR="00263B83" w:rsidRPr="00EA1231" w:rsidRDefault="00263B83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810"/>
          <w:tab w:val="left" w:pos="9983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บริษัทเป็นผู้ลงทุนในส่วนงานธุรกิจเกี่ยวกับการผลิตและจำหน่ายกระเบื้องเซรามิก สุขภัณฑ์เซรามิก รวมถึง</w:t>
      </w:r>
      <w:r w:rsidR="001B7CD5" w:rsidRPr="00EA1231">
        <w:rPr>
          <w:rFonts w:asciiTheme="majorBidi" w:hAnsiTheme="majorBidi" w:cstheme="majorBidi"/>
          <w:cs/>
        </w:rPr>
        <w:br/>
      </w:r>
      <w:r w:rsidRPr="00EA1231">
        <w:rPr>
          <w:rFonts w:asciiTheme="majorBidi" w:hAnsiTheme="majorBidi" w:cstheme="majorBidi"/>
          <w:cs/>
        </w:rPr>
        <w:t>ผลิตภัณฑ</w:t>
      </w:r>
      <w:r w:rsidR="001B7CD5" w:rsidRPr="00EA1231">
        <w:rPr>
          <w:rFonts w:asciiTheme="majorBidi" w:hAnsiTheme="majorBidi" w:cstheme="majorBidi"/>
          <w:cs/>
        </w:rPr>
        <w:t>์</w:t>
      </w:r>
      <w:r w:rsidR="00D05B27"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บริการ และโซลูชันที่เกี่ยวเนื่อง โดยแบ่งออกเป็นสองธุรกิจหลัก คือ </w:t>
      </w:r>
      <w:r w:rsidR="001C7230" w:rsidRPr="00EA1231">
        <w:rPr>
          <w:rFonts w:asciiTheme="majorBidi" w:hAnsiTheme="majorBidi" w:cstheme="majorBidi"/>
        </w:rPr>
        <w:t>(1)</w:t>
      </w:r>
      <w:r w:rsidRPr="00EA1231">
        <w:rPr>
          <w:rFonts w:asciiTheme="majorBidi" w:hAnsiTheme="majorBidi" w:cstheme="majorBidi"/>
          <w:cs/>
        </w:rPr>
        <w:t xml:space="preserve"> ธุรกิจตกแต่งพื้นผิว แล</w:t>
      </w:r>
      <w:r w:rsidR="00D05B27" w:rsidRPr="00EA1231">
        <w:rPr>
          <w:rFonts w:asciiTheme="majorBidi" w:hAnsiTheme="majorBidi" w:cstheme="majorBidi"/>
          <w:cs/>
        </w:rPr>
        <w:t>ะ</w:t>
      </w:r>
      <w:r w:rsidR="00A8258B" w:rsidRPr="00EA1231">
        <w:rPr>
          <w:rFonts w:asciiTheme="majorBidi" w:hAnsiTheme="majorBidi" w:cstheme="majorBidi"/>
        </w:rPr>
        <w:br/>
      </w:r>
      <w:r w:rsidR="001C7230" w:rsidRPr="00EA1231">
        <w:rPr>
          <w:rFonts w:asciiTheme="majorBidi" w:hAnsiTheme="majorBidi" w:cstheme="majorBidi"/>
        </w:rPr>
        <w:t>(2)</w:t>
      </w:r>
      <w:r w:rsidRPr="00EA1231">
        <w:rPr>
          <w:rFonts w:asciiTheme="majorBidi" w:hAnsiTheme="majorBidi" w:cstheme="majorBidi"/>
          <w:cs/>
        </w:rPr>
        <w:t xml:space="preserve"> ธุรกิจสุขภัณฑ์</w:t>
      </w:r>
    </w:p>
    <w:p w14:paraId="43335315" w14:textId="07EA55B6" w:rsidR="00C571C7" w:rsidRPr="00EA1231" w:rsidRDefault="00C571C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rPr>
          <w:rFonts w:asciiTheme="majorBidi" w:hAnsiTheme="majorBidi" w:cstheme="majorBidi"/>
          <w:cs/>
        </w:rPr>
      </w:pPr>
    </w:p>
    <w:p w14:paraId="7AC81ADA" w14:textId="77777777" w:rsidR="00A1742E" w:rsidRPr="00EA1231" w:rsidRDefault="00A1742E" w:rsidP="00750FC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9585"/>
          <w:tab w:val="left" w:pos="9983"/>
        </w:tabs>
        <w:spacing w:line="240" w:lineRule="auto"/>
        <w:ind w:left="684" w:hanging="423"/>
        <w:jc w:val="thaiDistribute"/>
        <w:rPr>
          <w:rFonts w:asciiTheme="majorBidi" w:eastAsia="Calibri" w:hAnsiTheme="majorBidi" w:cstheme="majorBidi"/>
          <w:b/>
          <w:bCs/>
          <w:szCs w:val="30"/>
          <w:cs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 xml:space="preserve">เกณฑ์การจัดทำงบการเงิน </w:t>
      </w:r>
    </w:p>
    <w:p w14:paraId="7CCFA680" w14:textId="2293AC33" w:rsidR="00137D68" w:rsidRPr="00BE4208" w:rsidRDefault="00137D68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DB94D5E" w14:textId="4CBA83EF" w:rsidR="008B087B" w:rsidRPr="00EA1231" w:rsidRDefault="008B087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83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bookmarkStart w:id="1" w:name="_Hlk185336450"/>
      <w:r w:rsidRPr="00EA1231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งบการเงินนี้จัดทำขึ้นตามมาตรฐานการรายงานทางการเงินของไทย (</w:t>
      </w:r>
      <w:r w:rsidRPr="00EA1231">
        <w:rPr>
          <w:rFonts w:asciiTheme="majorBidi" w:hAnsiTheme="majorBidi" w:cstheme="majorBidi"/>
        </w:rPr>
        <w:t xml:space="preserve">TFRSs) </w:t>
      </w:r>
      <w:r w:rsidRPr="00EA1231">
        <w:rPr>
          <w:rFonts w:asciiTheme="majorBidi" w:hAnsiTheme="majorBidi" w:cstheme="majorBidi"/>
          <w:cs/>
        </w:rPr>
        <w:t>ที่ถือปฎิบัติตามมาตรฐานการรายงานทางการเงินระหว่างประเทศ (</w:t>
      </w:r>
      <w:r w:rsidRPr="00EA1231">
        <w:rPr>
          <w:rFonts w:asciiTheme="majorBidi" w:hAnsiTheme="majorBidi" w:cstheme="majorBidi"/>
        </w:rPr>
        <w:t>IFRSs)</w:t>
      </w:r>
      <w:r w:rsidRPr="00EA1231">
        <w:rPr>
          <w:rFonts w:asciiTheme="majorBidi" w:hAnsiTheme="majorBidi" w:cstheme="majorBidi"/>
          <w:cs/>
        </w:rPr>
        <w:t xml:space="preserve"> (</w:t>
      </w:r>
      <w:r w:rsidRPr="00EA1231">
        <w:rPr>
          <w:rFonts w:asciiTheme="majorBidi" w:hAnsiTheme="majorBidi" w:cstheme="majorBidi"/>
        </w:rPr>
        <w:t xml:space="preserve">TFRSs </w:t>
      </w:r>
      <w:r w:rsidRPr="00EA1231">
        <w:rPr>
          <w:rFonts w:asciiTheme="majorBidi" w:hAnsiTheme="majorBidi" w:cstheme="majorBidi"/>
          <w:cs/>
        </w:rPr>
        <w:t xml:space="preserve">จะมีผลบังคับใช้ภายใน </w:t>
      </w:r>
      <w:r w:rsidRPr="00EA1231">
        <w:rPr>
          <w:rFonts w:asciiTheme="majorBidi" w:hAnsiTheme="majorBidi" w:cstheme="majorBidi"/>
        </w:rPr>
        <w:t>1</w:t>
      </w:r>
      <w:r w:rsidRPr="00EA1231">
        <w:rPr>
          <w:rFonts w:asciiTheme="majorBidi" w:hAnsiTheme="majorBidi" w:cstheme="majorBidi"/>
          <w:cs/>
        </w:rPr>
        <w:t xml:space="preserve"> ปี นับจากวันที่ถือปฎิบัติของ </w:t>
      </w:r>
      <w:r w:rsidRPr="00EA1231">
        <w:rPr>
          <w:rFonts w:asciiTheme="majorBidi" w:hAnsiTheme="majorBidi" w:cstheme="majorBidi"/>
        </w:rPr>
        <w:t xml:space="preserve">IFRSs) </w:t>
      </w:r>
      <w:r w:rsidRPr="00EA1231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งบการเงินนี้นำเสนอเป็นเงินบาทซึ่งเป็นสกุลเงินที่ใช้ในการดำเนินงานของบริษัท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C630CC">
        <w:rPr>
          <w:rFonts w:asciiTheme="majorBidi" w:hAnsiTheme="majorBidi" w:cstheme="majorBidi" w:hint="cs"/>
          <w:cs/>
        </w:rPr>
        <w:t>พัน</w:t>
      </w:r>
      <w:r w:rsidRPr="00EA1231">
        <w:rPr>
          <w:rFonts w:asciiTheme="majorBidi" w:hAnsiTheme="majorBidi" w:cstheme="majorBidi"/>
          <w:cs/>
        </w:rPr>
        <w:t>บาท ยกเว้นที่ระบุไว้เป็นอย่างอื่น</w:t>
      </w:r>
    </w:p>
    <w:bookmarkEnd w:id="1"/>
    <w:p w14:paraId="167773FF" w14:textId="77777777" w:rsidR="00936098" w:rsidRPr="00BE4208" w:rsidRDefault="00936098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A9B7DA" w14:textId="52C2AB36" w:rsidR="00936098" w:rsidRPr="00EA1231" w:rsidRDefault="00936098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83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</w:t>
      </w:r>
      <w:r w:rsidR="002D7077" w:rsidRPr="00EA1231">
        <w:rPr>
          <w:rFonts w:asciiTheme="majorBidi" w:hAnsiTheme="majorBidi" w:cstheme="majorBidi"/>
          <w:spacing w:val="-2"/>
        </w:rPr>
        <w:br/>
      </w:r>
      <w:r w:rsidRPr="00EA1231">
        <w:rPr>
          <w:rFonts w:asciiTheme="majorBidi" w:hAnsiTheme="majorBidi" w:cstheme="majorBidi"/>
          <w:spacing w:val="-2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EA1231">
        <w:rPr>
          <w:rFonts w:asciiTheme="majorBidi" w:eastAsia="Calibri" w:hAnsiTheme="majorBidi" w:cstheme="majorBidi"/>
          <w:spacing w:val="-2"/>
          <w:cs/>
          <w:lang w:val="en-GB"/>
        </w:rPr>
        <w:t xml:space="preserve">บริษัท </w:t>
      </w:r>
      <w:r w:rsidRPr="00EA1231">
        <w:rPr>
          <w:rFonts w:asciiTheme="majorBidi" w:hAnsiTheme="majorBidi" w:cstheme="majorBidi"/>
          <w:spacing w:val="-2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2EB93D9" w14:textId="0B86B92E" w:rsidR="00956477" w:rsidRPr="00BE4208" w:rsidRDefault="0095647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68B0BC8" w14:textId="5F4FCDBF" w:rsidR="0014678B" w:rsidRPr="00EA1231" w:rsidRDefault="0014678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</w:rPr>
        <w:br w:type="page"/>
      </w:r>
    </w:p>
    <w:p w14:paraId="254A04DF" w14:textId="77777777" w:rsidR="001852C9" w:rsidRPr="00EA1231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lastRenderedPageBreak/>
        <w:t xml:space="preserve">มาตรฐานการบัญชี ฉบับที่ </w:t>
      </w:r>
      <w:r w:rsidRPr="00EA1231">
        <w:rPr>
          <w:rFonts w:asciiTheme="majorBidi" w:hAnsiTheme="majorBidi" w:cstheme="majorBidi"/>
          <w:b/>
          <w:bCs/>
          <w:i/>
          <w:iCs/>
        </w:rPr>
        <w:t>1</w:t>
      </w:r>
      <w:r w:rsidRPr="00EA1231">
        <w:rPr>
          <w:rFonts w:asciiTheme="majorBidi" w:hAnsiTheme="majorBidi" w:cstheme="majorBidi"/>
          <w:b/>
          <w:bCs/>
          <w:i/>
          <w:iCs/>
          <w:cs/>
        </w:rPr>
        <w:t xml:space="preserve"> เรื่อง การเปิดเผยนโยบายการบัญชี</w:t>
      </w:r>
    </w:p>
    <w:p w14:paraId="23A9B0FC" w14:textId="77777777" w:rsidR="001852C9" w:rsidRPr="00BE4208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FF78272" w14:textId="35DA3664" w:rsidR="001852C9" w:rsidRPr="00EA1231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บริษัทได้ถือปฏิบัติตามการปรับปรุงมาตรฐานการบัญชีฉบับที่ </w:t>
      </w:r>
      <w:r w:rsidR="0014678B" w:rsidRPr="00EA1231">
        <w:rPr>
          <w:rFonts w:asciiTheme="majorBidi" w:hAnsiTheme="majorBidi" w:cstheme="majorBidi"/>
        </w:rPr>
        <w:t>1</w:t>
      </w:r>
      <w:r w:rsidRPr="00EA1231">
        <w:rPr>
          <w:rFonts w:asciiTheme="majorBidi" w:hAnsiTheme="majorBidi" w:cstheme="majorBidi"/>
          <w:cs/>
        </w:rPr>
        <w:t xml:space="preserve"> เรื่องการเปิดเผยนโยบายการบัญชีตั้งแต่วันที่ </w:t>
      </w:r>
      <w:r w:rsidR="007B7BCB" w:rsidRPr="00EA1231">
        <w:rPr>
          <w:rFonts w:asciiTheme="majorBidi" w:hAnsiTheme="majorBidi" w:cstheme="majorBidi"/>
        </w:rPr>
        <w:br/>
      </w:r>
      <w:r w:rsidR="0014678B" w:rsidRPr="00EA1231">
        <w:rPr>
          <w:rFonts w:asciiTheme="majorBidi" w:hAnsiTheme="majorBidi" w:cstheme="majorBidi"/>
        </w:rPr>
        <w:t>1</w:t>
      </w:r>
      <w:r w:rsidRPr="00EA1231">
        <w:rPr>
          <w:rFonts w:asciiTheme="majorBidi" w:hAnsiTheme="majorBidi" w:cstheme="majorBidi"/>
          <w:cs/>
        </w:rPr>
        <w:t xml:space="preserve"> มกราคม </w:t>
      </w:r>
      <w:r w:rsidRPr="00EA1231">
        <w:rPr>
          <w:rFonts w:asciiTheme="majorBidi" w:hAnsiTheme="majorBidi" w:cstheme="majorBidi"/>
        </w:rPr>
        <w:t>2567</w:t>
      </w:r>
      <w:r w:rsidRPr="00EA1231">
        <w:rPr>
          <w:rFonts w:asciiTheme="majorBidi" w:hAnsiTheme="majorBidi" w:cstheme="majorBidi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</w:t>
      </w:r>
      <w:r w:rsidR="007B7BCB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 xml:space="preserve">การบัญชีที่มีนัยสำคัญ บริษัทได้นำข้อมูลนโยบายการบัญชีที่เคยเปิดเผยมาทบทวนและปรับปรุงข้อมูลตามที่เปิดเผยในหมายเหตุ ข้อ </w:t>
      </w:r>
      <w:r w:rsidRPr="00EA1231">
        <w:rPr>
          <w:rFonts w:asciiTheme="majorBidi" w:hAnsiTheme="majorBidi" w:cstheme="majorBidi"/>
        </w:rPr>
        <w:t>3</w:t>
      </w:r>
      <w:r w:rsidRPr="00EA1231">
        <w:rPr>
          <w:rFonts w:asciiTheme="majorBidi" w:hAnsiTheme="majorBidi" w:cstheme="majorBidi"/>
          <w:cs/>
        </w:rPr>
        <w:t xml:space="preserve"> นโยบายการบัญชีที่มีสาระสำคัญ</w:t>
      </w:r>
    </w:p>
    <w:p w14:paraId="15543385" w14:textId="77777777" w:rsidR="001852C9" w:rsidRPr="00BE4208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A494291" w14:textId="77777777" w:rsidR="001852C9" w:rsidRPr="00EA1231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b/>
          <w:bCs/>
          <w:i/>
          <w:iCs/>
          <w:spacing w:val="-4"/>
        </w:rPr>
      </w:pPr>
      <w:r w:rsidRPr="00EA1231">
        <w:rPr>
          <w:rFonts w:asciiTheme="majorBidi" w:hAnsiTheme="majorBidi" w:cstheme="majorBidi"/>
          <w:b/>
          <w:bCs/>
          <w:i/>
          <w:iCs/>
          <w:spacing w:val="-4"/>
          <w:cs/>
        </w:rPr>
        <w:t xml:space="preserve">มาตรฐานการบัญชี ฉบับที่ </w:t>
      </w:r>
      <w:r w:rsidRPr="00EA1231">
        <w:rPr>
          <w:rFonts w:asciiTheme="majorBidi" w:hAnsiTheme="majorBidi" w:cstheme="majorBidi"/>
          <w:b/>
          <w:bCs/>
          <w:i/>
          <w:iCs/>
          <w:spacing w:val="-4"/>
        </w:rPr>
        <w:t>12</w:t>
      </w:r>
      <w:r w:rsidRPr="00EA1231">
        <w:rPr>
          <w:rFonts w:asciiTheme="majorBidi" w:hAnsiTheme="majorBidi" w:cstheme="majorBidi"/>
          <w:b/>
          <w:bCs/>
          <w:i/>
          <w:iCs/>
          <w:spacing w:val="-4"/>
          <w:cs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78B98EE" w14:textId="178EF9B2" w:rsidR="001852C9" w:rsidRPr="00BE4208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176BDA6" w14:textId="7A71ACFE" w:rsidR="001852C9" w:rsidRPr="00EA1231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EA1231">
        <w:rPr>
          <w:rFonts w:asciiTheme="majorBidi" w:hAnsiTheme="majorBidi" w:cstheme="majorBidi"/>
        </w:rPr>
        <w:t>12</w:t>
      </w:r>
      <w:r w:rsidRPr="00EA1231">
        <w:rPr>
          <w:rFonts w:asciiTheme="majorBidi" w:hAnsiTheme="majorBidi" w:cstheme="majorBidi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EA1231">
        <w:rPr>
          <w:rFonts w:asciiTheme="majorBidi" w:hAnsiTheme="majorBidi" w:cstheme="majorBidi"/>
        </w:rPr>
        <w:t>1</w:t>
      </w:r>
      <w:r w:rsidRPr="00EA1231">
        <w:rPr>
          <w:rFonts w:asciiTheme="majorBidi" w:hAnsiTheme="majorBidi" w:cstheme="majorBidi"/>
          <w:cs/>
        </w:rPr>
        <w:t xml:space="preserve"> มกราคม </w:t>
      </w:r>
      <w:r w:rsidRPr="00EA1231">
        <w:rPr>
          <w:rFonts w:asciiTheme="majorBidi" w:hAnsiTheme="majorBidi" w:cstheme="majorBidi"/>
        </w:rPr>
        <w:t>2567</w:t>
      </w:r>
      <w:r w:rsidRPr="00EA1231">
        <w:rPr>
          <w:rFonts w:asciiTheme="majorBidi" w:hAnsiTheme="majorBidi" w:cstheme="majorBidi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 w:rsidR="000B336F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>ที่เท่ากันและหักกลบกัน เช่น สัญญาเช่า</w:t>
      </w:r>
    </w:p>
    <w:p w14:paraId="53566551" w14:textId="77777777" w:rsidR="001852C9" w:rsidRPr="00BE4208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D7C2250" w14:textId="2B105463" w:rsidR="001852C9" w:rsidRPr="00EA1231" w:rsidRDefault="001852C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cs/>
        </w:rPr>
      </w:pPr>
      <w:r w:rsidRPr="00EA1231">
        <w:rPr>
          <w:rFonts w:asciiTheme="majorBidi" w:hAnsiTheme="majorBidi" w:cstheme="majorBidi"/>
          <w:cs/>
        </w:rPr>
        <w:t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13482C" w:rsidRPr="00EA1231">
        <w:rPr>
          <w:rFonts w:asciiTheme="majorBidi" w:hAnsiTheme="majorBidi" w:cstheme="majorBidi"/>
          <w:cs/>
        </w:rPr>
        <w:t>ตาม</w:t>
      </w:r>
      <w:r w:rsidRPr="00EA1231">
        <w:rPr>
          <w:rFonts w:asciiTheme="majorBidi" w:hAnsiTheme="majorBidi" w:cstheme="majorBidi"/>
          <w:cs/>
        </w:rPr>
        <w:t xml:space="preserve">มาตรฐานการบัญชี ฉบับที่ </w:t>
      </w:r>
      <w:r w:rsidRPr="00EA1231">
        <w:rPr>
          <w:rFonts w:asciiTheme="majorBidi" w:hAnsiTheme="majorBidi" w:cstheme="majorBidi"/>
        </w:rPr>
        <w:t xml:space="preserve">12 </w:t>
      </w:r>
      <w:r w:rsidRPr="00EA1231">
        <w:rPr>
          <w:rFonts w:asciiTheme="majorBidi" w:hAnsiTheme="majorBidi" w:cstheme="majorBidi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EA1231">
        <w:rPr>
          <w:rFonts w:asciiTheme="majorBidi" w:hAnsiTheme="majorBidi" w:cstheme="majorBidi"/>
        </w:rPr>
        <w:t xml:space="preserve">1 </w:t>
      </w:r>
      <w:r w:rsidRPr="00EA1231">
        <w:rPr>
          <w:rFonts w:asciiTheme="majorBidi" w:hAnsiTheme="majorBidi" w:cstheme="majorBidi"/>
          <w:cs/>
        </w:rPr>
        <w:t xml:space="preserve">มกราคม </w:t>
      </w:r>
      <w:r w:rsidRPr="00EA1231">
        <w:rPr>
          <w:rFonts w:asciiTheme="majorBidi" w:hAnsiTheme="majorBidi" w:cstheme="majorBidi"/>
        </w:rPr>
        <w:t xml:space="preserve">2566 </w:t>
      </w:r>
      <w:r w:rsidRPr="00EA1231">
        <w:rPr>
          <w:rFonts w:asciiTheme="majorBidi" w:hAnsiTheme="majorBidi" w:cstheme="majorBidi"/>
          <w:cs/>
        </w:rPr>
        <w:t xml:space="preserve"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</w:t>
      </w:r>
      <w:r w:rsidR="00330D8A">
        <w:rPr>
          <w:rFonts w:asciiTheme="majorBidi" w:hAnsiTheme="majorBidi" w:cstheme="majorBidi" w:hint="cs"/>
          <w:cs/>
        </w:rPr>
        <w:t xml:space="preserve">ตามที่เปิดเผยในหมายเหตุข้อ </w:t>
      </w:r>
      <w:r w:rsidR="00330D8A">
        <w:rPr>
          <w:rFonts w:asciiTheme="majorBidi" w:hAnsiTheme="majorBidi" w:cstheme="majorBidi"/>
        </w:rPr>
        <w:t>8</w:t>
      </w:r>
      <w:r w:rsidR="00330D8A">
        <w:rPr>
          <w:rFonts w:asciiTheme="majorBidi" w:hAnsiTheme="majorBidi" w:cstheme="majorBidi" w:hint="cs"/>
          <w:cs/>
        </w:rPr>
        <w:t xml:space="preserve"> สินทรัพย์ภาษีเงินได้รอการตัดบัญชี</w:t>
      </w:r>
    </w:p>
    <w:p w14:paraId="4687893B" w14:textId="77777777" w:rsidR="0037179B" w:rsidRPr="00EA1231" w:rsidRDefault="0037179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85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</w:rPr>
      </w:pPr>
    </w:p>
    <w:p w14:paraId="2EF6862D" w14:textId="121FE7A9" w:rsidR="00A1040D" w:rsidRPr="00EA1231" w:rsidRDefault="00A1040D" w:rsidP="00FF7D7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"/>
          <w:tab w:val="left" w:pos="9585"/>
          <w:tab w:val="left" w:pos="9983"/>
        </w:tabs>
        <w:spacing w:line="240" w:lineRule="auto"/>
        <w:ind w:left="684" w:hanging="42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นโยบายการบัญชีที่</w:t>
      </w:r>
      <w:r w:rsidR="0077719D" w:rsidRPr="00EA1231">
        <w:rPr>
          <w:rFonts w:asciiTheme="majorBidi" w:eastAsia="Calibri" w:hAnsiTheme="majorBidi" w:cstheme="majorBidi"/>
          <w:b/>
          <w:bCs/>
          <w:szCs w:val="30"/>
          <w:cs/>
        </w:rPr>
        <w:t>มีสาระ</w:t>
      </w: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สำคัญ</w:t>
      </w:r>
    </w:p>
    <w:p w14:paraId="42864357" w14:textId="77777777" w:rsidR="008535DB" w:rsidRPr="00BE4208" w:rsidRDefault="008535DB" w:rsidP="00FF7D76">
      <w:pPr>
        <w:pStyle w:val="AccPolicyalternative"/>
        <w:tabs>
          <w:tab w:val="left" w:pos="9983"/>
        </w:tabs>
        <w:ind w:right="0"/>
        <w:rPr>
          <w:rFonts w:asciiTheme="majorBidi" w:hAnsiTheme="majorBidi" w:cstheme="majorBidi"/>
        </w:rPr>
      </w:pPr>
    </w:p>
    <w:p w14:paraId="33D23606" w14:textId="77777777" w:rsidR="00396D1E" w:rsidRPr="00EA1231" w:rsidRDefault="0090773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83"/>
        </w:tabs>
        <w:spacing w:line="240" w:lineRule="auto"/>
        <w:ind w:left="702"/>
        <w:contextualSpacing/>
        <w:jc w:val="thaiDistribute"/>
        <w:rPr>
          <w:rFonts w:asciiTheme="majorBidi" w:hAnsiTheme="majorBidi" w:cstheme="majorBidi"/>
          <w:cs/>
        </w:rPr>
      </w:pPr>
      <w:r w:rsidRPr="00EA1231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226F60B8" w14:textId="77777777" w:rsidR="00CF404E" w:rsidRPr="00BE4208" w:rsidRDefault="00CF404E" w:rsidP="00FF7D76">
      <w:pPr>
        <w:pStyle w:val="AccPolicyalternative"/>
        <w:tabs>
          <w:tab w:val="left" w:pos="9983"/>
        </w:tabs>
        <w:ind w:right="0"/>
        <w:rPr>
          <w:rFonts w:asciiTheme="majorBidi" w:hAnsiTheme="majorBidi" w:cstheme="majorBidi"/>
        </w:rPr>
      </w:pPr>
    </w:p>
    <w:p w14:paraId="25DE32D6" w14:textId="5C1F37EE" w:rsidR="00F8509B" w:rsidRPr="00EA1231" w:rsidRDefault="00F8509B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เงินลงทุนในบริษัทย่อยและ</w:t>
      </w:r>
      <w:r w:rsidR="00696A90" w:rsidRPr="00EA1231">
        <w:rPr>
          <w:rFonts w:asciiTheme="majorBidi" w:hAnsiTheme="majorBidi" w:cstheme="majorBidi"/>
          <w:b/>
          <w:bCs/>
          <w:i/>
          <w:iCs/>
          <w:cs/>
        </w:rPr>
        <w:t>บริษัท</w:t>
      </w:r>
      <w:r w:rsidRPr="00EA1231">
        <w:rPr>
          <w:rFonts w:asciiTheme="majorBidi" w:hAnsiTheme="majorBidi" w:cstheme="majorBidi"/>
          <w:b/>
          <w:bCs/>
          <w:i/>
          <w:iCs/>
          <w:cs/>
        </w:rPr>
        <w:t>ร่วม</w:t>
      </w:r>
    </w:p>
    <w:p w14:paraId="5850F3DD" w14:textId="77777777" w:rsidR="000D2DD6" w:rsidRPr="00BE4208" w:rsidRDefault="000D2DD6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918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4A84100" w14:textId="4AA8CF66" w:rsidR="00F8509B" w:rsidRPr="00EA1231" w:rsidRDefault="00F8509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  <w:tab w:val="left" w:pos="9585"/>
          <w:tab w:val="left" w:pos="9765"/>
          <w:tab w:val="left" w:pos="9983"/>
        </w:tabs>
        <w:spacing w:line="240" w:lineRule="auto"/>
        <w:ind w:left="702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เงินลงทุนในบริษัทย่อยและบริษัทร่วม บันทึกบัญชีในงบการเงินโดยใช้วิธีราคาทุนหักค่าเผื่อการด้อยค่า </w:t>
      </w:r>
      <w:r w:rsidR="00D34714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ผลกำไรหรือขาดทุนจากการขายเงินลงทุนบันทึกในกำไรหรือขาดทุน</w:t>
      </w:r>
    </w:p>
    <w:p w14:paraId="179EEB47" w14:textId="488D64F9" w:rsidR="00400017" w:rsidRPr="00BE4208" w:rsidRDefault="0040001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rPr>
          <w:rFonts w:asciiTheme="majorBidi" w:hAnsiTheme="majorBidi" w:cstheme="majorBidi"/>
          <w:sz w:val="20"/>
          <w:szCs w:val="20"/>
          <w:cs/>
        </w:rPr>
      </w:pPr>
    </w:p>
    <w:p w14:paraId="5702A9E9" w14:textId="77777777" w:rsidR="00736B3C" w:rsidRPr="00EA1231" w:rsidRDefault="00736B3C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04955193" w14:textId="77777777" w:rsidR="00736B3C" w:rsidRPr="00BE4208" w:rsidRDefault="00736B3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83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F672E78" w14:textId="77777777" w:rsidR="00736B3C" w:rsidRPr="00EA1231" w:rsidRDefault="00736B3C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29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A1231">
        <w:rPr>
          <w:rFonts w:asciiTheme="majorBidi" w:hAnsiTheme="majorBidi" w:cstheme="majorBidi"/>
          <w:spacing w:val="-6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270D1C95" w14:textId="77777777" w:rsidR="00736B3C" w:rsidRPr="00BE4208" w:rsidRDefault="00736B3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83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036F97E" w14:textId="53352F51" w:rsidR="008D2192" w:rsidRPr="00EA1231" w:rsidRDefault="00736B3C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29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A1231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</w:t>
      </w:r>
      <w:r w:rsidR="00341784" w:rsidRPr="00EA12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ู้ในกำไรหรือขาดทุน ทั้งนี้ </w:t>
      </w:r>
      <w:r w:rsidRPr="00EA1231">
        <w:rPr>
          <w:rFonts w:asciiTheme="majorBidi" w:hAnsiTheme="majorBidi" w:cstheme="majorBidi"/>
          <w:spacing w:val="-2"/>
          <w:sz w:val="30"/>
          <w:szCs w:val="30"/>
          <w:cs/>
        </w:rPr>
        <w:t>บริษัทไม่คิดค่าเสื่อมราคาสำหรับที่ดินและงานระหว่างการก่อสร้า</w:t>
      </w:r>
      <w:r w:rsidR="008D2192" w:rsidRPr="00EA1231">
        <w:rPr>
          <w:rFonts w:asciiTheme="majorBidi" w:hAnsiTheme="majorBidi" w:cstheme="majorBidi"/>
          <w:spacing w:val="-2"/>
          <w:sz w:val="30"/>
          <w:szCs w:val="30"/>
          <w:cs/>
        </w:rPr>
        <w:t>ง</w:t>
      </w:r>
    </w:p>
    <w:p w14:paraId="3DA7E9A4" w14:textId="77777777" w:rsidR="008D2192" w:rsidRPr="00BE4208" w:rsidRDefault="008D2192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29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95798D" w14:textId="76BF5EDB" w:rsidR="00736B3C" w:rsidRPr="00EA1231" w:rsidRDefault="00736B3C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2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A1231">
        <w:rPr>
          <w:rFonts w:asciiTheme="majorBidi" w:hAnsiTheme="majorBidi" w:cstheme="majorBidi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2A64D8E9" w14:textId="77777777" w:rsidR="00736B3C" w:rsidRPr="00BE4208" w:rsidRDefault="00736B3C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49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3"/>
        <w:gridCol w:w="1866"/>
      </w:tblGrid>
      <w:tr w:rsidR="00736B3C" w:rsidRPr="00EA1231" w14:paraId="4622B654" w14:textId="77777777" w:rsidTr="004268DB">
        <w:tc>
          <w:tcPr>
            <w:tcW w:w="7083" w:type="dxa"/>
            <w:shd w:val="clear" w:color="auto" w:fill="auto"/>
          </w:tcPr>
          <w:p w14:paraId="148E119A" w14:textId="77777777" w:rsidR="00736B3C" w:rsidRPr="00EA1231" w:rsidRDefault="00736B3C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83"/>
              </w:tabs>
              <w:spacing w:line="240" w:lineRule="auto"/>
              <w:ind w:left="747" w:hanging="554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866" w:type="dxa"/>
          </w:tcPr>
          <w:p w14:paraId="2945F3F9" w14:textId="0ED84730" w:rsidR="00736B3C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83"/>
              </w:tabs>
              <w:spacing w:line="240" w:lineRule="auto"/>
              <w:ind w:left="843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</w:t>
            </w:r>
            <w:r w:rsidR="00736B3C" w:rsidRPr="00EA1231">
              <w:rPr>
                <w:rFonts w:asciiTheme="majorBidi" w:hAnsiTheme="majorBidi" w:cstheme="majorBidi"/>
              </w:rPr>
              <w:t xml:space="preserve"> </w:t>
            </w:r>
            <w:r w:rsidR="00736B3C" w:rsidRPr="00EA1231">
              <w:rPr>
                <w:rFonts w:asciiTheme="majorBidi" w:hAnsiTheme="majorBidi" w:cstheme="majorBidi"/>
                <w:cs/>
              </w:rPr>
              <w:t xml:space="preserve">- </w:t>
            </w:r>
            <w:r w:rsidRPr="00EA1231">
              <w:rPr>
                <w:rFonts w:asciiTheme="majorBidi" w:hAnsiTheme="majorBidi" w:cstheme="majorBidi"/>
              </w:rPr>
              <w:t>20</w:t>
            </w:r>
            <w:r w:rsidR="00736B3C" w:rsidRPr="00EA123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  <w:tr w:rsidR="00736B3C" w:rsidRPr="00EA1231" w14:paraId="372B7612" w14:textId="77777777" w:rsidTr="004268DB">
        <w:tc>
          <w:tcPr>
            <w:tcW w:w="7083" w:type="dxa"/>
            <w:shd w:val="clear" w:color="auto" w:fill="auto"/>
          </w:tcPr>
          <w:p w14:paraId="3CB98092" w14:textId="77777777" w:rsidR="00736B3C" w:rsidRPr="00EA1231" w:rsidRDefault="00736B3C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83"/>
              </w:tabs>
              <w:spacing w:line="240" w:lineRule="auto"/>
              <w:ind w:left="747" w:hanging="554"/>
              <w:jc w:val="both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866" w:type="dxa"/>
          </w:tcPr>
          <w:p w14:paraId="33862287" w14:textId="71F87B1A" w:rsidR="00736B3C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83"/>
              </w:tabs>
              <w:spacing w:line="240" w:lineRule="auto"/>
              <w:ind w:left="747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  <w:r w:rsidR="00736B3C" w:rsidRPr="00EA1231">
              <w:rPr>
                <w:rFonts w:asciiTheme="majorBidi" w:hAnsiTheme="majorBidi" w:cstheme="majorBidi"/>
                <w:cs/>
              </w:rPr>
              <w:t xml:space="preserve"> - </w:t>
            </w:r>
            <w:r w:rsidRPr="00EA1231">
              <w:rPr>
                <w:rFonts w:asciiTheme="majorBidi" w:hAnsiTheme="majorBidi" w:cstheme="majorBidi"/>
              </w:rPr>
              <w:t>46</w:t>
            </w:r>
            <w:r w:rsidR="00736B3C" w:rsidRPr="00EA123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</w:tbl>
    <w:p w14:paraId="5FF8C2B6" w14:textId="29BD1F6C" w:rsidR="00736B3C" w:rsidRPr="00BE4208" w:rsidRDefault="00736B3C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5C38B17" w14:textId="77777777" w:rsidR="00DC017A" w:rsidRPr="00EA1231" w:rsidRDefault="00DC017A" w:rsidP="008D410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09BBADC0" w14:textId="77777777" w:rsidR="00DC017A" w:rsidRPr="00BE4208" w:rsidRDefault="00DC017A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0561AA" w14:textId="77777777" w:rsidR="00366012" w:rsidRPr="00EA1231" w:rsidRDefault="0036601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9"/>
        <w:contextualSpacing/>
        <w:jc w:val="thaiDistribute"/>
        <w:rPr>
          <w:rFonts w:asciiTheme="majorBidi" w:hAnsiTheme="majorBidi" w:cstheme="majorBidi"/>
          <w:i/>
        </w:rPr>
      </w:pPr>
      <w:r w:rsidRPr="00EA1231">
        <w:rPr>
          <w:rFonts w:asciiTheme="majorBidi" w:hAnsiTheme="majorBidi" w:cstheme="majorBidi"/>
          <w:i/>
          <w:iCs/>
          <w:cs/>
        </w:rPr>
        <w:t>สินทรัพย์ที่เป็นกรรมสิทธิ์ของกิจการ</w:t>
      </w:r>
    </w:p>
    <w:p w14:paraId="69807219" w14:textId="77777777" w:rsidR="00366012" w:rsidRPr="00BE4208" w:rsidRDefault="00366012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29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BBBE5E" w14:textId="3A65197B" w:rsidR="00DC017A" w:rsidRPr="00EA1231" w:rsidRDefault="0036601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0" w:lineRule="atLeast"/>
        <w:ind w:left="729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</w:t>
      </w:r>
    </w:p>
    <w:p w14:paraId="6615044B" w14:textId="77777777" w:rsidR="000F6580" w:rsidRPr="00BE4208" w:rsidRDefault="000F6580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9D3966E" w14:textId="77777777" w:rsidR="00DC017A" w:rsidRPr="00EA1231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9"/>
        <w:jc w:val="thaiDistribute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i/>
          <w:iCs/>
          <w:cs/>
        </w:rPr>
        <w:t>ค่าเสื่อมราคา</w:t>
      </w:r>
    </w:p>
    <w:p w14:paraId="153EA665" w14:textId="77777777" w:rsidR="00DC017A" w:rsidRPr="00BE4208" w:rsidRDefault="00DC017A" w:rsidP="00FF7D76">
      <w:pPr>
        <w:pStyle w:val="BodyText2"/>
        <w:tabs>
          <w:tab w:val="left" w:pos="783"/>
          <w:tab w:val="left" w:pos="9864"/>
          <w:tab w:val="left" w:pos="9983"/>
        </w:tabs>
        <w:spacing w:line="240" w:lineRule="atLeast"/>
        <w:ind w:left="729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80BE0" w14:textId="4ED700C9" w:rsidR="00F943A7" w:rsidRPr="00EA1231" w:rsidRDefault="00574786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83"/>
        </w:tabs>
        <w:ind w:left="729"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D2DA8F7" w14:textId="77777777" w:rsidR="00E92A10" w:rsidRPr="00BE4208" w:rsidRDefault="00E92A10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83"/>
        </w:tabs>
        <w:ind w:left="729"/>
        <w:jc w:val="thaiDistribute"/>
        <w:rPr>
          <w:rFonts w:asciiTheme="majorBidi" w:hAnsiTheme="majorBidi" w:cstheme="majorBidi"/>
          <w:sz w:val="20"/>
          <w:szCs w:val="20"/>
        </w:rPr>
      </w:pPr>
    </w:p>
    <w:p w14:paraId="3530ABBB" w14:textId="66BE10D6" w:rsidR="0055161E" w:rsidRPr="00EA1231" w:rsidRDefault="00574786" w:rsidP="00FF7D76">
      <w:pPr>
        <w:pStyle w:val="BodyText2"/>
        <w:tabs>
          <w:tab w:val="left" w:pos="702"/>
          <w:tab w:val="left" w:pos="9983"/>
        </w:tabs>
        <w:spacing w:line="240" w:lineRule="atLeast"/>
        <w:ind w:left="738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A1231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บริษัทไม่คิดค่าเสื่อมราคาสำหรับที่ดินและงานระหว่างการก่อสร้าง</w:t>
      </w:r>
    </w:p>
    <w:p w14:paraId="67DC53BD" w14:textId="77777777" w:rsidR="004D525D" w:rsidRPr="00BE4208" w:rsidRDefault="004D525D" w:rsidP="00FF7D76">
      <w:pPr>
        <w:pStyle w:val="BodyText2"/>
        <w:tabs>
          <w:tab w:val="left" w:pos="702"/>
          <w:tab w:val="left" w:pos="9983"/>
        </w:tabs>
        <w:spacing w:line="240" w:lineRule="atLeast"/>
        <w:ind w:left="73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6144EF" w14:textId="51C022D2" w:rsidR="005301E6" w:rsidRPr="00EA1231" w:rsidRDefault="005301E6" w:rsidP="00FF7D76">
      <w:pPr>
        <w:pStyle w:val="BodyText2"/>
        <w:tabs>
          <w:tab w:val="left" w:pos="702"/>
          <w:tab w:val="left" w:pos="9983"/>
        </w:tabs>
        <w:spacing w:line="240" w:lineRule="atLeast"/>
        <w:ind w:left="73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A1231">
        <w:rPr>
          <w:rFonts w:asciiTheme="majorBidi" w:hAnsiTheme="majorBidi" w:cstheme="majorBidi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4A1E8E66" w14:textId="77777777" w:rsidR="005301E6" w:rsidRPr="00BE4208" w:rsidRDefault="005301E6" w:rsidP="00FF7D76">
      <w:pPr>
        <w:pStyle w:val="BodyText2"/>
        <w:tabs>
          <w:tab w:val="left" w:pos="702"/>
          <w:tab w:val="left" w:pos="9983"/>
        </w:tabs>
        <w:spacing w:line="240" w:lineRule="atLeast"/>
        <w:ind w:left="73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36" w:type="dxa"/>
        <w:tblInd w:w="387" w:type="dxa"/>
        <w:tblLook w:val="01E0" w:firstRow="1" w:lastRow="1" w:firstColumn="1" w:lastColumn="1" w:noHBand="0" w:noVBand="0"/>
      </w:tblPr>
      <w:tblGrid>
        <w:gridCol w:w="7083"/>
        <w:gridCol w:w="1953"/>
      </w:tblGrid>
      <w:tr w:rsidR="00DC017A" w:rsidRPr="00EA1231" w14:paraId="6C16D8B6" w14:textId="77777777" w:rsidTr="004268DB">
        <w:tc>
          <w:tcPr>
            <w:tcW w:w="7083" w:type="dxa"/>
          </w:tcPr>
          <w:p w14:paraId="11CE6FAE" w14:textId="77777777" w:rsidR="00DC017A" w:rsidRPr="00EA1231" w:rsidRDefault="00DC017A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9983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953" w:type="dxa"/>
          </w:tcPr>
          <w:p w14:paraId="379F0F33" w14:textId="5A63081C" w:rsidR="00B25188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83"/>
              </w:tabs>
              <w:spacing w:line="240" w:lineRule="auto"/>
              <w:ind w:left="738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4</w:t>
            </w:r>
            <w:r w:rsidR="00F56AF3" w:rsidRPr="00EA1231">
              <w:rPr>
                <w:rFonts w:asciiTheme="majorBidi" w:hAnsiTheme="majorBidi" w:cstheme="majorBidi"/>
                <w:cs/>
              </w:rPr>
              <w:t xml:space="preserve"> </w:t>
            </w:r>
            <w:r w:rsidR="00222FBD" w:rsidRPr="00EA1231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Pr="00EA1231">
              <w:rPr>
                <w:rFonts w:asciiTheme="majorBidi" w:hAnsiTheme="majorBidi" w:cstheme="majorBidi"/>
              </w:rPr>
              <w:t>20</w:t>
            </w:r>
            <w:r w:rsidR="00DC017A" w:rsidRPr="00EA1231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DC017A" w:rsidRPr="00EA1231" w14:paraId="7A9B2F98" w14:textId="77777777" w:rsidTr="004268DB">
        <w:trPr>
          <w:trHeight w:val="461"/>
        </w:trPr>
        <w:tc>
          <w:tcPr>
            <w:tcW w:w="7083" w:type="dxa"/>
          </w:tcPr>
          <w:p w14:paraId="4384BF5E" w14:textId="77777777" w:rsidR="00DC017A" w:rsidRPr="00EA1231" w:rsidRDefault="00DC017A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9983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953" w:type="dxa"/>
          </w:tcPr>
          <w:p w14:paraId="56AE5FB9" w14:textId="0636D72D" w:rsidR="00DC017A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2130"/>
                <w:tab w:val="left" w:pos="9983"/>
              </w:tabs>
              <w:spacing w:line="240" w:lineRule="auto"/>
              <w:ind w:left="738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5</w:t>
            </w:r>
            <w:r w:rsidR="00222FBD" w:rsidRPr="00EA1231">
              <w:rPr>
                <w:rFonts w:asciiTheme="majorBidi" w:hAnsiTheme="majorBidi" w:cstheme="majorBidi"/>
              </w:rPr>
              <w:t xml:space="preserve"> </w:t>
            </w:r>
            <w:r w:rsidR="00222FBD" w:rsidRPr="00EA1231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Pr="00EA1231">
              <w:rPr>
                <w:rFonts w:asciiTheme="majorBidi" w:hAnsiTheme="majorBidi" w:cstheme="majorBidi"/>
              </w:rPr>
              <w:t>20</w:t>
            </w:r>
            <w:r w:rsidR="00DC017A" w:rsidRPr="00EA1231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DC017A" w:rsidRPr="00EA1231" w14:paraId="04FBBEDA" w14:textId="77777777" w:rsidTr="004268DB">
        <w:tc>
          <w:tcPr>
            <w:tcW w:w="7083" w:type="dxa"/>
          </w:tcPr>
          <w:p w14:paraId="2E7DCFEF" w14:textId="77777777" w:rsidR="00DC017A" w:rsidRPr="00EA1231" w:rsidRDefault="00DC017A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9983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953" w:type="dxa"/>
          </w:tcPr>
          <w:p w14:paraId="2B9EC517" w14:textId="1CF9F33D" w:rsidR="00DC017A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83"/>
              </w:tabs>
              <w:spacing w:line="240" w:lineRule="auto"/>
              <w:ind w:left="738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5</w:t>
            </w:r>
            <w:r w:rsidR="00633A64" w:rsidRPr="00EA1231">
              <w:rPr>
                <w:rFonts w:asciiTheme="majorBidi" w:hAnsiTheme="majorBidi" w:cstheme="majorBidi"/>
                <w:cs/>
              </w:rPr>
              <w:t xml:space="preserve"> - </w:t>
            </w:r>
            <w:proofErr w:type="gramStart"/>
            <w:r w:rsidRPr="00EA1231">
              <w:rPr>
                <w:rFonts w:asciiTheme="majorBidi" w:hAnsiTheme="majorBidi" w:cstheme="majorBidi"/>
              </w:rPr>
              <w:t>20</w:t>
            </w:r>
            <w:r w:rsidR="00DC017A" w:rsidRPr="00EA1231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DC017A" w:rsidRPr="00EA1231" w14:paraId="2462BB75" w14:textId="77777777" w:rsidTr="004268DB">
        <w:tc>
          <w:tcPr>
            <w:tcW w:w="7083" w:type="dxa"/>
          </w:tcPr>
          <w:p w14:paraId="48D56D36" w14:textId="0213387D" w:rsidR="00DC017A" w:rsidRPr="00EA1231" w:rsidRDefault="00DC017A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9"/>
                <w:tab w:val="left" w:pos="1219"/>
                <w:tab w:val="left" w:pos="9983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  <w:r w:rsidR="00C57035" w:rsidRPr="00EA1231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953" w:type="dxa"/>
          </w:tcPr>
          <w:p w14:paraId="3ECB9D6A" w14:textId="14046272" w:rsidR="00DC017A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9983"/>
              </w:tabs>
              <w:spacing w:line="240" w:lineRule="auto"/>
              <w:ind w:left="738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2</w:t>
            </w:r>
            <w:r w:rsidR="00D76C75" w:rsidRPr="00EA1231">
              <w:rPr>
                <w:rFonts w:asciiTheme="majorBidi" w:hAnsiTheme="majorBidi" w:cstheme="majorBidi"/>
              </w:rPr>
              <w:t xml:space="preserve"> </w:t>
            </w:r>
            <w:r w:rsidR="00D76C75" w:rsidRPr="00EA1231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Pr="00EA1231">
              <w:rPr>
                <w:rFonts w:asciiTheme="majorBidi" w:hAnsiTheme="majorBidi" w:cstheme="majorBidi"/>
              </w:rPr>
              <w:t>5</w:t>
            </w:r>
            <w:r w:rsidR="00DC017A" w:rsidRPr="00EA1231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</w:tbl>
    <w:p w14:paraId="7ABE4A12" w14:textId="77777777" w:rsidR="00522CEC" w:rsidRPr="00BE4208" w:rsidRDefault="00522CE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9983"/>
        </w:tabs>
        <w:spacing w:line="0" w:lineRule="atLeast"/>
        <w:ind w:left="738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712C9B2F" w14:textId="747C4633" w:rsidR="00B22540" w:rsidRPr="00EA1231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9983"/>
        </w:tabs>
        <w:spacing w:line="0" w:lineRule="atLeast"/>
        <w:ind w:left="738"/>
        <w:contextualSpacing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วิธีการคิดค่าเสื่อมราคา อายุการใช้ประโยชน์ของสินทรัพย์ และมูลค่าคงเหลือ ได้รับการทบทวน</w:t>
      </w:r>
      <w:r w:rsidR="00B22540" w:rsidRPr="00EA1231">
        <w:rPr>
          <w:rFonts w:asciiTheme="majorBidi" w:hAnsiTheme="majorBidi" w:cstheme="majorBidi"/>
          <w:spacing w:val="-2"/>
          <w:cs/>
        </w:rPr>
        <w:t>ทุกรอบปีบัญชี และปรับปรุงตามความเหมาะสม</w:t>
      </w:r>
    </w:p>
    <w:p w14:paraId="3410B60A" w14:textId="77777777" w:rsidR="008D2192" w:rsidRPr="00BE4208" w:rsidRDefault="008D21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"/>
          <w:tab w:val="left" w:pos="9983"/>
        </w:tabs>
        <w:spacing w:line="0" w:lineRule="atLeast"/>
        <w:ind w:left="738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7120E98" w14:textId="4C43F3A9" w:rsidR="00DC017A" w:rsidRPr="00EA1231" w:rsidRDefault="00DC017A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37F735A8" w14:textId="77777777" w:rsidR="00DC017A" w:rsidRPr="00BE4208" w:rsidRDefault="00DC017A" w:rsidP="00FF7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83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1D23823" w14:textId="7E8793FF" w:rsidR="00574786" w:rsidRPr="00EA1231" w:rsidRDefault="00574786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สินทรัพย์ไม่มีตัวตนที่บริษัทซื้อมาและมีอายุการใช้ประโยชน์ทราบได้แน่นอน วัดมูลค่าด้วยราคาทุนหักด้วยค่าตัดจำหน่ายสะสมและผลขาดทุนจากการด้อยค่าสะสม</w:t>
      </w:r>
    </w:p>
    <w:p w14:paraId="18C062D8" w14:textId="77777777" w:rsidR="007A62F7" w:rsidRPr="00BE4208" w:rsidRDefault="007A62F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B5B0945" w14:textId="15B26B67" w:rsidR="00574786" w:rsidRPr="00EA1231" w:rsidRDefault="00574786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autoSpaceDE w:val="0"/>
        <w:autoSpaceDN w:val="0"/>
        <w:adjustRightInd w:val="0"/>
        <w:spacing w:line="240" w:lineRule="auto"/>
        <w:ind w:left="720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EA1231">
        <w:rPr>
          <w:rFonts w:asciiTheme="majorBidi" w:eastAsia="Calibri" w:hAnsiTheme="majorBidi" w:cstheme="majorBidi"/>
          <w:color w:val="000000"/>
          <w:cs/>
          <w:lang w:eastAsia="en-GB"/>
        </w:rPr>
        <w:t xml:space="preserve"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EA1231">
        <w:rPr>
          <w:rFonts w:asciiTheme="majorBidi" w:hAnsiTheme="majorBidi" w:cstheme="majorBidi"/>
          <w:cs/>
        </w:rPr>
        <w:t>บริษัทไม่ได้คิดค่าตัดจำหน่ายสำหรับต้นทุนระหว่างพัฒนา</w:t>
      </w:r>
    </w:p>
    <w:p w14:paraId="2E7F601A" w14:textId="77777777" w:rsidR="003B022D" w:rsidRPr="004D2075" w:rsidRDefault="003B022D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rPr>
          <w:rFonts w:asciiTheme="majorBidi" w:hAnsiTheme="majorBidi" w:cstheme="majorBidi"/>
          <w:sz w:val="20"/>
          <w:szCs w:val="20"/>
        </w:rPr>
      </w:pPr>
    </w:p>
    <w:p w14:paraId="67969C96" w14:textId="77777777" w:rsidR="00574786" w:rsidRPr="00EA1231" w:rsidRDefault="00574786" w:rsidP="00FF7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83"/>
        </w:tabs>
        <w:spacing w:after="0" w:line="240" w:lineRule="auto"/>
        <w:ind w:left="720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ประมาณการระยะเวลาที่คาดว่าจะได้รับประโยชน์แสดงได้ดังนี้</w:t>
      </w:r>
    </w:p>
    <w:p w14:paraId="180209DA" w14:textId="77777777" w:rsidR="00AC316D" w:rsidRPr="004D2075" w:rsidRDefault="00AC316D" w:rsidP="00FF7D76">
      <w:pPr>
        <w:tabs>
          <w:tab w:val="left" w:pos="9983"/>
        </w:tabs>
        <w:spacing w:line="240" w:lineRule="auto"/>
        <w:ind w:left="720"/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101"/>
        <w:gridCol w:w="1838"/>
      </w:tblGrid>
      <w:tr w:rsidR="00DC017A" w:rsidRPr="00EA1231" w14:paraId="43646F03" w14:textId="77777777" w:rsidTr="004D525D">
        <w:tc>
          <w:tcPr>
            <w:tcW w:w="7650" w:type="dxa"/>
          </w:tcPr>
          <w:p w14:paraId="21409E21" w14:textId="77777777" w:rsidR="00DC017A" w:rsidRPr="00EA1231" w:rsidRDefault="00DC017A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983"/>
              </w:tabs>
              <w:spacing w:line="240" w:lineRule="auto"/>
              <w:ind w:left="169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953" w:type="dxa"/>
            <w:shd w:val="clear" w:color="auto" w:fill="auto"/>
          </w:tcPr>
          <w:p w14:paraId="46FF18BA" w14:textId="5F4AC006" w:rsidR="00DC017A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83"/>
              </w:tabs>
              <w:spacing w:line="240" w:lineRule="auto"/>
              <w:ind w:left="-203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</w:t>
            </w:r>
            <w:r w:rsidR="00633A64" w:rsidRPr="00EA1231">
              <w:rPr>
                <w:rFonts w:asciiTheme="majorBidi" w:hAnsiTheme="majorBidi" w:cstheme="majorBidi"/>
                <w:cs/>
              </w:rPr>
              <w:t xml:space="preserve"> </w:t>
            </w:r>
            <w:r w:rsidR="00DC017A" w:rsidRPr="00EA123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DC017A" w:rsidRPr="00EA1231" w14:paraId="1BBE743D" w14:textId="77777777" w:rsidTr="004D525D">
        <w:tc>
          <w:tcPr>
            <w:tcW w:w="7650" w:type="dxa"/>
          </w:tcPr>
          <w:p w14:paraId="7F039EF4" w14:textId="77777777" w:rsidR="00DC017A" w:rsidRPr="00EA1231" w:rsidRDefault="00DC017A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983"/>
              </w:tabs>
              <w:spacing w:line="240" w:lineRule="auto"/>
              <w:ind w:left="169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สิทธิบัตร</w:t>
            </w:r>
          </w:p>
        </w:tc>
        <w:tc>
          <w:tcPr>
            <w:tcW w:w="1953" w:type="dxa"/>
            <w:shd w:val="clear" w:color="auto" w:fill="auto"/>
          </w:tcPr>
          <w:p w14:paraId="48F5E0D0" w14:textId="467FA68F" w:rsidR="00DC017A" w:rsidRPr="00EA1231" w:rsidRDefault="001C7230" w:rsidP="00FF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289"/>
                <w:tab w:val="left" w:pos="9983"/>
              </w:tabs>
              <w:spacing w:line="240" w:lineRule="auto"/>
              <w:ind w:left="189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  <w:r w:rsidR="00DC017A" w:rsidRPr="00EA123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</w:tbl>
    <w:p w14:paraId="747E187B" w14:textId="77777777" w:rsidR="00DC017A" w:rsidRPr="004D2075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7E1C19" w14:textId="77777777" w:rsidR="00574786" w:rsidRPr="00EA1231" w:rsidRDefault="00574786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1508B6D6" w14:textId="77777777" w:rsidR="00B0387B" w:rsidRPr="004D2075" w:rsidRDefault="00B0387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jc w:val="thaiDistribute"/>
        <w:rPr>
          <w:rFonts w:asciiTheme="majorBidi" w:hAnsiTheme="majorBidi" w:cstheme="majorBidi"/>
          <w:sz w:val="20"/>
          <w:szCs w:val="20"/>
        </w:rPr>
      </w:pPr>
    </w:p>
    <w:p w14:paraId="0A5AFBB9" w14:textId="77777777" w:rsidR="007E4693" w:rsidRPr="00EA1231" w:rsidRDefault="007E4693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bookmarkStart w:id="2" w:name="_Hlk64831453"/>
      <w:r w:rsidRPr="00EA1231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5F77A2B9" w14:textId="77777777" w:rsidR="00236B0B" w:rsidRPr="004D2075" w:rsidRDefault="00236B0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2"/>
    <w:p w14:paraId="0BAA8E18" w14:textId="162D87A5" w:rsidR="0073231D" w:rsidRPr="00EA1231" w:rsidRDefault="0073231D" w:rsidP="00FF7D76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  <w:tab w:val="left" w:pos="9983"/>
        </w:tabs>
        <w:spacing w:line="240" w:lineRule="auto"/>
        <w:ind w:left="729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919DE00" w14:textId="77777777" w:rsidR="0073231D" w:rsidRPr="004D2075" w:rsidRDefault="0073231D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260"/>
          <w:tab w:val="left" w:pos="1350"/>
          <w:tab w:val="left" w:pos="9983"/>
        </w:tabs>
        <w:spacing w:line="240" w:lineRule="auto"/>
        <w:ind w:left="729"/>
        <w:jc w:val="thaiDistribute"/>
        <w:rPr>
          <w:rFonts w:asciiTheme="majorBidi" w:hAnsiTheme="majorBidi" w:cstheme="majorBidi"/>
          <w:sz w:val="20"/>
          <w:szCs w:val="20"/>
        </w:rPr>
      </w:pPr>
    </w:p>
    <w:p w14:paraId="60667114" w14:textId="002AA26C" w:rsidR="0073231D" w:rsidRPr="00EA1231" w:rsidRDefault="0073231D" w:rsidP="00FF7D76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  <w:tab w:val="left" w:pos="9983"/>
        </w:tabs>
        <w:spacing w:line="240" w:lineRule="auto"/>
        <w:ind w:left="729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</w:t>
      </w:r>
      <w:r w:rsidR="003E37A6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>และส่วนประกอบที่ไม่เป็นการเช่าเป็นสัญญาเช่าเพียงอย่างเดียว</w:t>
      </w:r>
    </w:p>
    <w:p w14:paraId="550CE641" w14:textId="77777777" w:rsidR="003B022D" w:rsidRPr="00DF2324" w:rsidRDefault="003B022D" w:rsidP="00FF7D76">
      <w:pPr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  <w:tab w:val="left" w:pos="9983"/>
        </w:tabs>
        <w:spacing w:line="240" w:lineRule="auto"/>
        <w:ind w:left="7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EA2B38" w14:textId="7EA5AB8C" w:rsidR="0073231D" w:rsidRPr="00EA1231" w:rsidRDefault="0073231D" w:rsidP="00FF7D76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  <w:tab w:val="left" w:pos="9983"/>
        </w:tabs>
        <w:spacing w:after="0" w:line="240" w:lineRule="auto"/>
        <w:ind w:left="729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บริษัท</w:t>
      </w:r>
      <w:r w:rsidRPr="00EA1231">
        <w:rPr>
          <w:rFonts w:asciiTheme="majorBidi" w:hAnsiTheme="majorBidi" w:cstheme="majorBidi"/>
          <w:b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EA1231">
        <w:rPr>
          <w:rFonts w:asciiTheme="majorBidi" w:hAnsiTheme="majorBidi" w:cstheme="majorBidi"/>
          <w:bCs/>
          <w:cs/>
        </w:rPr>
        <w:t xml:space="preserve"> </w:t>
      </w:r>
      <w:r w:rsidRPr="00EA1231">
        <w:rPr>
          <w:rFonts w:asciiTheme="majorBidi" w:hAnsiTheme="majorBidi" w:cstheme="majorBidi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9773AAA" w14:textId="77777777" w:rsidR="001F438F" w:rsidRPr="00DF2324" w:rsidRDefault="001F438F" w:rsidP="00FF7D76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1260"/>
          <w:tab w:val="left" w:pos="1350"/>
          <w:tab w:val="left" w:pos="9983"/>
        </w:tabs>
        <w:spacing w:after="0" w:line="240" w:lineRule="auto"/>
        <w:ind w:left="7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C729D" w14:textId="34B32168" w:rsidR="0073231D" w:rsidRPr="00EA1231" w:rsidRDefault="0073231D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jc w:val="thaiDistribute"/>
        <w:rPr>
          <w:rFonts w:asciiTheme="majorBidi" w:hAnsiTheme="majorBidi" w:cstheme="majorBidi"/>
          <w:b/>
        </w:rPr>
      </w:pPr>
      <w:r w:rsidRPr="00EA1231">
        <w:rPr>
          <w:rFonts w:asciiTheme="majorBidi" w:hAnsiTheme="majorBidi" w:cstheme="majorBidi"/>
          <w:b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สินทรัพย์สิทธิการใช้วัดมูลค่าด้วยราคาทุนหักค่าเสื่อมราคาสะสมและผลขาดทุนจากการด้อยค่าสะสม และปรับปรุงเมื่อมีการวัดมูลค่าใหม่ของหนี้สินตามสัญญาเช่า </w:t>
      </w:r>
    </w:p>
    <w:p w14:paraId="2695965A" w14:textId="77777777" w:rsidR="0073231D" w:rsidRPr="00DF2324" w:rsidRDefault="0073231D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C4193D6" w14:textId="5170BC42" w:rsidR="0073231D" w:rsidRPr="00EA1231" w:rsidRDefault="0073231D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jc w:val="thaiDistribute"/>
        <w:rPr>
          <w:rFonts w:asciiTheme="majorBidi" w:hAnsiTheme="majorBidi" w:cstheme="majorBidi"/>
          <w:b/>
          <w:spacing w:val="-4"/>
        </w:rPr>
      </w:pPr>
      <w:r w:rsidRPr="00EA1231">
        <w:rPr>
          <w:rFonts w:asciiTheme="majorBidi" w:hAnsiTheme="majorBidi" w:cstheme="majorBidi"/>
          <w:b/>
          <w:spacing w:val="-4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</w:t>
      </w:r>
      <w:r w:rsidR="003E37A6" w:rsidRPr="00EA1231">
        <w:rPr>
          <w:rFonts w:asciiTheme="majorBidi" w:hAnsiTheme="majorBidi" w:cstheme="majorBidi"/>
          <w:b/>
          <w:spacing w:val="-4"/>
        </w:rPr>
        <w:br/>
      </w:r>
      <w:r w:rsidRPr="00EA1231">
        <w:rPr>
          <w:rFonts w:asciiTheme="majorBidi" w:hAnsiTheme="majorBidi" w:cstheme="majorBidi"/>
          <w:b/>
          <w:spacing w:val="-4"/>
          <w:cs/>
        </w:rPr>
        <w:t>ของสินทรัพย์ที่เช่า ซึ่งกำหนดตามเกณฑ์เดียวกันกับสินทรัพย์ที่เกี่ยวข้อง</w:t>
      </w:r>
    </w:p>
    <w:p w14:paraId="0DA89258" w14:textId="77777777" w:rsidR="005B1AEB" w:rsidRPr="00DF2324" w:rsidRDefault="005B1AE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18E6717" w14:textId="5F15CDAC" w:rsidR="00C61389" w:rsidRPr="00EA1231" w:rsidRDefault="00C6138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rPr>
          <w:rFonts w:asciiTheme="majorBidi" w:hAnsiTheme="majorBidi" w:cstheme="majorBidi"/>
          <w:b/>
          <w:cs/>
        </w:rPr>
      </w:pPr>
      <w:r w:rsidRPr="00EA1231">
        <w:rPr>
          <w:rFonts w:asciiTheme="majorBidi" w:hAnsiTheme="majorBidi" w:cstheme="majorBidi"/>
          <w:b/>
          <w:cs/>
        </w:rPr>
        <w:br w:type="page"/>
      </w:r>
    </w:p>
    <w:p w14:paraId="4B7F2B4A" w14:textId="5F5680FC" w:rsidR="001F438F" w:rsidRPr="00EA1231" w:rsidRDefault="001F438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jc w:val="thaiDistribute"/>
        <w:rPr>
          <w:rFonts w:asciiTheme="majorBidi" w:hAnsiTheme="majorBidi" w:cstheme="majorBidi"/>
          <w:b/>
        </w:rPr>
      </w:pPr>
      <w:r w:rsidRPr="00EA1231">
        <w:rPr>
          <w:rFonts w:asciiTheme="majorBidi" w:hAnsiTheme="majorBidi" w:cstheme="majorBidi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โดยบริษัทใช้อัตราดอกเบี้ยเงินกู้ยืมส่วนเพิ่มในการคิดลดเป็นมูลค่าปัจจุบัน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>ทั้งนี้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21E15BC" w14:textId="77777777" w:rsidR="0073231D" w:rsidRPr="00DF2324" w:rsidRDefault="0073231D" w:rsidP="00FF7D76">
      <w:pPr>
        <w:pStyle w:val="BodyText"/>
        <w:tabs>
          <w:tab w:val="clear" w:pos="454"/>
          <w:tab w:val="clear" w:pos="680"/>
          <w:tab w:val="left" w:pos="540"/>
          <w:tab w:val="left" w:pos="1170"/>
          <w:tab w:val="left" w:pos="1530"/>
          <w:tab w:val="left" w:pos="9983"/>
        </w:tabs>
        <w:spacing w:after="0"/>
        <w:ind w:left="72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CDEBDB2" w14:textId="0F71217F" w:rsidR="006E0E0F" w:rsidRPr="00EA1231" w:rsidRDefault="0073231D" w:rsidP="00FF7D76">
      <w:pPr>
        <w:pStyle w:val="BodyText"/>
        <w:tabs>
          <w:tab w:val="left" w:pos="9983"/>
        </w:tabs>
        <w:spacing w:after="0"/>
        <w:ind w:left="720"/>
        <w:jc w:val="thaiDistribute"/>
        <w:rPr>
          <w:rFonts w:asciiTheme="majorBidi" w:hAnsiTheme="majorBidi" w:cstheme="majorBidi"/>
          <w:b/>
        </w:rPr>
      </w:pPr>
      <w:r w:rsidRPr="00EA1231">
        <w:rPr>
          <w:rFonts w:asciiTheme="majorBidi" w:hAnsiTheme="majorBidi" w:cstheme="majorBidi"/>
          <w:b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</w:t>
      </w:r>
      <w:r w:rsidR="00CF63DA" w:rsidRPr="00EA1231">
        <w:rPr>
          <w:rFonts w:asciiTheme="majorBidi" w:hAnsiTheme="majorBidi" w:cstheme="majorBidi"/>
          <w:b/>
          <w:cs/>
        </w:rPr>
        <w:t>งบฐานะการเงิน</w:t>
      </w:r>
    </w:p>
    <w:p w14:paraId="18202790" w14:textId="77777777" w:rsidR="0073231D" w:rsidRPr="00DF2324" w:rsidRDefault="0073231D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249A873F" w14:textId="77777777" w:rsidR="00A8487E" w:rsidRPr="00EA1231" w:rsidRDefault="00A8487E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57433DBF" w14:textId="77777777" w:rsidR="00A8487E" w:rsidRPr="00DF2324" w:rsidRDefault="00A8487E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9A4BBA0" w14:textId="16990A20" w:rsidR="003565F4" w:rsidRPr="00EA1231" w:rsidRDefault="003565F4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9"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6"/>
          <w:cs/>
        </w:rPr>
        <w:t>ยอดสินทรัพย์ตามบัญชีของบริษัทได้รับการทบทวน ณ ทุกวันสิ้นรอบระยะเวลารายงานว่ามีข้อบ่งชี้เรื่องการด้อยค่า</w:t>
      </w:r>
      <w:r w:rsidRPr="00EA1231">
        <w:rPr>
          <w:rFonts w:asciiTheme="majorBidi" w:hAnsiTheme="majorBidi" w:cstheme="majorBidi"/>
          <w:spacing w:val="-2"/>
          <w:cs/>
        </w:rPr>
        <w:t>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หรือยังไม่พร้อมใช้งานจะประมาณมูลค่าที่คาดว่าจะได้รับคืนทุกปีในช่วงเวลาเดียวกัน</w:t>
      </w:r>
    </w:p>
    <w:p w14:paraId="50753638" w14:textId="77777777" w:rsidR="00CF7175" w:rsidRPr="00DF2324" w:rsidRDefault="00CF7175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BADDB36" w14:textId="77777777" w:rsidR="00DC017A" w:rsidRPr="00EA1231" w:rsidRDefault="00DC017A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58742DE2" w14:textId="628E4A5D" w:rsidR="00DC017A" w:rsidRPr="00DF2324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jc w:val="thaiDistribute"/>
        <w:rPr>
          <w:rFonts w:asciiTheme="majorBidi" w:hAnsiTheme="majorBidi" w:cstheme="majorBidi"/>
          <w:strike/>
          <w:sz w:val="20"/>
          <w:szCs w:val="20"/>
        </w:rPr>
      </w:pPr>
    </w:p>
    <w:p w14:paraId="5B10F6E7" w14:textId="77777777" w:rsidR="00DC017A" w:rsidRPr="00EA1231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rPr>
          <w:rFonts w:asciiTheme="majorBidi" w:hAnsiTheme="majorBidi" w:cstheme="majorBidi"/>
          <w:iCs/>
        </w:rPr>
      </w:pPr>
      <w:r w:rsidRPr="00EA1231">
        <w:rPr>
          <w:rFonts w:asciiTheme="majorBidi" w:hAnsiTheme="majorBidi" w:cstheme="majorBidi"/>
          <w:iCs/>
          <w:cs/>
        </w:rPr>
        <w:t>โครงการผลประโยชน์ที่กำหนดไว้</w:t>
      </w:r>
    </w:p>
    <w:p w14:paraId="34DCD622" w14:textId="77777777" w:rsidR="00DC017A" w:rsidRPr="00DF2324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jc w:val="both"/>
        <w:rPr>
          <w:rFonts w:asciiTheme="majorBidi" w:hAnsiTheme="majorBidi" w:cstheme="majorBidi"/>
          <w:sz w:val="20"/>
          <w:szCs w:val="20"/>
        </w:rPr>
      </w:pPr>
    </w:p>
    <w:p w14:paraId="170FA481" w14:textId="7FBC1196" w:rsidR="0078637F" w:rsidRPr="00EA1231" w:rsidRDefault="0078637F" w:rsidP="00FF7D76">
      <w:pPr>
        <w:tabs>
          <w:tab w:val="left" w:pos="9983"/>
        </w:tabs>
        <w:ind w:left="720"/>
        <w:contextualSpacing/>
        <w:jc w:val="thaiDistribute"/>
        <w:rPr>
          <w:rFonts w:asciiTheme="majorBidi" w:hAnsiTheme="majorBidi" w:cstheme="majorBidi"/>
          <w:spacing w:val="-4"/>
        </w:rPr>
      </w:pPr>
      <w:r w:rsidRPr="00EA1231">
        <w:rPr>
          <w:rFonts w:asciiTheme="majorBidi" w:hAnsiTheme="majorBidi" w:cstheme="majorBidi"/>
          <w:spacing w:val="-4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="00847A10" w:rsidRPr="00EA1231">
        <w:rPr>
          <w:rFonts w:asciiTheme="majorBidi" w:hAnsiTheme="majorBidi" w:cstheme="majorBidi"/>
          <w:spacing w:val="-4"/>
        </w:rPr>
        <w:br/>
      </w:r>
      <w:r w:rsidRPr="00EA1231">
        <w:rPr>
          <w:rFonts w:asciiTheme="majorBidi" w:hAnsiTheme="majorBidi" w:cstheme="majorBidi"/>
          <w:spacing w:val="-4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EA1231">
        <w:rPr>
          <w:rFonts w:asciiTheme="majorBidi" w:hAnsiTheme="majorBidi" w:cstheme="majorBidi"/>
          <w:spacing w:val="-4"/>
          <w:cs/>
          <w:lang w:val="en-GB"/>
        </w:rPr>
        <w:t>ซึ่ง</w:t>
      </w:r>
      <w:r w:rsidRPr="00EA1231">
        <w:rPr>
          <w:rFonts w:asciiTheme="majorBidi" w:hAnsiTheme="majorBidi" w:cstheme="majorBidi"/>
          <w:spacing w:val="-4"/>
          <w:cs/>
        </w:rPr>
        <w:t>จัดทำโดยนักคณิตศาสตร์ประกันภัยที่ได้รับอนุญาตเป็นประจำทุกปี</w:t>
      </w:r>
    </w:p>
    <w:p w14:paraId="4E26ADA6" w14:textId="77777777" w:rsidR="007A62F7" w:rsidRPr="00DF2324" w:rsidRDefault="007A62F7" w:rsidP="00FF7D76">
      <w:pPr>
        <w:tabs>
          <w:tab w:val="left" w:pos="9983"/>
        </w:tabs>
        <w:ind w:left="540"/>
        <w:contextualSpacing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3CE08967" w14:textId="2619C50F" w:rsidR="0078637F" w:rsidRPr="00EA1231" w:rsidRDefault="0078637F" w:rsidP="00FF7D76">
      <w:pPr>
        <w:pStyle w:val="BodyText"/>
        <w:tabs>
          <w:tab w:val="clear" w:pos="454"/>
          <w:tab w:val="left" w:pos="9983"/>
        </w:tabs>
        <w:spacing w:after="0"/>
        <w:ind w:left="720"/>
        <w:contextualSpacing/>
        <w:jc w:val="thaiDistribute"/>
        <w:rPr>
          <w:rFonts w:asciiTheme="majorBidi" w:hAnsiTheme="majorBidi" w:cstheme="majorBidi"/>
          <w:spacing w:val="-4"/>
        </w:rPr>
      </w:pPr>
      <w:r w:rsidRPr="00EA1231">
        <w:rPr>
          <w:rFonts w:asciiTheme="majorBidi" w:hAnsiTheme="majorBidi" w:cstheme="majorBidi"/>
          <w:spacing w:val="-4"/>
          <w:cs/>
        </w:rPr>
        <w:t>ในการวัดมูลค่าใหม่ของหนี้สินผลประโยชน์ที่กำหนดไว้สุทธิ 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 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04348F6" w14:textId="77777777" w:rsidR="00DC017A" w:rsidRPr="00DF2324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9983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052F516" w14:textId="77777777" w:rsidR="00DC017A" w:rsidRPr="00EA1231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9983"/>
        </w:tabs>
        <w:ind w:left="720"/>
        <w:jc w:val="both"/>
        <w:rPr>
          <w:rFonts w:asciiTheme="majorBidi" w:hAnsiTheme="majorBidi" w:cstheme="majorBidi"/>
          <w:iCs/>
        </w:rPr>
      </w:pPr>
      <w:r w:rsidRPr="00EA1231">
        <w:rPr>
          <w:rFonts w:asciiTheme="majorBidi" w:hAnsiTheme="majorBidi" w:cstheme="majorBidi"/>
          <w:iCs/>
          <w:cs/>
        </w:rPr>
        <w:t>ผลประโยชน์ระยะยาวอื่น</w:t>
      </w:r>
    </w:p>
    <w:p w14:paraId="4991202A" w14:textId="77777777" w:rsidR="00DC017A" w:rsidRPr="00DF2324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9983"/>
        </w:tabs>
        <w:spacing w:line="240" w:lineRule="auto"/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14:paraId="529525A9" w14:textId="2EAA4D6C" w:rsidR="002C143E" w:rsidRPr="00EA1231" w:rsidRDefault="0078637F" w:rsidP="00FF7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9983"/>
        </w:tabs>
        <w:spacing w:after="0"/>
        <w:ind w:left="720"/>
        <w:contextualSpacing/>
        <w:jc w:val="thaiDistribute"/>
        <w:rPr>
          <w:rFonts w:asciiTheme="majorBidi" w:hAnsiTheme="majorBidi" w:cstheme="majorBidi"/>
          <w:i/>
        </w:rPr>
      </w:pPr>
      <w:r w:rsidRPr="00EA1231">
        <w:rPr>
          <w:rFonts w:asciiTheme="majorBidi" w:hAnsiTheme="majorBidi" w:cstheme="majorBidi"/>
          <w:i/>
          <w:cs/>
        </w:rPr>
        <w:t xml:space="preserve"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</w:t>
      </w:r>
      <w:r w:rsidR="00E4429C" w:rsidRPr="00EA1231">
        <w:rPr>
          <w:rFonts w:asciiTheme="majorBidi" w:hAnsiTheme="majorBidi" w:cstheme="majorBidi"/>
          <w:i/>
          <w:cs/>
        </w:rPr>
        <w:t>ผลกำไรหรือขาดทุนจาก</w:t>
      </w:r>
      <w:r w:rsidRPr="00EA1231">
        <w:rPr>
          <w:rFonts w:asciiTheme="majorBidi" w:hAnsiTheme="majorBidi" w:cstheme="majorBidi"/>
          <w:i/>
          <w:cs/>
        </w:rPr>
        <w:t>การวัดมูลค่าใหม่จะรับรู้ในกำไรหรือขาดทุนเมื่อเกิดขึ้น</w:t>
      </w:r>
    </w:p>
    <w:p w14:paraId="5B51C0CD" w14:textId="56ED23CD" w:rsidR="002C143E" w:rsidRPr="00EA1231" w:rsidRDefault="002C1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</w:rPr>
      </w:pPr>
      <w:r w:rsidRPr="00EA1231">
        <w:rPr>
          <w:rFonts w:asciiTheme="majorBidi" w:hAnsiTheme="majorBidi" w:cstheme="majorBidi"/>
          <w:i/>
        </w:rPr>
        <w:br w:type="page"/>
      </w:r>
    </w:p>
    <w:p w14:paraId="01BDE54F" w14:textId="53DBD591" w:rsidR="00DC017A" w:rsidRPr="00EA1231" w:rsidRDefault="00DC017A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lastRenderedPageBreak/>
        <w:t>ประมาณการหนี้สิน</w:t>
      </w:r>
    </w:p>
    <w:p w14:paraId="77A55360" w14:textId="51034023" w:rsidR="004200ED" w:rsidRPr="00733608" w:rsidRDefault="004200ED" w:rsidP="00FF7D7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9983"/>
        </w:tabs>
        <w:spacing w:line="240" w:lineRule="auto"/>
        <w:ind w:left="1053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2EBBE430" w14:textId="16518E25" w:rsidR="00476CB9" w:rsidRPr="00EA1231" w:rsidRDefault="00A33424" w:rsidP="00FF7D76">
      <w:pPr>
        <w:pStyle w:val="BodyText"/>
        <w:tabs>
          <w:tab w:val="clear" w:pos="454"/>
          <w:tab w:val="clear" w:pos="680"/>
          <w:tab w:val="left" w:pos="540"/>
          <w:tab w:val="left" w:pos="9983"/>
        </w:tabs>
        <w:spacing w:after="0"/>
        <w:ind w:left="738"/>
        <w:contextualSpacing/>
        <w:jc w:val="thaiDistribute"/>
        <w:rPr>
          <w:rFonts w:asciiTheme="majorBidi" w:hAnsiTheme="majorBidi" w:cstheme="majorBidi"/>
          <w:i/>
        </w:rPr>
      </w:pPr>
      <w:r w:rsidRPr="00EA1231">
        <w:rPr>
          <w:rFonts w:asciiTheme="majorBidi" w:hAnsiTheme="majorBidi" w:cstheme="majorBidi"/>
          <w:i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</w:t>
      </w:r>
      <w:r w:rsidR="005B578D" w:rsidRPr="00EA1231">
        <w:rPr>
          <w:rFonts w:asciiTheme="majorBidi" w:hAnsiTheme="majorBidi" w:cstheme="majorBidi"/>
          <w:i/>
          <w:cs/>
        </w:rPr>
        <w:br/>
      </w:r>
      <w:r w:rsidRPr="00EA1231">
        <w:rPr>
          <w:rFonts w:asciiTheme="majorBidi" w:hAnsiTheme="majorBidi" w:cstheme="majorBidi"/>
          <w:i/>
          <w:cs/>
        </w:rPr>
        <w:t>ในปัจจุบันซึ่งเป็นผลมาจากเหตุการณ์ในอดีตที่ประมาณการได้อย่างน่าเชื่อถือ</w:t>
      </w:r>
      <w:r w:rsidRPr="00EA1231">
        <w:rPr>
          <w:rFonts w:asciiTheme="majorBidi" w:hAnsiTheme="majorBidi" w:cstheme="majorBidi"/>
          <w:i/>
          <w:iCs/>
          <w:cs/>
        </w:rPr>
        <w:t xml:space="preserve"> </w:t>
      </w:r>
      <w:r w:rsidRPr="00EA1231">
        <w:rPr>
          <w:rFonts w:asciiTheme="majorBidi" w:hAnsiTheme="majorBidi" w:cstheme="majorBidi"/>
          <w:i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EA1231">
        <w:rPr>
          <w:rFonts w:asciiTheme="majorBidi" w:hAnsiTheme="majorBidi" w:cstheme="majorBidi"/>
          <w:i/>
          <w:iCs/>
          <w:cs/>
        </w:rPr>
        <w:t xml:space="preserve"> </w:t>
      </w:r>
      <w:r w:rsidRPr="00EA1231">
        <w:rPr>
          <w:rFonts w:asciiTheme="majorBidi" w:hAnsiTheme="majorBidi" w:cstheme="majorBidi"/>
          <w:i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B411BCC" w14:textId="77777777" w:rsidR="000F6580" w:rsidRPr="00733608" w:rsidRDefault="000F6580" w:rsidP="00FF7D76">
      <w:pPr>
        <w:pStyle w:val="BodyText"/>
        <w:tabs>
          <w:tab w:val="clear" w:pos="454"/>
          <w:tab w:val="clear" w:pos="680"/>
          <w:tab w:val="left" w:pos="540"/>
          <w:tab w:val="left" w:pos="9983"/>
        </w:tabs>
        <w:spacing w:after="0"/>
        <w:ind w:left="738"/>
        <w:contextualSpacing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6AB51469" w14:textId="3EDB0CDB" w:rsidR="0075556E" w:rsidRPr="00EA1231" w:rsidRDefault="005F20D8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ร</w:t>
      </w:r>
      <w:r w:rsidR="0075556E" w:rsidRPr="00EA1231">
        <w:rPr>
          <w:rFonts w:asciiTheme="majorBidi" w:hAnsiTheme="majorBidi" w:cstheme="majorBidi"/>
          <w:b/>
          <w:bCs/>
          <w:i/>
          <w:iCs/>
          <w:cs/>
        </w:rPr>
        <w:t>ายได้</w:t>
      </w:r>
      <w:r w:rsidR="0078637F" w:rsidRPr="00EA1231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3FDCFF39" w14:textId="77777777" w:rsidR="00DC017A" w:rsidRPr="00733608" w:rsidRDefault="00DC017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1C3809F2" w14:textId="6795FDD5" w:rsidR="0078637F" w:rsidRPr="00EA1231" w:rsidRDefault="0078637F" w:rsidP="00FF7D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530"/>
          <w:tab w:val="left" w:pos="2070"/>
          <w:tab w:val="left" w:pos="9983"/>
        </w:tabs>
        <w:spacing w:line="240" w:lineRule="auto"/>
        <w:jc w:val="thaiDistribute"/>
        <w:rPr>
          <w:rFonts w:asciiTheme="majorBidi" w:hAnsiTheme="majorBidi" w:cstheme="majorBidi"/>
          <w:i/>
          <w:spacing w:val="4"/>
          <w:szCs w:val="30"/>
        </w:rPr>
      </w:pPr>
      <w:r w:rsidRPr="00EA1231">
        <w:rPr>
          <w:rFonts w:asciiTheme="majorBidi" w:hAnsiTheme="majorBidi" w:cstheme="majorBidi"/>
          <w:i/>
          <w:spacing w:val="4"/>
          <w:szCs w:val="30"/>
          <w:cs/>
        </w:rPr>
        <w:t>การรับรู้รายได้</w:t>
      </w:r>
    </w:p>
    <w:p w14:paraId="2CE25365" w14:textId="77777777" w:rsidR="0078637F" w:rsidRPr="00733608" w:rsidRDefault="0078637F" w:rsidP="00FF7D7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  <w:cs/>
        </w:rPr>
      </w:pPr>
    </w:p>
    <w:p w14:paraId="01A6124D" w14:textId="24FE4B2C" w:rsidR="0078637F" w:rsidRPr="00EA1231" w:rsidRDefault="0078637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</w:rPr>
      </w:pPr>
      <w:r w:rsidRPr="00EA1231">
        <w:rPr>
          <w:rFonts w:asciiTheme="majorBidi" w:hAnsiTheme="majorBidi" w:cstheme="majorBidi"/>
          <w:i/>
          <w:spacing w:val="4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EA1231">
        <w:rPr>
          <w:rFonts w:asciiTheme="majorBidi" w:hAnsiTheme="majorBidi" w:cstheme="majorBidi"/>
          <w:i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bookmarkStart w:id="3" w:name="_Hlk95692048"/>
      <w:r w:rsidRPr="00EA1231">
        <w:rPr>
          <w:rFonts w:asciiTheme="majorBidi" w:hAnsiTheme="majorBidi" w:cstheme="majorBidi"/>
          <w:cs/>
        </w:rPr>
        <w:t>รายได้ที่รับรู้ไม่รวม</w:t>
      </w:r>
      <w:bookmarkEnd w:id="3"/>
      <w:r w:rsidRPr="00EA1231">
        <w:rPr>
          <w:rFonts w:asciiTheme="majorBidi" w:hAnsiTheme="majorBidi" w:cstheme="majorBidi"/>
          <w:i/>
          <w:cs/>
        </w:rPr>
        <w:t xml:space="preserve">ภาษีมูลค่าเพิ่มและแสดงสุทธิจากส่วนลดการค้า </w:t>
      </w:r>
    </w:p>
    <w:p w14:paraId="5B18C7D2" w14:textId="77777777" w:rsidR="00F12B92" w:rsidRPr="00733608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60B6B7CD" w14:textId="11A60361" w:rsidR="0078637F" w:rsidRPr="00EA1231" w:rsidRDefault="0028319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 w:hint="cs"/>
          <w:iCs/>
          <w:cs/>
        </w:rPr>
        <w:t>รายได้ค่าบริการ</w:t>
      </w:r>
      <w:r w:rsidR="0078637F" w:rsidRPr="00EA1231">
        <w:rPr>
          <w:rFonts w:asciiTheme="majorBidi" w:hAnsiTheme="majorBidi" w:cstheme="majorBidi"/>
          <w:iCs/>
          <w:cs/>
        </w:rPr>
        <w:t xml:space="preserve"> </w:t>
      </w:r>
    </w:p>
    <w:p w14:paraId="5CB62A15" w14:textId="77777777" w:rsidR="0078637F" w:rsidRPr="00733608" w:rsidRDefault="0078637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0B8A4C07" w14:textId="338A317F" w:rsidR="0078637F" w:rsidRPr="00EA1231" w:rsidRDefault="0078637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</w:rPr>
      </w:pPr>
      <w:bookmarkStart w:id="4" w:name="_Hlk95692155"/>
      <w:r w:rsidRPr="00EA1231">
        <w:rPr>
          <w:rFonts w:asciiTheme="majorBidi" w:hAnsiTheme="majorBidi" w:cstheme="majorBidi"/>
          <w:i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โดยอ้างอิงกับระดับความก้าวหน้าตามภาระที่ต้องปฎิบัติ</w:t>
      </w:r>
      <w:r w:rsidRPr="00EA1231">
        <w:rPr>
          <w:rFonts w:asciiTheme="majorBidi" w:hAnsiTheme="majorBidi" w:cstheme="majorBidi"/>
          <w:i/>
          <w:spacing w:val="4"/>
          <w:cs/>
        </w:rPr>
        <w:t xml:space="preserve"> ระดับความก้าวหน้าประเมินโดยใช้วิธีผลผลิต</w:t>
      </w:r>
    </w:p>
    <w:p w14:paraId="156C3BCA" w14:textId="77777777" w:rsidR="00CB6F49" w:rsidRDefault="00CB6F4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Cs/>
          <w:spacing w:val="4"/>
          <w:sz w:val="20"/>
          <w:szCs w:val="20"/>
        </w:rPr>
      </w:pPr>
    </w:p>
    <w:p w14:paraId="7F0A4AEF" w14:textId="64AE4D8F" w:rsidR="00283197" w:rsidRPr="00EA1231" w:rsidRDefault="00283197" w:rsidP="0028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Cs/>
        </w:rPr>
      </w:pPr>
      <w:r>
        <w:rPr>
          <w:rFonts w:asciiTheme="majorBidi" w:hAnsiTheme="majorBidi" w:cstheme="majorBidi" w:hint="cs"/>
          <w:iCs/>
          <w:cs/>
        </w:rPr>
        <w:t>รายได้เงินปันผล</w:t>
      </w:r>
      <w:r w:rsidRPr="00EA1231">
        <w:rPr>
          <w:rFonts w:asciiTheme="majorBidi" w:hAnsiTheme="majorBidi" w:cstheme="majorBidi"/>
          <w:iCs/>
          <w:cs/>
        </w:rPr>
        <w:t xml:space="preserve"> </w:t>
      </w:r>
    </w:p>
    <w:p w14:paraId="48E9B62C" w14:textId="77777777" w:rsidR="00283197" w:rsidRPr="00733608" w:rsidRDefault="00283197" w:rsidP="0028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  <w:sz w:val="20"/>
          <w:szCs w:val="20"/>
        </w:rPr>
      </w:pPr>
    </w:p>
    <w:p w14:paraId="48FE9FDC" w14:textId="1EE3B697" w:rsidR="00283197" w:rsidRPr="00EA1231" w:rsidRDefault="000B10A7" w:rsidP="0028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</w:rPr>
      </w:pPr>
      <w:r>
        <w:rPr>
          <w:rFonts w:asciiTheme="majorBidi" w:hAnsiTheme="majorBidi" w:cstheme="majorBidi" w:hint="cs"/>
          <w:i/>
          <w:cs/>
        </w:rPr>
        <w:t>รายได้เงินปันผล บันทึกในกำไรหรือขาดทุนในวันที่บริษัทมีสิทธิได้รับเงินปันผล</w:t>
      </w:r>
    </w:p>
    <w:p w14:paraId="698AAB45" w14:textId="77777777" w:rsidR="00283197" w:rsidRPr="00733608" w:rsidRDefault="00283197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Cs/>
          <w:spacing w:val="4"/>
          <w:sz w:val="20"/>
          <w:szCs w:val="20"/>
        </w:rPr>
      </w:pPr>
    </w:p>
    <w:bookmarkEnd w:id="4"/>
    <w:p w14:paraId="1D162CA5" w14:textId="1D25FBE2" w:rsidR="005B578D" w:rsidRPr="00EA1231" w:rsidRDefault="0078637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720" w:firstLine="9"/>
        <w:jc w:val="thaiDistribute"/>
        <w:rPr>
          <w:rFonts w:asciiTheme="majorBidi" w:hAnsiTheme="majorBidi" w:cstheme="majorBidi"/>
          <w:i/>
          <w:spacing w:val="4"/>
        </w:rPr>
      </w:pPr>
      <w:r w:rsidRPr="00EA1231">
        <w:rPr>
          <w:rFonts w:asciiTheme="majorBidi" w:hAnsiTheme="majorBidi" w:cstheme="majorBidi"/>
          <w:i/>
          <w:spacing w:val="4"/>
          <w:cs/>
        </w:rPr>
        <w:t>บริษัทมีจังหวะเวลาของการรับรู้รายได้ส่วนใหญ่มาจากการ</w:t>
      </w:r>
      <w:r w:rsidR="0047682F" w:rsidRPr="00EA1231">
        <w:rPr>
          <w:rFonts w:asciiTheme="majorBidi" w:hAnsiTheme="majorBidi" w:cstheme="majorBidi"/>
          <w:i/>
          <w:spacing w:val="4"/>
          <w:cs/>
        </w:rPr>
        <w:t>ให้บริการ</w:t>
      </w:r>
      <w:r w:rsidRPr="00EA1231">
        <w:rPr>
          <w:rFonts w:asciiTheme="majorBidi" w:hAnsiTheme="majorBidi" w:cstheme="majorBidi"/>
          <w:i/>
          <w:spacing w:val="4"/>
          <w:cs/>
        </w:rPr>
        <w:t xml:space="preserve"> โดยเป็นรายได้ที่รับรู้</w:t>
      </w:r>
      <w:r w:rsidR="00AD2892" w:rsidRPr="00EA1231">
        <w:rPr>
          <w:rFonts w:asciiTheme="majorBidi" w:hAnsiTheme="majorBidi" w:cstheme="majorBidi"/>
          <w:i/>
          <w:spacing w:val="4"/>
          <w:cs/>
        </w:rPr>
        <w:t>ตลอดช่วงระยะเวลาการให้บริการ</w:t>
      </w:r>
    </w:p>
    <w:p w14:paraId="6942759A" w14:textId="23EC1D60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1"/>
          <w:tab w:val="left" w:pos="1800"/>
          <w:tab w:val="left" w:pos="9983"/>
        </w:tabs>
        <w:spacing w:line="240" w:lineRule="auto"/>
        <w:ind w:left="1035" w:firstLine="9"/>
        <w:jc w:val="thaiDistribute"/>
        <w:rPr>
          <w:rFonts w:asciiTheme="majorBidi" w:hAnsiTheme="majorBidi" w:cstheme="majorBidi"/>
          <w:i/>
          <w:strike/>
          <w:spacing w:val="4"/>
        </w:rPr>
      </w:pPr>
    </w:p>
    <w:p w14:paraId="444528FA" w14:textId="77777777" w:rsidR="003A15BC" w:rsidRPr="00EA1231" w:rsidRDefault="003A15BC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  <w: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2C41E792" w14:textId="77777777" w:rsidR="003A15BC" w:rsidRPr="00866EEA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83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775DA354" w14:textId="77777777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contextualSpacing/>
        <w:jc w:val="thaiDistribute"/>
        <w:rPr>
          <w:rFonts w:asciiTheme="majorBidi" w:hAnsiTheme="majorBidi" w:cstheme="majorBidi"/>
          <w:spacing w:val="-4"/>
        </w:rPr>
      </w:pPr>
      <w:r w:rsidRPr="00EA1231">
        <w:rPr>
          <w:rFonts w:asciiTheme="majorBidi" w:hAnsiTheme="majorBidi" w:cstheme="majorBidi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ซึ่ง</w:t>
      </w:r>
      <w:r w:rsidRPr="00EA1231">
        <w:rPr>
          <w:rFonts w:asciiTheme="majorBidi" w:hAnsiTheme="majorBidi" w:cstheme="majorBidi"/>
          <w:spacing w:val="2"/>
          <w:cs/>
        </w:rPr>
        <w:t>รับรู้ใน</w:t>
      </w:r>
      <w:r w:rsidRPr="00EA1231">
        <w:rPr>
          <w:rFonts w:asciiTheme="majorBidi" w:hAnsiTheme="majorBidi" w:cstheme="majorBidi"/>
          <w:spacing w:val="-4"/>
          <w:cs/>
        </w:rPr>
        <w:t>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7733984" w14:textId="77777777" w:rsidR="00B70C9B" w:rsidRPr="00866EEA" w:rsidRDefault="00B70C9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8E99A1A" w14:textId="393175C6" w:rsidR="003A15BC" w:rsidRPr="00EA1231" w:rsidRDefault="00B70C9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 xml:space="preserve">บริษัทได้ถือปฏิบัติตามการปรับปรุงมาตรฐานการบัญชี ฉบับที่ </w:t>
      </w:r>
      <w:r w:rsidR="00E03AA6">
        <w:rPr>
          <w:rFonts w:asciiTheme="majorBidi" w:hAnsiTheme="majorBidi" w:cstheme="majorBidi"/>
        </w:rPr>
        <w:t>12</w:t>
      </w:r>
      <w:r w:rsidRPr="00EA1231">
        <w:rPr>
          <w:rFonts w:asciiTheme="majorBidi" w:hAnsiTheme="majorBidi" w:cstheme="majorBidi"/>
          <w:cs/>
        </w:rPr>
        <w:t xml:space="preserve"> เรื่อง ภาษีเงินได้ ฉบับแก้ไขเพิ่มเติมเรื่องการปฏิรูปภาษีระหว่างประเทศ </w:t>
      </w:r>
      <w:r w:rsidR="00141732">
        <w:rPr>
          <w:rFonts w:asciiTheme="majorBidi" w:hAnsiTheme="majorBidi" w:cstheme="majorBidi"/>
        </w:rPr>
        <w:t>-</w:t>
      </w:r>
      <w:r w:rsidRPr="00EA1231">
        <w:rPr>
          <w:rFonts w:asciiTheme="majorBidi" w:hAnsiTheme="majorBidi" w:cstheme="majorBidi"/>
          <w:cs/>
        </w:rPr>
        <w:t xml:space="preserve">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</w:p>
    <w:p w14:paraId="7F941AAF" w14:textId="77777777" w:rsidR="00DD5E49" w:rsidRPr="00866EEA" w:rsidRDefault="00DD5E4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ind w:left="72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4C9A7D8" w14:textId="04B6396A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contextualSpacing/>
        <w:jc w:val="thaiDistribute"/>
        <w:rPr>
          <w:rFonts w:asciiTheme="majorBidi" w:hAnsiTheme="majorBidi" w:cstheme="majorBidi"/>
          <w:cs/>
        </w:rPr>
      </w:pPr>
      <w:r w:rsidRPr="00EA1231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B70C9B" w:rsidRPr="00EA1231">
        <w:rPr>
          <w:rFonts w:asciiTheme="majorBidi" w:hAnsiTheme="majorBidi" w:cstheme="majorBidi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EA1231">
        <w:rPr>
          <w:rFonts w:asciiTheme="majorBidi" w:hAnsiTheme="majorBidi" w:cstheme="majorBidi"/>
          <w:spacing w:val="-4"/>
          <w:cs/>
        </w:rPr>
        <w:t>และผลแตกต่างที่เกี่ยวข้องกับเงินลงทุนในบริษัทย่อยและบริษัทร่วม</w:t>
      </w:r>
      <w:r w:rsidRPr="00EA1231">
        <w:rPr>
          <w:rFonts w:asciiTheme="majorBidi" w:hAnsiTheme="majorBidi" w:cstheme="majorBidi"/>
          <w:cs/>
        </w:rPr>
        <w:t>ซึ่ง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กลับรายการในอนาคตอันใกล้</w:t>
      </w:r>
    </w:p>
    <w:p w14:paraId="6738DF7C" w14:textId="77777777" w:rsidR="003A15BC" w:rsidRPr="00866EEA" w:rsidRDefault="003A15BC" w:rsidP="00FF7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E285F8" w14:textId="02127649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contextualSpacing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</w:t>
      </w:r>
      <w:r w:rsidR="00927333" w:rsidRPr="00EA1231">
        <w:rPr>
          <w:rFonts w:asciiTheme="majorBidi" w:hAnsiTheme="majorBidi" w:cstheme="majorBidi"/>
          <w:spacing w:val="-2"/>
          <w:cs/>
        </w:rPr>
        <w:t>สิ้นรอบระยะเวลารายงาน</w:t>
      </w:r>
    </w:p>
    <w:p w14:paraId="195080B9" w14:textId="77777777" w:rsidR="00A935CF" w:rsidRPr="00866EEA" w:rsidRDefault="00A935C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/>
        <w:contextualSpacing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64714E9" w14:textId="614B3CF7" w:rsidR="003A15BC" w:rsidRPr="00EA1231" w:rsidRDefault="003A15BC" w:rsidP="00FF7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after="0"/>
        <w:ind w:left="720"/>
        <w:contextualSpacing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FFA2328" w14:textId="415C0972" w:rsidR="00F56AF3" w:rsidRPr="00866EEA" w:rsidRDefault="00F56AF3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3A23A0AE" w14:textId="28CD5218" w:rsidR="00CC7605" w:rsidRPr="00EA1231" w:rsidRDefault="00CC7605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9"/>
          <w:tab w:val="left" w:pos="9983"/>
        </w:tabs>
        <w:spacing w:line="240" w:lineRule="auto"/>
        <w:ind w:left="774" w:hanging="504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D80377" w14:textId="54F57841" w:rsidR="00CC7605" w:rsidRPr="001F03A3" w:rsidRDefault="00CC7605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81337C4" w14:textId="73ED0919" w:rsidR="00312580" w:rsidRPr="00EA1231" w:rsidRDefault="00312580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56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t>รายการบัญชีที่เป็นเงินตราต่างประเทศ</w:t>
      </w:r>
    </w:p>
    <w:p w14:paraId="33015CD1" w14:textId="77777777" w:rsidR="00312580" w:rsidRPr="001F03A3" w:rsidRDefault="00312580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1098DF4" w14:textId="77777777" w:rsidR="00CC7605" w:rsidRDefault="00123775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แปลงค่าเป็นสกุลเงินที่ใช้ในการดำเนินงานของบริษัทโดยใช้อัตราแลกเปลี่ยน ณ วันที่เกิดรายการ</w:t>
      </w:r>
    </w:p>
    <w:p w14:paraId="379896FF" w14:textId="77777777" w:rsidR="003349C1" w:rsidRPr="00EA1231" w:rsidRDefault="003349C1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  <w:spacing w:val="-2"/>
        </w:rPr>
      </w:pPr>
    </w:p>
    <w:p w14:paraId="6B268AE6" w14:textId="77777777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  <w:cs/>
          <w:lang w:val="th-TH"/>
        </w:rPr>
      </w:pPr>
      <w:bookmarkStart w:id="5" w:name="_Hlk24991760"/>
      <w:r w:rsidRPr="00EA1231">
        <w:rPr>
          <w:rFonts w:asciiTheme="majorBidi" w:hAnsiTheme="majorBidi" w:cstheme="majorBidi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  <w:lang w:val="th-TH"/>
        </w:rPr>
        <w:t>ณ</w:t>
      </w:r>
      <w:r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  <w:lang w:val="th-TH"/>
        </w:rPr>
        <w:t>วันสิ้นรอบระยะเวลารายงาน</w:t>
      </w:r>
      <w:r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  <w:lang w:val="th-TH"/>
        </w:rPr>
        <w:t>แปลงค่าเป็นสกุลเงินที่ใช้ในการดำเนินงานโดยใช้อัตราแลกเปลี่ยน</w:t>
      </w:r>
      <w:r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  <w:lang w:val="th-TH"/>
        </w:rPr>
        <w:t>ณ</w:t>
      </w:r>
      <w:r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  <w:lang w:val="th-TH"/>
        </w:rPr>
        <w:t>วันสิ้นรอบระยะเวลารายงาน</w:t>
      </w:r>
      <w:r w:rsidRPr="00EA1231">
        <w:rPr>
          <w:rFonts w:asciiTheme="majorBidi" w:hAnsiTheme="majorBidi" w:cstheme="majorBidi"/>
          <w:cs/>
        </w:rPr>
        <w:t xml:space="preserve"> </w:t>
      </w:r>
    </w:p>
    <w:p w14:paraId="40AB8214" w14:textId="77777777" w:rsidR="003A15BC" w:rsidRPr="00D25C1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AA2218" w14:textId="0A562367" w:rsidR="003A15BC" w:rsidRPr="00EA1231" w:rsidRDefault="003A15BC" w:rsidP="00FF7D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after="0"/>
        <w:ind w:left="738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สินทรัพย์และ</w:t>
      </w:r>
      <w:r w:rsidRPr="00EA1231">
        <w:rPr>
          <w:rFonts w:asciiTheme="majorBidi" w:hAnsiTheme="majorBidi" w:cstheme="majorBidi"/>
          <w:spacing w:val="2"/>
          <w:cs/>
        </w:rPr>
        <w:t>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</w:t>
      </w:r>
      <w:r w:rsidRPr="00EA1231">
        <w:rPr>
          <w:rFonts w:asciiTheme="majorBidi" w:hAnsiTheme="majorBidi" w:cstheme="majorBidi"/>
          <w:cs/>
        </w:rPr>
        <w:t xml:space="preserve">สกุลเงินที่ใช้ในการดำเนินงานโดยใช้อัตราแลกเปลี่ยน ณ วันที่วัดมูลค่ายุติธรรม </w:t>
      </w:r>
    </w:p>
    <w:p w14:paraId="2598D4E0" w14:textId="77777777" w:rsidR="00D80E34" w:rsidRPr="00D25C11" w:rsidRDefault="00D80E34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8A03634" w14:textId="3BD453AD" w:rsidR="00AD20BE" w:rsidRPr="00EA1231" w:rsidRDefault="00123775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>ผลต่างของอัตราแลกเปลี่ยนที่เกิดจากการ</w:t>
      </w:r>
      <w:r w:rsidRPr="00EA1231">
        <w:rPr>
          <w:rFonts w:asciiTheme="majorBidi" w:hAnsiTheme="majorBidi" w:cstheme="majorBidi"/>
          <w:cs/>
          <w:lang w:val="th-TH"/>
        </w:rPr>
        <w:t>แปลงค่ารับรู้</w:t>
      </w:r>
      <w:r w:rsidRPr="00EA1231">
        <w:rPr>
          <w:rFonts w:asciiTheme="majorBidi" w:hAnsiTheme="majorBidi" w:cstheme="majorBidi"/>
          <w:cs/>
        </w:rPr>
        <w:t xml:space="preserve">ในกำไรหรือขาดทุน </w:t>
      </w:r>
    </w:p>
    <w:p w14:paraId="5B9AE358" w14:textId="77777777" w:rsidR="000F6580" w:rsidRPr="00D25C11" w:rsidRDefault="000F6580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5"/>
    <w:p w14:paraId="1CF8857C" w14:textId="2FBF9750" w:rsidR="00DB4368" w:rsidRPr="00EA1231" w:rsidRDefault="0037385F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641CAB9B" w14:textId="77777777" w:rsidR="0002712A" w:rsidRPr="00D25C11" w:rsidRDefault="0002712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882C3F" w14:textId="6009649A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eastAsia="EucrosiaUPCBold" w:hAnsiTheme="majorBidi" w:cstheme="majorBidi"/>
          <w:i/>
          <w:iCs/>
        </w:rPr>
      </w:pPr>
      <w:r w:rsidRPr="00EA1231">
        <w:rPr>
          <w:rFonts w:asciiTheme="majorBidi" w:eastAsia="EucrosiaUPCBold" w:hAnsiTheme="majorBidi" w:cstheme="majorBidi"/>
          <w:i/>
          <w:iCs/>
          <w:cs/>
        </w:rPr>
        <w:t>การจัด</w:t>
      </w:r>
      <w:r w:rsidRPr="00EA1231">
        <w:rPr>
          <w:rFonts w:asciiTheme="majorBidi" w:hAnsiTheme="majorBidi" w:cstheme="majorBidi"/>
          <w:i/>
          <w:iCs/>
          <w:color w:val="000000"/>
          <w:cs/>
        </w:rPr>
        <w:t>ประเภท</w:t>
      </w:r>
      <w:r w:rsidR="00DB4368" w:rsidRPr="00EA1231">
        <w:rPr>
          <w:rFonts w:asciiTheme="majorBidi" w:eastAsia="EucrosiaUPCBold" w:hAnsiTheme="majorBidi" w:cstheme="majorBidi"/>
          <w:i/>
          <w:iCs/>
          <w:cs/>
        </w:rPr>
        <w:t>และการวัดมูลค่า</w:t>
      </w:r>
    </w:p>
    <w:p w14:paraId="56E9CA15" w14:textId="77777777" w:rsidR="00B70C9B" w:rsidRPr="00D25C11" w:rsidRDefault="00B70C9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7FA26FF0" w14:textId="6E567712" w:rsidR="00AD20BE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t>สินทรัพย์ทางก</w:t>
      </w:r>
      <w:r w:rsidR="00CB6F49" w:rsidRPr="00EA1231">
        <w:rPr>
          <w:rFonts w:asciiTheme="majorBidi" w:hAnsiTheme="majorBidi" w:cstheme="majorBidi"/>
          <w:color w:val="000000"/>
          <w:cs/>
        </w:rPr>
        <w:t>ารเงินและหนี้สินทางการเงิน</w:t>
      </w:r>
      <w:r w:rsidR="00CB1F7A">
        <w:rPr>
          <w:rFonts w:asciiTheme="majorBidi" w:hAnsiTheme="majorBidi" w:cstheme="majorBidi" w:hint="cs"/>
          <w:color w:val="000000"/>
          <w:cs/>
        </w:rPr>
        <w:t>อื่นๆ</w:t>
      </w:r>
      <w:r w:rsidR="00CB6F49" w:rsidRPr="00EA1231">
        <w:rPr>
          <w:rFonts w:asciiTheme="majorBidi" w:hAnsiTheme="majorBidi" w:cstheme="majorBidi"/>
          <w:color w:val="000000"/>
          <w:cs/>
        </w:rPr>
        <w:t xml:space="preserve"> </w:t>
      </w:r>
      <w:r w:rsidRPr="00EA1231">
        <w:rPr>
          <w:rFonts w:asciiTheme="majorBidi" w:hAnsiTheme="majorBidi" w:cstheme="majorBidi"/>
          <w:color w:val="000000"/>
          <w:cs/>
        </w:rPr>
        <w:t xml:space="preserve">นอกเหนือจากลูกหนี้การค้าและเจ้าหนี้การค้ารับรู้รายการเมื่อเริ่มแรกเมื่อบริษัทเป็นคู่สัญญาตามข้อกำหนดของเครื่องมือทางการเงินนั้น </w:t>
      </w:r>
      <w:r w:rsidR="00CB1F7A">
        <w:rPr>
          <w:rFonts w:asciiTheme="majorBidi" w:hAnsiTheme="majorBidi" w:cstheme="majorBidi" w:hint="cs"/>
          <w:color w:val="000000"/>
          <w:cs/>
        </w:rPr>
        <w:t>จะ</w:t>
      </w:r>
      <w:r w:rsidRPr="00EA1231">
        <w:rPr>
          <w:rFonts w:asciiTheme="majorBidi" w:hAnsiTheme="majorBidi" w:cstheme="majorBidi"/>
          <w:color w:val="000000"/>
          <w:cs/>
        </w:rPr>
        <w:t>วัดมูลค่าด้วยมูลค่ายุติธรรมโดยรวมต้นทุน</w:t>
      </w:r>
      <w:r w:rsidRPr="00EA1231">
        <w:rPr>
          <w:rFonts w:asciiTheme="majorBidi" w:hAnsiTheme="majorBidi" w:cstheme="majorBidi"/>
          <w:cs/>
        </w:rPr>
        <w:t>การ</w:t>
      </w:r>
      <w:r w:rsidRPr="00EA1231">
        <w:rPr>
          <w:rFonts w:asciiTheme="majorBidi" w:hAnsiTheme="majorBidi" w:cstheme="majorBidi"/>
          <w:color w:val="000000"/>
          <w:cs/>
        </w:rPr>
        <w:t xml:space="preserve">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</w:t>
      </w:r>
      <w:r w:rsidR="00CB1F7A">
        <w:rPr>
          <w:rFonts w:asciiTheme="majorBidi" w:hAnsiTheme="majorBidi" w:cstheme="majorBidi" w:hint="cs"/>
          <w:color w:val="000000"/>
          <w:cs/>
        </w:rPr>
        <w:t>ซึ่ง</w:t>
      </w:r>
      <w:r w:rsidRPr="00EA1231">
        <w:rPr>
          <w:rFonts w:asciiTheme="majorBidi" w:hAnsiTheme="majorBidi" w:cstheme="majorBidi"/>
          <w:color w:val="000000"/>
          <w:cs/>
        </w:rPr>
        <w:t>วัดมูลค่าเมื่อเริ่มแรกและภายหลังด้วยมูลค่ายุติธรรม</w:t>
      </w:r>
      <w:r w:rsidR="00CB1F7A">
        <w:rPr>
          <w:rFonts w:asciiTheme="majorBidi" w:hAnsiTheme="majorBidi" w:cstheme="majorBidi" w:hint="cs"/>
          <w:color w:val="000000"/>
          <w:cs/>
        </w:rPr>
        <w:t>จะรับรู้</w:t>
      </w:r>
      <w:r w:rsidRPr="00EA1231">
        <w:rPr>
          <w:rFonts w:asciiTheme="majorBidi" w:hAnsiTheme="majorBidi" w:cstheme="majorBidi"/>
          <w:color w:val="000000"/>
          <w:cs/>
        </w:rPr>
        <w:t>ต้นทุนการทำรายการที่เกี่ยวข้องโดยตรงกับการได้มาในกำไรหรือขาดทุน</w:t>
      </w:r>
      <w:r w:rsidR="0095323A" w:rsidRPr="00EA1231">
        <w:rPr>
          <w:rFonts w:asciiTheme="majorBidi" w:hAnsiTheme="majorBidi" w:cstheme="majorBidi"/>
          <w:color w:val="000000"/>
          <w:cs/>
        </w:rPr>
        <w:t xml:space="preserve"> </w:t>
      </w:r>
    </w:p>
    <w:p w14:paraId="57C09EFB" w14:textId="77777777" w:rsidR="00DB4368" w:rsidRPr="00D25C11" w:rsidRDefault="00DB4368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286EC8" w14:textId="1D5865E0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s/>
        </w:rPr>
        <w:t xml:space="preserve">ณ </w:t>
      </w:r>
      <w:r w:rsidRPr="00EA1231">
        <w:rPr>
          <w:rFonts w:asciiTheme="majorBidi" w:hAnsiTheme="majorBidi" w:cstheme="majorBidi"/>
          <w:color w:val="000000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</w:p>
    <w:p w14:paraId="63490BF4" w14:textId="77777777" w:rsidR="00E5449B" w:rsidRPr="00D25C11" w:rsidRDefault="00E5449B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FD1003C" w14:textId="281DBF39" w:rsidR="003A15BC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  <w:spacing w:val="-4"/>
        </w:rPr>
      </w:pPr>
      <w:r w:rsidRPr="00EA1231">
        <w:rPr>
          <w:rFonts w:asciiTheme="majorBidi" w:hAnsiTheme="majorBidi" w:cstheme="majorBidi"/>
          <w:color w:val="000000"/>
          <w:spacing w:val="-4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8E7BAF7" w14:textId="26C08389" w:rsidR="0095323A" w:rsidRPr="00D25C11" w:rsidRDefault="0095323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35A5077" w14:textId="2E12EE3B" w:rsidR="0002712A" w:rsidRPr="00EA1231" w:rsidRDefault="003A15BC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 </w:t>
      </w:r>
    </w:p>
    <w:p w14:paraId="50AA898E" w14:textId="77777777" w:rsidR="001F438F" w:rsidRPr="00D25C11" w:rsidRDefault="001F438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9F5608" w14:textId="274A1584" w:rsidR="001F438F" w:rsidRPr="00EA1231" w:rsidRDefault="001F438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9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EA1231">
        <w:rPr>
          <w:rFonts w:asciiTheme="majorBidi" w:hAnsiTheme="majorBidi" w:cstheme="majorBidi"/>
          <w:color w:val="000000"/>
        </w:rPr>
        <w:br/>
      </w:r>
      <w:r w:rsidRPr="00EA1231">
        <w:rPr>
          <w:rFonts w:asciiTheme="majorBidi" w:hAnsiTheme="majorBidi" w:cstheme="majorBidi"/>
          <w:color w:val="00000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6F439FAD" w14:textId="10519AC6" w:rsidR="00AC1B54" w:rsidRPr="00EA1231" w:rsidRDefault="00AC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</w:rPr>
        <w:br w:type="page"/>
      </w:r>
    </w:p>
    <w:p w14:paraId="1EB4626D" w14:textId="2719A9D2" w:rsidR="001F438F" w:rsidRPr="00EA1231" w:rsidRDefault="001F438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9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lastRenderedPageBreak/>
        <w:t xml:space="preserve"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ผลกำไรและขาดทุนจากการเปลี่ยนแปลงในมูลค่ายุติธรรมรับรู้ในกำไรขาดทุนเบ็ดเสร็จอื่น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0930AA45" w14:textId="77777777" w:rsidR="001F438F" w:rsidRPr="00D25C11" w:rsidRDefault="001F438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9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B00D529" w14:textId="1E94A9F1" w:rsidR="001F438F" w:rsidRPr="00EA1231" w:rsidRDefault="001F438F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9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บริษัท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59478397" w14:textId="0BB3AB20" w:rsidR="0002712A" w:rsidRPr="00D25C11" w:rsidRDefault="0002712A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20" w:hanging="9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60A19E33" w14:textId="3BDC7783" w:rsidR="00F12B92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  <w:tab w:val="left" w:pos="9983"/>
        </w:tabs>
        <w:spacing w:line="240" w:lineRule="auto"/>
        <w:ind w:left="711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i/>
          <w:iCs/>
          <w:cs/>
        </w:rPr>
        <w:t>การด้อยค่าสินทรัพย์ทางการเงิน</w:t>
      </w:r>
    </w:p>
    <w:p w14:paraId="333EFAD9" w14:textId="77777777" w:rsidR="00F12B92" w:rsidRPr="00D25C1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83"/>
        </w:tabs>
        <w:spacing w:line="240" w:lineRule="auto"/>
        <w:ind w:left="711"/>
        <w:jc w:val="both"/>
        <w:rPr>
          <w:rFonts w:asciiTheme="majorBidi" w:hAnsiTheme="majorBidi" w:cstheme="majorBidi"/>
          <w:sz w:val="20"/>
          <w:szCs w:val="20"/>
        </w:rPr>
      </w:pPr>
    </w:p>
    <w:p w14:paraId="122A1507" w14:textId="4848556C" w:rsidR="00F12B92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contextualSpacing/>
        <w:jc w:val="thaiDistribute"/>
        <w:rPr>
          <w:rFonts w:asciiTheme="majorBidi" w:hAnsiTheme="majorBidi" w:cstheme="majorBidi"/>
          <w:color w:val="000000"/>
        </w:rPr>
      </w:pPr>
      <w:r w:rsidRPr="00EA1231">
        <w:rPr>
          <w:rFonts w:asciiTheme="majorBidi" w:hAnsiTheme="majorBidi" w:cstheme="majorBidi"/>
          <w:color w:val="00000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F56FA30" w14:textId="77777777" w:rsidR="00CB6F49" w:rsidRPr="00D25C11" w:rsidRDefault="00CB6F49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contextualSpacing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737557E0" w14:textId="1A01E608" w:rsidR="00F12B92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C7230" w:rsidRPr="00EA1231">
        <w:rPr>
          <w:rFonts w:asciiTheme="majorBidi" w:hAnsiTheme="majorBidi" w:cstheme="majorBidi"/>
        </w:rPr>
        <w:t>12</w:t>
      </w:r>
      <w:r w:rsidRPr="00EA1231">
        <w:rPr>
          <w:rFonts w:asciiTheme="majorBidi" w:hAnsiTheme="majorBidi" w:cstheme="majorBidi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1C7230" w:rsidRPr="00EA1231">
        <w:rPr>
          <w:rFonts w:asciiTheme="majorBidi" w:hAnsiTheme="majorBidi" w:cstheme="majorBidi"/>
        </w:rPr>
        <w:t>(</w:t>
      </w:r>
      <w:r w:rsidRPr="00EA1231">
        <w:rPr>
          <w:rFonts w:asciiTheme="majorBidi" w:hAnsiTheme="majorBidi" w:cstheme="majorBidi"/>
        </w:rPr>
        <w:t>Simplified Approach</w:t>
      </w:r>
      <w:r w:rsidR="001C7230" w:rsidRPr="00EA1231">
        <w:rPr>
          <w:rFonts w:asciiTheme="majorBidi" w:hAnsiTheme="majorBidi" w:cstheme="majorBidi"/>
        </w:rPr>
        <w:t>)</w:t>
      </w:r>
      <w:r w:rsidRPr="00EA1231">
        <w:rPr>
          <w:rFonts w:asciiTheme="majorBidi" w:hAnsiTheme="majorBidi" w:cstheme="majorBidi"/>
          <w:cs/>
        </w:rPr>
        <w:t xml:space="preserve"> กรณีดังกล่าวจะวัดค่าเผื่อผลขาดทุนด้วยผลขาดทุนด้านเครดิตที่คาดว่า</w:t>
      </w:r>
      <w:r w:rsidR="007F11FF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>จะเกิดขึ้นตลอดอายุของสัญญา</w:t>
      </w:r>
    </w:p>
    <w:p w14:paraId="77B91E43" w14:textId="77777777" w:rsidR="00F12B92" w:rsidRPr="00D25C1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9983"/>
        </w:tabs>
        <w:spacing w:line="240" w:lineRule="auto"/>
        <w:ind w:left="711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13CAF424" w14:textId="55E2738F" w:rsidR="00F12B92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contextualSpacing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6C04D008" w14:textId="77777777" w:rsidR="00AD20BE" w:rsidRPr="00D25C11" w:rsidRDefault="00AD20BE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FADC3A3" w14:textId="76A5BB05" w:rsidR="00F12B92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</w:t>
      </w:r>
      <w:r w:rsidR="007F11FF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 xml:space="preserve">ที่น่าลงทุน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1C7230" w:rsidRPr="00EA1231">
        <w:rPr>
          <w:rFonts w:asciiTheme="majorBidi" w:hAnsiTheme="majorBidi" w:cstheme="majorBidi"/>
        </w:rPr>
        <w:t>12</w:t>
      </w:r>
      <w:r w:rsidRPr="00EA1231">
        <w:rPr>
          <w:rFonts w:asciiTheme="majorBidi" w:hAnsiTheme="majorBidi" w:cstheme="majorBidi"/>
          <w:cs/>
        </w:rPr>
        <w:t xml:space="preserve"> เดือนข้างหน้า </w:t>
      </w:r>
    </w:p>
    <w:p w14:paraId="1836FA17" w14:textId="77777777" w:rsidR="00F12B92" w:rsidRPr="00D25C1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11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5F444F74" w14:textId="7F653F76" w:rsidR="00F9781D" w:rsidRPr="00EA1231" w:rsidRDefault="00F12B92" w:rsidP="00FF7D76">
      <w:pPr>
        <w:tabs>
          <w:tab w:val="clear" w:pos="454"/>
          <w:tab w:val="clear" w:pos="907"/>
          <w:tab w:val="left" w:pos="630"/>
          <w:tab w:val="left" w:pos="1080"/>
          <w:tab w:val="left" w:pos="9983"/>
        </w:tabs>
        <w:spacing w:line="240" w:lineRule="auto"/>
        <w:ind w:left="711"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C7230" w:rsidRPr="00EA1231">
        <w:rPr>
          <w:rFonts w:asciiTheme="majorBidi" w:hAnsiTheme="majorBidi" w:cstheme="majorBidi"/>
          <w:spacing w:val="-2"/>
        </w:rPr>
        <w:t>30</w:t>
      </w:r>
      <w:r w:rsidRPr="00EA1231">
        <w:rPr>
          <w:rFonts w:asciiTheme="majorBidi" w:hAnsiTheme="majorBidi" w:cstheme="majorBidi"/>
          <w:spacing w:val="-2"/>
        </w:rPr>
        <w:t xml:space="preserve"> </w:t>
      </w:r>
      <w:r w:rsidRPr="00EA1231">
        <w:rPr>
          <w:rFonts w:asciiTheme="majorBidi" w:hAnsiTheme="majorBidi" w:cstheme="majorBidi"/>
          <w:spacing w:val="-2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1D2F608C" w14:textId="77777777" w:rsidR="00F12B92" w:rsidRPr="00EA1231" w:rsidRDefault="00F12B92" w:rsidP="00FF7D76">
      <w:pPr>
        <w:tabs>
          <w:tab w:val="clear" w:pos="454"/>
          <w:tab w:val="clear" w:pos="680"/>
          <w:tab w:val="clear" w:pos="907"/>
          <w:tab w:val="left" w:pos="810"/>
          <w:tab w:val="left" w:pos="1080"/>
          <w:tab w:val="left" w:pos="9983"/>
        </w:tabs>
        <w:ind w:left="666" w:firstLine="63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3D97A903" w14:textId="5FDC7A0D" w:rsidR="00F12B92" w:rsidRPr="00EA1231" w:rsidRDefault="00F12B92" w:rsidP="00FF7D7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hanging="504"/>
        <w:jc w:val="thaiDistribute"/>
        <w:rPr>
          <w:rFonts w:asciiTheme="majorBidi" w:hAnsiTheme="majorBidi" w:cstheme="majorBidi"/>
          <w:szCs w:val="30"/>
        </w:rPr>
      </w:pPr>
      <w:r w:rsidRPr="00EA1231">
        <w:rPr>
          <w:rFonts w:asciiTheme="majorBidi" w:hAnsiTheme="majorBidi" w:cstheme="majorBidi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</w:t>
      </w:r>
      <w:r w:rsidR="001C7230" w:rsidRPr="00EA1231">
        <w:rPr>
          <w:rFonts w:asciiTheme="majorBidi" w:hAnsiTheme="majorBidi" w:cstheme="majorBidi"/>
          <w:szCs w:val="30"/>
        </w:rPr>
        <w:t>(</w:t>
      </w:r>
      <w:r w:rsidRPr="00EA1231">
        <w:rPr>
          <w:rFonts w:asciiTheme="majorBidi" w:hAnsiTheme="majorBidi" w:cstheme="majorBidi"/>
          <w:szCs w:val="30"/>
          <w:cs/>
        </w:rPr>
        <w:t>หากมีการวางหลักประกัน</w:t>
      </w:r>
      <w:r w:rsidR="001C7230" w:rsidRPr="00EA1231">
        <w:rPr>
          <w:rFonts w:asciiTheme="majorBidi" w:hAnsiTheme="majorBidi" w:cstheme="majorBidi"/>
          <w:szCs w:val="30"/>
        </w:rPr>
        <w:t>)</w:t>
      </w:r>
      <w:r w:rsidRPr="00EA1231">
        <w:rPr>
          <w:rFonts w:asciiTheme="majorBidi" w:hAnsiTheme="majorBidi" w:cstheme="majorBidi"/>
          <w:szCs w:val="30"/>
          <w:cs/>
        </w:rPr>
        <w:t xml:space="preserve"> หรือ </w:t>
      </w:r>
    </w:p>
    <w:p w14:paraId="7E3B9CDF" w14:textId="4DB9DDD6" w:rsidR="00F12B92" w:rsidRPr="00EA1231" w:rsidRDefault="00F12B92" w:rsidP="00FF7D7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hanging="495"/>
        <w:jc w:val="thaiDistribute"/>
        <w:rPr>
          <w:rFonts w:asciiTheme="majorBidi" w:hAnsiTheme="majorBidi" w:cstheme="majorBidi"/>
          <w:szCs w:val="30"/>
        </w:rPr>
      </w:pPr>
      <w:r w:rsidRPr="00EA1231">
        <w:rPr>
          <w:rFonts w:asciiTheme="majorBidi" w:hAnsiTheme="majorBidi" w:cstheme="majorBidi"/>
          <w:szCs w:val="30"/>
          <w:cs/>
        </w:rPr>
        <w:t xml:space="preserve">สินทรัพย์ทางการเงินค้างชำระเกินกว่า </w:t>
      </w:r>
      <w:r w:rsidR="001C7230" w:rsidRPr="00EA1231">
        <w:rPr>
          <w:rFonts w:asciiTheme="majorBidi" w:hAnsiTheme="majorBidi" w:cstheme="majorBidi"/>
          <w:szCs w:val="30"/>
        </w:rPr>
        <w:t>90</w:t>
      </w:r>
      <w:r w:rsidRPr="00EA1231">
        <w:rPr>
          <w:rFonts w:asciiTheme="majorBidi" w:hAnsiTheme="majorBidi" w:cstheme="majorBidi"/>
          <w:szCs w:val="30"/>
        </w:rPr>
        <w:t xml:space="preserve"> </w:t>
      </w:r>
      <w:r w:rsidRPr="00EA1231">
        <w:rPr>
          <w:rFonts w:asciiTheme="majorBidi" w:hAnsiTheme="majorBidi" w:cstheme="majorBidi"/>
          <w:szCs w:val="30"/>
          <w:cs/>
        </w:rPr>
        <w:t>วัน</w:t>
      </w:r>
    </w:p>
    <w:p w14:paraId="4FFE0D79" w14:textId="77777777" w:rsidR="00F12B92" w:rsidRPr="000C380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57BB8A" w14:textId="489AA978" w:rsidR="00F12B92" w:rsidRPr="00EA1231" w:rsidRDefault="00F12B92" w:rsidP="00FF7D76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  <w:tab w:val="left" w:pos="9983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 xml:space="preserve">ผลขาดทุนด้านเครดิตที่คาดว่าจะเกิดขึ้นมีการประเมินใหม่ ณ </w:t>
      </w:r>
      <w:r w:rsidR="00AD20BE" w:rsidRPr="00EA1231">
        <w:rPr>
          <w:rFonts w:asciiTheme="majorBidi" w:hAnsiTheme="majorBidi" w:cstheme="majorBidi"/>
          <w:spacing w:val="-2"/>
          <w:cs/>
        </w:rPr>
        <w:t>วัน</w:t>
      </w:r>
      <w:r w:rsidRPr="00EA1231">
        <w:rPr>
          <w:rFonts w:asciiTheme="majorBidi" w:hAnsiTheme="majorBidi" w:cstheme="majorBidi"/>
          <w:spacing w:val="-2"/>
          <w:cs/>
        </w:rPr>
        <w:t>สิ้นรอบระยะเวลารายงาน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19EFAB85" w14:textId="6DEFF542" w:rsidR="001B23EC" w:rsidRPr="000C3801" w:rsidRDefault="001B23EC" w:rsidP="00FF7D76">
      <w:pPr>
        <w:tabs>
          <w:tab w:val="left" w:pos="630"/>
          <w:tab w:val="left" w:pos="720"/>
        </w:tabs>
        <w:spacing w:line="240" w:lineRule="auto"/>
        <w:ind w:left="720" w:firstLine="63"/>
        <w:jc w:val="thaiDistribute"/>
        <w:rPr>
          <w:rFonts w:asciiTheme="majorBidi" w:hAnsiTheme="majorBidi" w:cstheme="majorBidi"/>
          <w:strike/>
          <w:sz w:val="20"/>
          <w:szCs w:val="20"/>
        </w:rPr>
      </w:pPr>
    </w:p>
    <w:p w14:paraId="44E4C827" w14:textId="77777777" w:rsidR="003A15BC" w:rsidRPr="00EA1231" w:rsidRDefault="003A15BC" w:rsidP="00FF7D7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  <w:tab w:val="left" w:pos="9983"/>
        </w:tabs>
        <w:spacing w:line="240" w:lineRule="auto"/>
        <w:ind w:left="720" w:hanging="45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17DF6626" w14:textId="77777777" w:rsidR="003A15BC" w:rsidRPr="000C3801" w:rsidRDefault="003A15BC" w:rsidP="00FF7D76">
      <w:pPr>
        <w:tabs>
          <w:tab w:val="left" w:pos="630"/>
          <w:tab w:val="left" w:pos="720"/>
          <w:tab w:val="left" w:pos="9776"/>
        </w:tabs>
        <w:spacing w:line="240" w:lineRule="auto"/>
        <w:ind w:left="540" w:firstLine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2B4BB" w14:textId="50AB4E02" w:rsidR="00F9781D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734"/>
        <w:jc w:val="thaiDistribute"/>
        <w:rPr>
          <w:rFonts w:asciiTheme="majorBidi" w:hAnsiTheme="majorBidi" w:cstheme="majorBidi"/>
          <w:strike/>
        </w:rPr>
      </w:pPr>
      <w:r w:rsidRPr="00EA1231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</w:t>
      </w:r>
      <w:r w:rsidR="007A3E11" w:rsidRPr="00EA1231">
        <w:rPr>
          <w:rFonts w:asciiTheme="majorBidi" w:hAnsiTheme="majorBidi" w:cstheme="majorBidi"/>
          <w:cs/>
        </w:rPr>
        <w:t>มูลค่า</w:t>
      </w:r>
    </w:p>
    <w:p w14:paraId="7C69AC11" w14:textId="77777777" w:rsidR="000F6580" w:rsidRPr="000C3801" w:rsidRDefault="000F6580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9983"/>
        </w:tabs>
        <w:spacing w:line="240" w:lineRule="auto"/>
        <w:ind w:left="738"/>
        <w:jc w:val="thaiDistribute"/>
        <w:rPr>
          <w:rFonts w:asciiTheme="majorBidi" w:hAnsiTheme="majorBidi" w:cstheme="majorBidi"/>
          <w:sz w:val="20"/>
          <w:szCs w:val="20"/>
        </w:rPr>
      </w:pPr>
    </w:p>
    <w:p w14:paraId="280D499F" w14:textId="0BD125F7" w:rsidR="00F12B92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83"/>
        </w:tabs>
        <w:spacing w:line="240" w:lineRule="auto"/>
        <w:ind w:left="738"/>
        <w:jc w:val="thaiDistribute"/>
        <w:rPr>
          <w:rFonts w:asciiTheme="majorBidi" w:hAnsiTheme="majorBidi" w:cstheme="majorBidi"/>
          <w:b/>
          <w:bCs/>
        </w:rPr>
      </w:pPr>
      <w:r w:rsidRPr="00EA1231" w:rsidDel="001A6CC8">
        <w:rPr>
          <w:rFonts w:asciiTheme="majorBidi" w:hAnsiTheme="majorBidi" w:cstheme="majorBidi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10C3A" w:rsidRPr="00EA1231">
        <w:rPr>
          <w:rFonts w:asciiTheme="majorBidi" w:hAnsiTheme="majorBidi" w:cstheme="majorBidi"/>
          <w:cs/>
        </w:rPr>
        <w:t xml:space="preserve"> </w:t>
      </w:r>
      <w:r w:rsidRPr="00EA1231" w:rsidDel="001A6CC8">
        <w:rPr>
          <w:rFonts w:asciiTheme="majorBidi" w:hAnsiTheme="majorBidi" w:cstheme="majorBidi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0CE2BEF" w14:textId="77777777" w:rsidR="00F12B92" w:rsidRPr="000C3801" w:rsidDel="001A6CC8" w:rsidRDefault="00F12B92" w:rsidP="00FF7D76">
      <w:pPr>
        <w:tabs>
          <w:tab w:val="left" w:pos="630"/>
          <w:tab w:val="left" w:pos="720"/>
          <w:tab w:val="left" w:pos="9983"/>
        </w:tabs>
        <w:spacing w:line="240" w:lineRule="auto"/>
        <w:ind w:left="738" w:firstLine="6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0783B21" w14:textId="6CA2D992" w:rsidR="00D67678" w:rsidRPr="00EA1231" w:rsidRDefault="00F12B92" w:rsidP="00FF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9983"/>
        </w:tabs>
        <w:spacing w:line="240" w:lineRule="auto"/>
        <w:ind w:left="738"/>
        <w:jc w:val="thaiDistribute"/>
        <w:rPr>
          <w:rFonts w:asciiTheme="majorBidi" w:hAnsiTheme="majorBidi" w:cstheme="majorBidi"/>
          <w:color w:val="000000"/>
          <w:cs/>
        </w:rPr>
      </w:pPr>
      <w:r w:rsidRPr="00EA1231" w:rsidDel="001A6CC8">
        <w:rPr>
          <w:rFonts w:asciiTheme="majorBidi" w:hAnsiTheme="majorBidi" w:cstheme="majorBidi"/>
          <w:color w:val="00000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</w:t>
      </w:r>
      <w:r w:rsidRPr="00EA1231" w:rsidDel="001A6CC8">
        <w:rPr>
          <w:rFonts w:asciiTheme="majorBidi" w:hAnsiTheme="majorBidi" w:cstheme="majorBidi"/>
          <w:cs/>
        </w:rPr>
        <w:t>ผลตอบแทน</w:t>
      </w:r>
      <w:r w:rsidRPr="00EA1231" w:rsidDel="001A6CC8">
        <w:rPr>
          <w:rFonts w:asciiTheme="majorBidi" w:hAnsiTheme="majorBidi" w:cstheme="majorBidi"/>
          <w:color w:val="000000"/>
          <w:cs/>
        </w:rPr>
        <w:t xml:space="preserve">ที่ให้หรือได้รับ </w:t>
      </w:r>
    </w:p>
    <w:p w14:paraId="215CB496" w14:textId="54F8B313" w:rsidR="009D77CF" w:rsidRPr="000C3801" w:rsidRDefault="009D77CF" w:rsidP="00A4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83"/>
        </w:tabs>
        <w:spacing w:line="240" w:lineRule="auto"/>
        <w:ind w:left="720"/>
        <w:jc w:val="thaiDistribute"/>
        <w:rPr>
          <w:rFonts w:asciiTheme="majorBidi" w:hAnsiTheme="majorBidi" w:cstheme="majorBidi"/>
          <w:strike/>
          <w:sz w:val="20"/>
          <w:szCs w:val="20"/>
        </w:rPr>
      </w:pPr>
    </w:p>
    <w:p w14:paraId="51FA46A3" w14:textId="4336DCA9" w:rsidR="00B5564D" w:rsidRPr="00EA1231" w:rsidRDefault="00B5564D" w:rsidP="00B03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</w:rPr>
      </w:pPr>
      <w:r w:rsidRPr="00EA1231">
        <w:rPr>
          <w:rFonts w:asciiTheme="majorBidi" w:hAnsiTheme="majorBidi" w:cstheme="majorBidi"/>
          <w:cs/>
        </w:rPr>
        <w:br w:type="page"/>
      </w:r>
    </w:p>
    <w:p w14:paraId="33011A38" w14:textId="4C07427A" w:rsidR="00CE61A7" w:rsidRPr="00EA1231" w:rsidRDefault="00CE61A7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C579210" w14:textId="77777777" w:rsidR="00D0565F" w:rsidRPr="000C3801" w:rsidRDefault="00D0565F" w:rsidP="00B90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568B40BC" w14:textId="40ED97F1" w:rsidR="00054087" w:rsidRPr="00EA1231" w:rsidRDefault="00054087" w:rsidP="0025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34"/>
        <w:jc w:val="thaiDistribute"/>
        <w:rPr>
          <w:rFonts w:asciiTheme="majorBidi" w:hAnsiTheme="majorBidi" w:cstheme="majorBidi"/>
          <w:spacing w:val="-2"/>
        </w:rPr>
      </w:pPr>
      <w:r w:rsidRPr="00EA1231">
        <w:rPr>
          <w:rFonts w:asciiTheme="majorBidi" w:hAnsiTheme="majorBidi" w:cstheme="majorBidi"/>
          <w:spacing w:val="-2"/>
          <w:cs/>
        </w:rPr>
        <w:t>ความสัมพันธ์ที่มีกับบุคคลหรือกิจการ</w:t>
      </w:r>
      <w:r w:rsidR="005830D4">
        <w:rPr>
          <w:rFonts w:asciiTheme="majorBidi" w:hAnsiTheme="majorBidi" w:cstheme="majorBidi" w:hint="cs"/>
          <w:spacing w:val="-2"/>
          <w:cs/>
        </w:rPr>
        <w:t>ที่</w:t>
      </w:r>
      <w:r w:rsidRPr="00EA1231">
        <w:rPr>
          <w:rFonts w:asciiTheme="majorBidi" w:hAnsiTheme="majorBidi" w:cstheme="majorBidi"/>
          <w:spacing w:val="-2"/>
          <w:cs/>
        </w:rPr>
        <w:t>เกี่ยวข้องกันที่มีรายการระหว่างกันที่มีนัยสำคัญกับบริษัท ในระหว่างปี</w:t>
      </w:r>
      <w:r w:rsidR="00251854" w:rsidRPr="00EA1231">
        <w:rPr>
          <w:rFonts w:asciiTheme="majorBidi" w:hAnsiTheme="majorBidi" w:cstheme="majorBidi"/>
          <w:spacing w:val="-2"/>
        </w:rPr>
        <w:br/>
      </w:r>
      <w:r w:rsidRPr="00EA1231">
        <w:rPr>
          <w:rFonts w:asciiTheme="majorBidi" w:hAnsiTheme="majorBidi" w:cstheme="majorBidi"/>
          <w:spacing w:val="-2"/>
          <w:cs/>
        </w:rPr>
        <w:t>มีดังต่อไปนี้</w:t>
      </w:r>
    </w:p>
    <w:p w14:paraId="401A70B3" w14:textId="77777777" w:rsidR="00C83108" w:rsidRPr="000C3801" w:rsidRDefault="00C83108" w:rsidP="00514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38"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tbl>
      <w:tblPr>
        <w:tblW w:w="9927" w:type="dxa"/>
        <w:tblInd w:w="243" w:type="dxa"/>
        <w:tblLook w:val="04A0" w:firstRow="1" w:lastRow="0" w:firstColumn="1" w:lastColumn="0" w:noHBand="0" w:noVBand="1"/>
      </w:tblPr>
      <w:tblGrid>
        <w:gridCol w:w="3987"/>
        <w:gridCol w:w="1170"/>
        <w:gridCol w:w="4770"/>
      </w:tblGrid>
      <w:tr w:rsidR="001941CB" w:rsidRPr="00BF598A" w14:paraId="0B1A6F79" w14:textId="77777777" w:rsidTr="00202622">
        <w:trPr>
          <w:trHeight w:val="420"/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F9BC6" w14:textId="77777777" w:rsidR="001941CB" w:rsidRPr="00BF598A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C4D87" w14:textId="77777777" w:rsidR="00B001AC" w:rsidRPr="00BF598A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ประเทศที่จัดตั้ง </w:t>
            </w:r>
          </w:p>
          <w:p w14:paraId="1DF7D166" w14:textId="454EC22F" w:rsidR="001941CB" w:rsidRPr="00BF598A" w:rsidRDefault="001941CB" w:rsidP="00AD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/ สัญชาติ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010F" w14:textId="77777777" w:rsidR="001941CB" w:rsidRPr="00BF598A" w:rsidRDefault="001941CB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941CB" w:rsidRPr="00BF598A" w14:paraId="57D5376A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676A" w14:textId="08FB9BCA" w:rsidR="001941CB" w:rsidRPr="00BF598A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3F79" w14:textId="77777777" w:rsidR="001941CB" w:rsidRPr="00BF598A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E970" w14:textId="31537FA2" w:rsidR="001941CB" w:rsidRPr="00BF598A" w:rsidRDefault="001941CB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  <w:r w:rsidR="004F3189"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ของกลุ่มบริษัท</w:t>
            </w:r>
          </w:p>
        </w:tc>
      </w:tr>
      <w:tr w:rsidR="001941CB" w:rsidRPr="00BF598A" w14:paraId="70862493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D386" w14:textId="77777777" w:rsidR="001941CB" w:rsidRPr="00BF598A" w:rsidRDefault="001941CB" w:rsidP="0014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7261" w14:textId="77777777" w:rsidR="001941CB" w:rsidRPr="00BF598A" w:rsidRDefault="001941CB" w:rsidP="0019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BDA5" w14:textId="16EC34D4" w:rsidR="001941CB" w:rsidRPr="00BF598A" w:rsidRDefault="001941CB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เป็นบริษัทใหญ่</w:t>
            </w:r>
            <w:r w:rsidR="004F3189"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ของกลุ่มบริษัท</w:t>
            </w:r>
          </w:p>
        </w:tc>
      </w:tr>
      <w:tr w:rsidR="00904041" w:rsidRPr="00BF598A" w14:paraId="4EB713AF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62019" w14:textId="506CFF62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บริษัทเอสซีจี เซรามิกส์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A534B" w14:textId="06D0C72A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A59E2" w14:textId="6B6DE426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 บริษัทเอสซีจี เด</w:t>
            </w:r>
            <w:r w:rsidR="00466DB2"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53B1" w:rsidRPr="00BF598A" w14:paraId="0CF92242" w14:textId="77777777" w:rsidTr="00333BC5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9CFA" w14:textId="286CF92D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บริษัทโสสุโก้ เซรามิค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0025B" w14:textId="779FFCD9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273C" w14:textId="4FB4184D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 บริษัท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เอสซีจี เดคคอร์ 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5053B1" w:rsidRPr="00BF598A" w14:paraId="4739A37A" w14:textId="77777777" w:rsidTr="00333BC5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84CE9" w14:textId="4B152B65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B7432" w14:textId="062EB157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544B5" w14:textId="4855FC72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 บริษัท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เอสซีจี เดคคอร์ 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5053B1" w:rsidRPr="00BF598A" w14:paraId="01C6DFB5" w14:textId="77777777" w:rsidTr="00333BC5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5350" w14:textId="25C270D7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1E6F9" w14:textId="2F6FB043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6C02A" w14:textId="6AC9D11B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 บริษัท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เอสซีจี เดคคอร์ 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466DB2" w:rsidRPr="00BF598A" w14:paraId="0D268DAA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AFF95" w14:textId="36197FCF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บริษัทสยามซานิทารีแวร์ จำกัด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DD41" w14:textId="0B48FFDE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3F68F" w14:textId="4B72F3F2" w:rsidR="00466DB2" w:rsidRPr="00BF598A" w:rsidRDefault="00466DB2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เป็นบริษัทย่อยของ บริษัทเอสซีจี เดคคอร์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6DB2" w:rsidRPr="00BF598A" w14:paraId="40BF8803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1571B4" w14:textId="522489E5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บริษัทสยามซานิทารีฟิตติ้งส์ จำกัด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7B530" w14:textId="5ECAFFEA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EA367" w14:textId="2FF6BAC4" w:rsidR="00466DB2" w:rsidRPr="00BF598A" w:rsidRDefault="00466DB2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เป็นบริษัทย่อยของ บริษัทเอสซีจี เดคคอร์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6DB2" w:rsidRPr="00BF598A" w14:paraId="0EBADC79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AA29C" w14:textId="26A89BFA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PRIME GROUP JOINT STOCK COMPANY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D0022" w14:textId="2D7496BF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ADA70" w14:textId="5321BF76" w:rsidR="00466DB2" w:rsidRPr="00BF598A" w:rsidRDefault="00466DB2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เป็นบริษัทย่อยของ บริษัทเอสซีจี เดคคอร์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6DB2" w:rsidRPr="00BF598A" w14:paraId="0D574F08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8C302" w14:textId="4ABFD610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MARIWASA SIAM CERAMICS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DEE48" w14:textId="520219EC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B0FBA" w14:textId="2FA07D07" w:rsidR="00466DB2" w:rsidRPr="00BF598A" w:rsidRDefault="00466DB2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เป็นบริษัทย่อยของ บริษัทเอสซีจี เดคคอร์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6DB2" w:rsidRPr="00BF598A" w14:paraId="2A8ECC1A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F8E24" w14:textId="3A759A61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PT. KERAMIKA INDONESIA ASSOSIASI TBK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CE9AC" w14:textId="4CB03DC6" w:rsidR="00466DB2" w:rsidRPr="00BF598A" w:rsidRDefault="00466DB2" w:rsidP="00466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1D4939" w14:textId="22DF3C8D" w:rsidR="00466DB2" w:rsidRPr="00BF598A" w:rsidRDefault="00466DB2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เป็นบริษัทย่อยของ บริษัทเอสซีจี เดคคอร์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53B1" w:rsidRPr="00BF598A" w14:paraId="1CDC583E" w14:textId="77777777" w:rsidTr="00D9546F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F604" w14:textId="5E50A431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PT KIA </w:t>
            </w:r>
            <w:proofErr w:type="spellStart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Keramik</w:t>
            </w:r>
            <w:proofErr w:type="spellEnd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Mas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6C4A1" w14:textId="56B7D526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31C6" w14:textId="6578FB7A" w:rsidR="005053B1" w:rsidRPr="00BF598A" w:rsidRDefault="005053B1" w:rsidP="0050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 บริษัท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เอสซีจี เดคคอร์ 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จำกัด 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498DAE0E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8C45B" w14:textId="21787995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บริษัทนอริตาเก้ เอสซีจี พลาสเตอร์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1B8C3" w14:textId="25DD15EF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A0BA6" w14:textId="75724B89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เป็นบริษัทร่วมของ บริษัทเอสซีจี เด</w:t>
            </w:r>
            <w:r w:rsidR="00466DB2"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คอร์ จำกัด 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4041" w:rsidRPr="00BF598A" w14:paraId="0AD7E2D2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EDA2E" w14:textId="2028362C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5E0" w14:textId="41B2FFCA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39B7" w14:textId="3BEE1D68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2C9360FC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54C1" w14:textId="5CAB3BF0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รูฟฟิ่ง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2803" w14:textId="30275755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C1E7" w14:textId="2A1CD441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3DE706EA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B97FB" w14:textId="73432AE1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9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ลีฟวิง แอนด์ เฮาส์ซิง โซลูชัน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35B2" w14:textId="72D0EB40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F2BC" w14:textId="7B82D810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515C3072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1912" w14:textId="0658857A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ซิเมนต์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BAE1E" w14:textId="0D054754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381EC" w14:textId="745ECCCD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61AD852D" w14:textId="77777777" w:rsidTr="00202622">
        <w:trPr>
          <w:trHeight w:val="43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B6D0A" w14:textId="4ED04307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2FA7E" w14:textId="26A83CC9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6FCA" w14:textId="039CC278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70785696" w14:textId="77777777" w:rsidTr="00202622">
        <w:trPr>
          <w:trHeight w:val="43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B05A9" w14:textId="05585E7D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4F6F7" w14:textId="2A2D8527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34203" w14:textId="4FC008C4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53663703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EAF1A" w14:textId="29242D11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บริษัทกลุ่มสยามบรรจุภัณฑ์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66F8" w14:textId="6BE1B173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E87F" w14:textId="1AAEA77B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7F328C00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56FE" w14:textId="12086D80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บริษัทเอสซีจี เคมิคอลส์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0D23" w14:textId="1A2B41DA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3E0C3" w14:textId="66D048A5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01C44B7B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E32B" w14:textId="3157BDD9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DC8A" w14:textId="0E1AEB0D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4D89" w14:textId="43452E77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04041" w:rsidRPr="00BF598A" w14:paraId="10A3C212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05578" w14:textId="65F98CAF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C7BE" w14:textId="31971481" w:rsidR="00904041" w:rsidRPr="00BF598A" w:rsidRDefault="00904041" w:rsidP="0090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AAB1F" w14:textId="3942778A" w:rsidR="00904041" w:rsidRPr="00BF598A" w:rsidRDefault="00904041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="001C7230"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812AD" w:rsidRPr="00BF598A" w14:paraId="32D70A6D" w14:textId="77777777" w:rsidTr="00202622">
        <w:trPr>
          <w:trHeight w:val="4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7B49" w14:textId="696ABB76" w:rsidR="007812AD" w:rsidRPr="00BF598A" w:rsidRDefault="007812AD" w:rsidP="0078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PT </w:t>
            </w:r>
            <w:proofErr w:type="spellStart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Kokoh</w:t>
            </w:r>
            <w:proofErr w:type="spellEnd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Inti </w:t>
            </w:r>
            <w:proofErr w:type="spellStart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Arebama</w:t>
            </w:r>
            <w:proofErr w:type="spellEnd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Tbk</w:t>
            </w:r>
            <w:proofErr w:type="spellEnd"/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4510" w14:textId="3EA69694" w:rsidR="007812AD" w:rsidRPr="00BF598A" w:rsidRDefault="007812AD" w:rsidP="00781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2A5D" w14:textId="17EB7725" w:rsidR="007812AD" w:rsidRPr="00BF598A" w:rsidRDefault="007812AD" w:rsidP="0020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เป็นบริษัทย่อยของ บริษัทปูนซิเมนต์ไทย จำกัด 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</w:t>
            </w:r>
            <w:r w:rsidRPr="00BF59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76BD200F" w14:textId="77777777" w:rsidR="005830D4" w:rsidRDefault="005830D4" w:rsidP="005D7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81"/>
        <w:jc w:val="thaiDistribute"/>
        <w:rPr>
          <w:rFonts w:asciiTheme="majorBidi" w:hAnsiTheme="majorBidi" w:cstheme="majorBidi"/>
          <w:i/>
          <w:iCs/>
          <w:spacing w:val="4"/>
          <w:sz w:val="24"/>
          <w:szCs w:val="24"/>
        </w:rPr>
      </w:pPr>
    </w:p>
    <w:p w14:paraId="51625A51" w14:textId="4C5868E6" w:rsidR="00982861" w:rsidRPr="00EA1231" w:rsidRDefault="00982861" w:rsidP="005D7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81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="001C7230" w:rsidRPr="00EA1231">
        <w:rPr>
          <w:rFonts w:asciiTheme="majorBidi" w:hAnsiTheme="majorBidi" w:cstheme="majorBidi"/>
        </w:rPr>
        <w:t>31</w:t>
      </w:r>
      <w:r w:rsidRPr="00EA1231">
        <w:rPr>
          <w:rFonts w:asciiTheme="majorBidi" w:hAnsiTheme="majorBidi" w:cstheme="majorBidi"/>
          <w:cs/>
        </w:rPr>
        <w:t xml:space="preserve"> ธันวาคม และนโยบายการกำหนดราคาสรุปได้ดังนี้</w:t>
      </w:r>
    </w:p>
    <w:p w14:paraId="452FC6B8" w14:textId="77777777" w:rsidR="00EC05B6" w:rsidRPr="000C3801" w:rsidRDefault="00EC05B6" w:rsidP="00316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00"/>
        <w:gridCol w:w="1135"/>
        <w:gridCol w:w="1135"/>
        <w:gridCol w:w="3251"/>
      </w:tblGrid>
      <w:tr w:rsidR="004D6D68" w:rsidRPr="00EA1231" w14:paraId="5876F4AC" w14:textId="77777777" w:rsidTr="00D0276A">
        <w:trPr>
          <w:tblHeader/>
        </w:trPr>
        <w:tc>
          <w:tcPr>
            <w:tcW w:w="2038" w:type="pct"/>
          </w:tcPr>
          <w:p w14:paraId="54E74CE5" w14:textId="77777777" w:rsidR="004D6D68" w:rsidRPr="00EA1231" w:rsidRDefault="004D6D68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" w:right="-18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9" w:type="pct"/>
          </w:tcPr>
          <w:p w14:paraId="487DD50B" w14:textId="2E11E269" w:rsidR="004D6D68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09" w:type="pct"/>
          </w:tcPr>
          <w:p w14:paraId="1E62D766" w14:textId="1E42BAF9" w:rsidR="004D6D68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1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44" w:type="pct"/>
          </w:tcPr>
          <w:p w14:paraId="50EE13B5" w14:textId="77777777" w:rsidR="004D6D68" w:rsidRPr="00EA1231" w:rsidRDefault="004D6D68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" w:right="-8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EC05B6" w:rsidRPr="00EA1231" w14:paraId="3D2049AF" w14:textId="77777777" w:rsidTr="00D0276A">
        <w:trPr>
          <w:tblHeader/>
        </w:trPr>
        <w:tc>
          <w:tcPr>
            <w:tcW w:w="2038" w:type="pct"/>
          </w:tcPr>
          <w:p w14:paraId="6695563B" w14:textId="77777777" w:rsidR="00EC05B6" w:rsidRPr="00EA1231" w:rsidRDefault="00EC05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" w:right="-18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18" w:type="pct"/>
            <w:gridSpan w:val="2"/>
          </w:tcPr>
          <w:p w14:paraId="0A19F6EB" w14:textId="27820A5B" w:rsidR="00EC05B6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EC05B6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744" w:type="pct"/>
          </w:tcPr>
          <w:p w14:paraId="212254EA" w14:textId="77777777" w:rsidR="00EC05B6" w:rsidRPr="00EA1231" w:rsidRDefault="00EC05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C05B6" w:rsidRPr="00EA1231" w14:paraId="70264E4D" w14:textId="77777777" w:rsidTr="00D0276A">
        <w:tc>
          <w:tcPr>
            <w:tcW w:w="2038" w:type="pct"/>
          </w:tcPr>
          <w:p w14:paraId="1AB78CA7" w14:textId="34407222" w:rsidR="00EC05B6" w:rsidRPr="00EA1231" w:rsidRDefault="00EC05B6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i/>
                <w:iCs/>
                <w:cs/>
              </w:rPr>
            </w:pPr>
            <w:bookmarkStart w:id="6" w:name="OLE_LINK16"/>
            <w:r w:rsidRPr="00EA1231">
              <w:rPr>
                <w:rFonts w:asciiTheme="majorBidi" w:hAnsiTheme="majorBidi" w:cstheme="majorBidi"/>
                <w:i/>
                <w:iCs/>
                <w:cs/>
              </w:rPr>
              <w:t>บริษัทใหญ่ในลำดับสูงสุด</w:t>
            </w:r>
            <w:bookmarkEnd w:id="6"/>
          </w:p>
        </w:tc>
        <w:tc>
          <w:tcPr>
            <w:tcW w:w="609" w:type="pct"/>
          </w:tcPr>
          <w:p w14:paraId="0E9BA07D" w14:textId="77777777" w:rsidR="00EC05B6" w:rsidRPr="00EA1231" w:rsidRDefault="00EC05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9" w:type="pct"/>
          </w:tcPr>
          <w:p w14:paraId="03688945" w14:textId="77777777" w:rsidR="00EC05B6" w:rsidRPr="00EA1231" w:rsidRDefault="00EC05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</w:tcPr>
          <w:p w14:paraId="5C66D5D6" w14:textId="77777777" w:rsidR="00EC05B6" w:rsidRPr="00EA1231" w:rsidRDefault="00EC05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</w:tr>
      <w:tr w:rsidR="0092740B" w:rsidRPr="00EA1231" w14:paraId="6A6524C1" w14:textId="77777777" w:rsidTr="00D0276A">
        <w:tc>
          <w:tcPr>
            <w:tcW w:w="2038" w:type="pct"/>
          </w:tcPr>
          <w:p w14:paraId="3D77B187" w14:textId="5B468D17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609" w:type="pct"/>
          </w:tcPr>
          <w:p w14:paraId="33E2500D" w14:textId="112A16B7" w:rsidR="0092740B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2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903</w:t>
            </w:r>
          </w:p>
        </w:tc>
        <w:tc>
          <w:tcPr>
            <w:tcW w:w="609" w:type="pct"/>
          </w:tcPr>
          <w:p w14:paraId="0C25CB8E" w14:textId="576634CC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4" w:type="pct"/>
          </w:tcPr>
          <w:p w14:paraId="20FECF58" w14:textId="6D27CFEC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ราคาตามสัญญา</w:t>
            </w:r>
          </w:p>
        </w:tc>
      </w:tr>
      <w:tr w:rsidR="0092740B" w:rsidRPr="00EA1231" w14:paraId="37D099FF" w14:textId="77777777" w:rsidTr="00D0276A">
        <w:tc>
          <w:tcPr>
            <w:tcW w:w="2038" w:type="pct"/>
          </w:tcPr>
          <w:p w14:paraId="0896DED4" w14:textId="6CDB5A14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09" w:type="pct"/>
          </w:tcPr>
          <w:p w14:paraId="1EEF326D" w14:textId="6BC1F4AA" w:rsidR="0092740B" w:rsidRPr="00EA1231" w:rsidRDefault="00850D23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843</w:t>
            </w:r>
          </w:p>
        </w:tc>
        <w:tc>
          <w:tcPr>
            <w:tcW w:w="609" w:type="pct"/>
          </w:tcPr>
          <w:p w14:paraId="596E370B" w14:textId="31A549EE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3,901</w:t>
            </w:r>
          </w:p>
        </w:tc>
        <w:tc>
          <w:tcPr>
            <w:tcW w:w="1744" w:type="pct"/>
          </w:tcPr>
          <w:p w14:paraId="74428AB8" w14:textId="6BFC0B63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ราคาตลาด</w:t>
            </w:r>
          </w:p>
        </w:tc>
      </w:tr>
      <w:tr w:rsidR="0092740B" w:rsidRPr="00EA1231" w14:paraId="5DBDB6A0" w14:textId="77777777" w:rsidTr="00D0276A">
        <w:tc>
          <w:tcPr>
            <w:tcW w:w="2038" w:type="pct"/>
          </w:tcPr>
          <w:p w14:paraId="58B0ADDE" w14:textId="38590603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spacing w:val="-6"/>
                <w:cs/>
              </w:rPr>
            </w:pPr>
            <w:r w:rsidRPr="00EA1231">
              <w:rPr>
                <w:rFonts w:asciiTheme="majorBidi" w:hAnsiTheme="majorBidi" w:cstheme="majorBidi"/>
                <w:spacing w:val="-6"/>
                <w:cs/>
              </w:rPr>
              <w:t>ค่าบริการ</w:t>
            </w:r>
            <w:r w:rsidR="009B0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9B04D1">
              <w:rPr>
                <w:rFonts w:asciiTheme="majorBidi" w:hAnsiTheme="majorBidi" w:cstheme="majorBidi" w:hint="cs"/>
                <w:spacing w:val="-6"/>
                <w:cs/>
              </w:rPr>
              <w:t>และอื่นๆ</w:t>
            </w:r>
          </w:p>
        </w:tc>
        <w:tc>
          <w:tcPr>
            <w:tcW w:w="609" w:type="pct"/>
          </w:tcPr>
          <w:p w14:paraId="0D0AFC83" w14:textId="13BC97CD" w:rsidR="0092740B" w:rsidRPr="00EA1231" w:rsidRDefault="00357EEF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31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638</w:t>
            </w:r>
          </w:p>
        </w:tc>
        <w:tc>
          <w:tcPr>
            <w:tcW w:w="609" w:type="pct"/>
          </w:tcPr>
          <w:p w14:paraId="7985DF6A" w14:textId="237254E5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32,596</w:t>
            </w:r>
          </w:p>
        </w:tc>
        <w:tc>
          <w:tcPr>
            <w:tcW w:w="1744" w:type="pct"/>
            <w:shd w:val="clear" w:color="auto" w:fill="auto"/>
          </w:tcPr>
          <w:p w14:paraId="1FD8DDB2" w14:textId="7D1386FA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ราคาตลาด</w:t>
            </w:r>
          </w:p>
        </w:tc>
      </w:tr>
      <w:tr w:rsidR="0092740B" w:rsidRPr="00EA1231" w14:paraId="7087067D" w14:textId="77777777" w:rsidTr="00D0276A">
        <w:tc>
          <w:tcPr>
            <w:tcW w:w="2038" w:type="pct"/>
          </w:tcPr>
          <w:p w14:paraId="52140478" w14:textId="77777777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" w:type="pct"/>
          </w:tcPr>
          <w:p w14:paraId="64FC6275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</w:tcPr>
          <w:p w14:paraId="415A0DCD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  <w:shd w:val="clear" w:color="auto" w:fill="auto"/>
          </w:tcPr>
          <w:p w14:paraId="36D04F82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</w:rPr>
            </w:pPr>
          </w:p>
        </w:tc>
      </w:tr>
      <w:tr w:rsidR="0092740B" w:rsidRPr="00EA1231" w14:paraId="13C1BBEA" w14:textId="77777777" w:rsidTr="00D0276A">
        <w:tc>
          <w:tcPr>
            <w:tcW w:w="2038" w:type="pct"/>
          </w:tcPr>
          <w:p w14:paraId="0710E891" w14:textId="1A81D086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บริษัทใหญ่</w:t>
            </w:r>
          </w:p>
        </w:tc>
        <w:tc>
          <w:tcPr>
            <w:tcW w:w="609" w:type="pct"/>
          </w:tcPr>
          <w:p w14:paraId="2EB6BF98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</w:tcPr>
          <w:p w14:paraId="33E0F78C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  <w:shd w:val="clear" w:color="auto" w:fill="auto"/>
          </w:tcPr>
          <w:p w14:paraId="58857AB8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</w:rPr>
            </w:pPr>
          </w:p>
        </w:tc>
      </w:tr>
      <w:tr w:rsidR="0092740B" w:rsidRPr="00EA1231" w14:paraId="54D442A2" w14:textId="77777777" w:rsidTr="00D0276A">
        <w:tc>
          <w:tcPr>
            <w:tcW w:w="2038" w:type="pct"/>
          </w:tcPr>
          <w:p w14:paraId="3F9DD15D" w14:textId="77777777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609" w:type="pct"/>
          </w:tcPr>
          <w:p w14:paraId="2475A864" w14:textId="5040C9A2" w:rsidR="0092740B" w:rsidRPr="00EA1231" w:rsidRDefault="00FE104C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281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538</w:t>
            </w:r>
          </w:p>
        </w:tc>
        <w:tc>
          <w:tcPr>
            <w:tcW w:w="609" w:type="pct"/>
          </w:tcPr>
          <w:p w14:paraId="50C9D95F" w14:textId="60D4002F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462,065</w:t>
            </w:r>
          </w:p>
        </w:tc>
        <w:tc>
          <w:tcPr>
            <w:tcW w:w="1744" w:type="pct"/>
            <w:shd w:val="clear" w:color="auto" w:fill="auto"/>
          </w:tcPr>
          <w:p w14:paraId="6AA4F191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อัตราดอกเบี้ยตามสัญญาที่ตกลงกัน</w:t>
            </w:r>
          </w:p>
        </w:tc>
      </w:tr>
      <w:tr w:rsidR="0092740B" w:rsidRPr="00EA1231" w14:paraId="68E9DABE" w14:textId="77777777" w:rsidTr="00D0276A">
        <w:trPr>
          <w:trHeight w:val="245"/>
        </w:trPr>
        <w:tc>
          <w:tcPr>
            <w:tcW w:w="2038" w:type="pct"/>
          </w:tcPr>
          <w:p w14:paraId="6E0D1D76" w14:textId="1D68EFA7" w:rsidR="0056300C" w:rsidRPr="00EA1231" w:rsidRDefault="0056300C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" w:type="pct"/>
          </w:tcPr>
          <w:p w14:paraId="08302531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9" w:type="pct"/>
          </w:tcPr>
          <w:p w14:paraId="3A0F7CE0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44" w:type="pct"/>
            <w:shd w:val="clear" w:color="auto" w:fill="auto"/>
          </w:tcPr>
          <w:p w14:paraId="7F36806D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92740B" w:rsidRPr="00EA1231" w14:paraId="462D86FC" w14:textId="77777777" w:rsidTr="00D0276A">
        <w:tc>
          <w:tcPr>
            <w:tcW w:w="2038" w:type="pct"/>
          </w:tcPr>
          <w:p w14:paraId="6E79A2AE" w14:textId="77777777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i/>
                <w:iCs/>
                <w:cs/>
              </w:rPr>
            </w:pPr>
            <w:bookmarkStart w:id="7" w:name="OLE_LINK9"/>
            <w:r w:rsidRPr="00EA1231">
              <w:rPr>
                <w:rFonts w:asciiTheme="majorBidi" w:hAnsiTheme="majorBidi" w:cstheme="majorBidi"/>
                <w:i/>
                <w:iCs/>
                <w:cs/>
              </w:rPr>
              <w:t>บริษัทย่อย</w:t>
            </w:r>
            <w:bookmarkEnd w:id="7"/>
          </w:p>
        </w:tc>
        <w:tc>
          <w:tcPr>
            <w:tcW w:w="609" w:type="pct"/>
          </w:tcPr>
          <w:p w14:paraId="4B62F07C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09" w:type="pct"/>
          </w:tcPr>
          <w:p w14:paraId="2DB0A7E1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744" w:type="pct"/>
          </w:tcPr>
          <w:p w14:paraId="6D252C9D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92740B" w:rsidRPr="00EA1231" w14:paraId="1CEF292C" w14:textId="77777777" w:rsidTr="00D0276A">
        <w:tc>
          <w:tcPr>
            <w:tcW w:w="2038" w:type="pct"/>
          </w:tcPr>
          <w:p w14:paraId="5BA04670" w14:textId="77777777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609" w:type="pct"/>
          </w:tcPr>
          <w:p w14:paraId="2EBB2F2C" w14:textId="4B77C1A5" w:rsidR="0092740B" w:rsidRPr="00EA1231" w:rsidRDefault="003331BE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737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429</w:t>
            </w:r>
          </w:p>
        </w:tc>
        <w:tc>
          <w:tcPr>
            <w:tcW w:w="609" w:type="pct"/>
          </w:tcPr>
          <w:p w14:paraId="5E0D87D2" w14:textId="240CCEDE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3,805,857</w:t>
            </w:r>
          </w:p>
        </w:tc>
        <w:tc>
          <w:tcPr>
            <w:tcW w:w="1744" w:type="pct"/>
          </w:tcPr>
          <w:p w14:paraId="48205F27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ตามจำนวนที่ประกาศจ่าย</w:t>
            </w:r>
          </w:p>
        </w:tc>
      </w:tr>
      <w:tr w:rsidR="0092740B" w:rsidRPr="00EA1231" w14:paraId="0E9A22D2" w14:textId="77777777" w:rsidTr="00D0276A">
        <w:tc>
          <w:tcPr>
            <w:tcW w:w="2038" w:type="pct"/>
          </w:tcPr>
          <w:p w14:paraId="2840775D" w14:textId="0C34578F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bookmarkStart w:id="8" w:name="OLE_LINK1"/>
            <w:r w:rsidRPr="00EA1231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  <w:bookmarkEnd w:id="8"/>
          </w:p>
        </w:tc>
        <w:tc>
          <w:tcPr>
            <w:tcW w:w="609" w:type="pct"/>
          </w:tcPr>
          <w:p w14:paraId="4C2FE12F" w14:textId="562FB328" w:rsidR="0092740B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38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409</w:t>
            </w:r>
          </w:p>
        </w:tc>
        <w:tc>
          <w:tcPr>
            <w:tcW w:w="609" w:type="pct"/>
          </w:tcPr>
          <w:p w14:paraId="63DE9CF7" w14:textId="41E95119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18,489</w:t>
            </w:r>
          </w:p>
        </w:tc>
        <w:tc>
          <w:tcPr>
            <w:tcW w:w="1744" w:type="pct"/>
          </w:tcPr>
          <w:p w14:paraId="6E38A836" w14:textId="17DA14EA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ราคาตามสัญญา</w:t>
            </w:r>
          </w:p>
        </w:tc>
      </w:tr>
      <w:tr w:rsidR="0092740B" w:rsidRPr="00EA1231" w14:paraId="2BFC34A4" w14:textId="77777777" w:rsidTr="00D0276A">
        <w:tc>
          <w:tcPr>
            <w:tcW w:w="2038" w:type="pct"/>
          </w:tcPr>
          <w:p w14:paraId="1E0B33D6" w14:textId="5E5E2A6B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รายได้อื่น </w:t>
            </w:r>
          </w:p>
        </w:tc>
        <w:tc>
          <w:tcPr>
            <w:tcW w:w="609" w:type="pct"/>
          </w:tcPr>
          <w:p w14:paraId="2ED04AB9" w14:textId="620E74F4" w:rsidR="0092740B" w:rsidRPr="00EA1231" w:rsidRDefault="00850D23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326</w:t>
            </w:r>
          </w:p>
        </w:tc>
        <w:tc>
          <w:tcPr>
            <w:tcW w:w="609" w:type="pct"/>
          </w:tcPr>
          <w:p w14:paraId="07CF549B" w14:textId="57B395AC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1,456</w:t>
            </w:r>
          </w:p>
        </w:tc>
        <w:tc>
          <w:tcPr>
            <w:tcW w:w="1744" w:type="pct"/>
          </w:tcPr>
          <w:p w14:paraId="37ED7708" w14:textId="30B56480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ราคาตลาด</w:t>
            </w:r>
          </w:p>
        </w:tc>
      </w:tr>
      <w:tr w:rsidR="0092740B" w:rsidRPr="00EA1231" w14:paraId="4A80BFD5" w14:textId="77777777" w:rsidTr="00D0276A">
        <w:tc>
          <w:tcPr>
            <w:tcW w:w="2038" w:type="pct"/>
          </w:tcPr>
          <w:p w14:paraId="59C5A537" w14:textId="2B065128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09" w:type="pct"/>
          </w:tcPr>
          <w:p w14:paraId="0E6011BD" w14:textId="6E049FB9" w:rsidR="0092740B" w:rsidRPr="00EA1231" w:rsidRDefault="00850D23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75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155</w:t>
            </w:r>
          </w:p>
        </w:tc>
        <w:tc>
          <w:tcPr>
            <w:tcW w:w="609" w:type="pct"/>
          </w:tcPr>
          <w:p w14:paraId="16954293" w14:textId="504CBA0A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59,221</w:t>
            </w:r>
          </w:p>
        </w:tc>
        <w:tc>
          <w:tcPr>
            <w:tcW w:w="1744" w:type="pct"/>
          </w:tcPr>
          <w:p w14:paraId="7727BCBE" w14:textId="49B62BFF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อัตราดอกเบี้ยตามสัญญาที่ตกลงกัน</w:t>
            </w:r>
          </w:p>
        </w:tc>
      </w:tr>
      <w:tr w:rsidR="0092740B" w:rsidRPr="00EA1231" w14:paraId="7F8FFFAF" w14:textId="77777777" w:rsidTr="00D0276A">
        <w:tc>
          <w:tcPr>
            <w:tcW w:w="2038" w:type="pct"/>
          </w:tcPr>
          <w:p w14:paraId="057C3D0A" w14:textId="77777777" w:rsidR="0092740B" w:rsidRPr="00EA1231" w:rsidRDefault="0092740B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609" w:type="pct"/>
          </w:tcPr>
          <w:p w14:paraId="0A3E6AB9" w14:textId="5A021B88" w:rsidR="0092740B" w:rsidRPr="00EA1231" w:rsidRDefault="00350D64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4,</w:t>
            </w:r>
            <w:r w:rsidR="002E62DD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609" w:type="pct"/>
          </w:tcPr>
          <w:p w14:paraId="1790F6A1" w14:textId="3BF40E8A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744" w:type="pct"/>
          </w:tcPr>
          <w:p w14:paraId="2F52338A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อัตราดอกเบี้ยตามสัญญาที่ตกลงกัน</w:t>
            </w:r>
          </w:p>
        </w:tc>
      </w:tr>
      <w:tr w:rsidR="0092740B" w:rsidRPr="00EA1231" w14:paraId="7C12087A" w14:textId="77777777" w:rsidTr="00D0276A">
        <w:tc>
          <w:tcPr>
            <w:tcW w:w="2038" w:type="pct"/>
          </w:tcPr>
          <w:p w14:paraId="5250D283" w14:textId="1023FAE3" w:rsidR="0092740B" w:rsidRPr="00EA1231" w:rsidRDefault="00223FE1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-6"/>
                <w:cs/>
              </w:rPr>
              <w:t>ค่าบริการ</w:t>
            </w:r>
            <w:r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และอื่นๆ</w:t>
            </w:r>
          </w:p>
        </w:tc>
        <w:tc>
          <w:tcPr>
            <w:tcW w:w="609" w:type="pct"/>
          </w:tcPr>
          <w:p w14:paraId="01A8C1D6" w14:textId="5B3E3B60" w:rsidR="0092740B" w:rsidRPr="00EA1231" w:rsidRDefault="00357EEF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17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="002E62DD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609" w:type="pct"/>
          </w:tcPr>
          <w:p w14:paraId="4220E4D7" w14:textId="082F71BA" w:rsidR="0092740B" w:rsidRPr="00EA1231" w:rsidRDefault="001C7230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13,374</w:t>
            </w:r>
          </w:p>
        </w:tc>
        <w:tc>
          <w:tcPr>
            <w:tcW w:w="1744" w:type="pct"/>
          </w:tcPr>
          <w:p w14:paraId="02F7EB7F" w14:textId="2B6F0F04" w:rsidR="0092740B" w:rsidRPr="00EA1231" w:rsidRDefault="0092740B" w:rsidP="00026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92740B" w:rsidRPr="00EA1231" w14:paraId="4AF969FF" w14:textId="77777777" w:rsidTr="00D0276A">
        <w:tc>
          <w:tcPr>
            <w:tcW w:w="2038" w:type="pct"/>
          </w:tcPr>
          <w:p w14:paraId="0E1F6289" w14:textId="0A59D9AF" w:rsidR="0056300C" w:rsidRPr="00EA1231" w:rsidRDefault="0056300C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" w:type="pct"/>
          </w:tcPr>
          <w:p w14:paraId="6513D9BD" w14:textId="77777777" w:rsidR="0092740B" w:rsidRPr="00EA1231" w:rsidRDefault="0092740B" w:rsidP="00AD77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45951BCD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</w:tcPr>
          <w:p w14:paraId="04584FC8" w14:textId="77777777" w:rsidR="0092740B" w:rsidRPr="00EA1231" w:rsidRDefault="0092740B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</w:rPr>
            </w:pPr>
          </w:p>
        </w:tc>
      </w:tr>
      <w:tr w:rsidR="003331BE" w:rsidRPr="00EA1231" w14:paraId="71E8067D" w14:textId="77777777" w:rsidTr="00D0276A">
        <w:tc>
          <w:tcPr>
            <w:tcW w:w="2038" w:type="pct"/>
          </w:tcPr>
          <w:p w14:paraId="645A49B9" w14:textId="04F1FD51" w:rsidR="003331BE" w:rsidRPr="00EA1231" w:rsidRDefault="003331BE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บริษัท</w:t>
            </w:r>
            <w:r w:rsidR="001A2011" w:rsidRPr="00EA1231">
              <w:rPr>
                <w:rFonts w:asciiTheme="majorBidi" w:hAnsiTheme="majorBidi" w:cstheme="majorBidi"/>
                <w:i/>
                <w:iCs/>
                <w:cs/>
              </w:rPr>
              <w:t>ร่วม</w:t>
            </w:r>
          </w:p>
        </w:tc>
        <w:tc>
          <w:tcPr>
            <w:tcW w:w="609" w:type="pct"/>
          </w:tcPr>
          <w:p w14:paraId="76CB30B2" w14:textId="77777777" w:rsidR="003331BE" w:rsidRPr="00EA1231" w:rsidRDefault="003331BE" w:rsidP="00AD77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6C180B7B" w14:textId="77777777" w:rsidR="003331BE" w:rsidRPr="00EA1231" w:rsidRDefault="003331BE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</w:tcPr>
          <w:p w14:paraId="717D6065" w14:textId="77777777" w:rsidR="003331BE" w:rsidRPr="00EA1231" w:rsidRDefault="003331BE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</w:rPr>
            </w:pPr>
          </w:p>
        </w:tc>
      </w:tr>
      <w:tr w:rsidR="003331BE" w:rsidRPr="00EA1231" w14:paraId="7EFC5F20" w14:textId="77777777" w:rsidTr="00D0276A">
        <w:tc>
          <w:tcPr>
            <w:tcW w:w="2038" w:type="pct"/>
          </w:tcPr>
          <w:p w14:paraId="5B4CEC21" w14:textId="097CBCA6" w:rsidR="003331BE" w:rsidRPr="00EA1231" w:rsidRDefault="003331BE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609" w:type="pct"/>
          </w:tcPr>
          <w:p w14:paraId="310B9252" w14:textId="5E4376C1" w:rsidR="003331BE" w:rsidRPr="00EA1231" w:rsidRDefault="003331BE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3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240</w:t>
            </w:r>
          </w:p>
        </w:tc>
        <w:tc>
          <w:tcPr>
            <w:tcW w:w="609" w:type="pct"/>
          </w:tcPr>
          <w:p w14:paraId="23F90F95" w14:textId="73888FEC" w:rsidR="003331BE" w:rsidRPr="00EA1231" w:rsidRDefault="003331BE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4" w:type="pct"/>
          </w:tcPr>
          <w:p w14:paraId="24D79F06" w14:textId="5EF2003F" w:rsidR="003331BE" w:rsidRPr="00EA1231" w:rsidRDefault="003331BE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ตามจำนวนที่ประกาศจ่าย</w:t>
            </w:r>
          </w:p>
        </w:tc>
      </w:tr>
      <w:tr w:rsidR="00D232B6" w:rsidRPr="00EA1231" w14:paraId="70DF2987" w14:textId="77777777" w:rsidTr="00D0276A">
        <w:tc>
          <w:tcPr>
            <w:tcW w:w="2038" w:type="pct"/>
          </w:tcPr>
          <w:p w14:paraId="2CED02B0" w14:textId="7AA99D8D" w:rsidR="00D232B6" w:rsidRPr="00EA1231" w:rsidRDefault="00D232B6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609" w:type="pct"/>
          </w:tcPr>
          <w:p w14:paraId="1B8CF4E7" w14:textId="50876917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43</w:t>
            </w:r>
          </w:p>
        </w:tc>
        <w:tc>
          <w:tcPr>
            <w:tcW w:w="609" w:type="pct"/>
          </w:tcPr>
          <w:p w14:paraId="099C0907" w14:textId="65BF6834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44" w:type="pct"/>
          </w:tcPr>
          <w:p w14:paraId="4213137B" w14:textId="60F89D57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AD7774" w:rsidRPr="00EA1231" w14:paraId="6160F033" w14:textId="77777777" w:rsidTr="00D0276A">
        <w:tc>
          <w:tcPr>
            <w:tcW w:w="2038" w:type="pct"/>
          </w:tcPr>
          <w:p w14:paraId="30B0316A" w14:textId="77777777" w:rsidR="00AD7774" w:rsidRPr="00EA1231" w:rsidRDefault="00AD777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" w:type="pct"/>
          </w:tcPr>
          <w:p w14:paraId="72648E84" w14:textId="77777777" w:rsidR="00AD7774" w:rsidRPr="00EA1231" w:rsidRDefault="00AD7774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" w:type="pct"/>
          </w:tcPr>
          <w:p w14:paraId="16BC4415" w14:textId="77777777" w:rsidR="00AD7774" w:rsidRPr="00EA1231" w:rsidRDefault="00AD7774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</w:tcPr>
          <w:p w14:paraId="4F8CA348" w14:textId="77777777" w:rsidR="00AD7774" w:rsidRPr="00EA1231" w:rsidRDefault="00AD7774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cs/>
              </w:rPr>
            </w:pPr>
          </w:p>
        </w:tc>
      </w:tr>
      <w:tr w:rsidR="00D232B6" w:rsidRPr="00EA1231" w14:paraId="351DE4EB" w14:textId="77777777" w:rsidTr="00D0276A">
        <w:tc>
          <w:tcPr>
            <w:tcW w:w="2038" w:type="pct"/>
          </w:tcPr>
          <w:p w14:paraId="5D643A45" w14:textId="01295D68" w:rsidR="00D232B6" w:rsidRPr="00EA1231" w:rsidRDefault="00D232B6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บริษัทอื่น</w:t>
            </w:r>
          </w:p>
        </w:tc>
        <w:tc>
          <w:tcPr>
            <w:tcW w:w="609" w:type="pct"/>
          </w:tcPr>
          <w:p w14:paraId="691C52B7" w14:textId="77777777" w:rsidR="00D232B6" w:rsidRPr="00EA1231" w:rsidRDefault="00D232B6" w:rsidP="00AD777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7E9E14A9" w14:textId="77777777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744" w:type="pct"/>
          </w:tcPr>
          <w:p w14:paraId="118BA3F7" w14:textId="77777777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232B6" w:rsidRPr="00EA1231" w14:paraId="58B83699" w14:textId="77777777" w:rsidTr="00D0276A">
        <w:tc>
          <w:tcPr>
            <w:tcW w:w="2038" w:type="pct"/>
          </w:tcPr>
          <w:p w14:paraId="5A5BD7F6" w14:textId="3ADB9E40" w:rsidR="00D232B6" w:rsidRPr="00EA1231" w:rsidRDefault="00D232B6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609" w:type="pct"/>
          </w:tcPr>
          <w:p w14:paraId="1078E6E4" w14:textId="6C545F11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6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281</w:t>
            </w:r>
          </w:p>
        </w:tc>
        <w:tc>
          <w:tcPr>
            <w:tcW w:w="609" w:type="pct"/>
          </w:tcPr>
          <w:p w14:paraId="093E693C" w14:textId="42A68E62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4,729</w:t>
            </w:r>
          </w:p>
        </w:tc>
        <w:tc>
          <w:tcPr>
            <w:tcW w:w="1744" w:type="pct"/>
          </w:tcPr>
          <w:p w14:paraId="3A57E350" w14:textId="3CB9EA40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ราคาตามสัญญา</w:t>
            </w:r>
          </w:p>
        </w:tc>
      </w:tr>
      <w:tr w:rsidR="00D232B6" w:rsidRPr="00EA1231" w14:paraId="2D0573B9" w14:textId="77777777" w:rsidTr="000C3801">
        <w:trPr>
          <w:trHeight w:val="227"/>
        </w:trPr>
        <w:tc>
          <w:tcPr>
            <w:tcW w:w="2038" w:type="pct"/>
          </w:tcPr>
          <w:p w14:paraId="0CC92825" w14:textId="03BEB0BB" w:rsidR="00D232B6" w:rsidRPr="00EA1231" w:rsidRDefault="00D232B6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spacing w:val="-6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รายได้อื่น </w:t>
            </w:r>
          </w:p>
        </w:tc>
        <w:tc>
          <w:tcPr>
            <w:tcW w:w="609" w:type="pct"/>
          </w:tcPr>
          <w:p w14:paraId="1C15BA2F" w14:textId="19495E31" w:rsidR="00D232B6" w:rsidRPr="00EA1231" w:rsidRDefault="00850D23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7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71</w:t>
            </w:r>
            <w:r w:rsidR="002E62D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09" w:type="pct"/>
          </w:tcPr>
          <w:p w14:paraId="08944D08" w14:textId="4801A45E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7,395</w:t>
            </w:r>
          </w:p>
        </w:tc>
        <w:tc>
          <w:tcPr>
            <w:tcW w:w="1744" w:type="pct"/>
          </w:tcPr>
          <w:p w14:paraId="3C5BE8F9" w14:textId="4F7A40C1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ราคาตลาด</w:t>
            </w:r>
          </w:p>
        </w:tc>
      </w:tr>
      <w:tr w:rsidR="00D232B6" w:rsidRPr="00EA1231" w14:paraId="26699F4B" w14:textId="77777777" w:rsidTr="000C3801">
        <w:trPr>
          <w:trHeight w:val="95"/>
        </w:trPr>
        <w:tc>
          <w:tcPr>
            <w:tcW w:w="2038" w:type="pct"/>
          </w:tcPr>
          <w:p w14:paraId="2D0E85AC" w14:textId="2EED9427" w:rsidR="00D232B6" w:rsidRPr="00EA1231" w:rsidRDefault="00223FE1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1"/>
              <w:rPr>
                <w:rFonts w:asciiTheme="majorBidi" w:hAnsiTheme="majorBidi" w:cstheme="majorBidi"/>
                <w:spacing w:val="-6"/>
                <w:cs/>
              </w:rPr>
            </w:pPr>
            <w:r w:rsidRPr="00EA1231">
              <w:rPr>
                <w:rFonts w:asciiTheme="majorBidi" w:hAnsiTheme="majorBidi" w:cstheme="majorBidi"/>
                <w:spacing w:val="-6"/>
                <w:cs/>
              </w:rPr>
              <w:t>ค่าบริการ</w:t>
            </w:r>
            <w:r>
              <w:rPr>
                <w:rFonts w:asciiTheme="majorBidi" w:hAnsiTheme="majorBidi" w:cstheme="majorBidi"/>
                <w:spacing w:val="-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และอื่นๆ</w:t>
            </w:r>
          </w:p>
        </w:tc>
        <w:tc>
          <w:tcPr>
            <w:tcW w:w="609" w:type="pct"/>
          </w:tcPr>
          <w:p w14:paraId="212AF333" w14:textId="44A2DAD8" w:rsidR="00D232B6" w:rsidRPr="00EA1231" w:rsidRDefault="00357EEF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13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="002E62DD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609" w:type="pct"/>
          </w:tcPr>
          <w:p w14:paraId="07C0AB98" w14:textId="11D88FCC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24,767</w:t>
            </w:r>
          </w:p>
        </w:tc>
        <w:tc>
          <w:tcPr>
            <w:tcW w:w="1744" w:type="pct"/>
          </w:tcPr>
          <w:p w14:paraId="0583A550" w14:textId="2C7B4C85" w:rsidR="00D232B6" w:rsidRPr="00EA1231" w:rsidRDefault="00D232B6" w:rsidP="00AD7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48" w:right="-90"/>
              <w:rPr>
                <w:rFonts w:asciiTheme="majorBidi" w:hAnsiTheme="majorBidi" w:cstheme="majorBidi"/>
                <w:spacing w:val="-4"/>
                <w:cs/>
              </w:rPr>
            </w:pPr>
            <w:r w:rsidRPr="00EA1231">
              <w:rPr>
                <w:rFonts w:asciiTheme="majorBidi" w:hAnsiTheme="majorBidi" w:cstheme="majorBidi"/>
                <w:spacing w:val="-4"/>
                <w:cs/>
              </w:rPr>
              <w:t>ราคาตลาด</w:t>
            </w:r>
          </w:p>
        </w:tc>
      </w:tr>
    </w:tbl>
    <w:p w14:paraId="3D10C0AF" w14:textId="77777777" w:rsidR="00982861" w:rsidRPr="00EA1231" w:rsidRDefault="00982861" w:rsidP="0098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pacing w:val="-6"/>
        </w:rPr>
      </w:pPr>
    </w:p>
    <w:p w14:paraId="46BCDB81" w14:textId="4103333C" w:rsidR="0034395E" w:rsidRPr="00EA1231" w:rsidRDefault="00EC05B6" w:rsidP="005D7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"/>
        </w:tabs>
        <w:ind w:left="738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br w:type="page"/>
      </w:r>
      <w:r w:rsidR="0034395E" w:rsidRPr="00EA1231">
        <w:rPr>
          <w:rFonts w:asciiTheme="majorBidi" w:hAnsiTheme="majorBidi" w:cstheme="majorBidi"/>
          <w:cs/>
        </w:rPr>
        <w:lastRenderedPageBreak/>
        <w:t xml:space="preserve">ยอดคงเหลือ ณ วันที่ </w:t>
      </w:r>
      <w:r w:rsidR="001C7230" w:rsidRPr="00EA1231">
        <w:rPr>
          <w:rFonts w:asciiTheme="majorBidi" w:hAnsiTheme="majorBidi" w:cstheme="majorBidi"/>
        </w:rPr>
        <w:t>31</w:t>
      </w:r>
      <w:r w:rsidR="0034395E" w:rsidRPr="00EA1231">
        <w:rPr>
          <w:rFonts w:asciiTheme="majorBidi" w:hAnsiTheme="majorBidi" w:cstheme="majorBidi"/>
          <w:cs/>
        </w:rPr>
        <w:t xml:space="preserve"> ธันวาคม กับกิจการที่เกี่ยวข้องกันมีดังนี้</w:t>
      </w:r>
    </w:p>
    <w:p w14:paraId="563DCD36" w14:textId="77777777" w:rsidR="00EC05B6" w:rsidRPr="00D1153A" w:rsidRDefault="00EC05B6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0" w:firstLine="203"/>
        <w:rPr>
          <w:rFonts w:asciiTheme="majorBidi" w:hAnsiTheme="majorBidi" w:cstheme="majorBidi"/>
          <w:sz w:val="20"/>
          <w:szCs w:val="20"/>
        </w:rPr>
      </w:pPr>
    </w:p>
    <w:tbl>
      <w:tblPr>
        <w:tblW w:w="91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066"/>
        <w:gridCol w:w="1076"/>
        <w:gridCol w:w="1348"/>
        <w:gridCol w:w="270"/>
        <w:gridCol w:w="1359"/>
      </w:tblGrid>
      <w:tr w:rsidR="004556F4" w:rsidRPr="00EA1231" w14:paraId="3ADCDE47" w14:textId="77777777" w:rsidTr="004556F4">
        <w:trPr>
          <w:tblHeader/>
        </w:trPr>
        <w:tc>
          <w:tcPr>
            <w:tcW w:w="2778" w:type="pct"/>
            <w:shd w:val="clear" w:color="auto" w:fill="auto"/>
          </w:tcPr>
          <w:p w14:paraId="1BF6794B" w14:textId="77777777" w:rsidR="004556F4" w:rsidRPr="00EA1231" w:rsidRDefault="004556F4" w:rsidP="00D0276A">
            <w:pPr>
              <w:spacing w:line="240" w:lineRule="auto"/>
              <w:ind w:left="504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0" w:type="pct"/>
          </w:tcPr>
          <w:p w14:paraId="5DA9D379" w14:textId="4E0F71EB" w:rsidR="004556F4" w:rsidRPr="00BC3F2C" w:rsidRDefault="00BC3F2C" w:rsidP="00D0276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firstLine="31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3F2C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739" w:type="pct"/>
            <w:shd w:val="clear" w:color="auto" w:fill="auto"/>
          </w:tcPr>
          <w:p w14:paraId="59980291" w14:textId="1A5583B1" w:rsidR="004556F4" w:rsidRPr="00EA1231" w:rsidRDefault="004556F4" w:rsidP="00D0276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firstLine="31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37A76A17" w14:textId="77777777" w:rsidR="004556F4" w:rsidRPr="00EA1231" w:rsidRDefault="004556F4" w:rsidP="00D0276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5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2C9DC009" w14:textId="10395754" w:rsidR="004556F4" w:rsidRPr="00EA1231" w:rsidRDefault="004556F4" w:rsidP="00D0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30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4556F4" w:rsidRPr="00EA1231" w14:paraId="35A0C2C7" w14:textId="77777777" w:rsidTr="004556F4">
        <w:trPr>
          <w:trHeight w:val="308"/>
          <w:tblHeader/>
        </w:trPr>
        <w:tc>
          <w:tcPr>
            <w:tcW w:w="2778" w:type="pct"/>
            <w:shd w:val="clear" w:color="auto" w:fill="auto"/>
          </w:tcPr>
          <w:p w14:paraId="46482ECC" w14:textId="77777777" w:rsidR="004556F4" w:rsidRPr="00EA1231" w:rsidRDefault="004556F4" w:rsidP="00D02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</w:tcPr>
          <w:p w14:paraId="68AC482E" w14:textId="77777777" w:rsidR="004556F4" w:rsidRPr="00EA1231" w:rsidRDefault="004556F4" w:rsidP="00D02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32" w:type="pct"/>
            <w:gridSpan w:val="3"/>
            <w:shd w:val="clear" w:color="auto" w:fill="auto"/>
          </w:tcPr>
          <w:p w14:paraId="5A381C41" w14:textId="5722AF4F" w:rsidR="004556F4" w:rsidRPr="00EA1231" w:rsidRDefault="004556F4" w:rsidP="00D02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4556F4" w:rsidRPr="00EA1231" w14:paraId="2D195712" w14:textId="77777777" w:rsidTr="004556F4">
        <w:tc>
          <w:tcPr>
            <w:tcW w:w="2778" w:type="pct"/>
            <w:shd w:val="clear" w:color="auto" w:fill="auto"/>
          </w:tcPr>
          <w:p w14:paraId="270DECF9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7DF61B71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5C48D8F5" w14:textId="345A0ECA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71B81A4C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3ED5DA02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</w:tr>
      <w:tr w:rsidR="004556F4" w:rsidRPr="00EA1231" w14:paraId="166E351E" w14:textId="77777777" w:rsidTr="004556F4">
        <w:tc>
          <w:tcPr>
            <w:tcW w:w="2778" w:type="pct"/>
            <w:shd w:val="clear" w:color="auto" w:fill="auto"/>
          </w:tcPr>
          <w:p w14:paraId="402E06EF" w14:textId="60417F5E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บริษัทใหญ่ในลำดับสูงสุด</w:t>
            </w:r>
          </w:p>
        </w:tc>
        <w:tc>
          <w:tcPr>
            <w:tcW w:w="590" w:type="pct"/>
          </w:tcPr>
          <w:p w14:paraId="25582164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9" w:type="pct"/>
            <w:shd w:val="clear" w:color="auto" w:fill="auto"/>
          </w:tcPr>
          <w:p w14:paraId="40CCDDE9" w14:textId="6587C9DD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351</w:t>
            </w:r>
          </w:p>
        </w:tc>
        <w:tc>
          <w:tcPr>
            <w:tcW w:w="148" w:type="pct"/>
            <w:shd w:val="clear" w:color="auto" w:fill="auto"/>
          </w:tcPr>
          <w:p w14:paraId="0E69FA61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12B720B3" w14:textId="7C3BD516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1,068</w:t>
            </w:r>
          </w:p>
        </w:tc>
      </w:tr>
      <w:tr w:rsidR="004556F4" w:rsidRPr="00EA1231" w14:paraId="182F4D30" w14:textId="77777777" w:rsidTr="004556F4">
        <w:tc>
          <w:tcPr>
            <w:tcW w:w="2778" w:type="pct"/>
            <w:shd w:val="clear" w:color="auto" w:fill="auto"/>
          </w:tcPr>
          <w:p w14:paraId="1CF87B52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bookmarkStart w:id="9" w:name="OLE_LINK3"/>
            <w:r w:rsidRPr="00EA1231">
              <w:rPr>
                <w:rFonts w:asciiTheme="majorBidi" w:hAnsiTheme="majorBidi" w:cstheme="majorBidi"/>
                <w:cs/>
              </w:rPr>
              <w:t>บริษัทย่อย</w:t>
            </w:r>
            <w:bookmarkEnd w:id="9"/>
          </w:p>
        </w:tc>
        <w:tc>
          <w:tcPr>
            <w:tcW w:w="590" w:type="pct"/>
          </w:tcPr>
          <w:p w14:paraId="15CB1E15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9" w:type="pct"/>
            <w:shd w:val="clear" w:color="auto" w:fill="auto"/>
          </w:tcPr>
          <w:p w14:paraId="039FADD8" w14:textId="4105C7B4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22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973</w:t>
            </w:r>
          </w:p>
        </w:tc>
        <w:tc>
          <w:tcPr>
            <w:tcW w:w="148" w:type="pct"/>
            <w:shd w:val="clear" w:color="auto" w:fill="auto"/>
          </w:tcPr>
          <w:p w14:paraId="1FDCDBA9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76E3B1F7" w14:textId="785CCB12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19,65</w:t>
            </w:r>
            <w:r w:rsidR="002E62DD">
              <w:rPr>
                <w:rFonts w:asciiTheme="majorBidi" w:hAnsiTheme="majorBidi" w:cstheme="majorBidi"/>
              </w:rPr>
              <w:t>0</w:t>
            </w:r>
          </w:p>
        </w:tc>
      </w:tr>
      <w:tr w:rsidR="004556F4" w:rsidRPr="00EA1231" w14:paraId="77B09106" w14:textId="77777777" w:rsidTr="004556F4">
        <w:tc>
          <w:tcPr>
            <w:tcW w:w="2778" w:type="pct"/>
            <w:shd w:val="clear" w:color="auto" w:fill="auto"/>
          </w:tcPr>
          <w:p w14:paraId="428F0A5E" w14:textId="708EBEBD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4019046B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9" w:type="pct"/>
            <w:shd w:val="clear" w:color="auto" w:fill="auto"/>
          </w:tcPr>
          <w:p w14:paraId="048D9F1B" w14:textId="2C4DCF5E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481D71F3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2CA95863" w14:textId="18A49E90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556F4" w:rsidRPr="00EA1231" w14:paraId="14B32C77" w14:textId="77777777" w:rsidTr="004556F4">
        <w:tc>
          <w:tcPr>
            <w:tcW w:w="2778" w:type="pct"/>
            <w:shd w:val="clear" w:color="auto" w:fill="auto"/>
          </w:tcPr>
          <w:p w14:paraId="69B0F909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bookmarkStart w:id="10" w:name="OLE_LINK6"/>
            <w:r w:rsidRPr="00EA1231">
              <w:rPr>
                <w:rFonts w:asciiTheme="majorBidi" w:hAnsiTheme="majorBidi" w:cstheme="majorBidi"/>
                <w:cs/>
              </w:rPr>
              <w:t>บริษัทอื่น</w:t>
            </w:r>
            <w:bookmarkEnd w:id="10"/>
          </w:p>
        </w:tc>
        <w:tc>
          <w:tcPr>
            <w:tcW w:w="590" w:type="pct"/>
          </w:tcPr>
          <w:p w14:paraId="03F00B22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454EBCDD" w14:textId="1ACB4A59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11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675</w:t>
            </w:r>
          </w:p>
        </w:tc>
        <w:tc>
          <w:tcPr>
            <w:tcW w:w="148" w:type="pct"/>
            <w:shd w:val="clear" w:color="auto" w:fill="auto"/>
          </w:tcPr>
          <w:p w14:paraId="78B04804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1DC7CA93" w14:textId="56BE78CC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7,498</w:t>
            </w:r>
          </w:p>
        </w:tc>
      </w:tr>
      <w:tr w:rsidR="004556F4" w:rsidRPr="00EA1231" w14:paraId="256749D9" w14:textId="77777777" w:rsidTr="004556F4">
        <w:tc>
          <w:tcPr>
            <w:tcW w:w="2778" w:type="pct"/>
            <w:shd w:val="clear" w:color="auto" w:fill="auto"/>
          </w:tcPr>
          <w:p w14:paraId="38BD9A83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</w:tcPr>
          <w:p w14:paraId="17B66BB3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D5FCA" w14:textId="2AE7BFD1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35</w:t>
            </w:r>
            <w:r w:rsidRPr="00EA1231">
              <w:rPr>
                <w:rFonts w:asciiTheme="majorBidi" w:hAnsiTheme="majorBidi" w:cstheme="majorBidi"/>
                <w:b/>
                <w:bCs/>
              </w:rPr>
              <w:t>,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>003</w:t>
            </w:r>
          </w:p>
        </w:tc>
        <w:tc>
          <w:tcPr>
            <w:tcW w:w="148" w:type="pct"/>
            <w:shd w:val="clear" w:color="auto" w:fill="auto"/>
          </w:tcPr>
          <w:p w14:paraId="33B0BE2C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C6625" w14:textId="2DC0F5AB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2E62DD">
              <w:rPr>
                <w:rFonts w:asciiTheme="majorBidi" w:hAnsiTheme="majorBidi" w:cstheme="majorBidi"/>
                <w:b/>
                <w:bCs/>
              </w:rPr>
              <w:t>28,216</w:t>
            </w:r>
          </w:p>
        </w:tc>
      </w:tr>
      <w:tr w:rsidR="004556F4" w:rsidRPr="00EA1231" w14:paraId="34D40766" w14:textId="77777777" w:rsidTr="004556F4">
        <w:tc>
          <w:tcPr>
            <w:tcW w:w="2778" w:type="pct"/>
            <w:shd w:val="clear" w:color="auto" w:fill="auto"/>
          </w:tcPr>
          <w:p w14:paraId="0688CA59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</w:tcPr>
          <w:p w14:paraId="7B13C3EE" w14:textId="77777777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tcBorders>
              <w:top w:val="double" w:sz="4" w:space="0" w:color="auto"/>
            </w:tcBorders>
            <w:shd w:val="clear" w:color="auto" w:fill="auto"/>
          </w:tcPr>
          <w:p w14:paraId="48C77ADE" w14:textId="4C4E8366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27C17BE1" w14:textId="77777777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top w:val="double" w:sz="4" w:space="0" w:color="auto"/>
            </w:tcBorders>
            <w:shd w:val="clear" w:color="auto" w:fill="auto"/>
          </w:tcPr>
          <w:p w14:paraId="44BA296D" w14:textId="77777777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</w:rPr>
            </w:pPr>
          </w:p>
        </w:tc>
      </w:tr>
      <w:tr w:rsidR="004556F4" w:rsidRPr="00EA1231" w14:paraId="2353A6F9" w14:textId="77777777" w:rsidTr="004556F4">
        <w:tc>
          <w:tcPr>
            <w:tcW w:w="2778" w:type="pct"/>
            <w:shd w:val="clear" w:color="auto" w:fill="auto"/>
          </w:tcPr>
          <w:p w14:paraId="452CB4DD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590" w:type="pct"/>
          </w:tcPr>
          <w:p w14:paraId="6C460005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9" w:type="pct"/>
            <w:shd w:val="clear" w:color="auto" w:fill="auto"/>
          </w:tcPr>
          <w:p w14:paraId="5F234FD6" w14:textId="40508689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68BA9E81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5A5FABEE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556F4" w:rsidRPr="00EA1231" w14:paraId="649F7DB4" w14:textId="77777777" w:rsidTr="004556F4">
        <w:tc>
          <w:tcPr>
            <w:tcW w:w="2778" w:type="pct"/>
            <w:shd w:val="clear" w:color="auto" w:fill="auto"/>
          </w:tcPr>
          <w:p w14:paraId="5B396C4E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2A8AF140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44FCE1F9" w14:textId="547BC03E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2,077,726</w:t>
            </w:r>
          </w:p>
        </w:tc>
        <w:tc>
          <w:tcPr>
            <w:tcW w:w="148" w:type="pct"/>
            <w:shd w:val="clear" w:color="auto" w:fill="auto"/>
          </w:tcPr>
          <w:p w14:paraId="3475EE0A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2B39D4A5" w14:textId="1BB593F0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</w:rPr>
              <w:t>2,365,041</w:t>
            </w:r>
          </w:p>
        </w:tc>
      </w:tr>
      <w:tr w:rsidR="004556F4" w:rsidRPr="00EA1231" w14:paraId="3484A8A3" w14:textId="77777777" w:rsidTr="004556F4">
        <w:tc>
          <w:tcPr>
            <w:tcW w:w="2778" w:type="pct"/>
            <w:shd w:val="clear" w:color="auto" w:fill="auto"/>
          </w:tcPr>
          <w:p w14:paraId="157104E6" w14:textId="63109136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</w:tcPr>
          <w:p w14:paraId="112CA817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5B177" w14:textId="2F55FF3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2,077,726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005E7C4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91342" w14:textId="1E1AC459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2,365,041</w:t>
            </w:r>
          </w:p>
        </w:tc>
      </w:tr>
      <w:tr w:rsidR="004556F4" w:rsidRPr="00EA1231" w14:paraId="7DED197C" w14:textId="77777777" w:rsidTr="004556F4">
        <w:tc>
          <w:tcPr>
            <w:tcW w:w="2778" w:type="pct"/>
            <w:shd w:val="clear" w:color="auto" w:fill="auto"/>
          </w:tcPr>
          <w:p w14:paraId="337F1663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</w:tcPr>
          <w:p w14:paraId="23CADD18" w14:textId="77777777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2D8A9F58" w14:textId="79393C4A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A0FC278" w14:textId="77777777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09A444B9" w14:textId="77777777" w:rsidR="004556F4" w:rsidRPr="00EA1231" w:rsidRDefault="004556F4" w:rsidP="00EE2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20" w:right="-86" w:firstLine="203"/>
              <w:rPr>
                <w:rFonts w:asciiTheme="majorBidi" w:hAnsiTheme="majorBidi" w:cstheme="majorBidi"/>
              </w:rPr>
            </w:pPr>
          </w:p>
        </w:tc>
      </w:tr>
      <w:tr w:rsidR="004556F4" w:rsidRPr="00EA1231" w14:paraId="17127CDC" w14:textId="77777777" w:rsidTr="004556F4">
        <w:tc>
          <w:tcPr>
            <w:tcW w:w="2778" w:type="pct"/>
            <w:shd w:val="clear" w:color="auto" w:fill="auto"/>
          </w:tcPr>
          <w:p w14:paraId="4DCE944C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i/>
                <w:iCs/>
                <w:cs/>
              </w:rPr>
            </w:pPr>
            <w:bookmarkStart w:id="11" w:name="OLE_LINK12"/>
            <w:r w:rsidRPr="00EA1231">
              <w:rPr>
                <w:rFonts w:asciiTheme="majorBidi" w:hAnsiTheme="majorBidi" w:cstheme="majorBidi"/>
                <w:i/>
                <w:iCs/>
                <w:cs/>
              </w:rPr>
              <w:t>เจ้าหนี้หมุนเวียนอื่น</w:t>
            </w:r>
            <w:bookmarkEnd w:id="11"/>
          </w:p>
        </w:tc>
        <w:tc>
          <w:tcPr>
            <w:tcW w:w="590" w:type="pct"/>
          </w:tcPr>
          <w:p w14:paraId="1F33DFC4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39" w:type="pct"/>
            <w:shd w:val="clear" w:color="auto" w:fill="auto"/>
          </w:tcPr>
          <w:p w14:paraId="091BFC48" w14:textId="38909F16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48" w:type="pct"/>
            <w:shd w:val="clear" w:color="auto" w:fill="auto"/>
          </w:tcPr>
          <w:p w14:paraId="11AA1360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745" w:type="pct"/>
            <w:shd w:val="clear" w:color="auto" w:fill="auto"/>
          </w:tcPr>
          <w:p w14:paraId="44B60CB6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4556F4" w:rsidRPr="00EA1231" w14:paraId="26D1C5B3" w14:textId="77777777" w:rsidTr="004556F4">
        <w:tc>
          <w:tcPr>
            <w:tcW w:w="2778" w:type="pct"/>
            <w:shd w:val="clear" w:color="auto" w:fill="auto"/>
          </w:tcPr>
          <w:p w14:paraId="3B4CB620" w14:textId="4BC02BA3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บริษัทใหญ่ในลำดับสูงสุด</w:t>
            </w:r>
          </w:p>
        </w:tc>
        <w:tc>
          <w:tcPr>
            <w:tcW w:w="590" w:type="pct"/>
          </w:tcPr>
          <w:p w14:paraId="691E9057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08F3B7EE" w14:textId="3EE6A07E" w:rsidR="004556F4" w:rsidRPr="00EA1231" w:rsidRDefault="008C043E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6,999</w:t>
            </w:r>
          </w:p>
        </w:tc>
        <w:tc>
          <w:tcPr>
            <w:tcW w:w="148" w:type="pct"/>
            <w:shd w:val="clear" w:color="auto" w:fill="auto"/>
          </w:tcPr>
          <w:p w14:paraId="08E3D1D2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26F52D26" w14:textId="73D152CE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11,201</w:t>
            </w:r>
          </w:p>
        </w:tc>
      </w:tr>
      <w:tr w:rsidR="004556F4" w:rsidRPr="00EA1231" w14:paraId="71C1DD8C" w14:textId="77777777" w:rsidTr="004556F4">
        <w:tc>
          <w:tcPr>
            <w:tcW w:w="2778" w:type="pct"/>
            <w:shd w:val="clear" w:color="auto" w:fill="auto"/>
          </w:tcPr>
          <w:p w14:paraId="589A3506" w14:textId="2656FB09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90" w:type="pct"/>
          </w:tcPr>
          <w:p w14:paraId="577D4BF1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2EF10E95" w14:textId="5494473A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5,372</w:t>
            </w:r>
          </w:p>
        </w:tc>
        <w:tc>
          <w:tcPr>
            <w:tcW w:w="148" w:type="pct"/>
            <w:shd w:val="clear" w:color="auto" w:fill="auto"/>
          </w:tcPr>
          <w:p w14:paraId="70C93714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7252E902" w14:textId="24C7CD46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11,066</w:t>
            </w:r>
          </w:p>
        </w:tc>
      </w:tr>
      <w:tr w:rsidR="004556F4" w:rsidRPr="00EA1231" w14:paraId="169DC75D" w14:textId="77777777" w:rsidTr="004556F4">
        <w:tc>
          <w:tcPr>
            <w:tcW w:w="2778" w:type="pct"/>
            <w:shd w:val="clear" w:color="auto" w:fill="auto"/>
          </w:tcPr>
          <w:p w14:paraId="355D2C63" w14:textId="5C7F3B29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6AEC025B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527C946D" w14:textId="37A69C83" w:rsidR="004556F4" w:rsidRPr="00EA1231" w:rsidRDefault="008C043E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3,359</w:t>
            </w:r>
          </w:p>
        </w:tc>
        <w:tc>
          <w:tcPr>
            <w:tcW w:w="148" w:type="pct"/>
            <w:shd w:val="clear" w:color="auto" w:fill="auto"/>
          </w:tcPr>
          <w:p w14:paraId="1056F7DC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736F79BA" w14:textId="3E1F6AF9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2,145</w:t>
            </w:r>
          </w:p>
        </w:tc>
      </w:tr>
      <w:tr w:rsidR="004556F4" w:rsidRPr="00EA1231" w14:paraId="7ACE900E" w14:textId="77777777" w:rsidTr="004556F4">
        <w:tc>
          <w:tcPr>
            <w:tcW w:w="2778" w:type="pct"/>
            <w:shd w:val="clear" w:color="auto" w:fill="auto"/>
          </w:tcPr>
          <w:p w14:paraId="3DF5F8C0" w14:textId="180D6FC2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590" w:type="pct"/>
          </w:tcPr>
          <w:p w14:paraId="13484CEC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2054BFE9" w14:textId="0C44953B" w:rsidR="004556F4" w:rsidRPr="00EA1231" w:rsidRDefault="008C043E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3,531</w:t>
            </w:r>
          </w:p>
        </w:tc>
        <w:tc>
          <w:tcPr>
            <w:tcW w:w="148" w:type="pct"/>
            <w:shd w:val="clear" w:color="auto" w:fill="auto"/>
          </w:tcPr>
          <w:p w14:paraId="6E52FF2B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0114174D" w14:textId="7D40085B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9,486</w:t>
            </w:r>
          </w:p>
        </w:tc>
      </w:tr>
      <w:tr w:rsidR="004556F4" w:rsidRPr="00EA1231" w14:paraId="66E8852C" w14:textId="77777777" w:rsidTr="004556F4">
        <w:tc>
          <w:tcPr>
            <w:tcW w:w="2778" w:type="pct"/>
            <w:shd w:val="clear" w:color="auto" w:fill="auto"/>
          </w:tcPr>
          <w:p w14:paraId="617953EF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</w:tcPr>
          <w:p w14:paraId="576C3138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5DDF5" w14:textId="763CC8D2" w:rsidR="004556F4" w:rsidRPr="00EA1231" w:rsidRDefault="008C043E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19,261</w:t>
            </w:r>
          </w:p>
        </w:tc>
        <w:tc>
          <w:tcPr>
            <w:tcW w:w="148" w:type="pct"/>
            <w:shd w:val="clear" w:color="auto" w:fill="auto"/>
          </w:tcPr>
          <w:p w14:paraId="3E70A338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2836C" w14:textId="7AB49739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33,898</w:t>
            </w:r>
          </w:p>
        </w:tc>
      </w:tr>
      <w:tr w:rsidR="004556F4" w:rsidRPr="00EA1231" w14:paraId="363519E3" w14:textId="77777777" w:rsidTr="004556F4">
        <w:tc>
          <w:tcPr>
            <w:tcW w:w="2778" w:type="pct"/>
            <w:shd w:val="clear" w:color="auto" w:fill="auto"/>
          </w:tcPr>
          <w:p w14:paraId="6F10DE7A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0" w:type="pct"/>
          </w:tcPr>
          <w:p w14:paraId="2B05286C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7533E12F" w14:textId="6CA903D6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6252B372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19BB017F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556F4" w:rsidRPr="00EA1231" w14:paraId="338A53AC" w14:textId="77777777" w:rsidTr="004556F4">
        <w:trPr>
          <w:trHeight w:val="30"/>
        </w:trPr>
        <w:tc>
          <w:tcPr>
            <w:tcW w:w="2778" w:type="pct"/>
            <w:shd w:val="clear" w:color="auto" w:fill="auto"/>
          </w:tcPr>
          <w:p w14:paraId="007BD717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 xml:space="preserve">เงินกู้ยืมระยะสั้น </w:t>
            </w:r>
          </w:p>
        </w:tc>
        <w:tc>
          <w:tcPr>
            <w:tcW w:w="590" w:type="pct"/>
          </w:tcPr>
          <w:p w14:paraId="2EBD77A6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29F734EB" w14:textId="7FEC7E7D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0BB5F19E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5E02FBFF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556F4" w:rsidRPr="00EA1231" w14:paraId="74DA2BEB" w14:textId="77777777" w:rsidTr="004556F4">
        <w:tc>
          <w:tcPr>
            <w:tcW w:w="2778" w:type="pct"/>
            <w:shd w:val="clear" w:color="auto" w:fill="auto"/>
          </w:tcPr>
          <w:p w14:paraId="5CB8AA2D" w14:textId="71E9548B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90" w:type="pct"/>
          </w:tcPr>
          <w:p w14:paraId="6BE3F66D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shd w:val="clear" w:color="auto" w:fill="auto"/>
          </w:tcPr>
          <w:p w14:paraId="33655F22" w14:textId="35A3E70F" w:rsidR="004556F4" w:rsidRPr="00EA1231" w:rsidRDefault="004556F4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6,703,071</w:t>
            </w:r>
          </w:p>
        </w:tc>
        <w:tc>
          <w:tcPr>
            <w:tcW w:w="148" w:type="pct"/>
            <w:shd w:val="clear" w:color="auto" w:fill="auto"/>
          </w:tcPr>
          <w:p w14:paraId="52FF6C93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shd w:val="clear" w:color="auto" w:fill="auto"/>
          </w:tcPr>
          <w:p w14:paraId="2BF51959" w14:textId="7457C1CC" w:rsidR="004556F4" w:rsidRPr="00EA1231" w:rsidRDefault="004556F4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13,896,020</w:t>
            </w:r>
          </w:p>
        </w:tc>
      </w:tr>
      <w:tr w:rsidR="004556F4" w:rsidRPr="00EA1231" w14:paraId="2916F55D" w14:textId="77777777" w:rsidTr="004556F4">
        <w:tc>
          <w:tcPr>
            <w:tcW w:w="2778" w:type="pct"/>
            <w:shd w:val="clear" w:color="auto" w:fill="auto"/>
          </w:tcPr>
          <w:p w14:paraId="70D3C63D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75A0747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0768F359" w14:textId="2371947B" w:rsidR="004556F4" w:rsidRPr="00EA1231" w:rsidRDefault="004556F4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688,690</w:t>
            </w:r>
          </w:p>
        </w:tc>
        <w:tc>
          <w:tcPr>
            <w:tcW w:w="148" w:type="pct"/>
            <w:shd w:val="clear" w:color="auto" w:fill="auto"/>
          </w:tcPr>
          <w:p w14:paraId="604C4112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8694207" w14:textId="055F81C7" w:rsidR="004556F4" w:rsidRPr="00EA1231" w:rsidRDefault="004556F4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</w:tr>
      <w:tr w:rsidR="004556F4" w:rsidRPr="00EA1231" w14:paraId="37101F4C" w14:textId="77777777" w:rsidTr="004556F4">
        <w:tc>
          <w:tcPr>
            <w:tcW w:w="2778" w:type="pct"/>
            <w:shd w:val="clear" w:color="auto" w:fill="auto"/>
          </w:tcPr>
          <w:p w14:paraId="70CFBD0F" w14:textId="77777777" w:rsidR="004556F4" w:rsidRPr="00EA1231" w:rsidRDefault="004556F4" w:rsidP="005D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7" w:firstLine="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</w:tcPr>
          <w:p w14:paraId="35805BBD" w14:textId="01304A85" w:rsidR="004556F4" w:rsidRPr="00BC3F2C" w:rsidRDefault="00BC3F2C" w:rsidP="00BC3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i/>
                <w:iCs/>
              </w:rPr>
            </w:pPr>
            <w:r w:rsidRPr="00BC3F2C">
              <w:rPr>
                <w:rFonts w:asciiTheme="majorBidi" w:hAnsiTheme="majorBidi" w:cstheme="majorBidi" w:hint="cs"/>
                <w:i/>
                <w:iCs/>
                <w:cs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4E534" w14:textId="33D60B68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7,391,761</w:t>
            </w:r>
          </w:p>
        </w:tc>
        <w:tc>
          <w:tcPr>
            <w:tcW w:w="148" w:type="pct"/>
            <w:shd w:val="clear" w:color="auto" w:fill="auto"/>
          </w:tcPr>
          <w:p w14:paraId="2729E65E" w14:textId="77777777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75BF9" w14:textId="7033032F" w:rsidR="004556F4" w:rsidRPr="00EA1231" w:rsidRDefault="004556F4" w:rsidP="00EE2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13,896,020</w:t>
            </w:r>
          </w:p>
        </w:tc>
      </w:tr>
    </w:tbl>
    <w:p w14:paraId="25ECD7AC" w14:textId="74B26EB2" w:rsidR="007E244B" w:rsidRPr="00034699" w:rsidRDefault="007E244B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8AF8BC" w14:textId="58395B48" w:rsidR="00C60338" w:rsidRPr="00EA1231" w:rsidRDefault="00783526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</w:rPr>
      </w:pPr>
      <w:r w:rsidRPr="00783526">
        <w:rPr>
          <w:rFonts w:asciiTheme="majorBidi" w:hAnsiTheme="majorBidi"/>
          <w:cs/>
        </w:rPr>
        <w:t xml:space="preserve">ณ วันที่ </w:t>
      </w:r>
      <w:r w:rsidR="006865A1">
        <w:rPr>
          <w:rFonts w:asciiTheme="majorBidi" w:hAnsiTheme="majorBidi"/>
        </w:rPr>
        <w:t>31</w:t>
      </w:r>
      <w:r w:rsidRPr="00783526">
        <w:rPr>
          <w:rFonts w:asciiTheme="majorBidi" w:hAnsiTheme="majorBidi"/>
          <w:cs/>
        </w:rPr>
        <w:t xml:space="preserve"> ธันวาคม </w:t>
      </w:r>
      <w:r w:rsidR="006865A1">
        <w:rPr>
          <w:rFonts w:asciiTheme="majorBidi" w:hAnsiTheme="majorBidi"/>
        </w:rPr>
        <w:t>2567</w:t>
      </w:r>
      <w:r w:rsidRPr="00783526">
        <w:rPr>
          <w:rFonts w:asciiTheme="majorBidi" w:hAnsiTheme="majorBidi"/>
          <w:cs/>
        </w:rPr>
        <w:t xml:space="preserve"> บริษัทมีเงินให้กู้ยืมระยะสั้นแก่กิจการที่เกี่ยวข้องกันเป็นตั๋วสัญญาใช้เงินมีอัตราดอกเบี้ยร้อยละ </w:t>
      </w:r>
      <w:r w:rsidR="006865A1">
        <w:rPr>
          <w:rFonts w:asciiTheme="majorBidi" w:hAnsiTheme="majorBidi"/>
        </w:rPr>
        <w:t>3.00</w:t>
      </w:r>
      <w:r w:rsidRPr="00783526">
        <w:rPr>
          <w:rFonts w:asciiTheme="majorBidi" w:hAnsiTheme="majorBidi"/>
          <w:cs/>
        </w:rPr>
        <w:t xml:space="preserve"> ต่อปี โดยจะครบกำหนดชำระคืนเมื่อทวงถาม</w:t>
      </w:r>
      <w:r w:rsidR="00DA3880">
        <w:rPr>
          <w:rFonts w:asciiTheme="majorBidi" w:hAnsiTheme="majorBidi"/>
        </w:rPr>
        <w:t xml:space="preserve"> </w:t>
      </w:r>
      <w:r w:rsidR="00DA3880" w:rsidRPr="006865A1">
        <w:rPr>
          <w:rFonts w:asciiTheme="majorBidi" w:hAnsiTheme="majorBidi"/>
          <w:i/>
          <w:iCs/>
          <w:cs/>
        </w:rPr>
        <w:t>(</w:t>
      </w:r>
      <w:r w:rsidR="00DA3880" w:rsidRPr="006865A1">
        <w:rPr>
          <w:rFonts w:asciiTheme="majorBidi" w:hAnsiTheme="majorBidi"/>
          <w:i/>
          <w:iCs/>
        </w:rPr>
        <w:t>2566</w:t>
      </w:r>
      <w:r w:rsidR="00DA3880" w:rsidRPr="006865A1">
        <w:rPr>
          <w:rFonts w:asciiTheme="majorBidi" w:hAnsiTheme="majorBidi" w:hint="cs"/>
          <w:i/>
          <w:iCs/>
          <w:cs/>
        </w:rPr>
        <w:t xml:space="preserve"> </w:t>
      </w:r>
      <w:r w:rsidR="00DA3880" w:rsidRPr="006865A1">
        <w:rPr>
          <w:rFonts w:asciiTheme="majorBidi" w:hAnsiTheme="majorBidi"/>
          <w:i/>
          <w:iCs/>
          <w:cs/>
        </w:rPr>
        <w:t xml:space="preserve">: </w:t>
      </w:r>
      <w:r w:rsidR="00DA3880" w:rsidRPr="006865A1">
        <w:rPr>
          <w:rFonts w:asciiTheme="majorBidi" w:hAnsiTheme="majorBidi" w:hint="cs"/>
          <w:i/>
          <w:iCs/>
          <w:cs/>
        </w:rPr>
        <w:t>ไม่มี</w:t>
      </w:r>
      <w:r w:rsidR="00DA3880" w:rsidRPr="006865A1">
        <w:rPr>
          <w:rFonts w:asciiTheme="majorBidi" w:hAnsiTheme="majorBidi"/>
          <w:i/>
          <w:iCs/>
          <w:cs/>
        </w:rPr>
        <w:t>)</w:t>
      </w:r>
      <w:r w:rsidR="00F427BD">
        <w:rPr>
          <w:rFonts w:asciiTheme="majorBidi" w:hAnsiTheme="majorBidi" w:hint="cs"/>
          <w:i/>
          <w:iCs/>
          <w:cs/>
        </w:rPr>
        <w:t xml:space="preserve"> </w:t>
      </w:r>
      <w:r w:rsidR="00F427BD">
        <w:rPr>
          <w:rFonts w:asciiTheme="majorBidi" w:hAnsiTheme="majorBidi" w:hint="cs"/>
          <w:cs/>
        </w:rPr>
        <w:t>และ</w:t>
      </w:r>
      <w:r w:rsidRPr="00783526">
        <w:rPr>
          <w:rFonts w:asciiTheme="majorBidi" w:hAnsiTheme="majorBidi"/>
          <w:cs/>
        </w:rPr>
        <w:t>บริษัทมีเงินกู้ยืมระย</w:t>
      </w:r>
      <w:r w:rsidR="00DA3880">
        <w:rPr>
          <w:rFonts w:asciiTheme="majorBidi" w:hAnsiTheme="majorBidi" w:hint="cs"/>
          <w:cs/>
        </w:rPr>
        <w:t>ะสั้นจาก</w:t>
      </w:r>
      <w:r w:rsidRPr="00783526">
        <w:rPr>
          <w:rFonts w:asciiTheme="majorBidi" w:hAnsiTheme="majorBidi"/>
          <w:cs/>
        </w:rPr>
        <w:t xml:space="preserve">กิจการที่เกี่ยวข้องกันเป็นตั๋วสัญญาใช้เงินมีอัตราดอกเบี้ยร้อยละ </w:t>
      </w:r>
      <w:r w:rsidR="00DA3880">
        <w:rPr>
          <w:rFonts w:asciiTheme="majorBidi" w:hAnsiTheme="majorBidi"/>
        </w:rPr>
        <w:t>0.84 - 3.25</w:t>
      </w:r>
      <w:r w:rsidRPr="00783526">
        <w:rPr>
          <w:rFonts w:asciiTheme="majorBidi" w:hAnsiTheme="majorBidi"/>
          <w:cs/>
        </w:rPr>
        <w:t xml:space="preserve"> ต่อปี </w:t>
      </w:r>
      <w:r w:rsidR="00DA3880" w:rsidRPr="00783526">
        <w:rPr>
          <w:rFonts w:asciiTheme="majorBidi" w:hAnsiTheme="majorBidi"/>
          <w:cs/>
        </w:rPr>
        <w:t>โดยจะครบกำหนดชำระคืนเมื่อทวงถาม</w:t>
      </w:r>
      <w:r w:rsidR="006865A1">
        <w:rPr>
          <w:rFonts w:asciiTheme="majorBidi" w:hAnsiTheme="majorBidi" w:hint="cs"/>
          <w:cs/>
        </w:rPr>
        <w:t xml:space="preserve"> </w:t>
      </w:r>
      <w:r w:rsidR="00DA3880" w:rsidRPr="006865A1">
        <w:rPr>
          <w:rFonts w:asciiTheme="majorBidi" w:hAnsiTheme="majorBidi"/>
          <w:i/>
          <w:iCs/>
          <w:cs/>
        </w:rPr>
        <w:t>(</w:t>
      </w:r>
      <w:r w:rsidR="00DA3880" w:rsidRPr="006865A1">
        <w:rPr>
          <w:rFonts w:asciiTheme="majorBidi" w:hAnsiTheme="majorBidi"/>
          <w:i/>
          <w:iCs/>
        </w:rPr>
        <w:t>2566</w:t>
      </w:r>
      <w:r w:rsidR="00DA3880" w:rsidRPr="006865A1">
        <w:rPr>
          <w:rFonts w:asciiTheme="majorBidi" w:hAnsiTheme="majorBidi" w:hint="cs"/>
          <w:i/>
          <w:iCs/>
          <w:cs/>
        </w:rPr>
        <w:t xml:space="preserve"> </w:t>
      </w:r>
      <w:r w:rsidR="00DA3880" w:rsidRPr="006865A1">
        <w:rPr>
          <w:rFonts w:asciiTheme="majorBidi" w:hAnsiTheme="majorBidi"/>
          <w:i/>
          <w:iCs/>
          <w:cs/>
        </w:rPr>
        <w:t xml:space="preserve">: </w:t>
      </w:r>
      <w:r w:rsidR="00DA3880">
        <w:rPr>
          <w:rFonts w:asciiTheme="majorBidi" w:hAnsiTheme="majorBidi" w:hint="cs"/>
          <w:i/>
          <w:iCs/>
          <w:cs/>
        </w:rPr>
        <w:t xml:space="preserve">ร้อยละ </w:t>
      </w:r>
      <w:r w:rsidR="00DA3880">
        <w:rPr>
          <w:rFonts w:asciiTheme="majorBidi" w:hAnsiTheme="majorBidi"/>
          <w:i/>
          <w:iCs/>
        </w:rPr>
        <w:t xml:space="preserve">3.25 </w:t>
      </w:r>
      <w:r w:rsidR="00DA3880">
        <w:rPr>
          <w:rFonts w:asciiTheme="majorBidi" w:hAnsiTheme="majorBidi" w:hint="cs"/>
          <w:i/>
          <w:iCs/>
          <w:cs/>
        </w:rPr>
        <w:t>ต่อปี</w:t>
      </w:r>
      <w:r w:rsidR="00DA3880" w:rsidRPr="006865A1">
        <w:rPr>
          <w:rFonts w:asciiTheme="majorBidi" w:hAnsiTheme="majorBidi"/>
          <w:i/>
          <w:iCs/>
          <w:cs/>
        </w:rPr>
        <w:t>)</w:t>
      </w:r>
    </w:p>
    <w:p w14:paraId="470EF46D" w14:textId="23C3C26E" w:rsidR="002A7C38" w:rsidRPr="00EA1231" w:rsidRDefault="002A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</w:rPr>
        <w:br w:type="page"/>
      </w:r>
    </w:p>
    <w:p w14:paraId="04D71982" w14:textId="77777777" w:rsidR="0004571C" w:rsidRPr="00EA1231" w:rsidRDefault="0004571C" w:rsidP="00C17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lastRenderedPageBreak/>
        <w:t>ค่าตอบแทนคณะกรรมการบริษัทและผู้บริหารสำคัญ</w:t>
      </w:r>
    </w:p>
    <w:p w14:paraId="4AFA48CC" w14:textId="77777777" w:rsidR="0004571C" w:rsidRPr="00D1153A" w:rsidRDefault="0004571C" w:rsidP="0004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245"/>
        <w:gridCol w:w="1375"/>
      </w:tblGrid>
      <w:tr w:rsidR="0004571C" w:rsidRPr="00EA1231" w14:paraId="728D022C" w14:textId="77777777" w:rsidTr="00A33F5D">
        <w:trPr>
          <w:cantSplit/>
        </w:trPr>
        <w:tc>
          <w:tcPr>
            <w:tcW w:w="5760" w:type="dxa"/>
          </w:tcPr>
          <w:p w14:paraId="7EC79944" w14:textId="77777777" w:rsidR="0004571C" w:rsidRPr="00EA1231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center"/>
          </w:tcPr>
          <w:p w14:paraId="4A4FB9C4" w14:textId="4BE81C66" w:rsidR="0004571C" w:rsidRPr="00EA1231" w:rsidRDefault="001C7230" w:rsidP="00CD428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5" w:type="dxa"/>
            <w:vAlign w:val="center"/>
          </w:tcPr>
          <w:p w14:paraId="6F967BFA" w14:textId="77777777" w:rsidR="0004571C" w:rsidRPr="00EA1231" w:rsidRDefault="0004571C" w:rsidP="00CD4288">
            <w:pPr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5" w:type="dxa"/>
            <w:vAlign w:val="center"/>
          </w:tcPr>
          <w:p w14:paraId="7B1F159C" w14:textId="4C513F01" w:rsidR="0004571C" w:rsidRPr="00EA1231" w:rsidRDefault="001C7230" w:rsidP="00CD428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04571C" w:rsidRPr="00EA1231" w14:paraId="437FCF8C" w14:textId="77777777" w:rsidTr="00A33F5D">
        <w:trPr>
          <w:cantSplit/>
        </w:trPr>
        <w:tc>
          <w:tcPr>
            <w:tcW w:w="5760" w:type="dxa"/>
          </w:tcPr>
          <w:p w14:paraId="26993F9B" w14:textId="77777777" w:rsidR="0004571C" w:rsidRPr="00EA1231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3"/>
          </w:tcPr>
          <w:p w14:paraId="6029ED41" w14:textId="05E7FDE9" w:rsidR="0004571C" w:rsidRPr="00EA1231" w:rsidRDefault="001C7230" w:rsidP="00CD428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04571C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04571C" w:rsidRPr="00EA1231" w14:paraId="60C5F691" w14:textId="77777777" w:rsidTr="00A33F5D">
        <w:trPr>
          <w:cantSplit/>
        </w:trPr>
        <w:tc>
          <w:tcPr>
            <w:tcW w:w="5760" w:type="dxa"/>
          </w:tcPr>
          <w:p w14:paraId="194A0E25" w14:textId="30097F9F" w:rsidR="0004571C" w:rsidRPr="00EA1231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1C7230"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90D6494" w14:textId="77777777" w:rsidR="0004571C" w:rsidRPr="00EA1231" w:rsidDel="00123F30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</w:tcPr>
          <w:p w14:paraId="21D85204" w14:textId="77777777" w:rsidR="0004571C" w:rsidRPr="00EA1231" w:rsidRDefault="0004571C" w:rsidP="00CD428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5" w:type="dxa"/>
          </w:tcPr>
          <w:p w14:paraId="02CF2B8A" w14:textId="77777777" w:rsidR="0004571C" w:rsidRPr="00EA1231" w:rsidRDefault="0004571C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E03244" w:rsidRPr="00EA1231" w14:paraId="72223E36" w14:textId="77777777" w:rsidTr="00A33F5D">
        <w:trPr>
          <w:cantSplit/>
        </w:trPr>
        <w:tc>
          <w:tcPr>
            <w:tcW w:w="5760" w:type="dxa"/>
          </w:tcPr>
          <w:p w14:paraId="259103AD" w14:textId="77777777" w:rsidR="00E03244" w:rsidRPr="00EA1231" w:rsidRDefault="00E03244" w:rsidP="00E0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746DD03" w14:textId="0625EF50" w:rsidR="00E03244" w:rsidRPr="00EA1231" w:rsidRDefault="003E6BEC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50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860</w:t>
            </w:r>
          </w:p>
        </w:tc>
        <w:tc>
          <w:tcPr>
            <w:tcW w:w="245" w:type="dxa"/>
          </w:tcPr>
          <w:p w14:paraId="04999BC7" w14:textId="77777777" w:rsidR="00E03244" w:rsidRPr="00EA1231" w:rsidRDefault="00E03244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5" w:type="dxa"/>
          </w:tcPr>
          <w:p w14:paraId="13F9D30C" w14:textId="69DE289C" w:rsidR="00E03244" w:rsidRPr="00EA1231" w:rsidRDefault="001C7230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0"/>
              </w:tabs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42,940</w:t>
            </w:r>
          </w:p>
        </w:tc>
      </w:tr>
      <w:tr w:rsidR="00E03244" w:rsidRPr="00EA1231" w14:paraId="1A2D3C57" w14:textId="77777777" w:rsidTr="00A33F5D">
        <w:trPr>
          <w:cantSplit/>
          <w:trHeight w:val="318"/>
        </w:trPr>
        <w:tc>
          <w:tcPr>
            <w:tcW w:w="5760" w:type="dxa"/>
          </w:tcPr>
          <w:p w14:paraId="26B98911" w14:textId="77777777" w:rsidR="00E03244" w:rsidRPr="00EA1231" w:rsidRDefault="00E03244" w:rsidP="00E0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36CC16EF" w14:textId="5D2D832E" w:rsidR="00E03244" w:rsidRPr="00EA1231" w:rsidRDefault="003E6BEC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4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630</w:t>
            </w:r>
          </w:p>
        </w:tc>
        <w:tc>
          <w:tcPr>
            <w:tcW w:w="245" w:type="dxa"/>
          </w:tcPr>
          <w:p w14:paraId="4E98ACC9" w14:textId="77777777" w:rsidR="00E03244" w:rsidRPr="00EA1231" w:rsidRDefault="00E03244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5" w:type="dxa"/>
          </w:tcPr>
          <w:p w14:paraId="52296C51" w14:textId="548FD99A" w:rsidR="00E03244" w:rsidRPr="00EA1231" w:rsidRDefault="001C7230" w:rsidP="00455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4,083</w:t>
            </w:r>
          </w:p>
        </w:tc>
      </w:tr>
      <w:tr w:rsidR="00E03244" w:rsidRPr="00EA1231" w14:paraId="17E37FFF" w14:textId="77777777" w:rsidTr="00A33F5D">
        <w:trPr>
          <w:cantSplit/>
        </w:trPr>
        <w:tc>
          <w:tcPr>
            <w:tcW w:w="5760" w:type="dxa"/>
          </w:tcPr>
          <w:p w14:paraId="54709212" w14:textId="77777777" w:rsidR="00E03244" w:rsidRPr="00EA1231" w:rsidRDefault="00E03244" w:rsidP="00E0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A0ACC7" w14:textId="4AEDC1F4" w:rsidR="00E03244" w:rsidRPr="00EA1231" w:rsidRDefault="003E6BEC" w:rsidP="00B55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55</w:t>
            </w:r>
            <w:r w:rsidRPr="00EA1231">
              <w:rPr>
                <w:rFonts w:asciiTheme="majorBidi" w:hAnsiTheme="majorBidi" w:cstheme="majorBidi"/>
                <w:b/>
                <w:bCs/>
              </w:rPr>
              <w:t>,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>490</w:t>
            </w:r>
          </w:p>
        </w:tc>
        <w:tc>
          <w:tcPr>
            <w:tcW w:w="245" w:type="dxa"/>
          </w:tcPr>
          <w:p w14:paraId="1811523F" w14:textId="77777777" w:rsidR="00E03244" w:rsidRPr="00EA1231" w:rsidRDefault="00E03244" w:rsidP="00B55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6B8CE96A" w14:textId="4F57FEFB" w:rsidR="00E03244" w:rsidRPr="00EA1231" w:rsidRDefault="001C7230" w:rsidP="00B55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8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47,023</w:t>
            </w:r>
          </w:p>
        </w:tc>
      </w:tr>
    </w:tbl>
    <w:p w14:paraId="0C15D331" w14:textId="497F5D96" w:rsidR="0004571C" w:rsidRPr="00D1153A" w:rsidRDefault="0004571C" w:rsidP="007E2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63610AB" w14:textId="6A27BF03" w:rsidR="00556BA7" w:rsidRPr="00EA1231" w:rsidRDefault="0004571C" w:rsidP="005B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8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ค่าตอบแทนคณะกรรมการบริษัทและผู้บริหารสำคัญ ประกอบด้วยค่าตอบแทนที่จ่ายให้แก่คณะกรรมการบริษัท</w:t>
      </w:r>
      <w:r w:rsidR="00780663"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บริษัทเอสซีจี เดคคอร์ จำกัด </w:t>
      </w:r>
      <w:r w:rsidR="001C7230" w:rsidRPr="00EA1231">
        <w:rPr>
          <w:rFonts w:asciiTheme="majorBidi" w:hAnsiTheme="majorBidi" w:cstheme="majorBidi"/>
        </w:rPr>
        <w:t>(</w:t>
      </w:r>
      <w:r w:rsidRPr="00EA1231">
        <w:rPr>
          <w:rFonts w:asciiTheme="majorBidi" w:hAnsiTheme="majorBidi" w:cstheme="majorBidi"/>
          <w:cs/>
        </w:rPr>
        <w:t>มหาชน</w:t>
      </w:r>
      <w:r w:rsidR="001C7230" w:rsidRPr="00EA1231">
        <w:rPr>
          <w:rFonts w:asciiTheme="majorBidi" w:hAnsiTheme="majorBidi" w:cstheme="majorBidi"/>
        </w:rPr>
        <w:t>)</w:t>
      </w:r>
      <w:r w:rsidRPr="00EA1231">
        <w:rPr>
          <w:rFonts w:asciiTheme="majorBidi" w:hAnsiTheme="majorBidi" w:cstheme="majorBidi"/>
          <w:cs/>
        </w:rPr>
        <w:t xml:space="preserve"> ตามข้อบังคับของบริษัท และค่าตอบแทน</w:t>
      </w:r>
      <w:r w:rsidRPr="00EA1231">
        <w:rPr>
          <w:rFonts w:asciiTheme="majorBidi" w:hAnsiTheme="majorBidi" w:cstheme="majorBidi"/>
          <w:spacing w:val="-4"/>
          <w:cs/>
        </w:rPr>
        <w:t>ที่จ่ายให้แก่ผู้บริหารของบริษัท ซึ่งได้แก่ เงินเดือน โบนัส เงินตอบแทนพิเศษและอื่นๆ รวมทั้ง เงินสมทบกองทุนสำรองเลี้ยงชีพ</w:t>
      </w:r>
      <w:r w:rsidR="001A5ED8" w:rsidRPr="00EA1231">
        <w:rPr>
          <w:rFonts w:asciiTheme="majorBidi" w:hAnsiTheme="majorBidi" w:cstheme="majorBidi"/>
          <w:spacing w:val="-4"/>
          <w:cs/>
        </w:rPr>
        <w:br/>
      </w:r>
      <w:r w:rsidRPr="00EA1231">
        <w:rPr>
          <w:rFonts w:asciiTheme="majorBidi" w:hAnsiTheme="majorBidi" w:cstheme="majorBidi"/>
          <w:cs/>
        </w:rPr>
        <w:t>ที่บริษัทจ่ายสมทบให้ผู้บริหารในฐานะพนักงานของบริษัท</w:t>
      </w:r>
    </w:p>
    <w:p w14:paraId="5A86C112" w14:textId="77777777" w:rsidR="00A561BF" w:rsidRPr="00D1153A" w:rsidRDefault="00A561BF" w:rsidP="00A5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FF0DC6" w14:textId="77777777" w:rsidR="0081489D" w:rsidRPr="00EA1231" w:rsidRDefault="0081489D" w:rsidP="0081489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 xml:space="preserve">เงินสดและรายการเทียบเท่าเงินสด </w:t>
      </w:r>
    </w:p>
    <w:p w14:paraId="329962D3" w14:textId="7E25F90A" w:rsidR="0081489D" w:rsidRPr="00D1153A" w:rsidRDefault="0081489D" w:rsidP="00CD42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100" w:beforeAutospacing="1" w:line="240" w:lineRule="auto"/>
        <w:ind w:right="418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074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6057"/>
        <w:gridCol w:w="1360"/>
        <w:gridCol w:w="243"/>
        <w:gridCol w:w="1414"/>
      </w:tblGrid>
      <w:tr w:rsidR="0081489D" w:rsidRPr="00EA1231" w14:paraId="3FBEE964" w14:textId="77777777" w:rsidTr="006078DD">
        <w:tc>
          <w:tcPr>
            <w:tcW w:w="6057" w:type="dxa"/>
          </w:tcPr>
          <w:p w14:paraId="5DEF252B" w14:textId="77777777" w:rsidR="0081489D" w:rsidRPr="00EA1231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0" w:type="dxa"/>
            <w:hideMark/>
          </w:tcPr>
          <w:p w14:paraId="3A71D9D5" w14:textId="7FFA1AB7" w:rsidR="0081489D" w:rsidRPr="00EA1231" w:rsidRDefault="001C7230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3" w:type="dxa"/>
            <w:vAlign w:val="center"/>
          </w:tcPr>
          <w:p w14:paraId="3CBE99D8" w14:textId="77777777" w:rsidR="0081489D" w:rsidRPr="00EA1231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  <w:hideMark/>
          </w:tcPr>
          <w:p w14:paraId="7720C8A9" w14:textId="75860A44" w:rsidR="0081489D" w:rsidRPr="00EA1231" w:rsidRDefault="001C7230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81489D" w:rsidRPr="00EA1231" w14:paraId="33228C51" w14:textId="77777777" w:rsidTr="006078DD">
        <w:tc>
          <w:tcPr>
            <w:tcW w:w="6057" w:type="dxa"/>
          </w:tcPr>
          <w:p w14:paraId="1A0C6DAF" w14:textId="77777777" w:rsidR="0081489D" w:rsidRPr="00EA1231" w:rsidRDefault="0081489D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17" w:type="dxa"/>
            <w:gridSpan w:val="3"/>
            <w:hideMark/>
          </w:tcPr>
          <w:p w14:paraId="69D88992" w14:textId="321337A6" w:rsidR="0081489D" w:rsidRPr="00EA1231" w:rsidRDefault="001C7230" w:rsidP="00CD42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81489D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C1AD1" w:rsidRPr="00EA1231" w14:paraId="0872F6C7" w14:textId="77777777" w:rsidTr="006078DD">
        <w:tc>
          <w:tcPr>
            <w:tcW w:w="6057" w:type="dxa"/>
            <w:hideMark/>
          </w:tcPr>
          <w:p w14:paraId="4F6DD6F1" w14:textId="3D4B14F2" w:rsidR="00AC1AD1" w:rsidRPr="00EA1231" w:rsidRDefault="00AC1AD1" w:rsidP="00AC1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9" w:firstLine="4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เงินสดและเงินฝากธนาคาร</w:t>
            </w:r>
          </w:p>
        </w:tc>
        <w:tc>
          <w:tcPr>
            <w:tcW w:w="1360" w:type="dxa"/>
          </w:tcPr>
          <w:p w14:paraId="43DBBB62" w14:textId="25D3A4EB" w:rsidR="00AC1AD1" w:rsidRPr="00EA1231" w:rsidRDefault="008C27AE" w:rsidP="00190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15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1,151,644</w:t>
            </w:r>
          </w:p>
        </w:tc>
        <w:tc>
          <w:tcPr>
            <w:tcW w:w="243" w:type="dxa"/>
          </w:tcPr>
          <w:p w14:paraId="5FB084A7" w14:textId="77777777" w:rsidR="00AC1AD1" w:rsidRPr="00EA1231" w:rsidRDefault="00AC1AD1" w:rsidP="0019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ind w:left="-108" w:right="-86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  <w:hideMark/>
          </w:tcPr>
          <w:p w14:paraId="11DDE3A5" w14:textId="3CD1F610" w:rsidR="00AC1AD1" w:rsidRPr="00EA1231" w:rsidRDefault="001C7230" w:rsidP="00190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120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500,541</w:t>
            </w:r>
          </w:p>
        </w:tc>
      </w:tr>
      <w:tr w:rsidR="00AC1AD1" w:rsidRPr="00EA1231" w14:paraId="2C328C8D" w14:textId="77777777" w:rsidTr="006078DD">
        <w:tc>
          <w:tcPr>
            <w:tcW w:w="6057" w:type="dxa"/>
          </w:tcPr>
          <w:p w14:paraId="24E77774" w14:textId="420A7D32" w:rsidR="00AC1AD1" w:rsidRPr="00EA1231" w:rsidRDefault="00AC1AD1" w:rsidP="00AC1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9" w:firstLine="4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60" w:type="dxa"/>
          </w:tcPr>
          <w:p w14:paraId="5EDE6D63" w14:textId="17E07D31" w:rsidR="00AC1AD1" w:rsidRPr="00EA1231" w:rsidRDefault="008C27AE" w:rsidP="00190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15" w:right="-8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2,108,000</w:t>
            </w:r>
          </w:p>
        </w:tc>
        <w:tc>
          <w:tcPr>
            <w:tcW w:w="243" w:type="dxa"/>
          </w:tcPr>
          <w:p w14:paraId="16175D69" w14:textId="77777777" w:rsidR="00AC1AD1" w:rsidRPr="00EA1231" w:rsidRDefault="00AC1AD1" w:rsidP="0019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ind w:left="-108" w:right="-86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</w:tcPr>
          <w:p w14:paraId="196754F2" w14:textId="5F9E1F62" w:rsidR="00AC1AD1" w:rsidRPr="00EA1231" w:rsidRDefault="001C7230" w:rsidP="00190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120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2,208,000</w:t>
            </w:r>
          </w:p>
        </w:tc>
      </w:tr>
      <w:tr w:rsidR="00AC1AD1" w:rsidRPr="00EA1231" w14:paraId="0340BA3B" w14:textId="77777777" w:rsidTr="006078DD">
        <w:tc>
          <w:tcPr>
            <w:tcW w:w="6057" w:type="dxa"/>
            <w:hideMark/>
          </w:tcPr>
          <w:p w14:paraId="13152C8A" w14:textId="77777777" w:rsidR="00AC1AD1" w:rsidRPr="00EA1231" w:rsidRDefault="00AC1AD1" w:rsidP="00AC1A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9" w:firstLine="4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A6D58" w14:textId="2178A78E" w:rsidR="00AC1AD1" w:rsidRPr="00EA1231" w:rsidRDefault="008C27AE" w:rsidP="00190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  <w:tab w:val="decimal" w:pos="1060"/>
              </w:tabs>
              <w:spacing w:after="0"/>
              <w:ind w:right="8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3,259,644</w:t>
            </w:r>
          </w:p>
        </w:tc>
        <w:tc>
          <w:tcPr>
            <w:tcW w:w="243" w:type="dxa"/>
          </w:tcPr>
          <w:p w14:paraId="5E21A02F" w14:textId="77777777" w:rsidR="00AC1AD1" w:rsidRPr="00EA1231" w:rsidRDefault="00AC1AD1" w:rsidP="0019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ind w:left="-108" w:right="-86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0B1566" w14:textId="29526401" w:rsidR="00AC1AD1" w:rsidRPr="00EA1231" w:rsidRDefault="001C7230" w:rsidP="00190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ind w:right="1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2,708,541</w:t>
            </w:r>
          </w:p>
        </w:tc>
      </w:tr>
    </w:tbl>
    <w:p w14:paraId="11CFDDE9" w14:textId="77777777" w:rsidR="0081489D" w:rsidRPr="00D1153A" w:rsidRDefault="0081489D" w:rsidP="00814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DB29F23" w14:textId="73F9009C" w:rsidR="00321C12" w:rsidRPr="00EA1231" w:rsidRDefault="00321C12" w:rsidP="008229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414" w:hanging="459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เงินลงทุนในบริษัทย่อยและบริษัทร่วม</w:t>
      </w:r>
    </w:p>
    <w:p w14:paraId="188FC035" w14:textId="77777777" w:rsidR="00A170BD" w:rsidRPr="00D1153A" w:rsidRDefault="00A170BD" w:rsidP="00A17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3" w:right="-29"/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5DCD7776" w14:textId="60BDC8BB" w:rsidR="000B6A06" w:rsidRPr="00EA1231" w:rsidRDefault="000B6A06" w:rsidP="00BF4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29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รายการเคลื่อนไหวสำหรับปีสิ้นสุดวันที่ </w:t>
      </w:r>
      <w:r w:rsidR="001C7230" w:rsidRPr="00EA1231">
        <w:rPr>
          <w:rFonts w:asciiTheme="majorBidi" w:hAnsiTheme="majorBidi" w:cstheme="majorBidi"/>
        </w:rPr>
        <w:t>31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>ธันว</w:t>
      </w:r>
      <w:r w:rsidR="00DA0249" w:rsidRPr="00EA1231">
        <w:rPr>
          <w:rFonts w:asciiTheme="majorBidi" w:hAnsiTheme="majorBidi" w:cstheme="majorBidi"/>
          <w:cs/>
        </w:rPr>
        <w:t>าคม สำหรับเงินลงทุนในบริษัทย่อย</w:t>
      </w:r>
      <w:r w:rsidRPr="00EA1231">
        <w:rPr>
          <w:rFonts w:asciiTheme="majorBidi" w:hAnsiTheme="majorBidi" w:cstheme="majorBidi"/>
          <w:cs/>
        </w:rPr>
        <w:t>และบริษัทร่วม ซึ่งบันทึกโดยวิธีราคาทุน มีดังนี้</w:t>
      </w:r>
    </w:p>
    <w:p w14:paraId="2E6CCB46" w14:textId="77777777" w:rsidR="000B6A06" w:rsidRPr="00D1153A" w:rsidRDefault="000B6A06" w:rsidP="000B6A06">
      <w:pPr>
        <w:pStyle w:val="BodyText3"/>
        <w:ind w:left="720"/>
        <w:jc w:val="thaiDistribute"/>
        <w:rPr>
          <w:rFonts w:asciiTheme="majorBidi" w:hAnsiTheme="majorBidi" w:cstheme="majorBidi"/>
          <w:spacing w:val="6"/>
          <w:sz w:val="20"/>
          <w:szCs w:val="20"/>
        </w:rPr>
      </w:pPr>
    </w:p>
    <w:tbl>
      <w:tblPr>
        <w:tblW w:w="90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6003"/>
        <w:gridCol w:w="1368"/>
        <w:gridCol w:w="252"/>
        <w:gridCol w:w="1440"/>
      </w:tblGrid>
      <w:tr w:rsidR="00D25349" w:rsidRPr="00EA1231" w14:paraId="0BAE0486" w14:textId="77777777" w:rsidTr="005367EB">
        <w:trPr>
          <w:cantSplit/>
          <w:trHeight w:val="340"/>
        </w:trPr>
        <w:tc>
          <w:tcPr>
            <w:tcW w:w="6003" w:type="dxa"/>
          </w:tcPr>
          <w:p w14:paraId="1EBF1B5E" w14:textId="77777777" w:rsidR="00D25349" w:rsidRPr="00EA1231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86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368" w:type="dxa"/>
          </w:tcPr>
          <w:p w14:paraId="4E7D1A9D" w14:textId="3CE5BCF5" w:rsidR="00D25349" w:rsidRPr="00EA1231" w:rsidRDefault="001C7230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2" w:type="dxa"/>
            <w:vAlign w:val="center"/>
          </w:tcPr>
          <w:p w14:paraId="3072E0BD" w14:textId="77777777" w:rsidR="00D25349" w:rsidRPr="00EA1231" w:rsidRDefault="00D25349" w:rsidP="00CD4288">
            <w:pPr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224751F" w14:textId="10DC8751" w:rsidR="00D25349" w:rsidRPr="00EA1231" w:rsidRDefault="001C7230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7" w:right="-95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D25349" w:rsidRPr="00EA1231" w14:paraId="32BE7CC5" w14:textId="77777777" w:rsidTr="005367EB">
        <w:trPr>
          <w:cantSplit/>
          <w:trHeight w:val="340"/>
        </w:trPr>
        <w:tc>
          <w:tcPr>
            <w:tcW w:w="6003" w:type="dxa"/>
          </w:tcPr>
          <w:p w14:paraId="2DF04F7D" w14:textId="77777777" w:rsidR="00D25349" w:rsidRPr="00EA1231" w:rsidRDefault="00D25349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60" w:type="dxa"/>
            <w:gridSpan w:val="3"/>
          </w:tcPr>
          <w:p w14:paraId="10AC0813" w14:textId="1AC3A1BD" w:rsidR="00D25349" w:rsidRPr="00EA1231" w:rsidRDefault="001C7230" w:rsidP="00CD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D25349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C1AD1" w:rsidRPr="00EA1231" w14:paraId="7A744704" w14:textId="77777777" w:rsidTr="005367EB">
        <w:trPr>
          <w:cantSplit/>
          <w:trHeight w:val="340"/>
        </w:trPr>
        <w:tc>
          <w:tcPr>
            <w:tcW w:w="6003" w:type="dxa"/>
          </w:tcPr>
          <w:p w14:paraId="50C5706D" w14:textId="781AA781" w:rsidR="00AC1AD1" w:rsidRPr="00EA1231" w:rsidRDefault="00AC1AD1" w:rsidP="00AC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C7230" w:rsidRPr="00EA1231">
              <w:rPr>
                <w:rFonts w:asciiTheme="majorBidi" w:hAnsiTheme="majorBidi" w:cstheme="majorBidi"/>
                <w:b/>
                <w:bCs/>
              </w:rPr>
              <w:t>1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</w:p>
        </w:tc>
        <w:tc>
          <w:tcPr>
            <w:tcW w:w="1368" w:type="dxa"/>
          </w:tcPr>
          <w:p w14:paraId="08276035" w14:textId="60B6EEC5" w:rsidR="00AC1AD1" w:rsidRPr="00EA1231" w:rsidRDefault="001C7230" w:rsidP="004F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20,034,212</w:t>
            </w:r>
          </w:p>
        </w:tc>
        <w:tc>
          <w:tcPr>
            <w:tcW w:w="252" w:type="dxa"/>
          </w:tcPr>
          <w:p w14:paraId="69A29237" w14:textId="77777777" w:rsidR="00AC1AD1" w:rsidRPr="00EA1231" w:rsidRDefault="00AC1AD1" w:rsidP="00AC1AD1">
            <w:pPr>
              <w:pStyle w:val="acctfourfigures"/>
              <w:tabs>
                <w:tab w:val="clear" w:pos="765"/>
                <w:tab w:val="left" w:pos="715"/>
                <w:tab w:val="decimal" w:pos="1021"/>
              </w:tabs>
              <w:spacing w:line="240" w:lineRule="atLeast"/>
              <w:ind w:left="-115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CD03454" w14:textId="7ADEB06F" w:rsidR="00AC1AD1" w:rsidRPr="00EA1231" w:rsidRDefault="001C7230" w:rsidP="00B6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  <w:tab w:val="decimal" w:pos="1060"/>
              </w:tabs>
              <w:spacing w:after="0"/>
              <w:ind w:left="-115" w:right="14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17,711,029</w:t>
            </w:r>
          </w:p>
        </w:tc>
      </w:tr>
      <w:tr w:rsidR="00371D00" w:rsidRPr="00EA1231" w14:paraId="689299A3" w14:textId="77777777" w:rsidTr="005367EB">
        <w:trPr>
          <w:cantSplit/>
          <w:trHeight w:val="340"/>
        </w:trPr>
        <w:tc>
          <w:tcPr>
            <w:tcW w:w="6003" w:type="dxa"/>
          </w:tcPr>
          <w:p w14:paraId="59D54FC0" w14:textId="77777777" w:rsidR="00371D00" w:rsidRPr="00EA1231" w:rsidRDefault="00371D00" w:rsidP="0037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ซื้อเงินลงทุน</w:t>
            </w:r>
          </w:p>
        </w:tc>
        <w:tc>
          <w:tcPr>
            <w:tcW w:w="1368" w:type="dxa"/>
            <w:vAlign w:val="center"/>
          </w:tcPr>
          <w:p w14:paraId="1C4B354A" w14:textId="191AB5C2" w:rsidR="00371D00" w:rsidRPr="00EA1231" w:rsidRDefault="00371D00" w:rsidP="004F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2" w:type="dxa"/>
          </w:tcPr>
          <w:p w14:paraId="0C480A50" w14:textId="77777777" w:rsidR="00371D00" w:rsidRPr="00EA1231" w:rsidRDefault="00371D00" w:rsidP="00371D00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108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2C05BE8" w14:textId="164710D7" w:rsidR="00371D00" w:rsidRPr="00EA1231" w:rsidRDefault="00371D00" w:rsidP="004F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142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2,343,989</w:t>
            </w:r>
          </w:p>
        </w:tc>
      </w:tr>
      <w:tr w:rsidR="00371D00" w:rsidRPr="00EA1231" w14:paraId="1DEB03A4" w14:textId="77777777" w:rsidTr="005367EB">
        <w:trPr>
          <w:cantSplit/>
          <w:trHeight w:val="340"/>
        </w:trPr>
        <w:tc>
          <w:tcPr>
            <w:tcW w:w="6003" w:type="dxa"/>
          </w:tcPr>
          <w:p w14:paraId="31E2E57C" w14:textId="77777777" w:rsidR="00371D00" w:rsidRPr="00EA1231" w:rsidRDefault="00371D00" w:rsidP="0037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368" w:type="dxa"/>
            <w:vAlign w:val="center"/>
          </w:tcPr>
          <w:p w14:paraId="29DC90DD" w14:textId="62227457" w:rsidR="00371D00" w:rsidRPr="00EA1231" w:rsidRDefault="00371D00" w:rsidP="004F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/>
              <w:ind w:left="-115" w:right="90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2" w:type="dxa"/>
          </w:tcPr>
          <w:p w14:paraId="0DAE261C" w14:textId="77777777" w:rsidR="00371D00" w:rsidRPr="00EA1231" w:rsidRDefault="00371D00" w:rsidP="0037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after="0"/>
              <w:ind w:left="-108" w:right="-9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6CF8C002" w14:textId="0C05DCE1" w:rsidR="00371D00" w:rsidRPr="00EA1231" w:rsidRDefault="00371D00" w:rsidP="00B6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</w:tabs>
              <w:spacing w:after="0"/>
              <w:ind w:left="-115" w:right="70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(20,806)</w:t>
            </w:r>
          </w:p>
        </w:tc>
      </w:tr>
      <w:tr w:rsidR="00371D00" w:rsidRPr="00EA1231" w14:paraId="693464CB" w14:textId="77777777" w:rsidTr="005367EB">
        <w:trPr>
          <w:cantSplit/>
          <w:trHeight w:val="340"/>
        </w:trPr>
        <w:tc>
          <w:tcPr>
            <w:tcW w:w="6003" w:type="dxa"/>
          </w:tcPr>
          <w:p w14:paraId="162E724B" w14:textId="51D939E7" w:rsidR="00371D00" w:rsidRPr="00EA1231" w:rsidRDefault="00371D00" w:rsidP="0037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b/>
              </w:rPr>
              <w:t>31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24A6652" w14:textId="6BD571A3" w:rsidR="00371D00" w:rsidRPr="00EA1231" w:rsidRDefault="00371D00" w:rsidP="004F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20,034,212</w:t>
            </w:r>
          </w:p>
        </w:tc>
        <w:tc>
          <w:tcPr>
            <w:tcW w:w="252" w:type="dxa"/>
          </w:tcPr>
          <w:p w14:paraId="3B442B1C" w14:textId="77777777" w:rsidR="00371D00" w:rsidRPr="00EA1231" w:rsidRDefault="00371D00" w:rsidP="0037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righ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36AA69" w14:textId="031063A4" w:rsidR="00371D00" w:rsidRPr="00EA1231" w:rsidRDefault="00371D00" w:rsidP="004F7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8"/>
              </w:tabs>
              <w:spacing w:after="0"/>
              <w:ind w:right="14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20,034,212</w:t>
            </w:r>
          </w:p>
        </w:tc>
      </w:tr>
    </w:tbl>
    <w:p w14:paraId="1A0BBA1B" w14:textId="77777777" w:rsidR="000B6A06" w:rsidRPr="00F02B4D" w:rsidRDefault="000B6A06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BC0887B" w14:textId="77777777" w:rsidR="000B6A06" w:rsidRDefault="000B6A06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4EEF6909" w14:textId="77777777" w:rsidR="006B7FF2" w:rsidRPr="00EA1231" w:rsidRDefault="006B7FF2" w:rsidP="00321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cs/>
        </w:rPr>
        <w:sectPr w:rsidR="006B7FF2" w:rsidRPr="00EA1231" w:rsidSect="002138B1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699" w:right="1224" w:bottom="864" w:left="1296" w:header="720" w:footer="504" w:gutter="0"/>
          <w:pgNumType w:start="15"/>
          <w:cols w:space="720"/>
          <w:docGrid w:linePitch="408"/>
        </w:sectPr>
      </w:pPr>
    </w:p>
    <w:p w14:paraId="519D6632" w14:textId="50E7FED6" w:rsidR="00ED1FD2" w:rsidRPr="00EA1231" w:rsidRDefault="00ED1FD2" w:rsidP="00CF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>เงินลงทุนในบริษัท</w:t>
      </w:r>
      <w:r w:rsidR="0052623D" w:rsidRPr="00EA1231">
        <w:rPr>
          <w:rFonts w:asciiTheme="majorBidi" w:hAnsiTheme="majorBidi" w:cstheme="majorBidi"/>
          <w:cs/>
        </w:rPr>
        <w:t>ย่อย</w:t>
      </w:r>
      <w:r w:rsidRPr="00EA1231">
        <w:rPr>
          <w:rFonts w:asciiTheme="majorBidi" w:hAnsiTheme="majorBidi" w:cstheme="majorBidi"/>
          <w:cs/>
        </w:rPr>
        <w:t>และบริษัท</w:t>
      </w:r>
      <w:r w:rsidR="0052623D" w:rsidRPr="00EA1231">
        <w:rPr>
          <w:rFonts w:asciiTheme="majorBidi" w:hAnsiTheme="majorBidi" w:cstheme="majorBidi"/>
          <w:cs/>
        </w:rPr>
        <w:t>ร่วม</w:t>
      </w:r>
      <w:r w:rsidRPr="00EA1231">
        <w:rPr>
          <w:rFonts w:asciiTheme="majorBidi" w:hAnsiTheme="majorBidi" w:cstheme="majorBidi"/>
          <w:cs/>
        </w:rPr>
        <w:t xml:space="preserve"> ณ วันที่ </w:t>
      </w:r>
      <w:r w:rsidR="001C7230" w:rsidRPr="00EA1231">
        <w:rPr>
          <w:rFonts w:asciiTheme="majorBidi" w:hAnsiTheme="majorBidi" w:cstheme="majorBidi"/>
        </w:rPr>
        <w:t>31</w:t>
      </w:r>
      <w:r w:rsidR="00F66240"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</w:rPr>
        <w:t>ธันวาคม และเงินปันผลรั</w:t>
      </w:r>
      <w:r w:rsidR="00A920E6" w:rsidRPr="00EA1231">
        <w:rPr>
          <w:rFonts w:asciiTheme="majorBidi" w:hAnsiTheme="majorBidi" w:cstheme="majorBidi"/>
          <w:cs/>
        </w:rPr>
        <w:t>บจากเงินลงทุนระหว่างปีสิ้นสุด</w:t>
      </w:r>
      <w:r w:rsidRPr="00EA1231">
        <w:rPr>
          <w:rFonts w:asciiTheme="majorBidi" w:hAnsiTheme="majorBidi" w:cstheme="majorBidi"/>
          <w:cs/>
        </w:rPr>
        <w:t>วันเดียวกัน มีดังนี้</w:t>
      </w:r>
    </w:p>
    <w:p w14:paraId="1E666388" w14:textId="77777777" w:rsidR="00ED1FD2" w:rsidRPr="00D1153A" w:rsidRDefault="00ED1FD2" w:rsidP="002C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74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15"/>
        <w:gridCol w:w="12"/>
        <w:gridCol w:w="619"/>
        <w:gridCol w:w="7"/>
        <w:gridCol w:w="630"/>
        <w:gridCol w:w="888"/>
        <w:gridCol w:w="11"/>
        <w:gridCol w:w="954"/>
        <w:gridCol w:w="869"/>
        <w:gridCol w:w="11"/>
        <w:gridCol w:w="225"/>
        <w:gridCol w:w="15"/>
        <w:gridCol w:w="856"/>
        <w:gridCol w:w="240"/>
        <w:gridCol w:w="782"/>
        <w:gridCol w:w="239"/>
        <w:gridCol w:w="12"/>
        <w:gridCol w:w="812"/>
        <w:gridCol w:w="7"/>
        <w:gridCol w:w="229"/>
        <w:gridCol w:w="7"/>
        <w:gridCol w:w="857"/>
        <w:gridCol w:w="240"/>
        <w:gridCol w:w="843"/>
        <w:gridCol w:w="238"/>
        <w:gridCol w:w="773"/>
        <w:gridCol w:w="50"/>
        <w:gridCol w:w="186"/>
        <w:gridCol w:w="50"/>
        <w:gridCol w:w="865"/>
      </w:tblGrid>
      <w:tr w:rsidR="00D67255" w:rsidRPr="00CE7286" w14:paraId="1997A588" w14:textId="77777777" w:rsidTr="008B5D11">
        <w:tc>
          <w:tcPr>
            <w:tcW w:w="3227" w:type="dxa"/>
            <w:gridSpan w:val="2"/>
          </w:tcPr>
          <w:p w14:paraId="59052A4D" w14:textId="77777777" w:rsidR="00D67255" w:rsidRPr="00CE7286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3"/>
          </w:tcPr>
          <w:p w14:paraId="3634BA45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899" w:type="dxa"/>
            <w:gridSpan w:val="2"/>
          </w:tcPr>
          <w:p w14:paraId="1FDAAAEE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2DC3957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gridSpan w:val="2"/>
          </w:tcPr>
          <w:p w14:paraId="75908004" w14:textId="77777777" w:rsidR="00D67255" w:rsidRPr="00CE7286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438C093F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6E4B9006" w14:textId="77777777" w:rsidR="00D67255" w:rsidRPr="00CE7286" w:rsidRDefault="00D67255" w:rsidP="00D6725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3E123B9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45" w:type="dxa"/>
            <w:gridSpan w:val="4"/>
          </w:tcPr>
          <w:p w14:paraId="4F245FA0" w14:textId="77777777" w:rsidR="00D67255" w:rsidRPr="00CE7286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36" w:type="dxa"/>
            <w:gridSpan w:val="2"/>
          </w:tcPr>
          <w:p w14:paraId="41755AC9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4E28ACCE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97A483C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331E0C4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88972C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gridSpan w:val="2"/>
          </w:tcPr>
          <w:p w14:paraId="621C2FE6" w14:textId="77777777" w:rsidR="00D67255" w:rsidRPr="00CE7286" w:rsidRDefault="00D67255" w:rsidP="00D6725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E667E3E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</w:tcPr>
          <w:p w14:paraId="6D05FBBE" w14:textId="77777777" w:rsidR="00D67255" w:rsidRPr="00CE7286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D67255" w:rsidRPr="00CE7286" w14:paraId="290A0B86" w14:textId="77777777" w:rsidTr="008B5D11">
        <w:tc>
          <w:tcPr>
            <w:tcW w:w="3227" w:type="dxa"/>
            <w:gridSpan w:val="2"/>
          </w:tcPr>
          <w:p w14:paraId="69B60F78" w14:textId="77777777" w:rsidR="00D67255" w:rsidRPr="00CE7286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3"/>
          </w:tcPr>
          <w:p w14:paraId="087C7039" w14:textId="77777777" w:rsidR="00D67255" w:rsidRPr="00CE7286" w:rsidRDefault="00D67255" w:rsidP="00D6725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การถือหุ้น</w:t>
            </w:r>
          </w:p>
        </w:tc>
        <w:tc>
          <w:tcPr>
            <w:tcW w:w="1853" w:type="dxa"/>
            <w:gridSpan w:val="3"/>
          </w:tcPr>
          <w:p w14:paraId="28E9F753" w14:textId="77777777" w:rsidR="00D67255" w:rsidRPr="00CE7286" w:rsidRDefault="00D67255" w:rsidP="00D67255">
            <w:pPr>
              <w:pStyle w:val="block"/>
              <w:tabs>
                <w:tab w:val="decimal" w:pos="-108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76" w:type="dxa"/>
            <w:gridSpan w:val="5"/>
          </w:tcPr>
          <w:p w14:paraId="32C202F8" w14:textId="77777777" w:rsidR="00D67255" w:rsidRPr="00CE7286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spacing w:line="240" w:lineRule="auto"/>
              <w:ind w:left="-62" w:right="-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0" w:type="dxa"/>
          </w:tcPr>
          <w:p w14:paraId="57F8B970" w14:textId="77777777" w:rsidR="00D67255" w:rsidRPr="00CE7286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2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4"/>
          </w:tcPr>
          <w:p w14:paraId="7BEED341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236" w:type="dxa"/>
            <w:gridSpan w:val="2"/>
          </w:tcPr>
          <w:p w14:paraId="142B4F17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7" w:type="dxa"/>
            <w:gridSpan w:val="4"/>
          </w:tcPr>
          <w:p w14:paraId="5C85DD2D" w14:textId="77777777" w:rsidR="00D67255" w:rsidRPr="00CE7286" w:rsidRDefault="00D67255" w:rsidP="00D67255">
            <w:pPr>
              <w:pStyle w:val="acctfourfigures"/>
              <w:tabs>
                <w:tab w:val="clear" w:pos="765"/>
              </w:tabs>
              <w:spacing w:line="240" w:lineRule="auto"/>
              <w:ind w:left="-198" w:right="-17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1682ED8D" w14:textId="77777777" w:rsidR="00D67255" w:rsidRPr="00CE7286" w:rsidRDefault="00D67255" w:rsidP="00D6725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gridSpan w:val="5"/>
          </w:tcPr>
          <w:p w14:paraId="37E00AC5" w14:textId="77777777" w:rsidR="00D67255" w:rsidRPr="00CE7286" w:rsidRDefault="00D67255" w:rsidP="00D6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</w:tr>
      <w:tr w:rsidR="00521E25" w:rsidRPr="00CE7286" w14:paraId="27ED39E0" w14:textId="77777777" w:rsidTr="008B5D11">
        <w:tc>
          <w:tcPr>
            <w:tcW w:w="3227" w:type="dxa"/>
            <w:gridSpan w:val="2"/>
          </w:tcPr>
          <w:p w14:paraId="0168D300" w14:textId="77777777" w:rsidR="00521E25" w:rsidRPr="00CE7286" w:rsidRDefault="00521E25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6" w:type="dxa"/>
            <w:gridSpan w:val="2"/>
          </w:tcPr>
          <w:p w14:paraId="2D7346C5" w14:textId="7B7CF7F5" w:rsidR="00521E25" w:rsidRPr="00CE7286" w:rsidRDefault="001C7230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630" w:type="dxa"/>
          </w:tcPr>
          <w:p w14:paraId="3A6ECE02" w14:textId="5890A591" w:rsidR="00521E25" w:rsidRPr="00CE7286" w:rsidRDefault="001C7230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99" w:type="dxa"/>
            <w:gridSpan w:val="2"/>
          </w:tcPr>
          <w:p w14:paraId="47E1EAEB" w14:textId="5BA225A0" w:rsidR="00521E25" w:rsidRPr="00CE7286" w:rsidRDefault="001C7230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54" w:type="dxa"/>
          </w:tcPr>
          <w:p w14:paraId="40FE26C4" w14:textId="4DE0E89B" w:rsidR="00521E25" w:rsidRPr="00CE7286" w:rsidRDefault="001C7230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80" w:type="dxa"/>
            <w:gridSpan w:val="2"/>
          </w:tcPr>
          <w:p w14:paraId="71220E88" w14:textId="346D07E8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0" w:type="dxa"/>
            <w:gridSpan w:val="2"/>
          </w:tcPr>
          <w:p w14:paraId="429475BC" w14:textId="77777777" w:rsidR="00521E25" w:rsidRPr="00CE7286" w:rsidRDefault="00521E25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6" w:type="dxa"/>
          </w:tcPr>
          <w:p w14:paraId="547590BA" w14:textId="45619495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40" w:type="dxa"/>
          </w:tcPr>
          <w:p w14:paraId="3D3E0AD5" w14:textId="77777777" w:rsidR="00521E25" w:rsidRPr="00CE7286" w:rsidRDefault="00521E25" w:rsidP="00521E25">
            <w:pPr>
              <w:pStyle w:val="block"/>
              <w:tabs>
                <w:tab w:val="left" w:pos="540"/>
                <w:tab w:val="decimal" w:pos="9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1032705D" w14:textId="6E8E90CF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9" w:type="dxa"/>
          </w:tcPr>
          <w:p w14:paraId="7A0D513C" w14:textId="77777777" w:rsidR="00521E25" w:rsidRPr="00CE7286" w:rsidRDefault="00521E25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gridSpan w:val="2"/>
          </w:tcPr>
          <w:p w14:paraId="6BF26680" w14:textId="7CC2FA2E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6" w:type="dxa"/>
            <w:gridSpan w:val="2"/>
          </w:tcPr>
          <w:p w14:paraId="4D533881" w14:textId="77777777" w:rsidR="00521E25" w:rsidRPr="00CE7286" w:rsidRDefault="00521E25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0CAB9E62" w14:textId="7FA732B7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0" w:type="dxa"/>
          </w:tcPr>
          <w:p w14:paraId="2EE7D032" w14:textId="77777777" w:rsidR="00521E25" w:rsidRPr="00CE7286" w:rsidRDefault="00521E25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</w:tcPr>
          <w:p w14:paraId="0E2AE9A8" w14:textId="6B7FAC37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8" w:type="dxa"/>
          </w:tcPr>
          <w:p w14:paraId="1F527D31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left" w:pos="540"/>
                <w:tab w:val="decimal" w:pos="7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gridSpan w:val="2"/>
          </w:tcPr>
          <w:p w14:paraId="3A998C41" w14:textId="709B8E7E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gridSpan w:val="2"/>
          </w:tcPr>
          <w:p w14:paraId="2FA67015" w14:textId="77777777" w:rsidR="00521E25" w:rsidRPr="00CE7286" w:rsidRDefault="00521E25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5" w:type="dxa"/>
          </w:tcPr>
          <w:p w14:paraId="1F26A0A2" w14:textId="3FAAA61A" w:rsidR="00521E25" w:rsidRPr="00CE7286" w:rsidRDefault="001C7230" w:rsidP="00521E25">
            <w:pPr>
              <w:pStyle w:val="block"/>
              <w:tabs>
                <w:tab w:val="left" w:pos="54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521E25" w:rsidRPr="00CE7286" w14:paraId="5980C79F" w14:textId="77777777" w:rsidTr="00A16615">
        <w:tc>
          <w:tcPr>
            <w:tcW w:w="3227" w:type="dxa"/>
            <w:gridSpan w:val="2"/>
          </w:tcPr>
          <w:p w14:paraId="52D203BE" w14:textId="77777777" w:rsidR="00521E25" w:rsidRPr="00CE7286" w:rsidRDefault="00521E25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6" w:type="dxa"/>
            <w:gridSpan w:val="3"/>
          </w:tcPr>
          <w:p w14:paraId="5DE660CB" w14:textId="468382E1" w:rsidR="00521E25" w:rsidRPr="00CE7286" w:rsidRDefault="001C7230" w:rsidP="00521E2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521E25" w:rsidRPr="00CE72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CE728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259" w:type="dxa"/>
            <w:gridSpan w:val="25"/>
          </w:tcPr>
          <w:p w14:paraId="6A1C449A" w14:textId="55C08A98" w:rsidR="00521E25" w:rsidRPr="00CE7286" w:rsidRDefault="001C7230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521E25" w:rsidRPr="00CE72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E728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21E25" w:rsidRPr="00CE7286" w14:paraId="2997F7D8" w14:textId="77777777" w:rsidTr="008B5D11">
        <w:tc>
          <w:tcPr>
            <w:tcW w:w="3227" w:type="dxa"/>
            <w:gridSpan w:val="2"/>
          </w:tcPr>
          <w:p w14:paraId="3C770C62" w14:textId="77777777" w:rsidR="00521E25" w:rsidRPr="00CE7286" w:rsidRDefault="00521E25" w:rsidP="0052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26" w:type="dxa"/>
            <w:gridSpan w:val="2"/>
          </w:tcPr>
          <w:p w14:paraId="3E22DB7A" w14:textId="77777777" w:rsidR="00521E25" w:rsidRPr="00CE7286" w:rsidRDefault="00521E25" w:rsidP="00521E2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A4AA2EC" w14:textId="77777777" w:rsidR="00521E25" w:rsidRPr="00CE7286" w:rsidRDefault="00521E25" w:rsidP="00521E2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9" w:type="dxa"/>
            <w:gridSpan w:val="2"/>
          </w:tcPr>
          <w:p w14:paraId="7C591C23" w14:textId="77777777" w:rsidR="00521E25" w:rsidRPr="00CE7286" w:rsidRDefault="00521E25" w:rsidP="00521E2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019953D8" w14:textId="77777777" w:rsidR="00521E25" w:rsidRPr="00CE7286" w:rsidRDefault="00521E25" w:rsidP="00521E25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0" w:type="dxa"/>
            <w:gridSpan w:val="2"/>
          </w:tcPr>
          <w:p w14:paraId="723232F3" w14:textId="77777777" w:rsidR="00521E25" w:rsidRPr="00CE7286" w:rsidRDefault="00521E25" w:rsidP="00521E25">
            <w:pPr>
              <w:pStyle w:val="block"/>
              <w:tabs>
                <w:tab w:val="decimal" w:pos="72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gridSpan w:val="2"/>
          </w:tcPr>
          <w:p w14:paraId="0AD977F0" w14:textId="77777777" w:rsidR="00521E25" w:rsidRPr="00CE7286" w:rsidRDefault="00521E25" w:rsidP="00521E2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53DAE12B" w14:textId="77777777" w:rsidR="00521E25" w:rsidRPr="00CE7286" w:rsidRDefault="00521E25" w:rsidP="00521E25">
            <w:pPr>
              <w:pStyle w:val="block"/>
              <w:tabs>
                <w:tab w:val="decimal" w:pos="729"/>
              </w:tabs>
              <w:spacing w:after="0" w:line="240" w:lineRule="auto"/>
              <w:ind w:left="-276" w:firstLine="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0EFD0431" w14:textId="77777777" w:rsidR="00521E25" w:rsidRPr="00CE7286" w:rsidRDefault="00521E25" w:rsidP="00521E25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1B968FEA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A1BBBC0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4FEBA5A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B3FBD14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7456C74" w14:textId="77777777" w:rsidR="00521E25" w:rsidRPr="00CE7286" w:rsidRDefault="00521E25" w:rsidP="009F7BF3">
            <w:pPr>
              <w:pStyle w:val="block"/>
              <w:tabs>
                <w:tab w:val="decimal" w:pos="684"/>
              </w:tabs>
              <w:spacing w:after="0"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2D5E5CDB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81D18AD" w14:textId="77777777" w:rsidR="00521E25" w:rsidRPr="00CE7286" w:rsidRDefault="00521E25" w:rsidP="00521E25">
            <w:pPr>
              <w:pStyle w:val="block"/>
              <w:tabs>
                <w:tab w:val="decimal" w:pos="684"/>
              </w:tabs>
              <w:spacing w:after="0"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2F485388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14:paraId="04B9421B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29B40A" w14:textId="77777777" w:rsidR="00521E25" w:rsidRPr="00CE7286" w:rsidRDefault="00521E25" w:rsidP="00521E25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24ECC03F" w14:textId="77777777" w:rsidR="00521E25" w:rsidRPr="00CE7286" w:rsidRDefault="00521E25" w:rsidP="00521E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4183" w:rsidRPr="00CE7286" w14:paraId="3D563367" w14:textId="77777777" w:rsidTr="008B5D11">
        <w:tc>
          <w:tcPr>
            <w:tcW w:w="3227" w:type="dxa"/>
            <w:gridSpan w:val="2"/>
          </w:tcPr>
          <w:p w14:paraId="460BF3D5" w14:textId="5F57826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SCG Cement</w:t>
            </w:r>
            <w:r w:rsidRPr="00CE728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CE728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Building Materials Philippines, Inc</w:t>
            </w:r>
            <w:r w:rsidRPr="00CE728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.</w:t>
            </w:r>
          </w:p>
        </w:tc>
        <w:tc>
          <w:tcPr>
            <w:tcW w:w="626" w:type="dxa"/>
            <w:gridSpan w:val="2"/>
            <w:vAlign w:val="center"/>
          </w:tcPr>
          <w:p w14:paraId="53960E77" w14:textId="6948823C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30" w:type="dxa"/>
            <w:vAlign w:val="center"/>
          </w:tcPr>
          <w:p w14:paraId="3EB5CE23" w14:textId="47B1DDA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99" w:type="dxa"/>
            <w:gridSpan w:val="2"/>
            <w:vAlign w:val="center"/>
          </w:tcPr>
          <w:p w14:paraId="5FB1E590" w14:textId="7D0A9A09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136,308</w:t>
            </w:r>
          </w:p>
        </w:tc>
        <w:tc>
          <w:tcPr>
            <w:tcW w:w="954" w:type="dxa"/>
            <w:vAlign w:val="center"/>
          </w:tcPr>
          <w:p w14:paraId="46C09EC7" w14:textId="1FB3A0AE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136,308</w:t>
            </w:r>
          </w:p>
        </w:tc>
        <w:tc>
          <w:tcPr>
            <w:tcW w:w="880" w:type="dxa"/>
            <w:gridSpan w:val="2"/>
          </w:tcPr>
          <w:p w14:paraId="66980D7C" w14:textId="45C7E38D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40" w:type="dxa"/>
            <w:gridSpan w:val="2"/>
          </w:tcPr>
          <w:p w14:paraId="724A3C0A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24EE3E5A" w14:textId="1D75E0D5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136,507</w:t>
            </w:r>
          </w:p>
        </w:tc>
        <w:tc>
          <w:tcPr>
            <w:tcW w:w="240" w:type="dxa"/>
          </w:tcPr>
          <w:p w14:paraId="62DAB9C4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7C158172" w14:textId="0DF2A3D6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37,593</w:t>
            </w:r>
          </w:p>
        </w:tc>
        <w:tc>
          <w:tcPr>
            <w:tcW w:w="239" w:type="dxa"/>
          </w:tcPr>
          <w:p w14:paraId="6013EC2C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77583444" w14:textId="6430CD4B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37,593</w:t>
            </w:r>
          </w:p>
        </w:tc>
        <w:tc>
          <w:tcPr>
            <w:tcW w:w="236" w:type="dxa"/>
            <w:gridSpan w:val="2"/>
          </w:tcPr>
          <w:p w14:paraId="0DD9FE35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EF9E123" w14:textId="1E567FE5" w:rsidR="00874183" w:rsidRPr="00CE7286" w:rsidRDefault="00874183" w:rsidP="009F7BF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20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98,914</w:t>
            </w:r>
          </w:p>
        </w:tc>
        <w:tc>
          <w:tcPr>
            <w:tcW w:w="240" w:type="dxa"/>
          </w:tcPr>
          <w:p w14:paraId="533EEA29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2FA9F6D8" w14:textId="2F67F9AD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98,914</w:t>
            </w:r>
          </w:p>
        </w:tc>
        <w:tc>
          <w:tcPr>
            <w:tcW w:w="238" w:type="dxa"/>
          </w:tcPr>
          <w:p w14:paraId="266F8F0B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  <w:tab w:val="decimal" w:pos="684"/>
              </w:tabs>
              <w:spacing w:line="240" w:lineRule="auto"/>
              <w:ind w:left="-202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3" w:type="dxa"/>
          </w:tcPr>
          <w:p w14:paraId="20CF52EB" w14:textId="209C95B0" w:rsidR="00874183" w:rsidRPr="00CE7286" w:rsidRDefault="0087418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CACC482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1AFB7F7A" w14:textId="0195FFB8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74183" w:rsidRPr="00CE7286" w14:paraId="49F2B0B6" w14:textId="77777777" w:rsidTr="008B5D11">
        <w:tc>
          <w:tcPr>
            <w:tcW w:w="3227" w:type="dxa"/>
            <w:gridSpan w:val="2"/>
          </w:tcPr>
          <w:p w14:paraId="08F94613" w14:textId="0B7A91D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</w:rPr>
              <w:t>PT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CE7286">
              <w:rPr>
                <w:rFonts w:asciiTheme="majorBidi" w:hAnsiTheme="majorBidi" w:cstheme="majorBidi"/>
                <w:sz w:val="24"/>
                <w:szCs w:val="24"/>
              </w:rPr>
              <w:t>Keramika</w:t>
            </w:r>
            <w:proofErr w:type="spellEnd"/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 xml:space="preserve">Indonesia </w:t>
            </w:r>
            <w:proofErr w:type="spellStart"/>
            <w:r w:rsidRPr="00CE7286">
              <w:rPr>
                <w:rFonts w:asciiTheme="majorBidi" w:hAnsiTheme="majorBidi" w:cstheme="majorBidi"/>
                <w:sz w:val="24"/>
                <w:szCs w:val="24"/>
              </w:rPr>
              <w:t>Assosiasi</w:t>
            </w:r>
            <w:proofErr w:type="spellEnd"/>
            <w:r w:rsidRPr="00CE7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CE7286">
              <w:rPr>
                <w:rFonts w:asciiTheme="majorBidi" w:hAnsiTheme="majorBidi" w:cstheme="majorBidi"/>
                <w:sz w:val="24"/>
                <w:szCs w:val="24"/>
              </w:rPr>
              <w:t>Tbk</w:t>
            </w:r>
            <w:proofErr w:type="spellEnd"/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626" w:type="dxa"/>
            <w:gridSpan w:val="2"/>
          </w:tcPr>
          <w:p w14:paraId="5E020C82" w14:textId="32D7BF1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30" w:type="dxa"/>
          </w:tcPr>
          <w:p w14:paraId="0FA6CD9E" w14:textId="0440B6C9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99" w:type="dxa"/>
            <w:gridSpan w:val="2"/>
          </w:tcPr>
          <w:p w14:paraId="0D2AD994" w14:textId="681917FA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5,603,101</w:t>
            </w:r>
          </w:p>
        </w:tc>
        <w:tc>
          <w:tcPr>
            <w:tcW w:w="954" w:type="dxa"/>
          </w:tcPr>
          <w:p w14:paraId="3FE9B891" w14:textId="636E8DC5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5,603,101</w:t>
            </w:r>
          </w:p>
        </w:tc>
        <w:tc>
          <w:tcPr>
            <w:tcW w:w="880" w:type="dxa"/>
            <w:gridSpan w:val="2"/>
          </w:tcPr>
          <w:p w14:paraId="045A5631" w14:textId="5A678758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4,919,770</w:t>
            </w:r>
          </w:p>
        </w:tc>
        <w:tc>
          <w:tcPr>
            <w:tcW w:w="240" w:type="dxa"/>
            <w:gridSpan w:val="2"/>
          </w:tcPr>
          <w:p w14:paraId="18A93C2B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2F75F119" w14:textId="0B76E8C5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4,919,770</w:t>
            </w:r>
          </w:p>
        </w:tc>
        <w:tc>
          <w:tcPr>
            <w:tcW w:w="240" w:type="dxa"/>
          </w:tcPr>
          <w:p w14:paraId="5AAF1DC1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0B154E82" w14:textId="0C49FBE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4,025,008</w:t>
            </w:r>
          </w:p>
        </w:tc>
        <w:tc>
          <w:tcPr>
            <w:tcW w:w="239" w:type="dxa"/>
          </w:tcPr>
          <w:p w14:paraId="4B717917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B3F331B" w14:textId="0F74B86A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4,025,008</w:t>
            </w:r>
          </w:p>
        </w:tc>
        <w:tc>
          <w:tcPr>
            <w:tcW w:w="236" w:type="dxa"/>
            <w:gridSpan w:val="2"/>
          </w:tcPr>
          <w:p w14:paraId="22988527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038E3B0" w14:textId="782EAA1D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894,762</w:t>
            </w:r>
          </w:p>
        </w:tc>
        <w:tc>
          <w:tcPr>
            <w:tcW w:w="240" w:type="dxa"/>
          </w:tcPr>
          <w:p w14:paraId="3183AB75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23557D26" w14:textId="4820FA60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894,762</w:t>
            </w:r>
          </w:p>
        </w:tc>
        <w:tc>
          <w:tcPr>
            <w:tcW w:w="238" w:type="dxa"/>
          </w:tcPr>
          <w:p w14:paraId="21AEE5E3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14:paraId="4DB5E917" w14:textId="48C47AA6" w:rsidR="00874183" w:rsidRPr="00CE7286" w:rsidRDefault="0087418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6BBF6F7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03FE32E2" w14:textId="4BBA51AB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74183" w:rsidRPr="00CE7286" w14:paraId="43CCE998" w14:textId="77777777" w:rsidTr="008B5D11">
        <w:tc>
          <w:tcPr>
            <w:tcW w:w="3227" w:type="dxa"/>
            <w:gridSpan w:val="2"/>
          </w:tcPr>
          <w:p w14:paraId="0C0FF1AD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</w:rPr>
              <w:t>Prime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>Group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>Joint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>Stock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>Company</w:t>
            </w:r>
          </w:p>
        </w:tc>
        <w:tc>
          <w:tcPr>
            <w:tcW w:w="626" w:type="dxa"/>
            <w:gridSpan w:val="2"/>
          </w:tcPr>
          <w:p w14:paraId="5AB72109" w14:textId="19CA993E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30" w:type="dxa"/>
          </w:tcPr>
          <w:p w14:paraId="3E7B3009" w14:textId="2736A44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99" w:type="dxa"/>
            <w:gridSpan w:val="2"/>
          </w:tcPr>
          <w:p w14:paraId="16EE93FA" w14:textId="25B9C3F0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1,412,647</w:t>
            </w:r>
          </w:p>
        </w:tc>
        <w:tc>
          <w:tcPr>
            <w:tcW w:w="954" w:type="dxa"/>
          </w:tcPr>
          <w:p w14:paraId="59AF94F7" w14:textId="3C99462C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1,412,647</w:t>
            </w:r>
          </w:p>
        </w:tc>
        <w:tc>
          <w:tcPr>
            <w:tcW w:w="880" w:type="dxa"/>
            <w:gridSpan w:val="2"/>
          </w:tcPr>
          <w:p w14:paraId="3FF2BBF2" w14:textId="50C024EB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3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  <w:gridSpan w:val="2"/>
          </w:tcPr>
          <w:p w14:paraId="5E210230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</w:tcPr>
          <w:p w14:paraId="335DCC05" w14:textId="2C686B68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</w:tcPr>
          <w:p w14:paraId="3068BAD4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3CD416C8" w14:textId="0D519215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2F7AC03D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32DA5E0" w14:textId="44DC2FAA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9414150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7738A15" w14:textId="314124DB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40" w:type="dxa"/>
          </w:tcPr>
          <w:p w14:paraId="6685104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19CF87E2" w14:textId="5492F8B5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6,224,960</w:t>
            </w:r>
          </w:p>
        </w:tc>
        <w:tc>
          <w:tcPr>
            <w:tcW w:w="238" w:type="dxa"/>
          </w:tcPr>
          <w:p w14:paraId="499CB321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14:paraId="1B90E483" w14:textId="7F782CD9" w:rsidR="00874183" w:rsidRPr="00CE7286" w:rsidRDefault="0087418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09B422B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7F463785" w14:textId="58A2DFD0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956,877</w:t>
            </w:r>
          </w:p>
        </w:tc>
      </w:tr>
      <w:tr w:rsidR="00874183" w:rsidRPr="00CE7286" w14:paraId="68DC374A" w14:textId="77777777" w:rsidTr="008B5D11">
        <w:tc>
          <w:tcPr>
            <w:tcW w:w="3227" w:type="dxa"/>
            <w:gridSpan w:val="2"/>
          </w:tcPr>
          <w:p w14:paraId="6CEE1F59" w14:textId="62520DD9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บริษัทเอสซีจี เซรามิกส์ จำกัด 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มหาชน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6" w:type="dxa"/>
            <w:gridSpan w:val="2"/>
          </w:tcPr>
          <w:p w14:paraId="06358588" w14:textId="0C65A8BB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4E5070F9" w14:textId="50A3B54E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F0ACDA1" w14:textId="629E9A2A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5,387,482</w:t>
            </w:r>
          </w:p>
        </w:tc>
        <w:tc>
          <w:tcPr>
            <w:tcW w:w="954" w:type="dxa"/>
            <w:shd w:val="clear" w:color="auto" w:fill="auto"/>
          </w:tcPr>
          <w:p w14:paraId="5C7F9D23" w14:textId="689D0732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5,387,482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26BC271A" w14:textId="76551F10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8,514,027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B34CCB1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shd w:val="clear" w:color="auto" w:fill="auto"/>
          </w:tcPr>
          <w:p w14:paraId="539D5746" w14:textId="3FCDF925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3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8,514,027</w:t>
            </w:r>
          </w:p>
        </w:tc>
        <w:tc>
          <w:tcPr>
            <w:tcW w:w="240" w:type="dxa"/>
            <w:shd w:val="clear" w:color="auto" w:fill="auto"/>
          </w:tcPr>
          <w:p w14:paraId="562A0261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-13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shd w:val="clear" w:color="auto" w:fill="auto"/>
          </w:tcPr>
          <w:p w14:paraId="24AA16EF" w14:textId="0D5DD5D9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3EA48B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7A3B3A8A" w14:textId="5A93BAA1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41BC5D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DE41BEA" w14:textId="2B2FA506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8,514,027</w:t>
            </w:r>
          </w:p>
        </w:tc>
        <w:tc>
          <w:tcPr>
            <w:tcW w:w="240" w:type="dxa"/>
            <w:shd w:val="clear" w:color="auto" w:fill="auto"/>
          </w:tcPr>
          <w:p w14:paraId="630FE1E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14:paraId="735B6676" w14:textId="708F72E0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8,514,027</w:t>
            </w:r>
          </w:p>
        </w:tc>
        <w:tc>
          <w:tcPr>
            <w:tcW w:w="238" w:type="dxa"/>
            <w:shd w:val="clear" w:color="auto" w:fill="auto"/>
          </w:tcPr>
          <w:p w14:paraId="1476B880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2990D540" w14:textId="216C9EAB" w:rsidR="00874183" w:rsidRPr="00CE7286" w:rsidRDefault="00874183" w:rsidP="00CA703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1,73</w:t>
            </w:r>
            <w:r w:rsidR="009F7B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,42</w:t>
            </w:r>
            <w:r w:rsidR="007B4A13"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51CE6B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4168B45D" w14:textId="38478691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197,362</w:t>
            </w:r>
          </w:p>
        </w:tc>
      </w:tr>
      <w:tr w:rsidR="00874183" w:rsidRPr="00CE7286" w14:paraId="60E37D44" w14:textId="77777777" w:rsidTr="008B5D11">
        <w:tc>
          <w:tcPr>
            <w:tcW w:w="3227" w:type="dxa"/>
            <w:gridSpan w:val="2"/>
          </w:tcPr>
          <w:p w14:paraId="6341F41D" w14:textId="119BE9AC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CE7286">
              <w:rPr>
                <w:rFonts w:asciiTheme="majorBidi" w:hAnsiTheme="majorBidi" w:cstheme="majorBidi"/>
                <w:sz w:val="24"/>
                <w:szCs w:val="24"/>
              </w:rPr>
              <w:t>Mariwasa</w:t>
            </w:r>
            <w:proofErr w:type="spellEnd"/>
            <w:r w:rsidRPr="00CE7286">
              <w:rPr>
                <w:rFonts w:asciiTheme="majorBidi" w:hAnsiTheme="majorBidi" w:cstheme="majorBidi"/>
                <w:sz w:val="24"/>
                <w:szCs w:val="24"/>
              </w:rPr>
              <w:t xml:space="preserve"> Siam Ceramics, Inc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626" w:type="dxa"/>
            <w:gridSpan w:val="2"/>
          </w:tcPr>
          <w:p w14:paraId="743EDB64" w14:textId="3306D32B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2A7389E2" w14:textId="041E6CF4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D7D7500" w14:textId="798D1E23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430,140</w:t>
            </w:r>
          </w:p>
        </w:tc>
        <w:tc>
          <w:tcPr>
            <w:tcW w:w="954" w:type="dxa"/>
            <w:shd w:val="clear" w:color="auto" w:fill="auto"/>
          </w:tcPr>
          <w:p w14:paraId="40FE48EE" w14:textId="71EFC7CA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430,140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7640BAAF" w14:textId="3A95A4E5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654,169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C46BED1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shd w:val="clear" w:color="auto" w:fill="auto"/>
          </w:tcPr>
          <w:p w14:paraId="3113197D" w14:textId="57C69901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654,169</w:t>
            </w:r>
          </w:p>
        </w:tc>
        <w:tc>
          <w:tcPr>
            <w:tcW w:w="240" w:type="dxa"/>
            <w:shd w:val="clear" w:color="auto" w:fill="auto"/>
          </w:tcPr>
          <w:p w14:paraId="44C5A7C7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shd w:val="clear" w:color="auto" w:fill="auto"/>
          </w:tcPr>
          <w:p w14:paraId="6DC24F30" w14:textId="63E18B5F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64D2BB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00F5382A" w14:textId="6BEFE1C9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7849C5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53B2F258" w14:textId="5DDAAB3F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654,169</w:t>
            </w:r>
          </w:p>
        </w:tc>
        <w:tc>
          <w:tcPr>
            <w:tcW w:w="240" w:type="dxa"/>
            <w:shd w:val="clear" w:color="auto" w:fill="auto"/>
          </w:tcPr>
          <w:p w14:paraId="1307EEDE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14:paraId="32636668" w14:textId="0D5D6151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654,169</w:t>
            </w:r>
          </w:p>
        </w:tc>
        <w:tc>
          <w:tcPr>
            <w:tcW w:w="238" w:type="dxa"/>
            <w:shd w:val="clear" w:color="auto" w:fill="auto"/>
          </w:tcPr>
          <w:p w14:paraId="2A5C809E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9BF0943" w14:textId="6D81D612" w:rsidR="00874183" w:rsidRPr="00CE7286" w:rsidRDefault="0087418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D31D56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6E196FD0" w14:textId="5CD0AF1D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74183" w:rsidRPr="00CE7286" w14:paraId="404843C8" w14:textId="77777777" w:rsidTr="008B5D11">
        <w:tc>
          <w:tcPr>
            <w:tcW w:w="3227" w:type="dxa"/>
            <w:gridSpan w:val="2"/>
          </w:tcPr>
          <w:p w14:paraId="1249798A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บริษัทสยามซานิทารีแวร์ จำกัด</w:t>
            </w:r>
          </w:p>
        </w:tc>
        <w:tc>
          <w:tcPr>
            <w:tcW w:w="626" w:type="dxa"/>
            <w:gridSpan w:val="2"/>
          </w:tcPr>
          <w:p w14:paraId="27C862D3" w14:textId="27DFEC2B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4D83FB43" w14:textId="6075C153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B4B2589" w14:textId="35CA1F99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60,000</w:t>
            </w:r>
          </w:p>
        </w:tc>
        <w:tc>
          <w:tcPr>
            <w:tcW w:w="954" w:type="dxa"/>
            <w:shd w:val="clear" w:color="auto" w:fill="auto"/>
          </w:tcPr>
          <w:p w14:paraId="6CEBDDB2" w14:textId="71828F9A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60,000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2FA4E934" w14:textId="19E3B73E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2,824,798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4934D53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shd w:val="clear" w:color="auto" w:fill="auto"/>
          </w:tcPr>
          <w:p w14:paraId="020A5667" w14:textId="2EF58CB3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2,824,798</w:t>
            </w:r>
          </w:p>
        </w:tc>
        <w:tc>
          <w:tcPr>
            <w:tcW w:w="240" w:type="dxa"/>
            <w:shd w:val="clear" w:color="auto" w:fill="auto"/>
          </w:tcPr>
          <w:p w14:paraId="61A15A73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shd w:val="clear" w:color="auto" w:fill="auto"/>
          </w:tcPr>
          <w:p w14:paraId="0617CDFE" w14:textId="5EAC956D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463614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2958EEE" w14:textId="146FEF41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992F5B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5BA894D" w14:textId="28E88873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2,824,798</w:t>
            </w:r>
          </w:p>
        </w:tc>
        <w:tc>
          <w:tcPr>
            <w:tcW w:w="240" w:type="dxa"/>
            <w:shd w:val="clear" w:color="auto" w:fill="auto"/>
          </w:tcPr>
          <w:p w14:paraId="4032479C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14:paraId="63F1F014" w14:textId="46236693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2,824,798</w:t>
            </w:r>
          </w:p>
        </w:tc>
        <w:tc>
          <w:tcPr>
            <w:tcW w:w="238" w:type="dxa"/>
            <w:shd w:val="clear" w:color="auto" w:fill="auto"/>
          </w:tcPr>
          <w:p w14:paraId="5394293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75FF4AFF" w14:textId="7A2D138B" w:rsidR="00874183" w:rsidRPr="00CE7286" w:rsidRDefault="0087418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ED152B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14:paraId="6B51E843" w14:textId="0173A99A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2,054,313</w:t>
            </w:r>
          </w:p>
        </w:tc>
      </w:tr>
      <w:tr w:rsidR="00874183" w:rsidRPr="00CE7286" w14:paraId="36C99452" w14:textId="77777777" w:rsidTr="008B5D11">
        <w:tc>
          <w:tcPr>
            <w:tcW w:w="3227" w:type="dxa"/>
            <w:gridSpan w:val="2"/>
          </w:tcPr>
          <w:p w14:paraId="2F5D29CC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4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626" w:type="dxa"/>
            <w:gridSpan w:val="2"/>
          </w:tcPr>
          <w:p w14:paraId="24193E4B" w14:textId="5473F56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30" w:type="dxa"/>
            <w:shd w:val="clear" w:color="auto" w:fill="auto"/>
          </w:tcPr>
          <w:p w14:paraId="77778C26" w14:textId="6E6899B2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404883E4" w14:textId="262B063A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954" w:type="dxa"/>
            <w:shd w:val="clear" w:color="auto" w:fill="auto"/>
          </w:tcPr>
          <w:p w14:paraId="38F8A5DC" w14:textId="67040858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FAF35" w14:textId="4FF9750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777,995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CF14644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3F217984" w14:textId="263A162A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777,995</w:t>
            </w:r>
          </w:p>
        </w:tc>
        <w:tc>
          <w:tcPr>
            <w:tcW w:w="240" w:type="dxa"/>
            <w:shd w:val="clear" w:color="auto" w:fill="auto"/>
          </w:tcPr>
          <w:p w14:paraId="023F9C7E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14:paraId="5D633196" w14:textId="1DED4F3D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7240F4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2ABFA" w14:textId="499D5DA5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FC7FC5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BE7C42" w14:textId="7BC7613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777,995</w:t>
            </w:r>
          </w:p>
        </w:tc>
        <w:tc>
          <w:tcPr>
            <w:tcW w:w="240" w:type="dxa"/>
            <w:shd w:val="clear" w:color="auto" w:fill="auto"/>
          </w:tcPr>
          <w:p w14:paraId="28B1EC0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14:paraId="4CB9CD7F" w14:textId="1611E224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777,995</w:t>
            </w:r>
          </w:p>
        </w:tc>
        <w:tc>
          <w:tcPr>
            <w:tcW w:w="238" w:type="dxa"/>
            <w:shd w:val="clear" w:color="auto" w:fill="auto"/>
          </w:tcPr>
          <w:p w14:paraId="0F0D5702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0DCFA15A" w14:textId="42111D9D" w:rsidR="00874183" w:rsidRPr="00CE7286" w:rsidRDefault="0087418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6DA0F4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4B7BD" w14:textId="459989B9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597,305</w:t>
            </w:r>
          </w:p>
        </w:tc>
      </w:tr>
      <w:tr w:rsidR="00874183" w:rsidRPr="00CE7286" w14:paraId="3DFF73DE" w14:textId="77777777" w:rsidTr="008B5D11">
        <w:tc>
          <w:tcPr>
            <w:tcW w:w="3227" w:type="dxa"/>
            <w:gridSpan w:val="2"/>
            <w:vAlign w:val="bottom"/>
          </w:tcPr>
          <w:p w14:paraId="6E4BCC47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6" w:type="dxa"/>
            <w:gridSpan w:val="2"/>
            <w:vAlign w:val="bottom"/>
          </w:tcPr>
          <w:p w14:paraId="6CE8AC5D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294D45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C860FA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E146838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F64C" w14:textId="300B6D8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24,052,226</w:t>
            </w:r>
          </w:p>
        </w:tc>
        <w:tc>
          <w:tcPr>
            <w:tcW w:w="240" w:type="dxa"/>
            <w:gridSpan w:val="2"/>
            <w:vAlign w:val="bottom"/>
          </w:tcPr>
          <w:p w14:paraId="4D6BA62A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69F5" w14:textId="6B0EF924" w:rsidR="00874183" w:rsidRPr="00CE7286" w:rsidRDefault="00874183" w:rsidP="00874183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24,052,226</w:t>
            </w:r>
          </w:p>
        </w:tc>
        <w:tc>
          <w:tcPr>
            <w:tcW w:w="240" w:type="dxa"/>
            <w:vAlign w:val="bottom"/>
          </w:tcPr>
          <w:p w14:paraId="6437A788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2E9D7" w14:textId="3405AC6E" w:rsidR="00874183" w:rsidRPr="00CE7286" w:rsidRDefault="00874183" w:rsidP="00923866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4,062,601</w:t>
            </w:r>
          </w:p>
        </w:tc>
        <w:tc>
          <w:tcPr>
            <w:tcW w:w="239" w:type="dxa"/>
            <w:vAlign w:val="bottom"/>
          </w:tcPr>
          <w:p w14:paraId="4471CA5A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B217" w14:textId="5F56CE21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4,062,601</w:t>
            </w:r>
          </w:p>
        </w:tc>
        <w:tc>
          <w:tcPr>
            <w:tcW w:w="236" w:type="dxa"/>
            <w:gridSpan w:val="2"/>
            <w:vAlign w:val="bottom"/>
          </w:tcPr>
          <w:p w14:paraId="50F8FC90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E02D7" w14:textId="2AE97916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19,989,625</w:t>
            </w:r>
          </w:p>
        </w:tc>
        <w:tc>
          <w:tcPr>
            <w:tcW w:w="240" w:type="dxa"/>
            <w:vAlign w:val="bottom"/>
          </w:tcPr>
          <w:p w14:paraId="7DBFECD6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  <w:tab w:val="decimal" w:pos="790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BBF6" w14:textId="3A35E39E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19,989,625</w:t>
            </w:r>
          </w:p>
        </w:tc>
        <w:tc>
          <w:tcPr>
            <w:tcW w:w="238" w:type="dxa"/>
            <w:vAlign w:val="bottom"/>
          </w:tcPr>
          <w:p w14:paraId="2950ADB3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483FF" w14:textId="7D1B888A" w:rsidR="00874183" w:rsidRPr="00CE7286" w:rsidRDefault="007B4A13" w:rsidP="0087418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1,73</w:t>
            </w:r>
            <w:r w:rsidR="009F7B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,429</w:t>
            </w:r>
          </w:p>
        </w:tc>
        <w:tc>
          <w:tcPr>
            <w:tcW w:w="236" w:type="dxa"/>
            <w:gridSpan w:val="2"/>
            <w:vAlign w:val="bottom"/>
          </w:tcPr>
          <w:p w14:paraId="6EE88A8D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836E9" w14:textId="51D1F316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3,805,857</w:t>
            </w:r>
          </w:p>
        </w:tc>
      </w:tr>
      <w:tr w:rsidR="00874183" w:rsidRPr="00CE7286" w14:paraId="659724D2" w14:textId="77777777" w:rsidTr="008B5D11">
        <w:trPr>
          <w:trHeight w:val="246"/>
        </w:trPr>
        <w:tc>
          <w:tcPr>
            <w:tcW w:w="3215" w:type="dxa"/>
          </w:tcPr>
          <w:p w14:paraId="5ABE6569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31" w:type="dxa"/>
            <w:gridSpan w:val="2"/>
          </w:tcPr>
          <w:p w14:paraId="55454F9A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7" w:type="dxa"/>
            <w:gridSpan w:val="2"/>
          </w:tcPr>
          <w:p w14:paraId="5F0B9FCF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BFEB25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50DCF1C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DCF54E5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5F881FF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gridSpan w:val="2"/>
          </w:tcPr>
          <w:p w14:paraId="09A0054E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F849DD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02369CE6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gridSpan w:val="2"/>
          </w:tcPr>
          <w:p w14:paraId="042DCF77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6C7CCCA4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AC39A32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</w:tcPr>
          <w:p w14:paraId="0CFF26A4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37A1714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DD42843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F1995E9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14:paraId="13990A5A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12ED82A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</w:tcPr>
          <w:p w14:paraId="2D27A950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74183" w:rsidRPr="00CE7286" w14:paraId="6D8878C1" w14:textId="77777777" w:rsidTr="00315C4A">
        <w:trPr>
          <w:trHeight w:val="246"/>
        </w:trPr>
        <w:tc>
          <w:tcPr>
            <w:tcW w:w="3215" w:type="dxa"/>
          </w:tcPr>
          <w:p w14:paraId="726C866B" w14:textId="328EF125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บริษัทนอริตาเก้ เอสซีจี พลาสเตอร์ จำกัด</w:t>
            </w:r>
            <w:r w:rsidRPr="00CE72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728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631" w:type="dxa"/>
            <w:gridSpan w:val="2"/>
          </w:tcPr>
          <w:p w14:paraId="486DB9EC" w14:textId="5D30D6DF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637" w:type="dxa"/>
            <w:gridSpan w:val="2"/>
          </w:tcPr>
          <w:p w14:paraId="348260BC" w14:textId="2786A3BD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88" w:type="dxa"/>
            <w:shd w:val="clear" w:color="auto" w:fill="auto"/>
          </w:tcPr>
          <w:p w14:paraId="08C5E983" w14:textId="577E4DCB" w:rsidR="00874183" w:rsidRPr="00CE7286" w:rsidRDefault="00874183" w:rsidP="00315C4A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198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405,000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B9BF892" w14:textId="61793108" w:rsidR="00874183" w:rsidRPr="00CE7286" w:rsidRDefault="00874183" w:rsidP="0087418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98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405,000</w:t>
            </w:r>
          </w:p>
        </w:tc>
        <w:tc>
          <w:tcPr>
            <w:tcW w:w="869" w:type="dxa"/>
          </w:tcPr>
          <w:p w14:paraId="199BB270" w14:textId="64F4958E" w:rsidR="00874183" w:rsidRPr="00CE7286" w:rsidRDefault="00874183" w:rsidP="00315C4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36" w:type="dxa"/>
            <w:gridSpan w:val="2"/>
          </w:tcPr>
          <w:p w14:paraId="05192B6A" w14:textId="77777777" w:rsidR="00874183" w:rsidRPr="00CE7286" w:rsidRDefault="00874183" w:rsidP="00874183">
            <w:pPr>
              <w:pStyle w:val="block"/>
              <w:tabs>
                <w:tab w:val="decimal" w:pos="819"/>
                <w:tab w:val="decimal" w:pos="901"/>
              </w:tabs>
              <w:spacing w:after="0" w:line="240" w:lineRule="auto"/>
              <w:ind w:left="-135" w:right="-11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1" w:type="dxa"/>
            <w:gridSpan w:val="2"/>
          </w:tcPr>
          <w:p w14:paraId="31A321E1" w14:textId="17433056" w:rsidR="00874183" w:rsidRPr="00CE7286" w:rsidRDefault="00874183" w:rsidP="0039114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40" w:type="dxa"/>
          </w:tcPr>
          <w:p w14:paraId="5A577A32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14:paraId="68F7B89D" w14:textId="5E7F9E93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  <w:gridSpan w:val="2"/>
          </w:tcPr>
          <w:p w14:paraId="027240D2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gridSpan w:val="2"/>
          </w:tcPr>
          <w:p w14:paraId="742D6D56" w14:textId="6E6D3336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DC86D2A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</w:tcPr>
          <w:p w14:paraId="5D10A478" w14:textId="60EDC5B7" w:rsidR="00874183" w:rsidRPr="00CE7286" w:rsidRDefault="00874183" w:rsidP="00CA703E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40" w:type="dxa"/>
          </w:tcPr>
          <w:p w14:paraId="628282FB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3E7CCE5" w14:textId="6D9261E5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8" w:type="dxa"/>
          </w:tcPr>
          <w:p w14:paraId="2EAC54BE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" w:type="dxa"/>
          </w:tcPr>
          <w:p w14:paraId="243BD7EA" w14:textId="0C72CE66" w:rsidR="00874183" w:rsidRPr="00CE7286" w:rsidRDefault="007B4A13" w:rsidP="00CA70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202" w:right="-11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3,240</w:t>
            </w:r>
          </w:p>
        </w:tc>
        <w:tc>
          <w:tcPr>
            <w:tcW w:w="236" w:type="dxa"/>
            <w:gridSpan w:val="2"/>
          </w:tcPr>
          <w:p w14:paraId="26D6EC26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1E2E33DD" w14:textId="66DDA63F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4183" w:rsidRPr="00CE7286" w14:paraId="3DE77295" w14:textId="77777777" w:rsidTr="00315C4A">
        <w:trPr>
          <w:trHeight w:val="246"/>
        </w:trPr>
        <w:tc>
          <w:tcPr>
            <w:tcW w:w="3215" w:type="dxa"/>
          </w:tcPr>
          <w:p w14:paraId="4FBB960B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dxa"/>
            <w:gridSpan w:val="2"/>
          </w:tcPr>
          <w:p w14:paraId="6A78046D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7" w:type="dxa"/>
            <w:gridSpan w:val="2"/>
          </w:tcPr>
          <w:p w14:paraId="194EC109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D503E46" w14:textId="77777777" w:rsidR="00874183" w:rsidRPr="00CE7286" w:rsidRDefault="00874183" w:rsidP="00874183">
            <w:pPr>
              <w:pStyle w:val="block"/>
              <w:tabs>
                <w:tab w:val="decimal" w:pos="369"/>
                <w:tab w:val="decimal" w:pos="56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A71F2A0" w14:textId="77777777" w:rsidR="00874183" w:rsidRPr="00CE7286" w:rsidRDefault="00874183" w:rsidP="00874183">
            <w:pPr>
              <w:pStyle w:val="block"/>
              <w:tabs>
                <w:tab w:val="decimal" w:pos="369"/>
                <w:tab w:val="decimal" w:pos="6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5075ACE1" w14:textId="161A4473" w:rsidR="00874183" w:rsidRPr="00CE7286" w:rsidRDefault="00874183" w:rsidP="00315C4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36" w:type="dxa"/>
            <w:gridSpan w:val="2"/>
          </w:tcPr>
          <w:p w14:paraId="4D761BE3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3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8BFBC" w14:textId="77863570" w:rsidR="00874183" w:rsidRPr="00CE7286" w:rsidRDefault="00874183" w:rsidP="0039114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44,587</w:t>
            </w:r>
          </w:p>
        </w:tc>
        <w:tc>
          <w:tcPr>
            <w:tcW w:w="240" w:type="dxa"/>
          </w:tcPr>
          <w:p w14:paraId="1B807B32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B02F639" w14:textId="60F349A3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  <w:gridSpan w:val="2"/>
          </w:tcPr>
          <w:p w14:paraId="2BACA001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32227" w14:textId="6DBE686B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9C1F932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2181FADD" w14:textId="1CC6EB8D" w:rsidR="00874183" w:rsidRPr="00CE7286" w:rsidRDefault="00874183" w:rsidP="00CA703E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40" w:type="dxa"/>
          </w:tcPr>
          <w:p w14:paraId="1281A1F7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122F449E" w14:textId="573A3822" w:rsidR="00874183" w:rsidRPr="00CE7286" w:rsidRDefault="00874183" w:rsidP="00874183">
            <w:pPr>
              <w:pStyle w:val="block"/>
              <w:tabs>
                <w:tab w:val="decimal" w:pos="671"/>
              </w:tabs>
              <w:spacing w:after="0"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44,587</w:t>
            </w:r>
          </w:p>
        </w:tc>
        <w:tc>
          <w:tcPr>
            <w:tcW w:w="238" w:type="dxa"/>
          </w:tcPr>
          <w:p w14:paraId="3A682A9B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14:paraId="4937418B" w14:textId="4D570945" w:rsidR="00874183" w:rsidRPr="00CE7286" w:rsidRDefault="007B4A13" w:rsidP="00CA70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3,240</w:t>
            </w:r>
          </w:p>
        </w:tc>
        <w:tc>
          <w:tcPr>
            <w:tcW w:w="236" w:type="dxa"/>
            <w:gridSpan w:val="2"/>
          </w:tcPr>
          <w:p w14:paraId="67DA450A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77EC7" w14:textId="07D7CF70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874183" w:rsidRPr="00CE7286" w14:paraId="23875A5D" w14:textId="77777777" w:rsidTr="00315C4A">
        <w:trPr>
          <w:trHeight w:val="246"/>
        </w:trPr>
        <w:tc>
          <w:tcPr>
            <w:tcW w:w="3215" w:type="dxa"/>
          </w:tcPr>
          <w:p w14:paraId="7323933F" w14:textId="77777777" w:rsidR="00874183" w:rsidRPr="00CE7286" w:rsidRDefault="00874183" w:rsidP="008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 w:right="-4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1" w:type="dxa"/>
            <w:gridSpan w:val="2"/>
          </w:tcPr>
          <w:p w14:paraId="36D4BEEA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7" w:type="dxa"/>
            <w:gridSpan w:val="2"/>
          </w:tcPr>
          <w:p w14:paraId="1AACE78F" w14:textId="77777777" w:rsidR="00874183" w:rsidRPr="00CE7286" w:rsidRDefault="00874183" w:rsidP="00874183">
            <w:pPr>
              <w:pStyle w:val="block"/>
              <w:tabs>
                <w:tab w:val="decimal" w:pos="36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63C168A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A3991CF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0D9B9EC6" w14:textId="08C0BDC8" w:rsidR="00874183" w:rsidRPr="00CE7286" w:rsidRDefault="00874183" w:rsidP="00315C4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24,096,813</w:t>
            </w:r>
          </w:p>
        </w:tc>
        <w:tc>
          <w:tcPr>
            <w:tcW w:w="236" w:type="dxa"/>
            <w:gridSpan w:val="2"/>
          </w:tcPr>
          <w:p w14:paraId="2626CD0D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52B43" w14:textId="0C03E06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24,096,813</w:t>
            </w:r>
          </w:p>
        </w:tc>
        <w:tc>
          <w:tcPr>
            <w:tcW w:w="240" w:type="dxa"/>
          </w:tcPr>
          <w:p w14:paraId="2AA98461" w14:textId="77777777" w:rsidR="00874183" w:rsidRPr="00CE7286" w:rsidRDefault="00874183" w:rsidP="00874183">
            <w:pPr>
              <w:pStyle w:val="block"/>
              <w:tabs>
                <w:tab w:val="decimal" w:pos="901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</w:tcPr>
          <w:p w14:paraId="44484B50" w14:textId="705CE30E" w:rsidR="00874183" w:rsidRPr="00CE7286" w:rsidRDefault="00874183" w:rsidP="00923866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4,062,601</w:t>
            </w:r>
          </w:p>
        </w:tc>
        <w:tc>
          <w:tcPr>
            <w:tcW w:w="251" w:type="dxa"/>
            <w:gridSpan w:val="2"/>
          </w:tcPr>
          <w:p w14:paraId="247E203E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58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7BEBF" w14:textId="66B2F48B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4,062,601</w:t>
            </w:r>
          </w:p>
        </w:tc>
        <w:tc>
          <w:tcPr>
            <w:tcW w:w="236" w:type="dxa"/>
            <w:gridSpan w:val="2"/>
          </w:tcPr>
          <w:p w14:paraId="5F4D5F28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9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36485D18" w14:textId="1647538C" w:rsidR="00874183" w:rsidRPr="00CE7286" w:rsidRDefault="00874183" w:rsidP="00CA703E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20,034,212</w:t>
            </w:r>
          </w:p>
        </w:tc>
        <w:tc>
          <w:tcPr>
            <w:tcW w:w="240" w:type="dxa"/>
          </w:tcPr>
          <w:p w14:paraId="11283A36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628"/>
                <w:tab w:val="decimal" w:pos="790"/>
              </w:tabs>
              <w:spacing w:line="240" w:lineRule="auto"/>
              <w:ind w:left="-202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F4DF0F3" w14:textId="6D5C6A1E" w:rsidR="00874183" w:rsidRPr="00CE7286" w:rsidRDefault="00874183" w:rsidP="00874183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20,034,212</w:t>
            </w:r>
          </w:p>
        </w:tc>
        <w:tc>
          <w:tcPr>
            <w:tcW w:w="238" w:type="dxa"/>
          </w:tcPr>
          <w:p w14:paraId="7C21711E" w14:textId="77777777" w:rsidR="00874183" w:rsidRPr="00CE7286" w:rsidRDefault="00874183" w:rsidP="00874183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29FD79BF" w14:textId="6E236A14" w:rsidR="00874183" w:rsidRPr="00CE7286" w:rsidRDefault="007B4A13" w:rsidP="00CA70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202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1,740,669</w:t>
            </w:r>
          </w:p>
        </w:tc>
        <w:tc>
          <w:tcPr>
            <w:tcW w:w="236" w:type="dxa"/>
            <w:gridSpan w:val="2"/>
          </w:tcPr>
          <w:p w14:paraId="7C3452F3" w14:textId="77777777" w:rsidR="00874183" w:rsidRPr="00CE7286" w:rsidRDefault="00874183" w:rsidP="00874183">
            <w:pPr>
              <w:pStyle w:val="block"/>
              <w:tabs>
                <w:tab w:val="decimal" w:pos="43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5F27D0" w14:textId="5B0D5746" w:rsidR="00874183" w:rsidRPr="00CE7286" w:rsidRDefault="00874183" w:rsidP="0087418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E72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3,805,857</w:t>
            </w:r>
          </w:p>
        </w:tc>
      </w:tr>
    </w:tbl>
    <w:p w14:paraId="03BC810E" w14:textId="44F7B470" w:rsidR="008479EC" w:rsidRPr="00CE7286" w:rsidRDefault="008479EC" w:rsidP="00B50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20"/>
          <w:szCs w:val="20"/>
        </w:rPr>
      </w:pPr>
    </w:p>
    <w:p w14:paraId="6362E717" w14:textId="336882CA" w:rsidR="00872F24" w:rsidRPr="00EA1231" w:rsidRDefault="001C7230" w:rsidP="0038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43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</w:rPr>
        <w:t>(1)</w:t>
      </w:r>
      <w:r w:rsidR="003844CA" w:rsidRPr="00EA1231">
        <w:rPr>
          <w:rFonts w:asciiTheme="majorBidi" w:hAnsiTheme="majorBidi" w:cstheme="majorBidi"/>
          <w:cs/>
        </w:rPr>
        <w:t xml:space="preserve"> บริษัทจัดประเภทเป็นเงินลงทุนในบริษัทร่วมเนื่องจากเป็นไปตามเงื่อนไขในสัญญาระหว่างผู้ถือหุ้นของบริษัทดังกล่าว</w:t>
      </w:r>
    </w:p>
    <w:p w14:paraId="5BD8D3E4" w14:textId="77777777" w:rsidR="00F666CC" w:rsidRPr="00EA1231" w:rsidRDefault="00F666CC" w:rsidP="00577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cs/>
        </w:rPr>
        <w:sectPr w:rsidR="00F666CC" w:rsidRPr="00EA1231" w:rsidSect="00CF6417">
          <w:headerReference w:type="default" r:id="rId14"/>
          <w:pgSz w:w="16834" w:h="11909" w:orient="landscape" w:code="9"/>
          <w:pgMar w:top="692" w:right="953" w:bottom="578" w:left="1151" w:header="720" w:footer="720" w:gutter="0"/>
          <w:cols w:space="720"/>
          <w:titlePg/>
          <w:docGrid w:linePitch="408"/>
        </w:sectPr>
      </w:pPr>
    </w:p>
    <w:p w14:paraId="16AE77D6" w14:textId="4361CE22" w:rsidR="00675107" w:rsidRPr="00EA1231" w:rsidRDefault="00022D01" w:rsidP="008C1D9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ind w:left="531" w:right="117" w:hanging="531"/>
        <w:jc w:val="thaiDistribute"/>
        <w:rPr>
          <w:rFonts w:asciiTheme="majorBidi" w:hAnsiTheme="majorBidi" w:cstheme="majorBidi"/>
          <w:spacing w:val="-2"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สัญญาเช่า</w:t>
      </w:r>
    </w:p>
    <w:p w14:paraId="2C0FF707" w14:textId="77777777" w:rsidR="00D46A0F" w:rsidRPr="002F4FA5" w:rsidRDefault="00D46A0F" w:rsidP="00D46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spacing w:line="240" w:lineRule="auto"/>
        <w:ind w:left="441" w:right="11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351" w:type="dxa"/>
        <w:tblInd w:w="2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41"/>
        <w:gridCol w:w="1260"/>
        <w:gridCol w:w="180"/>
        <w:gridCol w:w="1170"/>
      </w:tblGrid>
      <w:tr w:rsidR="00675107" w:rsidRPr="00EA1231" w14:paraId="303F8F02" w14:textId="77777777" w:rsidTr="00D30B53">
        <w:trPr>
          <w:cantSplit/>
          <w:tblHeader/>
        </w:trPr>
        <w:tc>
          <w:tcPr>
            <w:tcW w:w="6741" w:type="dxa"/>
          </w:tcPr>
          <w:p w14:paraId="3E380876" w14:textId="0EFF20BA" w:rsidR="00675107" w:rsidRPr="00EA1231" w:rsidRDefault="00675107" w:rsidP="006029CC">
            <w:pPr>
              <w:pStyle w:val="acctfourfigures"/>
              <w:tabs>
                <w:tab w:val="clear" w:pos="765"/>
              </w:tabs>
              <w:spacing w:line="240" w:lineRule="atLeast"/>
              <w:ind w:left="188" w:hanging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1C7230" w:rsidRPr="00EA1231"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  <w:t>31</w:t>
            </w:r>
            <w:r w:rsidRPr="00EA1231"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  <w:t xml:space="preserve"> 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06A967CB" w14:textId="0A47FA02" w:rsidR="00675107" w:rsidRPr="00EA1231" w:rsidRDefault="001C7230" w:rsidP="007C7F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BFF90D1" w14:textId="77777777" w:rsidR="00675107" w:rsidRPr="00EA1231" w:rsidRDefault="00675107" w:rsidP="007C7F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37301" w14:textId="35BCC3C3" w:rsidR="00675107" w:rsidRPr="00EA1231" w:rsidRDefault="001C7230" w:rsidP="007C7FE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675107" w:rsidRPr="00EA1231" w14:paraId="1155C78B" w14:textId="77777777" w:rsidTr="00D30B53">
        <w:trPr>
          <w:cantSplit/>
          <w:tblHeader/>
        </w:trPr>
        <w:tc>
          <w:tcPr>
            <w:tcW w:w="6741" w:type="dxa"/>
          </w:tcPr>
          <w:p w14:paraId="115E088F" w14:textId="77777777" w:rsidR="00675107" w:rsidRPr="00EA1231" w:rsidRDefault="00675107" w:rsidP="001B0027">
            <w:pPr>
              <w:tabs>
                <w:tab w:val="clear" w:pos="680"/>
                <w:tab w:val="clear" w:pos="907"/>
              </w:tabs>
              <w:ind w:left="188" w:firstLine="8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3"/>
          </w:tcPr>
          <w:p w14:paraId="5F7B1EB4" w14:textId="0802C947" w:rsidR="00675107" w:rsidRPr="00EA1231" w:rsidRDefault="001C7230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675107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75107" w:rsidRPr="00EA1231" w14:paraId="4325AFC2" w14:textId="77777777" w:rsidTr="00D30B53">
        <w:trPr>
          <w:cantSplit/>
        </w:trPr>
        <w:tc>
          <w:tcPr>
            <w:tcW w:w="6741" w:type="dxa"/>
          </w:tcPr>
          <w:p w14:paraId="22D4E568" w14:textId="77777777" w:rsidR="00675107" w:rsidRPr="00EA1231" w:rsidRDefault="00675107" w:rsidP="006029CC">
            <w:pPr>
              <w:tabs>
                <w:tab w:val="clear" w:pos="680"/>
                <w:tab w:val="clear" w:pos="907"/>
              </w:tabs>
              <w:ind w:left="188" w:hanging="8"/>
              <w:rPr>
                <w:rFonts w:asciiTheme="majorBidi" w:hAnsiTheme="majorBidi" w:cstheme="majorBidi"/>
                <w:b/>
                <w:i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60" w:type="dxa"/>
          </w:tcPr>
          <w:p w14:paraId="5C718C50" w14:textId="77777777" w:rsidR="00675107" w:rsidRPr="00EA1231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20C87C" w14:textId="77777777" w:rsidR="00675107" w:rsidRPr="00EA1231" w:rsidRDefault="00675107" w:rsidP="007C7FE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7F459" w14:textId="77777777" w:rsidR="00675107" w:rsidRPr="00EA1231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107" w:rsidRPr="00EA1231" w14:paraId="3EF6AD36" w14:textId="77777777" w:rsidTr="00D30B53">
        <w:trPr>
          <w:cantSplit/>
        </w:trPr>
        <w:tc>
          <w:tcPr>
            <w:tcW w:w="6741" w:type="dxa"/>
          </w:tcPr>
          <w:p w14:paraId="17D46C83" w14:textId="77777777" w:rsidR="00675107" w:rsidRPr="00EA1231" w:rsidRDefault="00675107" w:rsidP="006029CC">
            <w:pPr>
              <w:tabs>
                <w:tab w:val="clear" w:pos="680"/>
                <w:tab w:val="clear" w:pos="907"/>
              </w:tabs>
              <w:ind w:left="188" w:hanging="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B53988F" w14:textId="77777777" w:rsidR="00675107" w:rsidRPr="00EA1231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107DEA" w14:textId="77777777" w:rsidR="00675107" w:rsidRPr="00EA1231" w:rsidRDefault="00675107" w:rsidP="007C7FE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B5D49" w14:textId="77777777" w:rsidR="00675107" w:rsidRPr="00EA1231" w:rsidRDefault="00675107" w:rsidP="007C7F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324D" w:rsidRPr="00EA1231" w14:paraId="52321BE6" w14:textId="77777777" w:rsidTr="00D30B53">
        <w:trPr>
          <w:cantSplit/>
        </w:trPr>
        <w:tc>
          <w:tcPr>
            <w:tcW w:w="6741" w:type="dxa"/>
          </w:tcPr>
          <w:p w14:paraId="185FB57B" w14:textId="77777777" w:rsidR="0050324D" w:rsidRPr="00EA1231" w:rsidRDefault="0050324D" w:rsidP="005032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rFonts w:asciiTheme="majorBidi" w:hAnsiTheme="majorBidi" w:cstheme="majorBidi"/>
                <w:szCs w:val="30"/>
                <w:cs/>
              </w:rPr>
            </w:pPr>
            <w:r w:rsidRPr="00EA1231">
              <w:rPr>
                <w:rFonts w:asciiTheme="majorBidi" w:hAnsiTheme="majorBidi" w:cstheme="majorBidi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2AC1E063" w14:textId="36ADF3DB" w:rsidR="0050324D" w:rsidRPr="00EA1231" w:rsidRDefault="006D2367" w:rsidP="00503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1,807</w:t>
            </w:r>
          </w:p>
        </w:tc>
        <w:tc>
          <w:tcPr>
            <w:tcW w:w="180" w:type="dxa"/>
            <w:vAlign w:val="bottom"/>
          </w:tcPr>
          <w:p w14:paraId="6ACA1259" w14:textId="77777777" w:rsidR="0050324D" w:rsidRPr="00EA1231" w:rsidRDefault="0050324D" w:rsidP="005032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2EDF1C" w14:textId="11025DE3" w:rsidR="0050324D" w:rsidRPr="00EA1231" w:rsidRDefault="001C7230" w:rsidP="0050324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1,743</w:t>
            </w:r>
          </w:p>
        </w:tc>
      </w:tr>
      <w:tr w:rsidR="0050324D" w:rsidRPr="00EA1231" w14:paraId="09F7A7BC" w14:textId="77777777" w:rsidTr="00D30B53">
        <w:trPr>
          <w:cantSplit/>
        </w:trPr>
        <w:tc>
          <w:tcPr>
            <w:tcW w:w="6741" w:type="dxa"/>
          </w:tcPr>
          <w:p w14:paraId="41690A41" w14:textId="77777777" w:rsidR="0050324D" w:rsidRPr="00EA1231" w:rsidRDefault="0050324D" w:rsidP="0050324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630"/>
              </w:tabs>
              <w:ind w:left="203" w:hanging="3"/>
              <w:rPr>
                <w:rFonts w:asciiTheme="majorBidi" w:hAnsiTheme="majorBidi" w:cstheme="majorBidi"/>
                <w:szCs w:val="30"/>
              </w:rPr>
            </w:pPr>
            <w:r w:rsidRPr="00EA1231">
              <w:rPr>
                <w:rFonts w:asciiTheme="majorBidi" w:hAnsiTheme="majorBidi" w:cstheme="majorBidi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60" w:type="dxa"/>
            <w:vAlign w:val="bottom"/>
          </w:tcPr>
          <w:p w14:paraId="75BB442A" w14:textId="3AA67BA5" w:rsidR="0050324D" w:rsidRPr="00EA1231" w:rsidRDefault="006D2367" w:rsidP="00503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1,696</w:t>
            </w:r>
          </w:p>
        </w:tc>
        <w:tc>
          <w:tcPr>
            <w:tcW w:w="180" w:type="dxa"/>
            <w:vAlign w:val="bottom"/>
          </w:tcPr>
          <w:p w14:paraId="2C32F652" w14:textId="77777777" w:rsidR="0050324D" w:rsidRPr="00EA1231" w:rsidRDefault="0050324D" w:rsidP="005032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207364" w14:textId="68DFB7D0" w:rsidR="0050324D" w:rsidRPr="00EA1231" w:rsidRDefault="001C7230" w:rsidP="0050324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1,219</w:t>
            </w:r>
          </w:p>
        </w:tc>
      </w:tr>
      <w:tr w:rsidR="0050324D" w:rsidRPr="00EA1231" w14:paraId="6A1DB767" w14:textId="77777777" w:rsidTr="00D30B53">
        <w:trPr>
          <w:cantSplit/>
        </w:trPr>
        <w:tc>
          <w:tcPr>
            <w:tcW w:w="6741" w:type="dxa"/>
          </w:tcPr>
          <w:p w14:paraId="7CEA9A0E" w14:textId="77777777" w:rsidR="0050324D" w:rsidRPr="00EA1231" w:rsidRDefault="0050324D" w:rsidP="0050324D">
            <w:pPr>
              <w:tabs>
                <w:tab w:val="clear" w:pos="680"/>
                <w:tab w:val="clear" w:pos="9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412"/>
              </w:tabs>
              <w:ind w:left="203" w:hanging="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  <w:r w:rsidRPr="00EA1231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260" w:type="dxa"/>
          </w:tcPr>
          <w:p w14:paraId="4F250538" w14:textId="5905E0F8" w:rsidR="0050324D" w:rsidRPr="00EA1231" w:rsidRDefault="006D2367" w:rsidP="00503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242</w:t>
            </w:r>
          </w:p>
        </w:tc>
        <w:tc>
          <w:tcPr>
            <w:tcW w:w="180" w:type="dxa"/>
            <w:vAlign w:val="bottom"/>
          </w:tcPr>
          <w:p w14:paraId="5A46122E" w14:textId="77777777" w:rsidR="0050324D" w:rsidRPr="00EA1231" w:rsidRDefault="0050324D" w:rsidP="005032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44A93" w14:textId="0AA2AA8A" w:rsidR="0050324D" w:rsidRPr="00EA1231" w:rsidRDefault="001C7230" w:rsidP="00AD37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</w:tr>
      <w:tr w:rsidR="0050324D" w:rsidRPr="00EA1231" w14:paraId="3957B201" w14:textId="77777777" w:rsidTr="00D30B53">
        <w:trPr>
          <w:cantSplit/>
        </w:trPr>
        <w:tc>
          <w:tcPr>
            <w:tcW w:w="6741" w:type="dxa"/>
          </w:tcPr>
          <w:p w14:paraId="1111C7A2" w14:textId="77777777" w:rsidR="0050324D" w:rsidRPr="00EA1231" w:rsidRDefault="0050324D" w:rsidP="0050324D">
            <w:pPr>
              <w:tabs>
                <w:tab w:val="clear" w:pos="680"/>
                <w:tab w:val="clear" w:pos="907"/>
              </w:tabs>
              <w:ind w:left="203" w:hanging="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722443D3" w14:textId="2EDFE756" w:rsidR="0050324D" w:rsidRPr="00EA1231" w:rsidRDefault="006D2367" w:rsidP="00503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744AFBC5" w14:textId="77777777" w:rsidR="0050324D" w:rsidRPr="00EA1231" w:rsidRDefault="0050324D" w:rsidP="005032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9BA29" w14:textId="7C970201" w:rsidR="0050324D" w:rsidRPr="00EA1231" w:rsidRDefault="001C7230" w:rsidP="00AD37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</w:tr>
    </w:tbl>
    <w:p w14:paraId="7454949F" w14:textId="77777777" w:rsidR="00536B4E" w:rsidRPr="00EA1231" w:rsidRDefault="00536B4E" w:rsidP="0053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eastAsia="Calibri" w:hAnsiTheme="majorBidi" w:cstheme="majorBidi"/>
          <w:szCs w:val="30"/>
        </w:rPr>
      </w:pPr>
    </w:p>
    <w:p w14:paraId="5E50F93C" w14:textId="0CC7AA56" w:rsidR="005B5DFD" w:rsidRPr="00EA1231" w:rsidRDefault="00E64F18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rFonts w:asciiTheme="majorBidi" w:hAnsiTheme="majorBidi" w:cstheme="majorBidi"/>
          <w:b/>
          <w:bCs/>
          <w:szCs w:val="30"/>
        </w:rPr>
      </w:pPr>
      <w:bookmarkStart w:id="12" w:name="_Hlk66803591"/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สินทรัพย์ภาษีเงินได้รอการตัดบัญชี</w:t>
      </w:r>
      <w:bookmarkEnd w:id="12"/>
    </w:p>
    <w:p w14:paraId="63766BE1" w14:textId="77777777" w:rsidR="00B37223" w:rsidRPr="002F4FA5" w:rsidRDefault="00B37223" w:rsidP="00183934">
      <w:pPr>
        <w:pStyle w:val="block"/>
        <w:spacing w:after="0" w:line="240" w:lineRule="auto"/>
        <w:ind w:left="562" w:right="-144"/>
        <w:jc w:val="thaiDistribute"/>
        <w:rPr>
          <w:rFonts w:asciiTheme="majorBidi" w:hAnsiTheme="majorBidi" w:cstheme="majorBidi"/>
          <w:spacing w:val="-2"/>
          <w:sz w:val="20"/>
          <w:lang w:bidi="th-TH"/>
        </w:rPr>
      </w:pPr>
    </w:p>
    <w:p w14:paraId="511584F5" w14:textId="5829A862" w:rsidR="00587464" w:rsidRPr="00EA1231" w:rsidRDefault="00587464" w:rsidP="004C41EE">
      <w:pPr>
        <w:pStyle w:val="block"/>
        <w:spacing w:after="0" w:line="240" w:lineRule="atLeast"/>
        <w:ind w:left="55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ซึ่งแสดงรวมไว้ใน</w:t>
      </w:r>
      <w:r w:rsidR="00CF63DA" w:rsidRPr="00EA1231">
        <w:rPr>
          <w:rFonts w:asciiTheme="majorBidi" w:hAnsiTheme="majorBidi" w:cstheme="majorBidi"/>
          <w:sz w:val="30"/>
          <w:szCs w:val="30"/>
          <w:cs/>
          <w:lang w:bidi="th-TH"/>
        </w:rPr>
        <w:t>งบฐานะการเงิน</w:t>
      </w: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>โดยมีรายละเอียดดังนี้</w:t>
      </w:r>
    </w:p>
    <w:p w14:paraId="2F88519A" w14:textId="77777777" w:rsidR="00B03B74" w:rsidRPr="002F4FA5" w:rsidRDefault="00B03B74" w:rsidP="0051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51" w:type="dxa"/>
        <w:tblInd w:w="2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41"/>
        <w:gridCol w:w="1260"/>
        <w:gridCol w:w="180"/>
        <w:gridCol w:w="1170"/>
      </w:tblGrid>
      <w:tr w:rsidR="00AD37FC" w:rsidRPr="00EA1231" w14:paraId="5DA3255B" w14:textId="77777777" w:rsidTr="00142D2C">
        <w:trPr>
          <w:cantSplit/>
          <w:tblHeader/>
        </w:trPr>
        <w:tc>
          <w:tcPr>
            <w:tcW w:w="6741" w:type="dxa"/>
          </w:tcPr>
          <w:p w14:paraId="5C19C89B" w14:textId="7869D164" w:rsidR="00AD37FC" w:rsidRPr="00EA1231" w:rsidRDefault="00AD37FC" w:rsidP="00142D2C">
            <w:pPr>
              <w:pStyle w:val="acctfourfigures"/>
              <w:tabs>
                <w:tab w:val="clear" w:pos="765"/>
              </w:tabs>
              <w:spacing w:line="240" w:lineRule="atLeast"/>
              <w:ind w:left="188" w:hanging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431CCC8" w14:textId="77777777" w:rsidR="00AD37FC" w:rsidRPr="00EA1231" w:rsidRDefault="00AD37FC" w:rsidP="00142D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589F2C4" w14:textId="77777777" w:rsidR="00AD37FC" w:rsidRPr="00EA1231" w:rsidRDefault="00AD37FC" w:rsidP="00142D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3286F" w14:textId="77777777" w:rsidR="00AD37FC" w:rsidRPr="00EA1231" w:rsidRDefault="00AD37FC" w:rsidP="00142D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AD37FC" w:rsidRPr="00EA1231" w14:paraId="7DD6BE06" w14:textId="77777777" w:rsidTr="00142D2C">
        <w:trPr>
          <w:cantSplit/>
          <w:tblHeader/>
        </w:trPr>
        <w:tc>
          <w:tcPr>
            <w:tcW w:w="6741" w:type="dxa"/>
          </w:tcPr>
          <w:p w14:paraId="56DCF7C9" w14:textId="77777777" w:rsidR="00AD37FC" w:rsidRPr="00EA1231" w:rsidRDefault="00AD37FC" w:rsidP="00142D2C">
            <w:pPr>
              <w:tabs>
                <w:tab w:val="clear" w:pos="680"/>
                <w:tab w:val="clear" w:pos="907"/>
              </w:tabs>
              <w:ind w:left="188" w:firstLine="8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3"/>
          </w:tcPr>
          <w:p w14:paraId="761AD127" w14:textId="77777777" w:rsidR="00AD37FC" w:rsidRPr="00EA1231" w:rsidRDefault="00AD37FC" w:rsidP="00142D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D37FC" w:rsidRPr="00EA1231" w14:paraId="49975CAA" w14:textId="77777777" w:rsidTr="00AD37FC">
        <w:trPr>
          <w:cantSplit/>
        </w:trPr>
        <w:tc>
          <w:tcPr>
            <w:tcW w:w="6741" w:type="dxa"/>
          </w:tcPr>
          <w:p w14:paraId="613666B1" w14:textId="52EE5ECB" w:rsidR="00AD37FC" w:rsidRPr="00EA1231" w:rsidRDefault="00AD37FC" w:rsidP="00142D2C">
            <w:pPr>
              <w:tabs>
                <w:tab w:val="clear" w:pos="680"/>
                <w:tab w:val="clear" w:pos="9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412"/>
              </w:tabs>
              <w:ind w:left="203" w:hanging="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F0E89A3" w14:textId="57A51E5F" w:rsidR="00AD37FC" w:rsidRPr="00EA1231" w:rsidRDefault="00AD37FC" w:rsidP="00AD37F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116,786</w:t>
            </w:r>
          </w:p>
        </w:tc>
        <w:tc>
          <w:tcPr>
            <w:tcW w:w="180" w:type="dxa"/>
            <w:vAlign w:val="bottom"/>
          </w:tcPr>
          <w:p w14:paraId="6BC31D49" w14:textId="77777777" w:rsidR="00AD37FC" w:rsidRPr="00EA1231" w:rsidRDefault="00AD37FC" w:rsidP="00AD37F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476917" w14:textId="7F8DC2C5" w:rsidR="00AD37FC" w:rsidRPr="00EA1231" w:rsidRDefault="00AD37FC" w:rsidP="00AD37F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24,565</w:t>
            </w:r>
          </w:p>
        </w:tc>
      </w:tr>
    </w:tbl>
    <w:p w14:paraId="0E7365E6" w14:textId="77777777" w:rsidR="00AD37FC" w:rsidRPr="002F4FA5" w:rsidRDefault="00AD37FC" w:rsidP="0051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26"/>
        <w:jc w:val="thaiDistribute"/>
        <w:rPr>
          <w:rFonts w:asciiTheme="majorBidi" w:hAnsiTheme="majorBidi" w:cstheme="majorBidi"/>
          <w:sz w:val="20"/>
          <w:szCs w:val="20"/>
        </w:rPr>
      </w:pPr>
    </w:p>
    <w:p w14:paraId="073A5D09" w14:textId="642C6DD7" w:rsidR="005111AB" w:rsidRPr="00EA1231" w:rsidRDefault="001049EC" w:rsidP="005D4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126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32F374FE" w14:textId="77777777" w:rsidR="00183934" w:rsidRPr="00B64A36" w:rsidRDefault="00183934" w:rsidP="004C4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1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38" w:type="dxa"/>
        <w:tblInd w:w="423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1"/>
        <w:gridCol w:w="1171"/>
        <w:gridCol w:w="240"/>
        <w:gridCol w:w="1212"/>
        <w:gridCol w:w="17"/>
        <w:gridCol w:w="262"/>
        <w:gridCol w:w="7"/>
        <w:gridCol w:w="1170"/>
        <w:gridCol w:w="30"/>
        <w:gridCol w:w="242"/>
        <w:gridCol w:w="30"/>
        <w:gridCol w:w="1166"/>
      </w:tblGrid>
      <w:tr w:rsidR="00A66D7E" w:rsidRPr="00EA1231" w14:paraId="70987084" w14:textId="77777777" w:rsidTr="00A424F1">
        <w:trPr>
          <w:tblHeader/>
        </w:trPr>
        <w:tc>
          <w:tcPr>
            <w:tcW w:w="1998" w:type="pct"/>
            <w:tcBorders>
              <w:top w:val="nil"/>
            </w:tcBorders>
          </w:tcPr>
          <w:p w14:paraId="663C8828" w14:textId="77777777" w:rsidR="00A66D7E" w:rsidRPr="00EA1231" w:rsidRDefault="00A66D7E" w:rsidP="00A815B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nil"/>
            </w:tcBorders>
          </w:tcPr>
          <w:p w14:paraId="3B404CBC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2CCC98D9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0" w:type="pct"/>
            <w:gridSpan w:val="6"/>
            <w:tcBorders>
              <w:top w:val="nil"/>
            </w:tcBorders>
          </w:tcPr>
          <w:p w14:paraId="40107A6C" w14:textId="0B6E083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บันทึกเป็น รายได้ </w:t>
            </w:r>
            <w:r w:rsidR="001C7230" w:rsidRPr="00EA1231">
              <w:rPr>
                <w:rFonts w:asciiTheme="majorBidi" w:hAnsiTheme="majorBidi" w:cstheme="majorBidi"/>
              </w:rPr>
              <w:t>(</w:t>
            </w:r>
            <w:r w:rsidRPr="00EA1231">
              <w:rPr>
                <w:rFonts w:asciiTheme="majorBidi" w:hAnsiTheme="majorBidi" w:cstheme="majorBidi"/>
                <w:cs/>
              </w:rPr>
              <w:t>ค่าใช้จ่าย</w:t>
            </w:r>
            <w:r w:rsidR="001C7230" w:rsidRPr="00EA1231">
              <w:rPr>
                <w:rFonts w:asciiTheme="majorBidi" w:hAnsiTheme="majorBidi" w:cstheme="majorBidi"/>
              </w:rPr>
              <w:t>)</w:t>
            </w:r>
            <w:r w:rsidRPr="00EA1231">
              <w:rPr>
                <w:rFonts w:asciiTheme="majorBidi" w:hAnsiTheme="majorBidi" w:cstheme="majorBidi"/>
                <w:cs/>
              </w:rPr>
              <w:t xml:space="preserve"> ใน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533566E9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42B9E524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66D7E" w:rsidRPr="00EA1231" w14:paraId="7C4467A4" w14:textId="77777777" w:rsidTr="00A424F1">
        <w:trPr>
          <w:tblHeader/>
        </w:trPr>
        <w:tc>
          <w:tcPr>
            <w:tcW w:w="1998" w:type="pct"/>
          </w:tcPr>
          <w:p w14:paraId="23215B03" w14:textId="77777777" w:rsidR="00A66D7E" w:rsidRPr="00EA1231" w:rsidRDefault="00A66D7E" w:rsidP="00A815B7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</w:tcPr>
          <w:p w14:paraId="51AD3AA9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130" w:type="pct"/>
          </w:tcPr>
          <w:p w14:paraId="7DB0448D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6" w:type="pct"/>
          </w:tcPr>
          <w:p w14:paraId="6E42C949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กำไรหรือ</w:t>
            </w:r>
          </w:p>
        </w:tc>
        <w:tc>
          <w:tcPr>
            <w:tcW w:w="151" w:type="pct"/>
            <w:gridSpan w:val="2"/>
          </w:tcPr>
          <w:p w14:paraId="1330DD4C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3" w:type="pct"/>
            <w:gridSpan w:val="3"/>
          </w:tcPr>
          <w:p w14:paraId="54A6761D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-8"/>
                <w:cs/>
              </w:rPr>
              <w:t>กำไรขาดทุน</w:t>
            </w:r>
          </w:p>
        </w:tc>
        <w:tc>
          <w:tcPr>
            <w:tcW w:w="147" w:type="pct"/>
            <w:gridSpan w:val="2"/>
          </w:tcPr>
          <w:p w14:paraId="110E17A5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pct"/>
          </w:tcPr>
          <w:p w14:paraId="64ADD800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</w:tr>
      <w:tr w:rsidR="00A66D7E" w:rsidRPr="00EA1231" w14:paraId="4518E54B" w14:textId="77777777" w:rsidTr="00A424F1">
        <w:trPr>
          <w:tblHeader/>
        </w:trPr>
        <w:tc>
          <w:tcPr>
            <w:tcW w:w="1998" w:type="pct"/>
          </w:tcPr>
          <w:p w14:paraId="6748F124" w14:textId="77777777" w:rsidR="00A66D7E" w:rsidRPr="00EA1231" w:rsidRDefault="00A66D7E" w:rsidP="00A815B7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</w:tcPr>
          <w:p w14:paraId="7457E7F0" w14:textId="4C92180A" w:rsidR="00A66D7E" w:rsidRPr="00EA1231" w:rsidRDefault="001C7230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1</w:t>
            </w:r>
            <w:r w:rsidR="00A66D7E" w:rsidRPr="00EA1231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30" w:type="pct"/>
          </w:tcPr>
          <w:p w14:paraId="6B69D7AC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6" w:type="pct"/>
          </w:tcPr>
          <w:p w14:paraId="5683DA7E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51" w:type="pct"/>
            <w:gridSpan w:val="2"/>
          </w:tcPr>
          <w:p w14:paraId="1B61FB1A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3" w:type="pct"/>
            <w:gridSpan w:val="3"/>
          </w:tcPr>
          <w:p w14:paraId="18EADA6E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-8"/>
                <w:cs/>
              </w:rPr>
              <w:t>เบ็ดเสร็จอื่น</w:t>
            </w:r>
          </w:p>
        </w:tc>
        <w:tc>
          <w:tcPr>
            <w:tcW w:w="147" w:type="pct"/>
            <w:gridSpan w:val="2"/>
          </w:tcPr>
          <w:p w14:paraId="04CA7A77" w14:textId="77777777" w:rsidR="00A66D7E" w:rsidRPr="00EA1231" w:rsidRDefault="00A66D7E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6C8EC2A" w14:textId="791B84A3" w:rsidR="00A66D7E" w:rsidRPr="00EA1231" w:rsidRDefault="001C7230" w:rsidP="00A81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31</w:t>
            </w:r>
            <w:r w:rsidR="00A66D7E" w:rsidRPr="00EA1231">
              <w:rPr>
                <w:rFonts w:asciiTheme="majorBidi" w:hAnsiTheme="majorBidi" w:cstheme="majorBidi"/>
              </w:rPr>
              <w:t xml:space="preserve"> </w:t>
            </w:r>
            <w:r w:rsidR="00A66D7E" w:rsidRPr="00EA123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22DDF" w:rsidRPr="00EA1231" w14:paraId="38AF88D8" w14:textId="77777777" w:rsidTr="00A424F1">
        <w:trPr>
          <w:tblHeader/>
        </w:trPr>
        <w:tc>
          <w:tcPr>
            <w:tcW w:w="1998" w:type="pct"/>
          </w:tcPr>
          <w:p w14:paraId="67214682" w14:textId="77777777" w:rsidR="00222DDF" w:rsidRPr="00EA1231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4" w:type="pct"/>
          </w:tcPr>
          <w:p w14:paraId="029AE862" w14:textId="77777777" w:rsidR="00222DDF" w:rsidRPr="00EA1231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0BD1B472" w14:textId="77777777" w:rsidR="00222DDF" w:rsidRPr="00EA1231" w:rsidRDefault="00222DD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0" w:type="pct"/>
            <w:gridSpan w:val="6"/>
          </w:tcPr>
          <w:p w14:paraId="701E78A6" w14:textId="3F4E77E3" w:rsidR="00222DDF" w:rsidRPr="00EA1231" w:rsidRDefault="001C7230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222DDF" w:rsidRPr="00EA1231">
              <w:rPr>
                <w:rFonts w:asciiTheme="majorBidi" w:hAnsiTheme="majorBidi" w:cstheme="majorBidi"/>
                <w:i/>
                <w:iCs/>
                <w:cs/>
              </w:rPr>
              <w:t xml:space="preserve">หมายเหตุ </w:t>
            </w:r>
            <w:r w:rsidR="00880937">
              <w:rPr>
                <w:rFonts w:asciiTheme="majorBidi" w:hAnsiTheme="majorBidi" w:cstheme="majorBidi"/>
                <w:i/>
                <w:iCs/>
              </w:rPr>
              <w:t>17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47" w:type="pct"/>
            <w:gridSpan w:val="2"/>
          </w:tcPr>
          <w:p w14:paraId="5C075E5B" w14:textId="77777777" w:rsidR="00222DDF" w:rsidRPr="00EA1231" w:rsidRDefault="00222DD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21BBB22F" w14:textId="77777777" w:rsidR="00222DDF" w:rsidRPr="00EA1231" w:rsidRDefault="00222DDF" w:rsidP="006029CC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6A71" w:rsidRPr="00EA1231" w14:paraId="50FA75BF" w14:textId="77777777" w:rsidTr="00B9497E">
        <w:trPr>
          <w:tblHeader/>
        </w:trPr>
        <w:tc>
          <w:tcPr>
            <w:tcW w:w="1998" w:type="pct"/>
          </w:tcPr>
          <w:p w14:paraId="4121A328" w14:textId="77777777" w:rsidR="00DA6A71" w:rsidRPr="00EA1231" w:rsidRDefault="00DA6A71" w:rsidP="00A815B7">
            <w:pPr>
              <w:pStyle w:val="BodyText"/>
              <w:tabs>
                <w:tab w:val="decimal" w:pos="1222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002" w:type="pct"/>
            <w:gridSpan w:val="11"/>
          </w:tcPr>
          <w:p w14:paraId="427D0375" w14:textId="4E87EAF5" w:rsidR="00DA6A71" w:rsidRPr="00EA1231" w:rsidRDefault="001C7230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DA6A71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43295F" w:rsidRPr="00EA1231" w14:paraId="04FE5FF8" w14:textId="77777777" w:rsidTr="00A424F1">
        <w:tc>
          <w:tcPr>
            <w:tcW w:w="1998" w:type="pct"/>
          </w:tcPr>
          <w:p w14:paraId="3383FCD9" w14:textId="09F83EB4" w:rsidR="0043295F" w:rsidRPr="00EA1231" w:rsidRDefault="0043295F" w:rsidP="004C41EE">
            <w:pPr>
              <w:pStyle w:val="BodyText"/>
              <w:tabs>
                <w:tab w:val="decimal" w:pos="1222"/>
              </w:tabs>
              <w:spacing w:after="0" w:line="240" w:lineRule="auto"/>
              <w:ind w:left="147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634" w:type="pct"/>
          </w:tcPr>
          <w:p w14:paraId="6987F037" w14:textId="77777777" w:rsidR="0043295F" w:rsidRPr="00EA1231" w:rsidRDefault="0043295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1F175097" w14:textId="77777777" w:rsidR="0043295F" w:rsidRPr="00EA1231" w:rsidRDefault="0043295F" w:rsidP="00A815B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65" w:type="pct"/>
            <w:gridSpan w:val="2"/>
          </w:tcPr>
          <w:p w14:paraId="2FB74614" w14:textId="77777777" w:rsidR="0043295F" w:rsidRPr="00EA1231" w:rsidRDefault="0043295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6" w:type="pct"/>
            <w:gridSpan w:val="2"/>
          </w:tcPr>
          <w:p w14:paraId="250842E9" w14:textId="77777777" w:rsidR="0043295F" w:rsidRPr="00EA1231" w:rsidRDefault="0043295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3" w:type="pct"/>
          </w:tcPr>
          <w:p w14:paraId="48FBAFB9" w14:textId="77777777" w:rsidR="0043295F" w:rsidRPr="00EA1231" w:rsidRDefault="0043295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7" w:type="pct"/>
            <w:gridSpan w:val="2"/>
          </w:tcPr>
          <w:p w14:paraId="7A912631" w14:textId="77777777" w:rsidR="0043295F" w:rsidRPr="00EA1231" w:rsidRDefault="0043295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47" w:type="pct"/>
            <w:gridSpan w:val="2"/>
          </w:tcPr>
          <w:p w14:paraId="5C7B65D4" w14:textId="73AC2FEB" w:rsidR="0043295F" w:rsidRPr="00EA1231" w:rsidRDefault="0043295F" w:rsidP="002135C1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66D7E" w:rsidRPr="00EA1231" w14:paraId="7C8B02E0" w14:textId="77777777" w:rsidTr="00A424F1">
        <w:tc>
          <w:tcPr>
            <w:tcW w:w="1998" w:type="pct"/>
          </w:tcPr>
          <w:p w14:paraId="2DB45A6D" w14:textId="77777777" w:rsidR="00A66D7E" w:rsidRPr="00EA1231" w:rsidRDefault="00A66D7E" w:rsidP="004C41EE">
            <w:pPr>
              <w:pStyle w:val="BodyText"/>
              <w:tabs>
                <w:tab w:val="decimal" w:pos="1222"/>
              </w:tabs>
              <w:spacing w:after="0" w:line="240" w:lineRule="auto"/>
              <w:ind w:left="147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7AFDDD50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78203E78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08097DE7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151" w:type="pct"/>
            <w:gridSpan w:val="2"/>
          </w:tcPr>
          <w:p w14:paraId="6F2FC794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  <w:gridSpan w:val="3"/>
          </w:tcPr>
          <w:p w14:paraId="17086F9B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  <w:gridSpan w:val="2"/>
          </w:tcPr>
          <w:p w14:paraId="39AE4415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6D76AB00" w14:textId="77777777" w:rsidR="00A66D7E" w:rsidRPr="00EA1231" w:rsidRDefault="00A66D7E" w:rsidP="00A66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</w:tr>
      <w:tr w:rsidR="00985480" w:rsidRPr="00EA1231" w14:paraId="1441C77D" w14:textId="77777777" w:rsidTr="00A424F1">
        <w:tc>
          <w:tcPr>
            <w:tcW w:w="1998" w:type="pct"/>
          </w:tcPr>
          <w:p w14:paraId="58A8660A" w14:textId="77777777" w:rsidR="00985480" w:rsidRPr="00EA1231" w:rsidRDefault="00985480" w:rsidP="00985480">
            <w:pPr>
              <w:spacing w:line="240" w:lineRule="auto"/>
              <w:ind w:left="147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634" w:type="pct"/>
          </w:tcPr>
          <w:p w14:paraId="4F5F6B38" w14:textId="2257702C" w:rsidR="00985480" w:rsidRPr="00EA1231" w:rsidRDefault="000B780F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26</w:t>
            </w:r>
            <w:r w:rsidR="008E1B6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0" w:type="pct"/>
          </w:tcPr>
          <w:p w14:paraId="1AA1182A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3128CE6A" w14:textId="6654049A" w:rsidR="00985480" w:rsidRPr="00EA1231" w:rsidRDefault="000B780F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8E1B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A332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51" w:type="pct"/>
            <w:gridSpan w:val="2"/>
          </w:tcPr>
          <w:p w14:paraId="0583731B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1EE387EF" w14:textId="64225A52" w:rsidR="00985480" w:rsidRPr="00EA1231" w:rsidRDefault="00985480" w:rsidP="008E1B6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19E2AD59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2820FAC9" w14:textId="71FB628A" w:rsidR="00985480" w:rsidRPr="00EA1231" w:rsidRDefault="008E1B66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904B0" w:rsidRPr="00EA1231" w14:paraId="593E0ADC" w14:textId="77777777" w:rsidTr="00A424F1">
        <w:tc>
          <w:tcPr>
            <w:tcW w:w="1998" w:type="pct"/>
          </w:tcPr>
          <w:p w14:paraId="2B57B043" w14:textId="1FDDEFA1" w:rsidR="006904B0" w:rsidRPr="00EA1231" w:rsidRDefault="006904B0" w:rsidP="00985480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34" w:type="pct"/>
          </w:tcPr>
          <w:p w14:paraId="5E11B741" w14:textId="3E322D15" w:rsidR="006904B0" w:rsidRPr="00EA1231" w:rsidRDefault="00237347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130" w:type="pct"/>
          </w:tcPr>
          <w:p w14:paraId="68B02C4D" w14:textId="77777777" w:rsidR="006904B0" w:rsidRPr="00EA1231" w:rsidRDefault="006904B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49A07132" w14:textId="53B4D9B0" w:rsidR="006904B0" w:rsidRPr="00EA1231" w:rsidRDefault="00644ADD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373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51" w:type="pct"/>
            <w:gridSpan w:val="2"/>
          </w:tcPr>
          <w:p w14:paraId="2B23623B" w14:textId="77777777" w:rsidR="006904B0" w:rsidRPr="00EA1231" w:rsidRDefault="006904B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077C4DD3" w14:textId="7E8E8CC6" w:rsidR="006904B0" w:rsidRPr="00EA1231" w:rsidRDefault="00CF05B7" w:rsidP="009854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46C249B4" w14:textId="77777777" w:rsidR="006904B0" w:rsidRPr="00EA1231" w:rsidRDefault="006904B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2692651F" w14:textId="3B10FDF2" w:rsidR="006904B0" w:rsidRPr="00EA1231" w:rsidRDefault="00F13275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</w:t>
            </w:r>
            <w:r w:rsidR="00237347">
              <w:rPr>
                <w:rFonts w:asciiTheme="majorBidi" w:hAnsiTheme="majorBidi" w:cstheme="majorBidi"/>
              </w:rPr>
              <w:t>301</w:t>
            </w:r>
          </w:p>
        </w:tc>
      </w:tr>
      <w:tr w:rsidR="00985480" w:rsidRPr="00EA1231" w14:paraId="3914862E" w14:textId="77777777" w:rsidTr="00A424F1">
        <w:tc>
          <w:tcPr>
            <w:tcW w:w="1998" w:type="pct"/>
          </w:tcPr>
          <w:p w14:paraId="71C7ADCB" w14:textId="77777777" w:rsidR="00985480" w:rsidRPr="00EA1231" w:rsidRDefault="00985480" w:rsidP="00985480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ผลขาดทุนทางภาษีที่ยังไม่ได้ใช้</w:t>
            </w:r>
          </w:p>
        </w:tc>
        <w:tc>
          <w:tcPr>
            <w:tcW w:w="634" w:type="pct"/>
          </w:tcPr>
          <w:p w14:paraId="14632DE0" w14:textId="23979E30" w:rsidR="00985480" w:rsidRPr="00EA1231" w:rsidRDefault="001C723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105,519</w:t>
            </w:r>
          </w:p>
        </w:tc>
        <w:tc>
          <w:tcPr>
            <w:tcW w:w="130" w:type="pct"/>
          </w:tcPr>
          <w:p w14:paraId="3BE397DB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25459037" w14:textId="29126342" w:rsidR="00985480" w:rsidRPr="00EA1231" w:rsidRDefault="001C7230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(91,863)</w:t>
            </w:r>
          </w:p>
        </w:tc>
        <w:tc>
          <w:tcPr>
            <w:tcW w:w="151" w:type="pct"/>
            <w:gridSpan w:val="2"/>
          </w:tcPr>
          <w:p w14:paraId="78BA57C8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1FC690A4" w14:textId="49AE4E2D" w:rsidR="00985480" w:rsidRPr="00EA1231" w:rsidRDefault="00985480" w:rsidP="009854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1FA79628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7B38474E" w14:textId="07D348A4" w:rsidR="00985480" w:rsidRPr="00EA1231" w:rsidRDefault="00B5124C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13,656</w:t>
            </w:r>
          </w:p>
        </w:tc>
      </w:tr>
      <w:tr w:rsidR="00985480" w:rsidRPr="00EA1231" w14:paraId="4A114147" w14:textId="77777777" w:rsidTr="00A424F1">
        <w:tc>
          <w:tcPr>
            <w:tcW w:w="1998" w:type="pct"/>
          </w:tcPr>
          <w:p w14:paraId="636C5C83" w14:textId="77777777" w:rsidR="00985480" w:rsidRPr="00EA1231" w:rsidRDefault="00985480" w:rsidP="00985480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lastRenderedPageBreak/>
              <w:t>ประมาณการหนี้สิน</w:t>
            </w:r>
          </w:p>
        </w:tc>
        <w:tc>
          <w:tcPr>
            <w:tcW w:w="634" w:type="pct"/>
            <w:tcBorders>
              <w:bottom w:val="nil"/>
            </w:tcBorders>
          </w:tcPr>
          <w:p w14:paraId="4F260A92" w14:textId="6882079B" w:rsidR="00985480" w:rsidRPr="00EA1231" w:rsidRDefault="001C723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rtl/>
                <w:cs/>
              </w:rPr>
            </w:pPr>
            <w:r w:rsidRPr="00EA1231">
              <w:rPr>
                <w:rFonts w:asciiTheme="majorBidi" w:hAnsiTheme="majorBidi" w:cstheme="majorBidi"/>
              </w:rPr>
              <w:t>1,373</w:t>
            </w:r>
          </w:p>
        </w:tc>
        <w:tc>
          <w:tcPr>
            <w:tcW w:w="130" w:type="pct"/>
          </w:tcPr>
          <w:p w14:paraId="01705BFC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4E8576F6" w14:textId="34F8AA69" w:rsidR="00985480" w:rsidRPr="00EA1231" w:rsidRDefault="001C7230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(152)</w:t>
            </w:r>
          </w:p>
        </w:tc>
        <w:tc>
          <w:tcPr>
            <w:tcW w:w="151" w:type="pct"/>
            <w:gridSpan w:val="2"/>
          </w:tcPr>
          <w:p w14:paraId="71319FD8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  <w:tcBorders>
              <w:bottom w:val="nil"/>
            </w:tcBorders>
          </w:tcPr>
          <w:p w14:paraId="17CE1D07" w14:textId="2A7EF2D0" w:rsidR="00985480" w:rsidRPr="00EA1231" w:rsidRDefault="00985480" w:rsidP="009854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593C5D40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7BD23391" w14:textId="1EFEFE60" w:rsidR="00985480" w:rsidRPr="00EA1231" w:rsidRDefault="00B5124C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1,221</w:t>
            </w:r>
          </w:p>
        </w:tc>
      </w:tr>
      <w:tr w:rsidR="00985480" w:rsidRPr="00EA1231" w14:paraId="196BB8C8" w14:textId="77777777" w:rsidTr="00A424F1">
        <w:tc>
          <w:tcPr>
            <w:tcW w:w="1998" w:type="pct"/>
          </w:tcPr>
          <w:p w14:paraId="13022786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0" w:right="-380" w:hanging="320"/>
              <w:contextualSpacing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54B2F447" w14:textId="31080A83" w:rsidR="00985480" w:rsidRPr="00EA1231" w:rsidRDefault="00985480" w:rsidP="00985480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left="370" w:right="-56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634" w:type="pct"/>
            <w:tcBorders>
              <w:top w:val="nil"/>
              <w:bottom w:val="single" w:sz="4" w:space="0" w:color="auto"/>
            </w:tcBorders>
            <w:vAlign w:val="bottom"/>
          </w:tcPr>
          <w:p w14:paraId="1CD233A4" w14:textId="2D859130" w:rsidR="00985480" w:rsidRPr="00EA1231" w:rsidRDefault="001C723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8,229</w:t>
            </w:r>
          </w:p>
        </w:tc>
        <w:tc>
          <w:tcPr>
            <w:tcW w:w="130" w:type="pct"/>
          </w:tcPr>
          <w:p w14:paraId="4713EE6C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nil"/>
              <w:bottom w:val="single" w:sz="4" w:space="0" w:color="auto"/>
            </w:tcBorders>
            <w:vAlign w:val="bottom"/>
          </w:tcPr>
          <w:p w14:paraId="5CC65CA2" w14:textId="7249A058" w:rsidR="00985480" w:rsidRPr="00EA1231" w:rsidRDefault="001C7230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1,461</w:t>
            </w:r>
          </w:p>
        </w:tc>
        <w:tc>
          <w:tcPr>
            <w:tcW w:w="151" w:type="pct"/>
            <w:gridSpan w:val="2"/>
          </w:tcPr>
          <w:p w14:paraId="40DC8978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E18E78B" w14:textId="34F0D60A" w:rsidR="00985480" w:rsidRPr="00EA1231" w:rsidRDefault="001C7230" w:rsidP="009854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47" w:type="pct"/>
            <w:gridSpan w:val="2"/>
          </w:tcPr>
          <w:p w14:paraId="1C77CA57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  <w:vAlign w:val="bottom"/>
          </w:tcPr>
          <w:p w14:paraId="48FFD3C3" w14:textId="05F07C24" w:rsidR="00985480" w:rsidRPr="00EA1231" w:rsidRDefault="00753F58" w:rsidP="003D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9,676</w:t>
            </w:r>
          </w:p>
        </w:tc>
      </w:tr>
      <w:tr w:rsidR="002B7419" w:rsidRPr="00EA1231" w14:paraId="48EA22D2" w14:textId="77777777" w:rsidTr="00A424F1">
        <w:tc>
          <w:tcPr>
            <w:tcW w:w="1998" w:type="pct"/>
          </w:tcPr>
          <w:p w14:paraId="549C9B6F" w14:textId="77777777" w:rsidR="002B7419" w:rsidRPr="00EA1231" w:rsidRDefault="002B7419" w:rsidP="002B7419">
            <w:pPr>
              <w:spacing w:line="240" w:lineRule="auto"/>
              <w:ind w:left="147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703D5CE" w14:textId="3E6C54A3" w:rsidR="002B7419" w:rsidRPr="002B7419" w:rsidRDefault="002B7419" w:rsidP="002B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2B7419">
              <w:rPr>
                <w:rFonts w:asciiTheme="majorBidi" w:hAnsiTheme="majorBidi" w:cstheme="majorBidi"/>
                <w:b/>
                <w:bCs/>
              </w:rPr>
              <w:t>115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2B7419">
              <w:rPr>
                <w:rFonts w:asciiTheme="majorBidi" w:hAnsiTheme="majorBidi" w:cstheme="majorBidi"/>
                <w:b/>
                <w:bCs/>
              </w:rPr>
              <w:t>96</w:t>
            </w:r>
            <w:r w:rsidR="00FA15DD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30" w:type="pct"/>
          </w:tcPr>
          <w:p w14:paraId="092E0992" w14:textId="77777777" w:rsidR="002B7419" w:rsidRPr="007B7328" w:rsidRDefault="002B7419" w:rsidP="002B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4631CF53" w14:textId="56263CC1" w:rsidR="002B7419" w:rsidRPr="002B7419" w:rsidRDefault="002B7419" w:rsidP="002B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2B7419">
              <w:rPr>
                <w:rFonts w:asciiTheme="majorBidi" w:hAnsiTheme="majorBidi" w:cstheme="majorBidi"/>
                <w:b/>
                <w:bCs/>
              </w:rPr>
              <w:t>90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2B7419">
              <w:rPr>
                <w:rFonts w:asciiTheme="majorBidi" w:hAnsiTheme="majorBidi" w:cstheme="majorBidi"/>
                <w:b/>
                <w:bCs/>
              </w:rPr>
              <w:t>0</w:t>
            </w:r>
            <w:r w:rsidR="00FA15DD">
              <w:rPr>
                <w:rFonts w:asciiTheme="majorBidi" w:hAnsiTheme="majorBidi" w:cstheme="majorBidi"/>
                <w:b/>
                <w:bCs/>
              </w:rPr>
              <w:t>94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51" w:type="pct"/>
            <w:gridSpan w:val="2"/>
          </w:tcPr>
          <w:p w14:paraId="7FEB8036" w14:textId="77777777" w:rsidR="002B7419" w:rsidRPr="002B7419" w:rsidRDefault="002B7419" w:rsidP="002B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</w:tcBorders>
          </w:tcPr>
          <w:p w14:paraId="08A28863" w14:textId="23E5DD8F" w:rsidR="002B7419" w:rsidRPr="002B7419" w:rsidRDefault="002B7419" w:rsidP="008E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2B7419">
              <w:rPr>
                <w:rFonts w:asciiTheme="majorBidi" w:hAnsiTheme="majorBidi" w:cstheme="majorBidi"/>
                <w:b/>
                <w:bCs/>
              </w:rPr>
              <w:t>14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7" w:type="pct"/>
            <w:gridSpan w:val="2"/>
          </w:tcPr>
          <w:p w14:paraId="5E56FFAD" w14:textId="77777777" w:rsidR="002B7419" w:rsidRPr="002B7419" w:rsidRDefault="002B7419" w:rsidP="002B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A9B7526" w14:textId="67B19EBA" w:rsidR="002B7419" w:rsidRPr="002B7419" w:rsidRDefault="002B7419" w:rsidP="002B7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2B7419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2B7419">
              <w:rPr>
                <w:rFonts w:asciiTheme="majorBidi" w:hAnsiTheme="majorBidi" w:cstheme="majorBidi"/>
                <w:b/>
                <w:bCs/>
              </w:rPr>
              <w:t>8</w:t>
            </w:r>
            <w:r w:rsidR="00FA15DD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</w:tr>
      <w:tr w:rsidR="00985480" w:rsidRPr="00EA1231" w14:paraId="316CAA62" w14:textId="77777777" w:rsidTr="00A424F1">
        <w:tc>
          <w:tcPr>
            <w:tcW w:w="1998" w:type="pct"/>
          </w:tcPr>
          <w:p w14:paraId="7070BB36" w14:textId="77777777" w:rsidR="00985480" w:rsidRPr="00EA1231" w:rsidRDefault="00985480" w:rsidP="00985480">
            <w:pPr>
              <w:spacing w:line="240" w:lineRule="auto"/>
              <w:ind w:left="1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</w:tcPr>
          <w:p w14:paraId="2FCB0493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1A7B4775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067114FF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</w:tcPr>
          <w:p w14:paraId="3B3F24AC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</w:tcPr>
          <w:p w14:paraId="006EB082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31760C6C" w14:textId="77777777" w:rsidR="00985480" w:rsidRPr="00EA1231" w:rsidRDefault="00985480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8C7509F" w14:textId="77777777" w:rsidR="00985480" w:rsidRPr="00EA1231" w:rsidRDefault="00985480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</w:p>
        </w:tc>
      </w:tr>
      <w:tr w:rsidR="00B405E7" w:rsidRPr="00EA1231" w14:paraId="0DB12156" w14:textId="77777777" w:rsidTr="00A424F1">
        <w:tc>
          <w:tcPr>
            <w:tcW w:w="1998" w:type="pct"/>
          </w:tcPr>
          <w:p w14:paraId="2A0F370E" w14:textId="25A65237" w:rsidR="00B405E7" w:rsidRPr="00EA1231" w:rsidRDefault="00B405E7" w:rsidP="00B405E7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4" w:type="pct"/>
          </w:tcPr>
          <w:p w14:paraId="24BFD5A6" w14:textId="77777777" w:rsidR="00B405E7" w:rsidRPr="00EA1231" w:rsidRDefault="00B405E7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6E7418AB" w14:textId="77777777" w:rsidR="00B405E7" w:rsidRPr="00EA1231" w:rsidRDefault="00B405E7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76E35061" w14:textId="77777777" w:rsidR="00B405E7" w:rsidRPr="00EA1231" w:rsidRDefault="00B405E7" w:rsidP="0098548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</w:tcPr>
          <w:p w14:paraId="098F879C" w14:textId="77777777" w:rsidR="00B405E7" w:rsidRPr="00EA1231" w:rsidRDefault="00B405E7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</w:tcPr>
          <w:p w14:paraId="62523493" w14:textId="77777777" w:rsidR="00B405E7" w:rsidRPr="00EA1231" w:rsidRDefault="00B405E7" w:rsidP="009854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06B7E17E" w14:textId="77777777" w:rsidR="00B405E7" w:rsidRPr="00EA1231" w:rsidRDefault="00B405E7" w:rsidP="0098548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57525C70" w14:textId="77777777" w:rsidR="00B405E7" w:rsidRPr="00EA1231" w:rsidRDefault="00B405E7" w:rsidP="0098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</w:p>
        </w:tc>
      </w:tr>
      <w:tr w:rsidR="00B405E7" w:rsidRPr="00EA1231" w14:paraId="572F7414" w14:textId="77777777" w:rsidTr="00A424F1">
        <w:tc>
          <w:tcPr>
            <w:tcW w:w="1998" w:type="pct"/>
          </w:tcPr>
          <w:p w14:paraId="77090A9A" w14:textId="50A45C34" w:rsidR="00B405E7" w:rsidRPr="00EA1231" w:rsidRDefault="00B405E7" w:rsidP="00B405E7">
            <w:pPr>
              <w:spacing w:line="240" w:lineRule="auto"/>
              <w:ind w:left="147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0E8A00C" w14:textId="5D73BD60" w:rsidR="00B405E7" w:rsidRPr="00EA1231" w:rsidRDefault="007B7328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(578)</w:t>
            </w:r>
          </w:p>
        </w:tc>
        <w:tc>
          <w:tcPr>
            <w:tcW w:w="130" w:type="pct"/>
            <w:tcBorders>
              <w:bottom w:val="nil"/>
            </w:tcBorders>
          </w:tcPr>
          <w:p w14:paraId="6750A7A0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C3B98F7" w14:textId="712EF2A4" w:rsidR="00B405E7" w:rsidRPr="00EA1231" w:rsidRDefault="007B7328" w:rsidP="00B405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05B7"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CF05B7"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51" w:type="pct"/>
            <w:gridSpan w:val="2"/>
            <w:tcBorders>
              <w:bottom w:val="nil"/>
            </w:tcBorders>
          </w:tcPr>
          <w:p w14:paraId="35680E87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</w:tcPr>
          <w:p w14:paraId="74021FDD" w14:textId="5246DFC3" w:rsidR="00B405E7" w:rsidRPr="00EA1231" w:rsidRDefault="00B92283" w:rsidP="00B405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108D64CA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B604478" w14:textId="1E92BC18" w:rsidR="00B405E7" w:rsidRPr="00EA1231" w:rsidRDefault="007B7328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92283" w:rsidRPr="00EA1231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289)</w:t>
            </w:r>
          </w:p>
        </w:tc>
      </w:tr>
      <w:tr w:rsidR="007B7328" w:rsidRPr="00EA1231" w14:paraId="2AEA005A" w14:textId="77777777" w:rsidTr="00A424F1">
        <w:tc>
          <w:tcPr>
            <w:tcW w:w="1998" w:type="pct"/>
          </w:tcPr>
          <w:p w14:paraId="7D62997C" w14:textId="56AAD958" w:rsidR="007B7328" w:rsidRPr="00EA1231" w:rsidRDefault="007B7328" w:rsidP="007B7328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AA72F6B" w14:textId="64AE366D" w:rsidR="007B7328" w:rsidRPr="00EA1231" w:rsidRDefault="007B7328" w:rsidP="007B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7B7328">
              <w:rPr>
                <w:rFonts w:asciiTheme="majorBidi" w:hAnsiTheme="majorBidi" w:cstheme="majorBidi"/>
                <w:b/>
                <w:bCs/>
              </w:rPr>
              <w:t>(578)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AD30200" w14:textId="77777777" w:rsidR="007B7328" w:rsidRPr="00EA1231" w:rsidRDefault="007B7328" w:rsidP="007B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C008394" w14:textId="41E46A7E" w:rsidR="007B7328" w:rsidRPr="007B7328" w:rsidRDefault="007B7328" w:rsidP="007B73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(711)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1AC4ACD8" w14:textId="77777777" w:rsidR="007B7328" w:rsidRPr="00EA1231" w:rsidRDefault="007B7328" w:rsidP="007B7328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27996A" w14:textId="2045BEDD" w:rsidR="007B7328" w:rsidRPr="007B7328" w:rsidRDefault="007B7328" w:rsidP="007B732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73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8351ACD" w14:textId="77777777" w:rsidR="007B7328" w:rsidRPr="00EA1231" w:rsidRDefault="007B7328" w:rsidP="007B7328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851F327" w14:textId="6174FC20" w:rsidR="007B7328" w:rsidRPr="00EA1231" w:rsidRDefault="007B7328" w:rsidP="007B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</w:rPr>
            </w:pPr>
            <w:r w:rsidRPr="007B7328">
              <w:rPr>
                <w:rFonts w:asciiTheme="majorBidi" w:hAnsiTheme="majorBidi" w:cstheme="majorBidi"/>
                <w:b/>
                <w:bCs/>
              </w:rPr>
              <w:t>(1,289)</w:t>
            </w:r>
          </w:p>
        </w:tc>
      </w:tr>
      <w:tr w:rsidR="00B405E7" w:rsidRPr="00EA1231" w14:paraId="765D22A5" w14:textId="77777777" w:rsidTr="00A424F1">
        <w:tc>
          <w:tcPr>
            <w:tcW w:w="1998" w:type="pct"/>
          </w:tcPr>
          <w:p w14:paraId="14FF79D7" w14:textId="77777777" w:rsidR="00B405E7" w:rsidRPr="00EA1231" w:rsidRDefault="00B405E7" w:rsidP="00B405E7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nil"/>
            </w:tcBorders>
          </w:tcPr>
          <w:p w14:paraId="27F1DD23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4BD4BC1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double" w:sz="4" w:space="0" w:color="auto"/>
              <w:bottom w:val="nil"/>
            </w:tcBorders>
          </w:tcPr>
          <w:p w14:paraId="6D0FDBE4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14739D30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double" w:sz="4" w:space="0" w:color="auto"/>
              <w:bottom w:val="nil"/>
            </w:tcBorders>
          </w:tcPr>
          <w:p w14:paraId="3261E885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712204FD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</w:tcPr>
          <w:p w14:paraId="41265379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</w:p>
        </w:tc>
      </w:tr>
      <w:tr w:rsidR="00B405E7" w:rsidRPr="00EA1231" w14:paraId="509DBB26" w14:textId="77777777" w:rsidTr="00A424F1">
        <w:tc>
          <w:tcPr>
            <w:tcW w:w="1998" w:type="pct"/>
          </w:tcPr>
          <w:p w14:paraId="2FFF8BC5" w14:textId="1AEC75F0" w:rsidR="00B405E7" w:rsidRPr="00EA1231" w:rsidRDefault="00B405E7" w:rsidP="00B405E7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634" w:type="pct"/>
            <w:tcBorders>
              <w:top w:val="nil"/>
              <w:bottom w:val="double" w:sz="4" w:space="0" w:color="auto"/>
            </w:tcBorders>
          </w:tcPr>
          <w:p w14:paraId="79A1DB2E" w14:textId="763EA55C" w:rsidR="00B405E7" w:rsidRPr="00EA1231" w:rsidRDefault="004B7291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115,38</w:t>
            </w:r>
            <w:r w:rsidR="00FA15DD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1627303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6" w:type="pct"/>
            <w:tcBorders>
              <w:top w:val="nil"/>
              <w:bottom w:val="double" w:sz="4" w:space="0" w:color="auto"/>
            </w:tcBorders>
          </w:tcPr>
          <w:p w14:paraId="48E32B4E" w14:textId="1F1B24DC" w:rsidR="00B405E7" w:rsidRPr="00EA1231" w:rsidRDefault="00644ADD" w:rsidP="00B405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(90,</w:t>
            </w:r>
            <w:r w:rsidR="000B780F"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</w:t>
            </w:r>
            <w:r w:rsidR="00FA15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</w:tcPr>
          <w:p w14:paraId="4E013AC8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nil"/>
              <w:bottom w:val="double" w:sz="4" w:space="0" w:color="auto"/>
            </w:tcBorders>
          </w:tcPr>
          <w:p w14:paraId="2038F6A1" w14:textId="4318875D" w:rsidR="00B405E7" w:rsidRPr="00EA1231" w:rsidRDefault="00F13275" w:rsidP="00B405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(14)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445A4E83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</w:tcPr>
          <w:p w14:paraId="5782D121" w14:textId="69062703" w:rsidR="00B405E7" w:rsidRPr="00EA1231" w:rsidRDefault="000B780F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24,</w:t>
            </w:r>
            <w:r w:rsidR="00E86CE4" w:rsidRPr="00EA1231">
              <w:rPr>
                <w:rFonts w:asciiTheme="majorBidi" w:hAnsiTheme="majorBidi" w:cstheme="majorBidi"/>
                <w:b/>
                <w:bCs/>
              </w:rPr>
              <w:t>565</w:t>
            </w:r>
          </w:p>
        </w:tc>
      </w:tr>
      <w:tr w:rsidR="00B405E7" w:rsidRPr="00EA1231" w14:paraId="4C170F2E" w14:textId="77777777" w:rsidTr="00A424F1">
        <w:tc>
          <w:tcPr>
            <w:tcW w:w="1998" w:type="pct"/>
          </w:tcPr>
          <w:p w14:paraId="6038DDEF" w14:textId="16798E2D" w:rsidR="00AF6766" w:rsidRPr="00EA1231" w:rsidRDefault="00AF6766" w:rsidP="00AF6766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00A70726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22C9F0CF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3827EAED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tcBorders>
              <w:top w:val="nil"/>
            </w:tcBorders>
          </w:tcPr>
          <w:p w14:paraId="6E6C4E24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double" w:sz="4" w:space="0" w:color="auto"/>
            </w:tcBorders>
          </w:tcPr>
          <w:p w14:paraId="4BFE9A89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017B637F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5A4BDEC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</w:p>
        </w:tc>
      </w:tr>
      <w:tr w:rsidR="00B405E7" w:rsidRPr="00EA1231" w14:paraId="0430A890" w14:textId="77777777" w:rsidTr="00A424F1">
        <w:tc>
          <w:tcPr>
            <w:tcW w:w="1998" w:type="pct"/>
          </w:tcPr>
          <w:p w14:paraId="6CEF7665" w14:textId="7097BA2D" w:rsidR="00B405E7" w:rsidRPr="00EA1231" w:rsidRDefault="00B405E7" w:rsidP="00B405E7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634" w:type="pct"/>
          </w:tcPr>
          <w:p w14:paraId="399DFF9F" w14:textId="77777777" w:rsidR="00B405E7" w:rsidRPr="00EA1231" w:rsidRDefault="00B405E7" w:rsidP="00B405E7">
            <w:pPr>
              <w:pStyle w:val="BodyText"/>
              <w:tabs>
                <w:tab w:val="clear" w:pos="907"/>
                <w:tab w:val="decimal" w:pos="829"/>
                <w:tab w:val="decimal" w:pos="1222"/>
              </w:tabs>
              <w:spacing w:after="0" w:line="240" w:lineRule="auto"/>
              <w:ind w:left="-87"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7D644535" w14:textId="77777777" w:rsidR="00B405E7" w:rsidRPr="00EA1231" w:rsidRDefault="00B405E7" w:rsidP="00B405E7">
            <w:pPr>
              <w:pStyle w:val="BodyText"/>
              <w:tabs>
                <w:tab w:val="decimal" w:pos="1222"/>
              </w:tabs>
              <w:spacing w:after="0" w:line="240" w:lineRule="auto"/>
              <w:ind w:left="-87"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39" w:type="pct"/>
            <w:gridSpan w:val="9"/>
          </w:tcPr>
          <w:p w14:paraId="0AC00947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cs/>
              </w:rPr>
            </w:pPr>
          </w:p>
        </w:tc>
      </w:tr>
      <w:tr w:rsidR="00B405E7" w:rsidRPr="00EA1231" w14:paraId="5DC238D0" w14:textId="77777777" w:rsidTr="00A424F1">
        <w:tc>
          <w:tcPr>
            <w:tcW w:w="1998" w:type="pct"/>
          </w:tcPr>
          <w:p w14:paraId="59BF3F87" w14:textId="77777777" w:rsidR="00B405E7" w:rsidRPr="00EA1231" w:rsidRDefault="00B405E7" w:rsidP="00B405E7">
            <w:pPr>
              <w:pStyle w:val="BodyText"/>
              <w:tabs>
                <w:tab w:val="decimal" w:pos="1222"/>
              </w:tabs>
              <w:spacing w:after="0" w:line="240" w:lineRule="auto"/>
              <w:ind w:left="129"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4" w:type="pct"/>
          </w:tcPr>
          <w:p w14:paraId="18F5061F" w14:textId="77777777" w:rsidR="00B405E7" w:rsidRPr="00EA1231" w:rsidRDefault="00B405E7" w:rsidP="00B40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</w:tcPr>
          <w:p w14:paraId="0AF89234" w14:textId="77777777" w:rsidR="00B405E7" w:rsidRPr="00EA1231" w:rsidRDefault="00B405E7" w:rsidP="00B40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7D0D9E8B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</w:tcPr>
          <w:p w14:paraId="0E88298B" w14:textId="77777777" w:rsidR="00B405E7" w:rsidRPr="00EA1231" w:rsidRDefault="00B405E7" w:rsidP="00B40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653" w:type="pct"/>
            <w:gridSpan w:val="3"/>
          </w:tcPr>
          <w:p w14:paraId="18AE7478" w14:textId="77777777" w:rsidR="00B405E7" w:rsidRPr="00EA1231" w:rsidRDefault="00B405E7" w:rsidP="00B405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77B6D131" w14:textId="77777777" w:rsidR="00B405E7" w:rsidRPr="00EA1231" w:rsidRDefault="00B405E7" w:rsidP="00B40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87" w:right="-110"/>
              <w:rPr>
                <w:rFonts w:asciiTheme="majorBidi" w:hAnsiTheme="majorBidi" w:cstheme="majorBidi"/>
              </w:rPr>
            </w:pPr>
          </w:p>
        </w:tc>
        <w:tc>
          <w:tcPr>
            <w:tcW w:w="631" w:type="pct"/>
          </w:tcPr>
          <w:p w14:paraId="3B844E72" w14:textId="77777777" w:rsidR="00B405E7" w:rsidRPr="00EA1231" w:rsidRDefault="00B405E7" w:rsidP="00B4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</w:p>
        </w:tc>
      </w:tr>
      <w:tr w:rsidR="00660060" w:rsidRPr="00EA1231" w14:paraId="0AC036C7" w14:textId="77777777" w:rsidTr="00A424F1">
        <w:tc>
          <w:tcPr>
            <w:tcW w:w="1998" w:type="pct"/>
          </w:tcPr>
          <w:p w14:paraId="2A766FCC" w14:textId="5CA500F5" w:rsidR="00660060" w:rsidRPr="00EA1231" w:rsidRDefault="00660060" w:rsidP="00660060">
            <w:pPr>
              <w:spacing w:line="240" w:lineRule="auto"/>
              <w:ind w:left="14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34" w:type="pct"/>
          </w:tcPr>
          <w:p w14:paraId="1CAB9EBB" w14:textId="7D8F26F2" w:rsidR="00660060" w:rsidRPr="00EA1231" w:rsidRDefault="00F55A65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1,301</w:t>
            </w:r>
          </w:p>
        </w:tc>
        <w:tc>
          <w:tcPr>
            <w:tcW w:w="130" w:type="pct"/>
          </w:tcPr>
          <w:p w14:paraId="7EF5398E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20AE03AF" w14:textId="3267CDB2" w:rsidR="00660060" w:rsidRPr="00EA1231" w:rsidRDefault="00F55A65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51" w:type="pct"/>
            <w:gridSpan w:val="2"/>
          </w:tcPr>
          <w:p w14:paraId="4ED0173B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2018174A" w14:textId="7511BE91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7423817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226EABC4" w14:textId="5D8835A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</w:t>
            </w:r>
            <w:r w:rsidR="00F55A65">
              <w:rPr>
                <w:rFonts w:asciiTheme="majorBidi" w:hAnsiTheme="majorBidi" w:cstheme="majorBidi"/>
              </w:rPr>
              <w:t>902</w:t>
            </w:r>
          </w:p>
        </w:tc>
      </w:tr>
      <w:tr w:rsidR="00660060" w:rsidRPr="00EA1231" w14:paraId="3D7CBEDB" w14:textId="77777777" w:rsidTr="00A424F1">
        <w:tc>
          <w:tcPr>
            <w:tcW w:w="1998" w:type="pct"/>
          </w:tcPr>
          <w:p w14:paraId="41AA9221" w14:textId="77777777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ผลขาดทุนทางภาษีที่ยังไม่ได้ใช้</w:t>
            </w:r>
          </w:p>
        </w:tc>
        <w:tc>
          <w:tcPr>
            <w:tcW w:w="634" w:type="pct"/>
          </w:tcPr>
          <w:p w14:paraId="47B4C87D" w14:textId="3B79965F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13,656</w:t>
            </w:r>
          </w:p>
        </w:tc>
        <w:tc>
          <w:tcPr>
            <w:tcW w:w="130" w:type="pct"/>
          </w:tcPr>
          <w:p w14:paraId="7D7C4EB4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24E453CA" w14:textId="707E3009" w:rsidR="00660060" w:rsidRPr="00EA1231" w:rsidRDefault="00660060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89,06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51" w:type="pct"/>
            <w:gridSpan w:val="2"/>
          </w:tcPr>
          <w:p w14:paraId="666F44B9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55AC4CF7" w14:textId="13671C75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4E117ED0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103ADEA9" w14:textId="734F7D06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102,717</w:t>
            </w:r>
          </w:p>
        </w:tc>
      </w:tr>
      <w:tr w:rsidR="00660060" w:rsidRPr="00EA1231" w14:paraId="0F9C97D2" w14:textId="77777777" w:rsidTr="00A424F1">
        <w:tc>
          <w:tcPr>
            <w:tcW w:w="1998" w:type="pct"/>
          </w:tcPr>
          <w:p w14:paraId="75B299A4" w14:textId="77777777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634" w:type="pct"/>
          </w:tcPr>
          <w:p w14:paraId="5FBD30B9" w14:textId="58DA58D5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rtl/>
                <w:cs/>
              </w:rPr>
            </w:pPr>
            <w:r w:rsidRPr="00EA1231">
              <w:rPr>
                <w:rFonts w:asciiTheme="majorBidi" w:hAnsiTheme="majorBidi" w:cstheme="majorBidi"/>
              </w:rPr>
              <w:t>1,221</w:t>
            </w:r>
          </w:p>
        </w:tc>
        <w:tc>
          <w:tcPr>
            <w:tcW w:w="130" w:type="pct"/>
          </w:tcPr>
          <w:p w14:paraId="780304B1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</w:tcPr>
          <w:p w14:paraId="26D7F230" w14:textId="0D312204" w:rsidR="00660060" w:rsidRPr="00EA1231" w:rsidRDefault="00660060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  <w:tc>
          <w:tcPr>
            <w:tcW w:w="151" w:type="pct"/>
            <w:gridSpan w:val="2"/>
          </w:tcPr>
          <w:p w14:paraId="4572E6E4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3" w:type="pct"/>
            <w:gridSpan w:val="3"/>
          </w:tcPr>
          <w:p w14:paraId="64108F4B" w14:textId="75BB7564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6A56219C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1" w:type="pct"/>
          </w:tcPr>
          <w:p w14:paraId="0554570F" w14:textId="1B6E056F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2,357</w:t>
            </w:r>
          </w:p>
        </w:tc>
      </w:tr>
      <w:tr w:rsidR="00660060" w:rsidRPr="00EA1231" w14:paraId="44C35D01" w14:textId="77777777" w:rsidTr="00A424F1">
        <w:tc>
          <w:tcPr>
            <w:tcW w:w="1998" w:type="pct"/>
          </w:tcPr>
          <w:p w14:paraId="0578FDB4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3" w:right="-380" w:hanging="320"/>
              <w:contextualSpacing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0DA98E87" w14:textId="700770A4" w:rsidR="00660060" w:rsidRPr="00EA1231" w:rsidRDefault="00660060" w:rsidP="00660060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left="370" w:right="-56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3CCD83FF" w14:textId="400EC738" w:rsidR="00660060" w:rsidRPr="00EA1231" w:rsidRDefault="00660060" w:rsidP="003D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9,676</w:t>
            </w:r>
          </w:p>
        </w:tc>
        <w:tc>
          <w:tcPr>
            <w:tcW w:w="130" w:type="pct"/>
          </w:tcPr>
          <w:p w14:paraId="334D94E5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4255E511" w14:textId="7F693238" w:rsidR="00660060" w:rsidRPr="00EA1231" w:rsidRDefault="00660060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777</w:t>
            </w:r>
          </w:p>
        </w:tc>
        <w:tc>
          <w:tcPr>
            <w:tcW w:w="151" w:type="pct"/>
            <w:gridSpan w:val="2"/>
          </w:tcPr>
          <w:p w14:paraId="744188C7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vAlign w:val="bottom"/>
          </w:tcPr>
          <w:p w14:paraId="11291EB3" w14:textId="674A4F16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1,230</w:t>
            </w:r>
          </w:p>
        </w:tc>
        <w:tc>
          <w:tcPr>
            <w:tcW w:w="147" w:type="pct"/>
            <w:gridSpan w:val="2"/>
          </w:tcPr>
          <w:p w14:paraId="718B7BC9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F18C828" w14:textId="2A3241E2" w:rsidR="00660060" w:rsidRPr="00EA1231" w:rsidRDefault="00660060" w:rsidP="003D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11,683</w:t>
            </w:r>
          </w:p>
        </w:tc>
      </w:tr>
      <w:tr w:rsidR="00660060" w:rsidRPr="00EA1231" w14:paraId="1926D490" w14:textId="77777777" w:rsidTr="00A424F1">
        <w:tc>
          <w:tcPr>
            <w:tcW w:w="1998" w:type="pct"/>
          </w:tcPr>
          <w:p w14:paraId="15D3CB3A" w14:textId="77777777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83E11" w14:textId="36D0DAF2" w:rsidR="00660060" w:rsidRPr="00EA1231" w:rsidRDefault="00AF0C17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AF0C17">
              <w:rPr>
                <w:rFonts w:asciiTheme="majorBidi" w:hAnsiTheme="majorBidi" w:cstheme="majorBidi"/>
                <w:b/>
                <w:bCs/>
              </w:rPr>
              <w:t>25,854</w:t>
            </w:r>
          </w:p>
        </w:tc>
        <w:tc>
          <w:tcPr>
            <w:tcW w:w="130" w:type="pct"/>
            <w:shd w:val="clear" w:color="auto" w:fill="auto"/>
          </w:tcPr>
          <w:p w14:paraId="17E215C1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93F17" w14:textId="12C656FA" w:rsidR="00660060" w:rsidRPr="00EA1231" w:rsidRDefault="00AF0C17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0C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91</w:t>
            </w:r>
            <w:r w:rsidRPr="00AF0C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0C1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575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A6351C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0789F" w14:textId="024C6133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1,230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4303291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0D777" w14:textId="530C78A5" w:rsidR="00660060" w:rsidRPr="00EA1231" w:rsidRDefault="00AF0C17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AF0C17">
              <w:rPr>
                <w:rFonts w:asciiTheme="majorBidi" w:hAnsiTheme="majorBidi" w:cstheme="majorBidi"/>
                <w:b/>
                <w:bCs/>
              </w:rPr>
              <w:t>118,659</w:t>
            </w:r>
          </w:p>
        </w:tc>
      </w:tr>
      <w:tr w:rsidR="00660060" w:rsidRPr="00EA1231" w14:paraId="08704664" w14:textId="77777777" w:rsidTr="00A424F1">
        <w:tc>
          <w:tcPr>
            <w:tcW w:w="1998" w:type="pct"/>
            <w:tcBorders>
              <w:bottom w:val="nil"/>
            </w:tcBorders>
          </w:tcPr>
          <w:p w14:paraId="6DFA6EB2" w14:textId="77777777" w:rsidR="00660060" w:rsidRPr="00EA1231" w:rsidRDefault="00660060" w:rsidP="00660060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75A364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2B0A0F91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03F828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tcBorders>
              <w:bottom w:val="nil"/>
            </w:tcBorders>
            <w:shd w:val="clear" w:color="auto" w:fill="auto"/>
          </w:tcPr>
          <w:p w14:paraId="7F53DF22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A41BEE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  <w:shd w:val="clear" w:color="auto" w:fill="auto"/>
          </w:tcPr>
          <w:p w14:paraId="65D0479C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5816D3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060" w:rsidRPr="00EA1231" w14:paraId="4658D8B5" w14:textId="77777777" w:rsidTr="00A424F1">
        <w:tc>
          <w:tcPr>
            <w:tcW w:w="1998" w:type="pct"/>
            <w:tcBorders>
              <w:top w:val="nil"/>
            </w:tcBorders>
          </w:tcPr>
          <w:p w14:paraId="56492479" w14:textId="3FAAC18E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4" w:type="pct"/>
            <w:tcBorders>
              <w:top w:val="nil"/>
            </w:tcBorders>
          </w:tcPr>
          <w:p w14:paraId="4F0924FE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2CDCF62C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nil"/>
            </w:tcBorders>
          </w:tcPr>
          <w:p w14:paraId="33DCBDEB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tcBorders>
              <w:top w:val="nil"/>
            </w:tcBorders>
          </w:tcPr>
          <w:p w14:paraId="366EA23C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nil"/>
            </w:tcBorders>
          </w:tcPr>
          <w:p w14:paraId="4D52A4AC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76844242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4AEECDC5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060" w:rsidRPr="00EA1231" w14:paraId="19E4F15D" w14:textId="77777777" w:rsidTr="00A424F1">
        <w:tc>
          <w:tcPr>
            <w:tcW w:w="1998" w:type="pct"/>
          </w:tcPr>
          <w:p w14:paraId="597E5EEF" w14:textId="14D02D7E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00CE617" w14:textId="69051C25" w:rsidR="00660060" w:rsidRPr="00EA1231" w:rsidRDefault="00A424F1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60060" w:rsidRPr="00EA1231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289)</w:t>
            </w:r>
          </w:p>
        </w:tc>
        <w:tc>
          <w:tcPr>
            <w:tcW w:w="130" w:type="pct"/>
          </w:tcPr>
          <w:p w14:paraId="69E3F671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9723114" w14:textId="22E93D2E" w:rsidR="00660060" w:rsidRPr="00EA1231" w:rsidRDefault="00A424F1" w:rsidP="009106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(584)</w:t>
            </w:r>
          </w:p>
        </w:tc>
        <w:tc>
          <w:tcPr>
            <w:tcW w:w="151" w:type="pct"/>
            <w:gridSpan w:val="2"/>
          </w:tcPr>
          <w:p w14:paraId="5CD1B8E9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</w:tcPr>
          <w:p w14:paraId="74AFAB04" w14:textId="28641E41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1240B9A2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81E3505" w14:textId="3BAB73E7" w:rsidR="00660060" w:rsidRPr="00EA1231" w:rsidRDefault="00A424F1" w:rsidP="0091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60060" w:rsidRPr="00EA1231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873)</w:t>
            </w:r>
          </w:p>
        </w:tc>
      </w:tr>
      <w:tr w:rsidR="00A424F1" w:rsidRPr="00EA1231" w14:paraId="710FDCC1" w14:textId="77777777" w:rsidTr="00A424F1">
        <w:tc>
          <w:tcPr>
            <w:tcW w:w="1998" w:type="pct"/>
          </w:tcPr>
          <w:p w14:paraId="7F0C2984" w14:textId="116E0A80" w:rsidR="00A424F1" w:rsidRPr="00EA1231" w:rsidRDefault="00A424F1" w:rsidP="00A424F1">
            <w:pPr>
              <w:spacing w:line="240" w:lineRule="auto"/>
              <w:ind w:left="12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0A197A7" w14:textId="39C29755" w:rsidR="00A424F1" w:rsidRPr="00EA1231" w:rsidRDefault="00A424F1" w:rsidP="00A4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A424F1">
              <w:rPr>
                <w:rFonts w:asciiTheme="majorBidi" w:hAnsiTheme="majorBidi" w:cstheme="majorBidi"/>
                <w:b/>
                <w:bCs/>
              </w:rPr>
              <w:t>(1,289)</w:t>
            </w:r>
          </w:p>
        </w:tc>
        <w:tc>
          <w:tcPr>
            <w:tcW w:w="130" w:type="pct"/>
          </w:tcPr>
          <w:p w14:paraId="2243AE52" w14:textId="77777777" w:rsidR="00A424F1" w:rsidRPr="00A424F1" w:rsidRDefault="00A424F1" w:rsidP="00A4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98352AA" w14:textId="6CC78855" w:rsidR="00A424F1" w:rsidRPr="00EA1231" w:rsidRDefault="00A424F1" w:rsidP="00A424F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24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(584)</w:t>
            </w:r>
          </w:p>
        </w:tc>
        <w:tc>
          <w:tcPr>
            <w:tcW w:w="151" w:type="pct"/>
            <w:gridSpan w:val="2"/>
          </w:tcPr>
          <w:p w14:paraId="5E06F330" w14:textId="77777777" w:rsidR="00A424F1" w:rsidRPr="00EA1231" w:rsidRDefault="00A424F1" w:rsidP="00A424F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AC5174" w14:textId="71E05288" w:rsidR="00A424F1" w:rsidRPr="00A424F1" w:rsidRDefault="00A424F1" w:rsidP="00A424F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24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gridSpan w:val="2"/>
          </w:tcPr>
          <w:p w14:paraId="2CBDA0E4" w14:textId="77777777" w:rsidR="00A424F1" w:rsidRPr="00EA1231" w:rsidRDefault="00A424F1" w:rsidP="00A424F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1D204D4" w14:textId="1F6BA4CD" w:rsidR="00A424F1" w:rsidRPr="00EA1231" w:rsidRDefault="00A424F1" w:rsidP="0091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A424F1">
              <w:rPr>
                <w:rFonts w:asciiTheme="majorBidi" w:hAnsiTheme="majorBidi" w:cstheme="majorBidi"/>
                <w:b/>
                <w:bCs/>
              </w:rPr>
              <w:t>(1,873)</w:t>
            </w:r>
          </w:p>
        </w:tc>
      </w:tr>
      <w:tr w:rsidR="00660060" w:rsidRPr="00EA1231" w14:paraId="0F3E8ED6" w14:textId="77777777" w:rsidTr="00A424F1">
        <w:tc>
          <w:tcPr>
            <w:tcW w:w="1998" w:type="pct"/>
          </w:tcPr>
          <w:p w14:paraId="4B887E90" w14:textId="77777777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nil"/>
            </w:tcBorders>
          </w:tcPr>
          <w:p w14:paraId="4E6C2F0E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pct"/>
          </w:tcPr>
          <w:p w14:paraId="275616A3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double" w:sz="4" w:space="0" w:color="auto"/>
              <w:bottom w:val="nil"/>
            </w:tcBorders>
          </w:tcPr>
          <w:p w14:paraId="2CAF29EE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</w:tcPr>
          <w:p w14:paraId="56E86A93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double" w:sz="4" w:space="0" w:color="auto"/>
              <w:bottom w:val="nil"/>
            </w:tcBorders>
          </w:tcPr>
          <w:p w14:paraId="2D4D5E73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</w:tcPr>
          <w:p w14:paraId="0C2D1B7A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</w:tcPr>
          <w:p w14:paraId="3983C58D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060" w:rsidRPr="00EA1231" w14:paraId="5EA06129" w14:textId="77777777" w:rsidTr="00A424F1">
        <w:tc>
          <w:tcPr>
            <w:tcW w:w="1998" w:type="pct"/>
          </w:tcPr>
          <w:p w14:paraId="71B1C927" w14:textId="49BC4001" w:rsidR="00660060" w:rsidRPr="00EA1231" w:rsidRDefault="00660060" w:rsidP="00660060">
            <w:pPr>
              <w:spacing w:line="240" w:lineRule="auto"/>
              <w:ind w:left="12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634" w:type="pct"/>
            <w:tcBorders>
              <w:top w:val="nil"/>
              <w:bottom w:val="double" w:sz="4" w:space="0" w:color="auto"/>
            </w:tcBorders>
          </w:tcPr>
          <w:p w14:paraId="4C7ED667" w14:textId="1B8C54C3" w:rsidR="00660060" w:rsidRPr="00EA1231" w:rsidRDefault="00660060" w:rsidP="00351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24,565</w:t>
            </w:r>
          </w:p>
        </w:tc>
        <w:tc>
          <w:tcPr>
            <w:tcW w:w="130" w:type="pct"/>
          </w:tcPr>
          <w:p w14:paraId="38F4035D" w14:textId="77777777" w:rsidR="00660060" w:rsidRPr="00EA1231" w:rsidRDefault="00660060" w:rsidP="00660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56" w:type="pct"/>
            <w:tcBorders>
              <w:top w:val="nil"/>
              <w:bottom w:val="double" w:sz="4" w:space="0" w:color="auto"/>
            </w:tcBorders>
          </w:tcPr>
          <w:p w14:paraId="0431C761" w14:textId="14410A33" w:rsidR="00660060" w:rsidRPr="00EA1231" w:rsidRDefault="00660060" w:rsidP="001167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90,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991</w:t>
            </w:r>
          </w:p>
        </w:tc>
        <w:tc>
          <w:tcPr>
            <w:tcW w:w="151" w:type="pct"/>
            <w:gridSpan w:val="2"/>
          </w:tcPr>
          <w:p w14:paraId="04BA7762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3" w:type="pct"/>
            <w:gridSpan w:val="3"/>
            <w:tcBorders>
              <w:top w:val="nil"/>
              <w:bottom w:val="double" w:sz="4" w:space="0" w:color="auto"/>
            </w:tcBorders>
          </w:tcPr>
          <w:p w14:paraId="0082A559" w14:textId="47D43633" w:rsidR="00660060" w:rsidRPr="00EA1231" w:rsidRDefault="00660060" w:rsidP="0066006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1,230</w:t>
            </w:r>
          </w:p>
        </w:tc>
        <w:tc>
          <w:tcPr>
            <w:tcW w:w="147" w:type="pct"/>
            <w:gridSpan w:val="2"/>
          </w:tcPr>
          <w:p w14:paraId="2F0E0A65" w14:textId="77777777" w:rsidR="00660060" w:rsidRPr="00EA1231" w:rsidRDefault="00660060" w:rsidP="0066006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</w:tcPr>
          <w:p w14:paraId="48B18DF9" w14:textId="15C494AC" w:rsidR="00660060" w:rsidRPr="00EA1231" w:rsidRDefault="00660060" w:rsidP="00CE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116,786</w:t>
            </w:r>
          </w:p>
        </w:tc>
      </w:tr>
    </w:tbl>
    <w:p w14:paraId="668903D5" w14:textId="77777777" w:rsidR="00183934" w:rsidRDefault="00183934" w:rsidP="00A6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26"/>
        <w:jc w:val="thaiDistribute"/>
        <w:rPr>
          <w:rFonts w:asciiTheme="majorBidi" w:hAnsiTheme="majorBidi" w:cstheme="majorBidi"/>
          <w:sz w:val="20"/>
          <w:szCs w:val="20"/>
        </w:rPr>
      </w:pPr>
    </w:p>
    <w:p w14:paraId="1CC8DA0F" w14:textId="77777777" w:rsidR="00756036" w:rsidRPr="00B64A36" w:rsidRDefault="00756036" w:rsidP="00A66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26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1B5541C" w14:textId="264400A0" w:rsidR="005D3EB4" w:rsidRPr="00EA1231" w:rsidRDefault="00FB3BA1" w:rsidP="006D4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lastRenderedPageBreak/>
        <w:t>ผลแตกต่างชั่วคราวที่ใช้หักภาษ</w:t>
      </w:r>
      <w:r w:rsidR="00A52B7E" w:rsidRPr="00EA1231">
        <w:rPr>
          <w:rFonts w:asciiTheme="majorBidi" w:hAnsiTheme="majorBidi" w:cstheme="majorBidi"/>
          <w:cs/>
        </w:rPr>
        <w:t>ี</w:t>
      </w:r>
      <w:r w:rsidRPr="00EA1231">
        <w:rPr>
          <w:rFonts w:asciiTheme="majorBidi" w:hAnsiTheme="majorBidi" w:cstheme="majorBidi"/>
          <w:cs/>
        </w:rPr>
        <w:t xml:space="preserve"> ซึ่งบริษัทไม่ได้รับรู้เป็นสินทรัพย์ภาษีเงินได้รอการตัดบัญชี มีรายละเอียดดังนี้</w:t>
      </w:r>
    </w:p>
    <w:p w14:paraId="246867B4" w14:textId="77777777" w:rsidR="005D3EB4" w:rsidRPr="00B64A36" w:rsidRDefault="005D3EB4" w:rsidP="005D3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5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6534"/>
        <w:gridCol w:w="1260"/>
        <w:gridCol w:w="270"/>
        <w:gridCol w:w="1189"/>
      </w:tblGrid>
      <w:tr w:rsidR="00715BF5" w:rsidRPr="00EA1231" w14:paraId="4E910E5E" w14:textId="77777777" w:rsidTr="006D4D7B">
        <w:trPr>
          <w:trHeight w:val="340"/>
        </w:trPr>
        <w:tc>
          <w:tcPr>
            <w:tcW w:w="6534" w:type="dxa"/>
          </w:tcPr>
          <w:p w14:paraId="545F1A57" w14:textId="77777777" w:rsidR="00715BF5" w:rsidRPr="00EA1231" w:rsidRDefault="00715BF5" w:rsidP="00715BF5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F82640E" w14:textId="4DF5504A" w:rsidR="00715BF5" w:rsidRPr="00EA1231" w:rsidRDefault="001C7230" w:rsidP="00715BF5">
            <w:pPr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</w:tcPr>
          <w:p w14:paraId="28454EDE" w14:textId="77777777" w:rsidR="00715BF5" w:rsidRPr="00EA1231" w:rsidRDefault="00715BF5" w:rsidP="00715BF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05EF7611" w14:textId="5908318A" w:rsidR="00715BF5" w:rsidRPr="00EA1231" w:rsidRDefault="001C7230" w:rsidP="00715BF5">
            <w:pPr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5D3EB4" w:rsidRPr="00EA1231" w14:paraId="62025E7F" w14:textId="77777777" w:rsidTr="006D4D7B">
        <w:trPr>
          <w:trHeight w:val="340"/>
        </w:trPr>
        <w:tc>
          <w:tcPr>
            <w:tcW w:w="6534" w:type="dxa"/>
          </w:tcPr>
          <w:p w14:paraId="2DE0FBB9" w14:textId="77777777" w:rsidR="005D3EB4" w:rsidRPr="00EA1231" w:rsidRDefault="005D3EB4" w:rsidP="00DC5E3F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19" w:type="dxa"/>
            <w:gridSpan w:val="3"/>
          </w:tcPr>
          <w:p w14:paraId="2B25BE4D" w14:textId="54ADF954" w:rsidR="005D3EB4" w:rsidRPr="00EA1231" w:rsidRDefault="001C7230" w:rsidP="00DC5E3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5D3EB4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685D09" w:rsidRPr="00EA1231" w14:paraId="665B33B1" w14:textId="77777777" w:rsidTr="006D4D7B">
        <w:trPr>
          <w:trHeight w:val="340"/>
        </w:trPr>
        <w:tc>
          <w:tcPr>
            <w:tcW w:w="6534" w:type="dxa"/>
          </w:tcPr>
          <w:p w14:paraId="0FF015C4" w14:textId="77777777" w:rsidR="00685D09" w:rsidRPr="00EA1231" w:rsidRDefault="00685D09" w:rsidP="0055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ผลแตกต่างชั่วคราว</w:t>
            </w:r>
          </w:p>
        </w:tc>
        <w:tc>
          <w:tcPr>
            <w:tcW w:w="1260" w:type="dxa"/>
          </w:tcPr>
          <w:p w14:paraId="087FBBB3" w14:textId="77777777" w:rsidR="00685D09" w:rsidRPr="00EA1231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507E0C" w14:textId="77777777" w:rsidR="00685D09" w:rsidRPr="00EA1231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560058CA" w14:textId="77777777" w:rsidR="00685D09" w:rsidRPr="00EA1231" w:rsidRDefault="00685D09" w:rsidP="00685D0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60CA" w:rsidRPr="00EA1231" w14:paraId="3E47A139" w14:textId="77777777" w:rsidTr="00CE2061">
        <w:trPr>
          <w:trHeight w:val="340"/>
        </w:trPr>
        <w:tc>
          <w:tcPr>
            <w:tcW w:w="6534" w:type="dxa"/>
          </w:tcPr>
          <w:p w14:paraId="53DB063C" w14:textId="77777777" w:rsidR="00DD60CA" w:rsidRPr="00EA1231" w:rsidRDefault="00DD60CA" w:rsidP="00DD60CA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hanging="153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เงินลงทุนในบริษัทร่วมและบริษัทย่อย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8B0C15" w14:textId="2FD3D05B" w:rsidR="00DD60CA" w:rsidRPr="00EA1231" w:rsidRDefault="00651552" w:rsidP="003271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062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601</w:t>
            </w:r>
          </w:p>
        </w:tc>
        <w:tc>
          <w:tcPr>
            <w:tcW w:w="270" w:type="dxa"/>
          </w:tcPr>
          <w:p w14:paraId="355B44C4" w14:textId="77777777" w:rsidR="00DD60CA" w:rsidRPr="00EA1231" w:rsidRDefault="00DD60CA" w:rsidP="00DD60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0969E374" w14:textId="204E44DB" w:rsidR="00DD60CA" w:rsidRPr="00EA1231" w:rsidRDefault="001C7230" w:rsidP="00CE2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4,062,601</w:t>
            </w:r>
          </w:p>
        </w:tc>
      </w:tr>
    </w:tbl>
    <w:p w14:paraId="38B10E8C" w14:textId="77777777" w:rsidR="00B03DCA" w:rsidRPr="00EA1231" w:rsidRDefault="00B03DCA" w:rsidP="00B03D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eastAsia="Calibri" w:hAnsiTheme="majorBidi" w:cstheme="majorBidi"/>
          <w:szCs w:val="30"/>
        </w:rPr>
      </w:pPr>
    </w:p>
    <w:p w14:paraId="2899920C" w14:textId="7FBE0ACB" w:rsidR="0041199B" w:rsidRPr="00EA1231" w:rsidRDefault="0041199B" w:rsidP="005535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1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hAnsiTheme="majorBidi" w:cstheme="majorBidi"/>
          <w:b/>
          <w:bCs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E646EC7" w14:textId="77777777" w:rsidR="0041199B" w:rsidRPr="00B64A36" w:rsidRDefault="0041199B" w:rsidP="004119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0"/>
          <w:szCs w:val="20"/>
        </w:rPr>
      </w:pPr>
      <w:bookmarkStart w:id="13" w:name="_Hlk155791270"/>
    </w:p>
    <w:p w14:paraId="1B4CC22E" w14:textId="67ACE1EF" w:rsidR="0041199B" w:rsidRPr="00EA1231" w:rsidRDefault="0041199B" w:rsidP="00411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126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การเปลี่ยนเเปลงของหนี้สินที่มีสาระสำคัญที่เกิดจากกิจกรรมจัดหาเงินเป็นดังนี้ </w:t>
      </w:r>
    </w:p>
    <w:bookmarkEnd w:id="13"/>
    <w:p w14:paraId="6AC22EF5" w14:textId="1DD84F32" w:rsidR="0041199B" w:rsidRPr="00B64A36" w:rsidRDefault="0041199B" w:rsidP="0041199B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92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96"/>
        <w:gridCol w:w="1593"/>
        <w:gridCol w:w="238"/>
        <w:gridCol w:w="1043"/>
        <w:gridCol w:w="272"/>
        <w:gridCol w:w="6"/>
        <w:gridCol w:w="1592"/>
        <w:gridCol w:w="6"/>
        <w:gridCol w:w="296"/>
        <w:gridCol w:w="11"/>
        <w:gridCol w:w="1170"/>
        <w:gridCol w:w="11"/>
        <w:gridCol w:w="9"/>
      </w:tblGrid>
      <w:tr w:rsidR="0034615F" w:rsidRPr="00EA1231" w14:paraId="73E9E665" w14:textId="77777777" w:rsidTr="0034615F">
        <w:trPr>
          <w:gridAfter w:val="1"/>
          <w:wAfter w:w="4" w:type="pct"/>
          <w:tblHeader/>
        </w:trPr>
        <w:tc>
          <w:tcPr>
            <w:tcW w:w="1621" w:type="pct"/>
          </w:tcPr>
          <w:p w14:paraId="2EA8EBEC" w14:textId="77777777" w:rsidR="00373956" w:rsidRPr="00EA1231" w:rsidRDefault="00373956" w:rsidP="005458B6">
            <w:pPr>
              <w:tabs>
                <w:tab w:val="clear" w:pos="227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2" w:type="pct"/>
            <w:vAlign w:val="bottom"/>
          </w:tcPr>
          <w:p w14:paraId="5BB4A6A5" w14:textId="77777777" w:rsidR="00373956" w:rsidRPr="00EA1231" w:rsidRDefault="00373956" w:rsidP="005458B6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  <w:t>เงินเบิกเกินบัญชีและเงินกู้ยืม</w:t>
            </w:r>
          </w:p>
          <w:p w14:paraId="216F8F9B" w14:textId="3C69FA5C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>ระยะสั้น</w:t>
            </w:r>
          </w:p>
        </w:tc>
        <w:tc>
          <w:tcPr>
            <w:tcW w:w="129" w:type="pct"/>
            <w:vAlign w:val="bottom"/>
          </w:tcPr>
          <w:p w14:paraId="4FE5031A" w14:textId="77777777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" w:type="pct"/>
            <w:vAlign w:val="bottom"/>
          </w:tcPr>
          <w:p w14:paraId="1FB4D576" w14:textId="4CC3257F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50" w:type="pct"/>
            <w:gridSpan w:val="2"/>
            <w:vAlign w:val="bottom"/>
          </w:tcPr>
          <w:p w14:paraId="776DE19C" w14:textId="77777777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pct"/>
            <w:gridSpan w:val="2"/>
            <w:vAlign w:val="bottom"/>
          </w:tcPr>
          <w:p w14:paraId="7F9BD61E" w14:textId="77777777" w:rsidR="00373956" w:rsidRPr="00EA1231" w:rsidRDefault="00373956" w:rsidP="005458B6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bidi="th-TH"/>
              </w:rPr>
              <w:t>เงินกู้ยืมระยะสั้นจากกิจการ</w:t>
            </w:r>
          </w:p>
          <w:p w14:paraId="4D752464" w14:textId="18722DBE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>ที่เกี่ยวข้องกัน</w:t>
            </w:r>
          </w:p>
        </w:tc>
        <w:tc>
          <w:tcPr>
            <w:tcW w:w="166" w:type="pct"/>
            <w:gridSpan w:val="2"/>
            <w:vAlign w:val="bottom"/>
          </w:tcPr>
          <w:p w14:paraId="220200F3" w14:textId="77777777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41EB1DFA" w14:textId="398D118C" w:rsidR="00373956" w:rsidRPr="00EA1231" w:rsidRDefault="00373956" w:rsidP="00545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E4FCD" w:rsidRPr="00EA1231" w14:paraId="1B2FD85E" w14:textId="77777777" w:rsidTr="0034615F">
        <w:trPr>
          <w:tblHeader/>
        </w:trPr>
        <w:tc>
          <w:tcPr>
            <w:tcW w:w="1621" w:type="pct"/>
          </w:tcPr>
          <w:p w14:paraId="55610927" w14:textId="77777777" w:rsidR="00DE4FCD" w:rsidRPr="00EA1231" w:rsidRDefault="00DE4FCD" w:rsidP="005458B6">
            <w:pPr>
              <w:pStyle w:val="BodyText"/>
              <w:tabs>
                <w:tab w:val="decimal" w:pos="1222"/>
              </w:tabs>
              <w:spacing w:after="0" w:line="360" w:lineRule="exact"/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379" w:type="pct"/>
            <w:gridSpan w:val="12"/>
          </w:tcPr>
          <w:p w14:paraId="06A8F79C" w14:textId="77777777" w:rsidR="00DE4FCD" w:rsidRPr="00EA1231" w:rsidRDefault="00DE4FCD" w:rsidP="005458B6">
            <w:pPr>
              <w:pStyle w:val="BodyText"/>
              <w:tabs>
                <w:tab w:val="decimal" w:pos="1222"/>
              </w:tabs>
              <w:spacing w:after="0" w:line="360" w:lineRule="exact"/>
              <w:ind w:left="-87" w:right="-110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B5031E" w:rsidRPr="00EA1231" w14:paraId="4B3248B5" w14:textId="77777777" w:rsidTr="0034615F">
        <w:trPr>
          <w:gridAfter w:val="2"/>
          <w:wAfter w:w="10" w:type="pct"/>
        </w:trPr>
        <w:tc>
          <w:tcPr>
            <w:tcW w:w="1621" w:type="pct"/>
          </w:tcPr>
          <w:p w14:paraId="158C4693" w14:textId="0EADE73F" w:rsidR="009129EB" w:rsidRPr="00EA1231" w:rsidRDefault="009129EB" w:rsidP="00A65D1F">
            <w:pPr>
              <w:pStyle w:val="BodyText"/>
              <w:tabs>
                <w:tab w:val="clear" w:pos="227"/>
                <w:tab w:val="left" w:pos="192"/>
                <w:tab w:val="decimal" w:pos="1222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spacing w:val="4"/>
              </w:rPr>
              <w:t xml:space="preserve">1 </w:t>
            </w:r>
            <w:r w:rsidRPr="00EA1231">
              <w:rPr>
                <w:rFonts w:asciiTheme="majorBidi" w:hAnsiTheme="majorBidi" w:cstheme="majorBidi"/>
                <w:spacing w:val="4"/>
                <w:cs/>
              </w:rPr>
              <w:t xml:space="preserve">มกราคม </w:t>
            </w:r>
            <w:r w:rsidRPr="00EA1231">
              <w:rPr>
                <w:rFonts w:asciiTheme="majorBidi" w:hAnsiTheme="majorBidi" w:cstheme="majorBidi"/>
                <w:spacing w:val="4"/>
              </w:rPr>
              <w:t>2566</w:t>
            </w:r>
          </w:p>
        </w:tc>
        <w:tc>
          <w:tcPr>
            <w:tcW w:w="862" w:type="pct"/>
          </w:tcPr>
          <w:p w14:paraId="417C2043" w14:textId="32F13DB3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29" w:type="pct"/>
          </w:tcPr>
          <w:p w14:paraId="51EE8048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45BC311C" w14:textId="584C24E9" w:rsidR="009129EB" w:rsidRPr="00EA1231" w:rsidRDefault="009129EB" w:rsidP="008D0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2,894</w:t>
            </w:r>
          </w:p>
        </w:tc>
        <w:tc>
          <w:tcPr>
            <w:tcW w:w="147" w:type="pct"/>
          </w:tcPr>
          <w:p w14:paraId="5FB4C8AD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pct"/>
            <w:gridSpan w:val="2"/>
          </w:tcPr>
          <w:p w14:paraId="358375F5" w14:textId="0D67AF64" w:rsidR="009129EB" w:rsidRPr="00EA1231" w:rsidRDefault="009129EB" w:rsidP="0032716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14,851,087</w:t>
            </w:r>
          </w:p>
        </w:tc>
        <w:tc>
          <w:tcPr>
            <w:tcW w:w="163" w:type="pct"/>
            <w:gridSpan w:val="2"/>
          </w:tcPr>
          <w:p w14:paraId="0F50FB11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" w:type="pct"/>
            <w:gridSpan w:val="2"/>
          </w:tcPr>
          <w:p w14:paraId="30BC8475" w14:textId="4B53E42D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5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14,854,073</w:t>
            </w:r>
          </w:p>
        </w:tc>
      </w:tr>
      <w:tr w:rsidR="00B5031E" w:rsidRPr="00EA1231" w14:paraId="5C332B7B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631C172D" w14:textId="7FBE2701" w:rsidR="009129EB" w:rsidRPr="00EA1231" w:rsidRDefault="009129EB" w:rsidP="00A65D1F">
            <w:pPr>
              <w:pStyle w:val="BodyText"/>
              <w:tabs>
                <w:tab w:val="clear" w:pos="227"/>
                <w:tab w:val="left" w:pos="192"/>
                <w:tab w:val="decimal" w:pos="1222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>การเปลี่ยนแปลงจากกระแสเงินสด</w:t>
            </w:r>
            <w:r w:rsidRPr="00EA1231">
              <w:rPr>
                <w:rFonts w:asciiTheme="majorBidi" w:hAnsiTheme="majorBidi" w:cstheme="majorBidi"/>
                <w:spacing w:val="4"/>
              </w:rPr>
              <w:br/>
              <w:t xml:space="preserve">   </w:t>
            </w:r>
            <w:r w:rsidRPr="00EA1231">
              <w:rPr>
                <w:rFonts w:asciiTheme="majorBidi" w:hAnsiTheme="majorBidi" w:cstheme="majorBidi"/>
                <w:spacing w:val="4"/>
                <w:cs/>
              </w:rPr>
              <w:t>จากการจัดหาเงิน</w:t>
            </w:r>
          </w:p>
        </w:tc>
        <w:tc>
          <w:tcPr>
            <w:tcW w:w="862" w:type="pct"/>
            <w:vAlign w:val="bottom"/>
          </w:tcPr>
          <w:p w14:paraId="47B207DE" w14:textId="6BD8CE85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(92)</w:t>
            </w:r>
          </w:p>
        </w:tc>
        <w:tc>
          <w:tcPr>
            <w:tcW w:w="129" w:type="pct"/>
            <w:vAlign w:val="bottom"/>
          </w:tcPr>
          <w:p w14:paraId="13E4A66B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45D11762" w14:textId="7C30EDC3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(2,894)</w:t>
            </w:r>
          </w:p>
        </w:tc>
        <w:tc>
          <w:tcPr>
            <w:tcW w:w="150" w:type="pct"/>
            <w:gridSpan w:val="2"/>
            <w:vAlign w:val="bottom"/>
          </w:tcPr>
          <w:p w14:paraId="017AF381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864" w:type="pct"/>
            <w:gridSpan w:val="2"/>
            <w:vAlign w:val="bottom"/>
          </w:tcPr>
          <w:p w14:paraId="64DC5ABA" w14:textId="5DC05875" w:rsidR="009129EB" w:rsidRPr="00EA1231" w:rsidRDefault="009129EB" w:rsidP="0032716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(955,067)</w:t>
            </w:r>
          </w:p>
        </w:tc>
        <w:tc>
          <w:tcPr>
            <w:tcW w:w="166" w:type="pct"/>
            <w:gridSpan w:val="2"/>
            <w:vAlign w:val="bottom"/>
          </w:tcPr>
          <w:p w14:paraId="74917A9E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0C19FE08" w14:textId="6C6579D2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(958,053)</w:t>
            </w:r>
          </w:p>
        </w:tc>
      </w:tr>
      <w:tr w:rsidR="00B5031E" w:rsidRPr="00EA1231" w14:paraId="592404B6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3217FED4" w14:textId="2996C595" w:rsidR="009129EB" w:rsidRPr="00EA1231" w:rsidRDefault="009129EB" w:rsidP="00A65D1F">
            <w:pPr>
              <w:tabs>
                <w:tab w:val="clear" w:pos="227"/>
                <w:tab w:val="left" w:pos="19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>การเปลี่ยนแปลงของรายการอื่น</w:t>
            </w:r>
            <w:r w:rsidRPr="00EA1231">
              <w:rPr>
                <w:rFonts w:asciiTheme="majorBidi" w:hAnsiTheme="majorBidi" w:cstheme="majorBidi"/>
                <w:spacing w:val="4"/>
              </w:rPr>
              <w:br/>
              <w:t xml:space="preserve">   </w:t>
            </w:r>
            <w:r w:rsidRPr="00EA1231">
              <w:rPr>
                <w:rFonts w:asciiTheme="majorBidi" w:hAnsiTheme="majorBidi" w:cstheme="majorBidi"/>
                <w:spacing w:val="4"/>
                <w:cs/>
              </w:rPr>
              <w:t>ที่มิใช่เงินสด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5D97C921" w14:textId="7777C3FE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  <w:vAlign w:val="bottom"/>
          </w:tcPr>
          <w:p w14:paraId="230BE715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1AACE048" w14:textId="7C1E39FD" w:rsidR="009129EB" w:rsidRPr="00EA1231" w:rsidRDefault="009129EB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</w:rPr>
              <w:t>9,388</w:t>
            </w:r>
          </w:p>
        </w:tc>
        <w:tc>
          <w:tcPr>
            <w:tcW w:w="150" w:type="pct"/>
            <w:gridSpan w:val="2"/>
            <w:vAlign w:val="bottom"/>
          </w:tcPr>
          <w:p w14:paraId="7524E0DA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vAlign w:val="bottom"/>
          </w:tcPr>
          <w:p w14:paraId="22D2FBF7" w14:textId="370E6522" w:rsidR="009129EB" w:rsidRPr="00EA1231" w:rsidRDefault="009129EB" w:rsidP="0032716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66" w:type="pct"/>
            <w:gridSpan w:val="2"/>
            <w:vAlign w:val="bottom"/>
          </w:tcPr>
          <w:p w14:paraId="1318F472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  <w:vAlign w:val="bottom"/>
          </w:tcPr>
          <w:p w14:paraId="3F66785B" w14:textId="0BFF6793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52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9,388</w:t>
            </w:r>
          </w:p>
        </w:tc>
      </w:tr>
      <w:tr w:rsidR="00B5031E" w:rsidRPr="00EA1231" w14:paraId="2EC148B1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55D5A929" w14:textId="1D431244" w:rsidR="009129EB" w:rsidRPr="00EA1231" w:rsidRDefault="009129EB" w:rsidP="00A65D1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spacing w:val="4"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b/>
                <w:bCs/>
                <w:spacing w:val="4"/>
              </w:rPr>
              <w:t xml:space="preserve">31 </w:t>
            </w:r>
            <w:r w:rsidRPr="00EA1231">
              <w:rPr>
                <w:rFonts w:asciiTheme="majorBidi" w:hAnsiTheme="majorBidi" w:cstheme="majorBidi"/>
                <w:b/>
                <w:bCs/>
                <w:spacing w:val="4"/>
                <w:cs/>
              </w:rPr>
              <w:t xml:space="preserve">ธันวาคม </w:t>
            </w:r>
            <w:r w:rsidRPr="00EA1231">
              <w:rPr>
                <w:rFonts w:asciiTheme="majorBidi" w:hAnsiTheme="majorBidi" w:cstheme="majorBidi"/>
                <w:b/>
                <w:bCs/>
                <w:spacing w:val="4"/>
              </w:rPr>
              <w:t>2566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00C76B15" w14:textId="48A6D4E5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29" w:type="pct"/>
          </w:tcPr>
          <w:p w14:paraId="7D63A84B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33C30C4" w14:textId="2EA38B55" w:rsidR="009129EB" w:rsidRPr="00EA1231" w:rsidRDefault="009129EB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9,388</w:t>
            </w:r>
          </w:p>
        </w:tc>
        <w:tc>
          <w:tcPr>
            <w:tcW w:w="150" w:type="pct"/>
            <w:gridSpan w:val="2"/>
          </w:tcPr>
          <w:p w14:paraId="6727CDC1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D5D5F" w14:textId="3E4AA105" w:rsidR="009129EB" w:rsidRPr="00EA1231" w:rsidRDefault="009129EB" w:rsidP="0032716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13,896,020</w:t>
            </w:r>
          </w:p>
        </w:tc>
        <w:tc>
          <w:tcPr>
            <w:tcW w:w="166" w:type="pct"/>
            <w:gridSpan w:val="2"/>
          </w:tcPr>
          <w:p w14:paraId="04C3F3CF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6D0E0F" w14:textId="603536A9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52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13,905,408</w:t>
            </w:r>
          </w:p>
        </w:tc>
      </w:tr>
      <w:tr w:rsidR="00E55E8C" w:rsidRPr="00EA1231" w14:paraId="153D7617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7BEC72AC" w14:textId="77777777" w:rsidR="00E55E8C" w:rsidRPr="00EA1231" w:rsidRDefault="00E55E8C" w:rsidP="00A65D1F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4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38F8211A" w14:textId="77777777" w:rsidR="00E55E8C" w:rsidRPr="00EA1231" w:rsidRDefault="00E55E8C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" w:type="pct"/>
          </w:tcPr>
          <w:p w14:paraId="221ABC96" w14:textId="77777777" w:rsidR="00E55E8C" w:rsidRPr="00EA1231" w:rsidRDefault="00E55E8C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76C18DAC" w14:textId="77777777" w:rsidR="00E55E8C" w:rsidRPr="00EA1231" w:rsidRDefault="00E55E8C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7A64EEC0" w14:textId="77777777" w:rsidR="00E55E8C" w:rsidRPr="00EA1231" w:rsidRDefault="00E55E8C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  <w:tcBorders>
              <w:top w:val="double" w:sz="4" w:space="0" w:color="auto"/>
            </w:tcBorders>
            <w:vAlign w:val="bottom"/>
          </w:tcPr>
          <w:p w14:paraId="0D2831EA" w14:textId="77777777" w:rsidR="00E55E8C" w:rsidRPr="00EA1231" w:rsidRDefault="00E55E8C" w:rsidP="0032716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6" w:type="pct"/>
            <w:gridSpan w:val="2"/>
          </w:tcPr>
          <w:p w14:paraId="5A0FA2B7" w14:textId="77777777" w:rsidR="00E55E8C" w:rsidRPr="00EA1231" w:rsidRDefault="00E55E8C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  <w:tcBorders>
              <w:top w:val="double" w:sz="4" w:space="0" w:color="auto"/>
            </w:tcBorders>
          </w:tcPr>
          <w:p w14:paraId="24E235FA" w14:textId="77777777" w:rsidR="00E55E8C" w:rsidRPr="00EA1231" w:rsidRDefault="00E55E8C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5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5031E" w:rsidRPr="00EA1231" w14:paraId="12A2FB68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0F7E2461" w14:textId="0EAE6A97" w:rsidR="009129EB" w:rsidRPr="00EA1231" w:rsidRDefault="009129EB" w:rsidP="00A65D1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spacing w:val="4"/>
              </w:rPr>
              <w:t xml:space="preserve">1 </w:t>
            </w:r>
            <w:r w:rsidRPr="00EA1231">
              <w:rPr>
                <w:rFonts w:asciiTheme="majorBidi" w:hAnsiTheme="majorBidi" w:cstheme="majorBidi"/>
                <w:spacing w:val="4"/>
                <w:cs/>
              </w:rPr>
              <w:t xml:space="preserve">มกราคม </w:t>
            </w:r>
            <w:r w:rsidRPr="00EA1231">
              <w:rPr>
                <w:rFonts w:asciiTheme="majorBidi" w:hAnsiTheme="majorBidi" w:cstheme="majorBidi"/>
                <w:spacing w:val="4"/>
              </w:rPr>
              <w:t>2567</w:t>
            </w:r>
          </w:p>
        </w:tc>
        <w:tc>
          <w:tcPr>
            <w:tcW w:w="862" w:type="pct"/>
          </w:tcPr>
          <w:p w14:paraId="75465488" w14:textId="6CAE9D62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  <w:rtl/>
                <w:cs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</w:tcPr>
          <w:p w14:paraId="2625E78F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</w:tcPr>
          <w:p w14:paraId="1731200F" w14:textId="1143B821" w:rsidR="009129EB" w:rsidRPr="00EA1231" w:rsidRDefault="009129EB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9,388</w:t>
            </w:r>
          </w:p>
        </w:tc>
        <w:tc>
          <w:tcPr>
            <w:tcW w:w="150" w:type="pct"/>
            <w:gridSpan w:val="2"/>
          </w:tcPr>
          <w:p w14:paraId="52A7A163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</w:tcPr>
          <w:p w14:paraId="03E726D0" w14:textId="671C0ED1" w:rsidR="009129EB" w:rsidRPr="00EA1231" w:rsidRDefault="009129EB" w:rsidP="00512AD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13,896,020</w:t>
            </w:r>
          </w:p>
        </w:tc>
        <w:tc>
          <w:tcPr>
            <w:tcW w:w="166" w:type="pct"/>
            <w:gridSpan w:val="2"/>
          </w:tcPr>
          <w:p w14:paraId="55C8B6DA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</w:tcPr>
          <w:p w14:paraId="101BB95E" w14:textId="02D0CEFB" w:rsidR="009129EB" w:rsidRPr="00EA1231" w:rsidRDefault="009129EB" w:rsidP="0051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13,905,408</w:t>
            </w:r>
          </w:p>
        </w:tc>
      </w:tr>
      <w:tr w:rsidR="00B5031E" w:rsidRPr="00EA1231" w14:paraId="39309592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6156CF33" w14:textId="18D652D1" w:rsidR="009129EB" w:rsidRPr="00EA1231" w:rsidRDefault="009129EB" w:rsidP="00A65D1F">
            <w:pPr>
              <w:tabs>
                <w:tab w:val="clear" w:pos="680"/>
                <w:tab w:val="clear" w:pos="907"/>
                <w:tab w:val="left" w:pos="930"/>
              </w:tabs>
              <w:spacing w:line="240" w:lineRule="auto"/>
              <w:ind w:right="-560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>การเปลี่ยนแปลงจากกระแสเงินสด</w:t>
            </w:r>
            <w:r w:rsidRPr="00EA1231">
              <w:rPr>
                <w:rFonts w:asciiTheme="majorBidi" w:hAnsiTheme="majorBidi" w:cstheme="majorBidi"/>
                <w:spacing w:val="4"/>
              </w:rPr>
              <w:br/>
              <w:t xml:space="preserve">   </w:t>
            </w:r>
            <w:r w:rsidRPr="00EA1231">
              <w:rPr>
                <w:rFonts w:asciiTheme="majorBidi" w:hAnsiTheme="majorBidi" w:cstheme="majorBidi"/>
                <w:spacing w:val="4"/>
                <w:cs/>
              </w:rPr>
              <w:t>จากการจัดหาเงิน</w:t>
            </w:r>
          </w:p>
        </w:tc>
        <w:tc>
          <w:tcPr>
            <w:tcW w:w="862" w:type="pct"/>
            <w:vAlign w:val="bottom"/>
          </w:tcPr>
          <w:p w14:paraId="5A57BC01" w14:textId="01D8B62F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6,000,000</w:t>
            </w:r>
          </w:p>
        </w:tc>
        <w:tc>
          <w:tcPr>
            <w:tcW w:w="129" w:type="pct"/>
            <w:vAlign w:val="bottom"/>
          </w:tcPr>
          <w:p w14:paraId="72D46274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vAlign w:val="bottom"/>
          </w:tcPr>
          <w:p w14:paraId="58D1F227" w14:textId="62430CE4" w:rsidR="009129EB" w:rsidRPr="00EA1231" w:rsidRDefault="009129EB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26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3,432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</w:p>
        </w:tc>
        <w:tc>
          <w:tcPr>
            <w:tcW w:w="150" w:type="pct"/>
            <w:gridSpan w:val="2"/>
            <w:vAlign w:val="bottom"/>
          </w:tcPr>
          <w:p w14:paraId="09439F4F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  <w:vAlign w:val="bottom"/>
          </w:tcPr>
          <w:p w14:paraId="024344B6" w14:textId="00969371" w:rsidR="009129EB" w:rsidRPr="00EA1231" w:rsidRDefault="009129EB" w:rsidP="00512AD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(6,504,25</w:t>
            </w:r>
            <w:r w:rsidR="00FF36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6" w:type="pct"/>
            <w:gridSpan w:val="2"/>
            <w:vAlign w:val="bottom"/>
          </w:tcPr>
          <w:p w14:paraId="69AFB7A2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  <w:vAlign w:val="bottom"/>
          </w:tcPr>
          <w:p w14:paraId="1524A091" w14:textId="70C2BB32" w:rsidR="009129EB" w:rsidRPr="00EA1231" w:rsidRDefault="009129EB" w:rsidP="0051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(5</w:t>
            </w:r>
            <w:r w:rsidR="00636225">
              <w:rPr>
                <w:rFonts w:asciiTheme="majorBidi" w:hAnsiTheme="majorBidi" w:cstheme="majorBidi"/>
              </w:rPr>
              <w:t>07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="00636225">
              <w:rPr>
                <w:rFonts w:asciiTheme="majorBidi" w:hAnsiTheme="majorBidi" w:cstheme="majorBidi"/>
              </w:rPr>
              <w:t>691</w:t>
            </w:r>
            <w:r w:rsidRPr="00EA1231">
              <w:rPr>
                <w:rFonts w:asciiTheme="majorBidi" w:hAnsiTheme="majorBidi" w:cstheme="majorBidi"/>
              </w:rPr>
              <w:t>)</w:t>
            </w:r>
          </w:p>
        </w:tc>
      </w:tr>
      <w:tr w:rsidR="00B5031E" w:rsidRPr="00EA1231" w14:paraId="3527F8C9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17E6D30A" w14:textId="6F2C2B9C" w:rsidR="009129EB" w:rsidRPr="00EA1231" w:rsidRDefault="009129EB" w:rsidP="00A65D1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spacing w:val="4"/>
                <w:cs/>
              </w:rPr>
              <w:t>การเปลี่ยนแปลงของรายการอื่น</w:t>
            </w:r>
            <w:r w:rsidRPr="00EA1231">
              <w:rPr>
                <w:rFonts w:asciiTheme="majorBidi" w:hAnsiTheme="majorBidi" w:cstheme="majorBidi"/>
                <w:spacing w:val="4"/>
              </w:rPr>
              <w:br/>
              <w:t xml:space="preserve">   </w:t>
            </w:r>
            <w:r w:rsidRPr="00EA1231">
              <w:rPr>
                <w:rFonts w:asciiTheme="majorBidi" w:hAnsiTheme="majorBidi" w:cstheme="majorBidi"/>
                <w:spacing w:val="4"/>
                <w:cs/>
              </w:rPr>
              <w:t>ที่มิใช่เงินสด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0D3AE7AD" w14:textId="71D1ED08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  <w:vAlign w:val="bottom"/>
          </w:tcPr>
          <w:p w14:paraId="27D67E70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6ABD5711" w14:textId="4D46D077" w:rsidR="009129EB" w:rsidRPr="00EA1231" w:rsidRDefault="00C62615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3,534</w:t>
            </w:r>
          </w:p>
        </w:tc>
        <w:tc>
          <w:tcPr>
            <w:tcW w:w="150" w:type="pct"/>
            <w:gridSpan w:val="2"/>
            <w:vAlign w:val="bottom"/>
          </w:tcPr>
          <w:p w14:paraId="7CC212D8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  <w:tcBorders>
              <w:bottom w:val="single" w:sz="4" w:space="0" w:color="auto"/>
            </w:tcBorders>
            <w:vAlign w:val="bottom"/>
          </w:tcPr>
          <w:p w14:paraId="3C59E959" w14:textId="27451EBF" w:rsidR="009129EB" w:rsidRPr="00EA1231" w:rsidRDefault="009129EB" w:rsidP="00512AD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6" w:type="pct"/>
            <w:gridSpan w:val="2"/>
            <w:vAlign w:val="bottom"/>
          </w:tcPr>
          <w:p w14:paraId="6059BEFE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  <w:vAlign w:val="bottom"/>
          </w:tcPr>
          <w:p w14:paraId="6E00F0EF" w14:textId="29CB8DDF" w:rsidR="009129EB" w:rsidRPr="00EA1231" w:rsidRDefault="00636225" w:rsidP="0051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3,534</w:t>
            </w:r>
          </w:p>
        </w:tc>
      </w:tr>
      <w:tr w:rsidR="00B5031E" w:rsidRPr="00EA1231" w14:paraId="72BB06BE" w14:textId="77777777" w:rsidTr="0034615F">
        <w:trPr>
          <w:gridAfter w:val="1"/>
          <w:wAfter w:w="4" w:type="pct"/>
        </w:trPr>
        <w:tc>
          <w:tcPr>
            <w:tcW w:w="1621" w:type="pct"/>
          </w:tcPr>
          <w:p w14:paraId="59800984" w14:textId="0C91E79A" w:rsidR="009129EB" w:rsidRPr="00EA1231" w:rsidRDefault="009129EB" w:rsidP="00A65D1F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spacing w:val="4"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b/>
                <w:bCs/>
                <w:spacing w:val="4"/>
              </w:rPr>
              <w:t xml:space="preserve">31 </w:t>
            </w:r>
            <w:r w:rsidRPr="00EA1231">
              <w:rPr>
                <w:rFonts w:asciiTheme="majorBidi" w:hAnsiTheme="majorBidi" w:cstheme="majorBidi"/>
                <w:b/>
                <w:bCs/>
                <w:spacing w:val="4"/>
                <w:cs/>
              </w:rPr>
              <w:t xml:space="preserve">ธันวาคม </w:t>
            </w:r>
            <w:r w:rsidRPr="00EA1231">
              <w:rPr>
                <w:rFonts w:asciiTheme="majorBidi" w:hAnsiTheme="majorBidi" w:cstheme="majorBidi"/>
                <w:b/>
                <w:bCs/>
                <w:spacing w:val="4"/>
              </w:rPr>
              <w:t>2567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1FF9E645" w14:textId="1D7F4273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6,000,000</w:t>
            </w:r>
          </w:p>
        </w:tc>
        <w:tc>
          <w:tcPr>
            <w:tcW w:w="129" w:type="pct"/>
          </w:tcPr>
          <w:p w14:paraId="5103AC53" w14:textId="77777777" w:rsidR="009129EB" w:rsidRPr="00EA1231" w:rsidRDefault="009129EB" w:rsidP="00A65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4F6BC07" w14:textId="06B30568" w:rsidR="009129EB" w:rsidRPr="00EA1231" w:rsidRDefault="009129EB" w:rsidP="00A65D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9,4</w:t>
            </w:r>
            <w:r w:rsidR="00C62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50" w:type="pct"/>
            <w:gridSpan w:val="2"/>
          </w:tcPr>
          <w:p w14:paraId="58982425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AF83D8" w14:textId="466BA330" w:rsidR="009129EB" w:rsidRPr="00EA1231" w:rsidRDefault="009129EB" w:rsidP="00D3758B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7,391,76</w:t>
            </w:r>
            <w:r w:rsidR="00533F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66" w:type="pct"/>
            <w:gridSpan w:val="2"/>
          </w:tcPr>
          <w:p w14:paraId="6B61DE97" w14:textId="77777777" w:rsidR="009129EB" w:rsidRPr="00EA1231" w:rsidRDefault="009129EB" w:rsidP="00A65D1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A540FE" w14:textId="0F3B7229" w:rsidR="009129EB" w:rsidRPr="00EA1231" w:rsidRDefault="009129EB" w:rsidP="0051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13,401,251</w:t>
            </w:r>
          </w:p>
        </w:tc>
      </w:tr>
    </w:tbl>
    <w:p w14:paraId="41D0266F" w14:textId="77777777" w:rsidR="00DE4FCD" w:rsidRDefault="00DE4FCD" w:rsidP="0041199B">
      <w:pPr>
        <w:pStyle w:val="block"/>
        <w:spacing w:after="0" w:line="240" w:lineRule="atLeast"/>
        <w:ind w:left="720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22D09EB" w14:textId="14E23CD0" w:rsidR="00E941A9" w:rsidRDefault="00E9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lang w:val="en-GB"/>
        </w:rPr>
      </w:pPr>
      <w:r>
        <w:rPr>
          <w:rFonts w:asciiTheme="majorBidi" w:hAnsiTheme="majorBidi" w:cstheme="majorBidi"/>
          <w:spacing w:val="4"/>
        </w:rPr>
        <w:br w:type="page"/>
      </w:r>
    </w:p>
    <w:p w14:paraId="6D86087A" w14:textId="76B2E63F" w:rsidR="0008264A" w:rsidRPr="00EA1231" w:rsidRDefault="00707A53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22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หนี้สิน</w:t>
      </w:r>
      <w:r w:rsidR="00004B4A" w:rsidRPr="00EA1231">
        <w:rPr>
          <w:rFonts w:asciiTheme="majorBidi" w:eastAsia="Calibri" w:hAnsiTheme="majorBidi" w:cstheme="majorBidi"/>
          <w:b/>
          <w:bCs/>
          <w:szCs w:val="30"/>
          <w:cs/>
        </w:rPr>
        <w:t>ที่มีภาระดอกเบี้ย</w:t>
      </w:r>
    </w:p>
    <w:p w14:paraId="4A0024D5" w14:textId="77777777" w:rsidR="00F31F6D" w:rsidRPr="00B64A36" w:rsidRDefault="00F31F6D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  <w:bookmarkStart w:id="14" w:name="_Hlk64848426"/>
    </w:p>
    <w:tbl>
      <w:tblPr>
        <w:tblW w:w="9134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5364"/>
        <w:gridCol w:w="1070"/>
        <w:gridCol w:w="1260"/>
        <w:gridCol w:w="270"/>
        <w:gridCol w:w="1170"/>
      </w:tblGrid>
      <w:tr w:rsidR="00715BF5" w:rsidRPr="00EA1231" w14:paraId="1114CCBB" w14:textId="77777777" w:rsidTr="00445917">
        <w:trPr>
          <w:trHeight w:hRule="exact" w:val="360"/>
          <w:tblHeader/>
        </w:trPr>
        <w:tc>
          <w:tcPr>
            <w:tcW w:w="5364" w:type="dxa"/>
            <w:shd w:val="clear" w:color="auto" w:fill="auto"/>
          </w:tcPr>
          <w:p w14:paraId="0291EA9B" w14:textId="77777777" w:rsidR="00715BF5" w:rsidRPr="00EA1231" w:rsidRDefault="00715BF5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98"/>
              <w:contextualSpacing/>
              <w:rPr>
                <w:rFonts w:asciiTheme="majorBidi" w:hAnsiTheme="majorBidi" w:cstheme="majorBidi"/>
              </w:rPr>
            </w:pPr>
            <w:bookmarkStart w:id="15" w:name="_Hlk57303917"/>
            <w:bookmarkEnd w:id="14"/>
          </w:p>
        </w:tc>
        <w:tc>
          <w:tcPr>
            <w:tcW w:w="1070" w:type="dxa"/>
            <w:shd w:val="clear" w:color="auto" w:fill="auto"/>
          </w:tcPr>
          <w:p w14:paraId="32E1ED03" w14:textId="77777777" w:rsidR="00715BF5" w:rsidRPr="00EA1231" w:rsidRDefault="00715BF5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204E687B" w14:textId="04DDE02B" w:rsidR="00715BF5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B0AFFBC" w14:textId="77777777" w:rsidR="00715BF5" w:rsidRPr="00EA1231" w:rsidRDefault="00715BF5" w:rsidP="00CB7306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001D351" w14:textId="0F594BD9" w:rsidR="00715BF5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F35F49" w:rsidRPr="00EA1231" w14:paraId="43352850" w14:textId="77777777" w:rsidTr="0070560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434" w:type="dxa"/>
            <w:gridSpan w:val="2"/>
            <w:shd w:val="clear" w:color="auto" w:fill="auto"/>
          </w:tcPr>
          <w:p w14:paraId="65FED09D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righ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B95F717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</w:tr>
      <w:tr w:rsidR="00F35F49" w:rsidRPr="00EA1231" w14:paraId="78C475E4" w14:textId="77777777" w:rsidTr="009A56EF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364" w:type="dxa"/>
            <w:shd w:val="clear" w:color="auto" w:fill="auto"/>
          </w:tcPr>
          <w:p w14:paraId="695861BF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7EAAD0AC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A145316" w14:textId="78DEDFD5" w:rsidR="00F35F49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F35F49" w:rsidRPr="00EA1231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F35F49" w:rsidRPr="00EA1231" w14:paraId="638707F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23EB9242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070" w:type="dxa"/>
            <w:shd w:val="clear" w:color="auto" w:fill="auto"/>
          </w:tcPr>
          <w:p w14:paraId="1F56AD25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3D1CA3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0" w:right="95" w:hanging="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07BE5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DE280" w14:textId="77777777" w:rsidR="00F35F49" w:rsidRPr="00EA1231" w:rsidRDefault="00F35F4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4004" w:rsidRPr="00EA1231" w14:paraId="025EBE5F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4F0BF5BC" w14:textId="0018F50C" w:rsidR="006C4004" w:rsidRPr="006C4004" w:rsidRDefault="006C4004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cs/>
              </w:rPr>
            </w:pPr>
            <w:r w:rsidRPr="006C4004">
              <w:rPr>
                <w:rFonts w:asciiTheme="majorBidi" w:hAnsi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0" w:type="dxa"/>
            <w:shd w:val="clear" w:color="auto" w:fill="auto"/>
          </w:tcPr>
          <w:p w14:paraId="18DF1A3F" w14:textId="366465AA" w:rsidR="006C4004" w:rsidRPr="00712373" w:rsidRDefault="006C4004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FE9A69" w14:textId="3B48C4F5" w:rsidR="006C4004" w:rsidRPr="00EA1231" w:rsidRDefault="00712373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0" w:right="-10" w:hanging="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67879" w14:textId="77777777" w:rsidR="006C4004" w:rsidRPr="00EA1231" w:rsidRDefault="006C4004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89AFD" w14:textId="71B8CE82" w:rsidR="006C4004" w:rsidRPr="00EA1231" w:rsidRDefault="00712373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606E7" w:rsidRPr="00EA1231" w14:paraId="1E96DC60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4E4962CD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06024AB" w14:textId="3C843151" w:rsidR="00A606E7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</w:rPr>
            </w:pPr>
            <w:r w:rsidRPr="00EA1231">
              <w:rPr>
                <w:rFonts w:asciiTheme="majorBidi" w:hAnsiTheme="majorBidi" w:cstheme="majorBidi"/>
                <w:i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B97ED" w14:textId="406DDD59" w:rsidR="00A606E7" w:rsidRPr="00EA1231" w:rsidRDefault="0087768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7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391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036D7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4A47C" w14:textId="14EAB553" w:rsidR="00A606E7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13,896,020</w:t>
            </w:r>
          </w:p>
        </w:tc>
      </w:tr>
      <w:tr w:rsidR="00A606E7" w:rsidRPr="00EA1231" w14:paraId="1F2FF10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1C91129D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หนี้สินตามสัญญาเช่าส่วนที่ถึงกำหนดชำระภายในหนึ่งปี  </w:t>
            </w:r>
          </w:p>
        </w:tc>
        <w:tc>
          <w:tcPr>
            <w:tcW w:w="1070" w:type="dxa"/>
            <w:shd w:val="clear" w:color="auto" w:fill="auto"/>
          </w:tcPr>
          <w:p w14:paraId="0483CC4F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199D0" w14:textId="66ED0001" w:rsidR="00A606E7" w:rsidRPr="00EA1231" w:rsidRDefault="005536F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4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Pr="00EA1231">
              <w:rPr>
                <w:rFonts w:asciiTheme="majorBidi" w:hAnsiTheme="majorBidi" w:cstheme="majorBidi"/>
                <w:cs/>
              </w:rPr>
              <w:t>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6935C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3FFF3F" w14:textId="6C0BB58C" w:rsidR="00A606E7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3,314</w:t>
            </w:r>
          </w:p>
        </w:tc>
      </w:tr>
      <w:tr w:rsidR="00A606E7" w:rsidRPr="00EA1231" w14:paraId="09DB6636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0D3E448E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68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0" w:type="dxa"/>
            <w:shd w:val="clear" w:color="auto" w:fill="auto"/>
          </w:tcPr>
          <w:p w14:paraId="28D8B91B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1F928" w14:textId="12E09036" w:rsidR="00A606E7" w:rsidRPr="00EA1231" w:rsidRDefault="00841031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b/>
              </w:rPr>
            </w:pPr>
            <w:r w:rsidRPr="00841031">
              <w:rPr>
                <w:rFonts w:asciiTheme="majorBidi" w:hAnsiTheme="majorBidi" w:cstheme="majorBidi"/>
                <w:b/>
              </w:rPr>
              <w:t>13,395,831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03DCA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F2216" w14:textId="7E3993F8" w:rsidR="00A606E7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b/>
              </w:rPr>
            </w:pPr>
            <w:r w:rsidRPr="00EA1231">
              <w:rPr>
                <w:rFonts w:asciiTheme="majorBidi" w:hAnsiTheme="majorBidi" w:cstheme="majorBidi"/>
                <w:b/>
              </w:rPr>
              <w:t>13,899,334</w:t>
            </w:r>
          </w:p>
        </w:tc>
      </w:tr>
      <w:tr w:rsidR="00A606E7" w:rsidRPr="00EA1231" w14:paraId="3212BF2B" w14:textId="77777777" w:rsidTr="009A56EF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364" w:type="dxa"/>
            <w:shd w:val="clear" w:color="auto" w:fill="auto"/>
          </w:tcPr>
          <w:p w14:paraId="40ECCC48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68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14:paraId="5765B581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0FD69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6A664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A5744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606E7" w:rsidRPr="00EA1231" w14:paraId="1FC28472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143CAB04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070" w:type="dxa"/>
            <w:shd w:val="clear" w:color="auto" w:fill="auto"/>
          </w:tcPr>
          <w:p w14:paraId="76797C7C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A99E8E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46AA7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C63ED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i/>
              </w:rPr>
            </w:pPr>
          </w:p>
        </w:tc>
      </w:tr>
      <w:tr w:rsidR="00A606E7" w:rsidRPr="00EA1231" w14:paraId="254A7884" w14:textId="77777777" w:rsidTr="009A56EF">
        <w:tblPrEx>
          <w:tblLook w:val="04A0" w:firstRow="1" w:lastRow="0" w:firstColumn="1" w:lastColumn="0" w:noHBand="0" w:noVBand="1"/>
        </w:tblPrEx>
        <w:tc>
          <w:tcPr>
            <w:tcW w:w="5364" w:type="dxa"/>
            <w:shd w:val="clear" w:color="auto" w:fill="auto"/>
          </w:tcPr>
          <w:p w14:paraId="045FBAF2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shd w:val="clear" w:color="auto" w:fill="auto"/>
          </w:tcPr>
          <w:p w14:paraId="67938BDC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696EBC" w14:textId="64272AD0" w:rsidR="00A606E7" w:rsidRPr="00EA1231" w:rsidRDefault="005536F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5,420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9E6C8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7613E" w14:textId="34CAEA81" w:rsidR="00A606E7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6,074</w:t>
            </w:r>
          </w:p>
        </w:tc>
      </w:tr>
      <w:tr w:rsidR="00A606E7" w:rsidRPr="00EA1231" w14:paraId="008F0A0F" w14:textId="77777777" w:rsidTr="009A56EF">
        <w:tblPrEx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5364" w:type="dxa"/>
            <w:shd w:val="clear" w:color="auto" w:fill="auto"/>
          </w:tcPr>
          <w:p w14:paraId="34FE367F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right="-110" w:hanging="6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shd w:val="clear" w:color="auto" w:fill="auto"/>
          </w:tcPr>
          <w:p w14:paraId="177D781C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59912" w14:textId="59EDFDF1" w:rsidR="00A606E7" w:rsidRPr="00EA1231" w:rsidRDefault="00721ADE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21ADE">
              <w:rPr>
                <w:rFonts w:asciiTheme="majorBidi" w:hAnsiTheme="majorBidi" w:cstheme="majorBidi"/>
                <w:b/>
                <w:bCs/>
              </w:rPr>
              <w:t>13,401,251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E2BA5" w14:textId="77777777" w:rsidR="00A606E7" w:rsidRPr="00EA1231" w:rsidRDefault="00A606E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D2632" w14:textId="31C9FCE5" w:rsidR="00A606E7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13,905,408</w:t>
            </w:r>
          </w:p>
        </w:tc>
      </w:tr>
      <w:bookmarkEnd w:id="15"/>
    </w:tbl>
    <w:p w14:paraId="0A819647" w14:textId="77777777" w:rsidR="00240FCB" w:rsidRPr="00B64A36" w:rsidRDefault="00240FCB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0"/>
        <w:jc w:val="thaiDistribute"/>
        <w:rPr>
          <w:rFonts w:asciiTheme="majorBidi" w:hAnsiTheme="majorBidi" w:cstheme="majorBidi"/>
          <w:sz w:val="20"/>
          <w:szCs w:val="20"/>
        </w:rPr>
      </w:pPr>
    </w:p>
    <w:p w14:paraId="527F61E4" w14:textId="412D3407" w:rsidR="00697F94" w:rsidRDefault="00697F94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/>
          <w:spacing w:val="2"/>
        </w:rPr>
      </w:pPr>
      <w:r w:rsidRPr="00697F94">
        <w:rPr>
          <w:rFonts w:asciiTheme="majorBidi" w:hAnsiTheme="majorBidi" w:cstheme="majorBidi"/>
          <w:cs/>
        </w:rPr>
        <w:t xml:space="preserve">ในปี </w:t>
      </w:r>
      <w:r w:rsidRPr="00697F94">
        <w:rPr>
          <w:rFonts w:asciiTheme="majorBidi" w:hAnsiTheme="majorBidi" w:cstheme="majorBidi"/>
        </w:rPr>
        <w:t xml:space="preserve">2567 </w:t>
      </w:r>
      <w:r w:rsidRPr="00697F94">
        <w:rPr>
          <w:rFonts w:asciiTheme="majorBidi" w:hAnsiTheme="majorBidi"/>
          <w:cs/>
        </w:rPr>
        <w:t>บริษัทมีสัญญาเงินกู้ยืมระยะสั้นในรูปแบบตั๋วสัญญาใช้เงินจากสถาบันการเงินในประเทศหลายแห่ง</w:t>
      </w:r>
      <w:r>
        <w:rPr>
          <w:rFonts w:asciiTheme="majorBidi" w:hAnsiTheme="majorBidi"/>
        </w:rPr>
        <w:br/>
      </w:r>
      <w:r w:rsidRPr="00697F94">
        <w:rPr>
          <w:rFonts w:asciiTheme="majorBidi" w:hAnsiTheme="majorBidi"/>
          <w:cs/>
        </w:rPr>
        <w:t xml:space="preserve">เป็นเงินกู้ยืมที่ไม่มีหลักประกัน เป็นจำนวนเงิน </w:t>
      </w:r>
      <w:r w:rsidRPr="00697F94">
        <w:rPr>
          <w:rFonts w:asciiTheme="majorBidi" w:hAnsiTheme="majorBidi"/>
        </w:rPr>
        <w:t>6,000</w:t>
      </w:r>
      <w:r w:rsidRPr="00697F94">
        <w:rPr>
          <w:rFonts w:asciiTheme="majorBidi" w:hAnsiTheme="majorBidi" w:hint="cs"/>
          <w:cs/>
        </w:rPr>
        <w:t xml:space="preserve"> ล้านบาท เงินกู้ยืมดังกล่าวมีอัตราดอกเบี้ยคงที่ร้อยละ </w:t>
      </w:r>
      <w:r>
        <w:rPr>
          <w:rFonts w:asciiTheme="majorBidi" w:hAnsiTheme="majorBidi"/>
        </w:rPr>
        <w:br/>
      </w:r>
      <w:r w:rsidRPr="00697F94">
        <w:rPr>
          <w:rFonts w:asciiTheme="majorBidi" w:hAnsiTheme="majorBidi"/>
        </w:rPr>
        <w:t>2.30</w:t>
      </w:r>
      <w:r w:rsidRPr="00697F94">
        <w:rPr>
          <w:rFonts w:asciiTheme="majorBidi" w:hAnsiTheme="majorBidi" w:hint="cs"/>
          <w:cs/>
        </w:rPr>
        <w:t xml:space="preserve"> </w:t>
      </w:r>
      <w:r w:rsidRPr="00697F94">
        <w:rPr>
          <w:rFonts w:asciiTheme="majorBidi" w:hAnsiTheme="majorBidi"/>
        </w:rPr>
        <w:t>-</w:t>
      </w:r>
      <w:r w:rsidRPr="00697F94">
        <w:rPr>
          <w:rFonts w:asciiTheme="majorBidi" w:hAnsiTheme="majorBidi" w:hint="cs"/>
          <w:cs/>
        </w:rPr>
        <w:t xml:space="preserve"> </w:t>
      </w:r>
      <w:r w:rsidRPr="00697F94">
        <w:rPr>
          <w:rFonts w:asciiTheme="majorBidi" w:hAnsiTheme="majorBidi"/>
        </w:rPr>
        <w:t>2.36</w:t>
      </w:r>
      <w:r w:rsidRPr="00697F94">
        <w:rPr>
          <w:rFonts w:asciiTheme="majorBidi" w:hAnsiTheme="majorBidi" w:hint="cs"/>
          <w:cs/>
        </w:rPr>
        <w:t xml:space="preserve"> ต่อปี </w:t>
      </w:r>
      <w:r w:rsidRPr="00697F94">
        <w:rPr>
          <w:rFonts w:asciiTheme="majorBidi" w:hAnsiTheme="majorBidi" w:hint="cs"/>
          <w:spacing w:val="2"/>
          <w:cs/>
        </w:rPr>
        <w:t xml:space="preserve">และมีกำหนดชำระคืนภายใน </w:t>
      </w:r>
      <w:r w:rsidRPr="00697F94">
        <w:rPr>
          <w:rFonts w:asciiTheme="majorBidi" w:hAnsiTheme="majorBidi"/>
          <w:spacing w:val="2"/>
        </w:rPr>
        <w:t>2</w:t>
      </w:r>
      <w:r w:rsidRPr="00697F94">
        <w:rPr>
          <w:rFonts w:asciiTheme="majorBidi" w:hAnsiTheme="majorBidi" w:hint="cs"/>
          <w:spacing w:val="2"/>
          <w:cs/>
        </w:rPr>
        <w:t xml:space="preserve"> เดือนและเมื่อทวงถาม</w:t>
      </w:r>
      <w:r w:rsidR="002A04EA">
        <w:rPr>
          <w:rFonts w:asciiTheme="majorBidi" w:hAnsiTheme="majorBidi"/>
          <w:spacing w:val="2"/>
        </w:rPr>
        <w:t xml:space="preserve"> </w:t>
      </w:r>
      <w:r w:rsidR="002A04EA" w:rsidRPr="00EA1231">
        <w:rPr>
          <w:rFonts w:asciiTheme="majorBidi" w:hAnsiTheme="majorBidi" w:cstheme="majorBidi"/>
          <w:i/>
          <w:iCs/>
        </w:rPr>
        <w:t xml:space="preserve">(2566 </w:t>
      </w:r>
      <w:r w:rsidR="002A04EA" w:rsidRPr="00EA1231">
        <w:rPr>
          <w:rFonts w:asciiTheme="majorBidi" w:hAnsiTheme="majorBidi" w:cstheme="majorBidi"/>
          <w:i/>
          <w:iCs/>
          <w:cs/>
        </w:rPr>
        <w:t>:</w:t>
      </w:r>
      <w:r w:rsidR="002A04EA" w:rsidRPr="00EA1231">
        <w:rPr>
          <w:rFonts w:asciiTheme="majorBidi" w:hAnsiTheme="majorBidi" w:cstheme="majorBidi"/>
          <w:i/>
          <w:iCs/>
        </w:rPr>
        <w:t xml:space="preserve"> </w:t>
      </w:r>
      <w:r w:rsidR="002A04EA" w:rsidRPr="00EA1231">
        <w:rPr>
          <w:rFonts w:asciiTheme="majorBidi" w:hAnsiTheme="majorBidi" w:cstheme="majorBidi"/>
          <w:i/>
          <w:iCs/>
          <w:cs/>
        </w:rPr>
        <w:t>ไม่มี</w:t>
      </w:r>
      <w:r w:rsidR="002A04EA" w:rsidRPr="00EA1231">
        <w:rPr>
          <w:rFonts w:asciiTheme="majorBidi" w:hAnsiTheme="majorBidi" w:cstheme="majorBidi"/>
          <w:i/>
          <w:iCs/>
        </w:rPr>
        <w:t>)</w:t>
      </w:r>
    </w:p>
    <w:p w14:paraId="00E94A30" w14:textId="77777777" w:rsidR="002A04EA" w:rsidRPr="002A04EA" w:rsidRDefault="002A04EA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  <w:sz w:val="20"/>
          <w:szCs w:val="20"/>
        </w:rPr>
      </w:pPr>
    </w:p>
    <w:p w14:paraId="6B82B7D1" w14:textId="77777777" w:rsidR="002A04EA" w:rsidRPr="00EA1231" w:rsidRDefault="002A04EA" w:rsidP="002A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cs/>
        </w:rPr>
        <w:t xml:space="preserve">ในปี </w:t>
      </w:r>
      <w:r w:rsidRPr="00EA1231">
        <w:rPr>
          <w:rFonts w:asciiTheme="majorBidi" w:hAnsiTheme="majorBidi" w:cstheme="majorBidi"/>
        </w:rPr>
        <w:t xml:space="preserve">2567 </w:t>
      </w:r>
      <w:r w:rsidRPr="00EA1231">
        <w:rPr>
          <w:rFonts w:asciiTheme="majorBidi" w:hAnsiTheme="majorBidi" w:cstheme="majorBidi"/>
          <w:cs/>
        </w:rPr>
        <w:t xml:space="preserve">เงินกู้ยืมระยะสั้นของบริษัทมีอัตราดอกเบี้ยร้อยละ </w:t>
      </w:r>
      <w:r>
        <w:rPr>
          <w:rFonts w:asciiTheme="majorBidi" w:hAnsiTheme="majorBidi" w:cstheme="majorBidi"/>
        </w:rPr>
        <w:t xml:space="preserve">0.84 - </w:t>
      </w:r>
      <w:r w:rsidRPr="00EA1231">
        <w:rPr>
          <w:rFonts w:asciiTheme="majorBidi" w:hAnsiTheme="majorBidi" w:cstheme="majorBidi"/>
        </w:rPr>
        <w:t>3.25</w:t>
      </w:r>
      <w:r w:rsidRPr="00EA1231">
        <w:rPr>
          <w:rFonts w:asciiTheme="majorBidi" w:hAnsiTheme="majorBidi" w:cstheme="majorBidi"/>
          <w:cs/>
        </w:rPr>
        <w:t xml:space="preserve"> ต่อปี </w:t>
      </w:r>
      <w:r w:rsidRPr="00EA1231">
        <w:rPr>
          <w:rFonts w:asciiTheme="majorBidi" w:hAnsiTheme="majorBidi" w:cstheme="majorBidi"/>
          <w:i/>
          <w:iCs/>
        </w:rPr>
        <w:t xml:space="preserve">(2566 </w:t>
      </w:r>
      <w:r w:rsidRPr="00EA1231">
        <w:rPr>
          <w:rFonts w:asciiTheme="majorBidi" w:hAnsiTheme="majorBidi" w:cstheme="majorBidi"/>
          <w:i/>
          <w:iCs/>
          <w:cs/>
        </w:rPr>
        <w:t xml:space="preserve">: ร้อยละ </w:t>
      </w:r>
      <w:r w:rsidRPr="00EA1231">
        <w:rPr>
          <w:rFonts w:asciiTheme="majorBidi" w:hAnsiTheme="majorBidi" w:cstheme="majorBidi"/>
          <w:i/>
          <w:iCs/>
        </w:rPr>
        <w:t xml:space="preserve">3.25 </w:t>
      </w:r>
      <w:r w:rsidRPr="00EA1231">
        <w:rPr>
          <w:rFonts w:asciiTheme="majorBidi" w:hAnsiTheme="majorBidi" w:cstheme="majorBidi"/>
          <w:i/>
          <w:iCs/>
          <w:cs/>
        </w:rPr>
        <w:t>ต่อปี</w:t>
      </w:r>
      <w:r w:rsidRPr="00EA1231">
        <w:rPr>
          <w:rFonts w:asciiTheme="majorBidi" w:hAnsiTheme="majorBidi" w:cstheme="majorBidi"/>
          <w:i/>
          <w:iCs/>
        </w:rPr>
        <w:t>)</w:t>
      </w:r>
    </w:p>
    <w:p w14:paraId="290245CC" w14:textId="77777777" w:rsidR="00697F94" w:rsidRPr="002A04EA" w:rsidRDefault="00697F94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  <w:sz w:val="20"/>
          <w:szCs w:val="20"/>
        </w:rPr>
      </w:pPr>
    </w:p>
    <w:p w14:paraId="286ED772" w14:textId="05277B2F" w:rsidR="00404638" w:rsidRPr="00EA1231" w:rsidRDefault="00404638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cs/>
        </w:rPr>
        <w:t xml:space="preserve">ณ วันที่ </w:t>
      </w:r>
      <w:r w:rsidR="001C7230" w:rsidRPr="00EA1231">
        <w:rPr>
          <w:rFonts w:asciiTheme="majorBidi" w:hAnsiTheme="majorBidi" w:cstheme="majorBidi"/>
        </w:rPr>
        <w:t>31</w:t>
      </w:r>
      <w:r w:rsidRPr="00EA1231">
        <w:rPr>
          <w:rFonts w:asciiTheme="majorBidi" w:hAnsiTheme="majorBidi" w:cstheme="majorBidi"/>
          <w:cs/>
        </w:rPr>
        <w:t xml:space="preserve"> ธันวาคม </w:t>
      </w:r>
      <w:r w:rsidR="001C7230" w:rsidRPr="00EA1231">
        <w:rPr>
          <w:rFonts w:asciiTheme="majorBidi" w:hAnsiTheme="majorBidi" w:cstheme="majorBidi"/>
        </w:rPr>
        <w:t>2567</w:t>
      </w:r>
      <w:r w:rsidRPr="00EA1231">
        <w:rPr>
          <w:rFonts w:asciiTheme="majorBidi" w:hAnsiTheme="majorBidi" w:cstheme="majorBidi"/>
          <w:cs/>
        </w:rPr>
        <w:t xml:space="preserve"> บริษัทมีวงเงินเบิกเกินบัญชีและวงเงินสินเชื่ออื่นกับธนาคารในประเทศ</w:t>
      </w:r>
      <w:r w:rsidR="008C2432">
        <w:rPr>
          <w:rFonts w:asciiTheme="majorBidi" w:hAnsiTheme="majorBidi" w:hint="cs"/>
          <w:cs/>
        </w:rPr>
        <w:t>และ</w:t>
      </w:r>
      <w:r w:rsidR="0094500B" w:rsidRPr="00697F94">
        <w:rPr>
          <w:rFonts w:asciiTheme="majorBidi" w:hAnsiTheme="majorBidi"/>
          <w:cs/>
        </w:rPr>
        <w:t xml:space="preserve">ไม่มีหลักประกัน </w:t>
      </w:r>
      <w:r w:rsidR="00C03F31">
        <w:rPr>
          <w:rFonts w:asciiTheme="majorBidi" w:hAnsiTheme="majorBidi" w:cstheme="majorBidi" w:hint="cs"/>
          <w:cs/>
        </w:rPr>
        <w:t xml:space="preserve">จำนวน </w:t>
      </w:r>
      <w:r w:rsidR="00C03F31">
        <w:rPr>
          <w:rFonts w:asciiTheme="majorBidi" w:hAnsiTheme="majorBidi" w:cstheme="majorBidi"/>
        </w:rPr>
        <w:t xml:space="preserve">2,000 </w:t>
      </w:r>
      <w:r w:rsidR="00C03F31">
        <w:rPr>
          <w:rFonts w:asciiTheme="majorBidi" w:hAnsiTheme="majorBidi" w:cstheme="majorBidi" w:hint="cs"/>
          <w:cs/>
        </w:rPr>
        <w:t>ล้านบาท</w:t>
      </w:r>
      <w:r w:rsidRPr="00EA1231">
        <w:rPr>
          <w:rFonts w:asciiTheme="majorBidi" w:hAnsiTheme="majorBidi" w:cstheme="majorBidi"/>
          <w:i/>
          <w:iCs/>
          <w:cs/>
        </w:rPr>
        <w:t xml:space="preserve"> </w:t>
      </w:r>
      <w:r w:rsidR="001C7230" w:rsidRPr="00EA1231">
        <w:rPr>
          <w:rFonts w:asciiTheme="majorBidi" w:hAnsiTheme="majorBidi" w:cstheme="majorBidi"/>
          <w:i/>
          <w:iCs/>
        </w:rPr>
        <w:t>(2566</w:t>
      </w:r>
      <w:r w:rsidR="00A91456" w:rsidRPr="00EA1231">
        <w:rPr>
          <w:rFonts w:asciiTheme="majorBidi" w:hAnsiTheme="majorBidi" w:cstheme="majorBidi"/>
          <w:i/>
          <w:iCs/>
        </w:rPr>
        <w:t xml:space="preserve"> </w:t>
      </w:r>
      <w:r w:rsidR="00557488" w:rsidRPr="00EA1231">
        <w:rPr>
          <w:rFonts w:asciiTheme="majorBidi" w:hAnsiTheme="majorBidi" w:cstheme="majorBidi"/>
          <w:i/>
          <w:iCs/>
          <w:cs/>
        </w:rPr>
        <w:t>:</w:t>
      </w:r>
      <w:r w:rsidR="00600DA1" w:rsidRPr="00EA1231">
        <w:rPr>
          <w:rFonts w:asciiTheme="majorBidi" w:hAnsiTheme="majorBidi" w:cstheme="majorBidi"/>
          <w:i/>
          <w:iCs/>
        </w:rPr>
        <w:t xml:space="preserve"> </w:t>
      </w:r>
      <w:r w:rsidR="00600DA1" w:rsidRPr="00EA1231">
        <w:rPr>
          <w:rFonts w:asciiTheme="majorBidi" w:hAnsiTheme="majorBidi" w:cstheme="majorBidi"/>
          <w:i/>
          <w:iCs/>
          <w:cs/>
        </w:rPr>
        <w:t>ไม่มี</w:t>
      </w:r>
      <w:r w:rsidR="001C7230" w:rsidRPr="00EA1231">
        <w:rPr>
          <w:rFonts w:asciiTheme="majorBidi" w:hAnsiTheme="majorBidi" w:cstheme="majorBidi"/>
          <w:i/>
          <w:iCs/>
        </w:rPr>
        <w:t>)</w:t>
      </w:r>
    </w:p>
    <w:p w14:paraId="3F4BF17D" w14:textId="377F187A" w:rsidR="00454FBA" w:rsidRPr="00B64A36" w:rsidRDefault="00454FBA" w:rsidP="008E2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 w:right="13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8DDC35" w14:textId="7D7E2F95" w:rsidR="00CB7306" w:rsidRDefault="00CB7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5F7C2C07" w14:textId="77777777" w:rsidR="00004B4A" w:rsidRPr="00EA1231" w:rsidRDefault="00004B4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9B1E202" w14:textId="77777777" w:rsidR="00F31F6D" w:rsidRPr="00C20632" w:rsidRDefault="00F31F6D" w:rsidP="006C4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8"/>
          <w:szCs w:val="18"/>
        </w:rPr>
      </w:pPr>
    </w:p>
    <w:p w14:paraId="78383BEB" w14:textId="0C9885BD" w:rsidR="00AC1EE6" w:rsidRDefault="00AC1EE6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บริษัทจ่ายค่าชดเชยผลประโยชน์</w:t>
      </w:r>
      <w:r w:rsidR="00F1309E" w:rsidRPr="00EA1231">
        <w:rPr>
          <w:rFonts w:asciiTheme="majorBidi" w:hAnsiTheme="majorBidi" w:cstheme="majorBidi"/>
          <w:cs/>
        </w:rPr>
        <w:t>ที่กำหนดไว้</w:t>
      </w:r>
      <w:r w:rsidRPr="00EA1231">
        <w:rPr>
          <w:rFonts w:asciiTheme="majorBidi" w:hAnsiTheme="majorBidi" w:cstheme="majorBidi"/>
          <w:cs/>
        </w:rPr>
        <w:t>ตามข้อกำหนดของพระราชบัญญัติคุ้มครองแรงงาน พ</w:t>
      </w:r>
      <w:r w:rsidR="003904F5" w:rsidRPr="00EA1231">
        <w:rPr>
          <w:rFonts w:asciiTheme="majorBidi" w:hAnsiTheme="majorBidi" w:cstheme="majorBidi"/>
          <w:cs/>
        </w:rPr>
        <w:t>.</w:t>
      </w:r>
      <w:r w:rsidRPr="00EA1231">
        <w:rPr>
          <w:rFonts w:asciiTheme="majorBidi" w:hAnsiTheme="majorBidi" w:cstheme="majorBidi"/>
          <w:cs/>
        </w:rPr>
        <w:t>ศ</w:t>
      </w:r>
      <w:r w:rsidR="003904F5" w:rsidRPr="00EA1231">
        <w:rPr>
          <w:rFonts w:asciiTheme="majorBidi" w:hAnsiTheme="majorBidi" w:cstheme="majorBidi"/>
          <w:cs/>
        </w:rPr>
        <w:t>.</w:t>
      </w:r>
      <w:r w:rsidRPr="00EA1231">
        <w:rPr>
          <w:rFonts w:asciiTheme="majorBidi" w:hAnsiTheme="majorBidi" w:cstheme="majorBidi"/>
          <w:cs/>
        </w:rPr>
        <w:t xml:space="preserve"> </w:t>
      </w:r>
      <w:r w:rsidR="001C7230" w:rsidRPr="00EA1231">
        <w:rPr>
          <w:rFonts w:asciiTheme="majorBidi" w:hAnsiTheme="majorBidi" w:cstheme="majorBidi"/>
        </w:rPr>
        <w:t>2541</w:t>
      </w:r>
      <w:r w:rsidR="00B41736" w:rsidRPr="00EA1231">
        <w:rPr>
          <w:rFonts w:asciiTheme="majorBidi" w:hAnsiTheme="majorBidi" w:cstheme="majorBidi"/>
          <w:cs/>
        </w:rPr>
        <w:t xml:space="preserve"> </w:t>
      </w:r>
      <w:r w:rsidR="006E6BE7" w:rsidRPr="00EA1231">
        <w:rPr>
          <w:rFonts w:asciiTheme="majorBidi" w:hAnsiTheme="majorBidi" w:cstheme="majorBidi"/>
          <w:cs/>
        </w:rPr>
        <w:br/>
      </w:r>
      <w:r w:rsidR="006C1256" w:rsidRPr="00EA1231">
        <w:rPr>
          <w:rFonts w:asciiTheme="majorBidi" w:hAnsiTheme="majorBidi" w:cstheme="majorBidi"/>
          <w:cs/>
        </w:rPr>
        <w:t>ในการให้ผลประโยชน์เมื่อเกษียณ</w:t>
      </w:r>
      <w:r w:rsidRPr="00EA1231">
        <w:rPr>
          <w:rFonts w:asciiTheme="majorBidi" w:hAnsiTheme="majorBidi" w:cstheme="majorBidi"/>
          <w:cs/>
        </w:rPr>
        <w:t>และผลประโยชน์ระยะยาวอื่นแก่พนักงานตามสิทธิและอายุงาน</w:t>
      </w:r>
    </w:p>
    <w:p w14:paraId="05D48F59" w14:textId="77777777" w:rsidR="00494868" w:rsidRPr="00494868" w:rsidRDefault="00494868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  <w:sz w:val="20"/>
          <w:szCs w:val="20"/>
        </w:rPr>
      </w:pPr>
    </w:p>
    <w:p w14:paraId="0DCBA681" w14:textId="59EB280A" w:rsidR="00033E83" w:rsidRPr="00EA1231" w:rsidRDefault="00515735" w:rsidP="00816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56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631D71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 xml:space="preserve">ความเสี่ยงของช่วงชีวิต </w:t>
      </w:r>
      <w:r w:rsidR="006E6BE7" w:rsidRPr="00EA1231">
        <w:rPr>
          <w:rFonts w:asciiTheme="majorBidi" w:hAnsiTheme="majorBidi" w:cstheme="majorBidi"/>
          <w:cs/>
        </w:rPr>
        <w:t>และ</w:t>
      </w:r>
      <w:r w:rsidRPr="00EA1231">
        <w:rPr>
          <w:rFonts w:asciiTheme="majorBidi" w:hAnsiTheme="majorBidi" w:cstheme="majorBidi"/>
          <w:cs/>
        </w:rPr>
        <w:t>ความเสี่ยงจากอัต</w:t>
      </w:r>
      <w:r w:rsidR="003E0104" w:rsidRPr="00EA1231">
        <w:rPr>
          <w:rFonts w:asciiTheme="majorBidi" w:hAnsiTheme="majorBidi" w:cstheme="majorBidi"/>
          <w:cs/>
        </w:rPr>
        <w:t xml:space="preserve">ราดอกเบี้ย </w:t>
      </w:r>
    </w:p>
    <w:p w14:paraId="58BF59DC" w14:textId="77777777" w:rsidR="00404638" w:rsidRPr="00C20632" w:rsidRDefault="00404638" w:rsidP="006C4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58"/>
        <w:jc w:val="thaiDistribute"/>
        <w:rPr>
          <w:rFonts w:asciiTheme="majorBidi" w:hAnsiTheme="majorBidi" w:cstheme="majorBidi"/>
          <w:sz w:val="18"/>
          <w:szCs w:val="18"/>
        </w:rPr>
      </w:pPr>
    </w:p>
    <w:p w14:paraId="3FE73333" w14:textId="4E45D8D1" w:rsidR="00235C0E" w:rsidRPr="00EA1231" w:rsidRDefault="00F1309E" w:rsidP="008164E1">
      <w:pPr>
        <w:tabs>
          <w:tab w:val="clear" w:pos="227"/>
          <w:tab w:val="clear" w:pos="454"/>
          <w:tab w:val="clear" w:pos="680"/>
        </w:tabs>
        <w:spacing w:line="240" w:lineRule="auto"/>
        <w:ind w:left="558" w:right="56"/>
        <w:jc w:val="thaiDistribute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i/>
          <w:iCs/>
          <w:cs/>
        </w:rPr>
        <w:t>ประมาณการหนี้สินไม่หมุนเวียนสำหรับ</w:t>
      </w:r>
      <w:r w:rsidR="0008264A" w:rsidRPr="00EA1231">
        <w:rPr>
          <w:rFonts w:asciiTheme="majorBidi" w:hAnsiTheme="majorBidi" w:cstheme="majorBidi"/>
          <w:i/>
          <w:iCs/>
          <w:cs/>
        </w:rPr>
        <w:t>ผลประโยชน์พนักงานใน</w:t>
      </w:r>
      <w:r w:rsidR="00CF63DA" w:rsidRPr="00EA1231">
        <w:rPr>
          <w:rFonts w:asciiTheme="majorBidi" w:hAnsiTheme="majorBidi" w:cstheme="majorBidi"/>
          <w:i/>
          <w:iCs/>
          <w:cs/>
        </w:rPr>
        <w:t>งบฐานะการเงิน</w:t>
      </w:r>
      <w:r w:rsidR="0008264A" w:rsidRPr="00EA1231">
        <w:rPr>
          <w:rFonts w:asciiTheme="majorBidi" w:hAnsiTheme="majorBidi" w:cstheme="majorBidi"/>
          <w:i/>
          <w:iCs/>
          <w:cs/>
        </w:rPr>
        <w:t xml:space="preserve"> ณ วันที่ </w:t>
      </w:r>
      <w:r w:rsidR="001C7230" w:rsidRPr="00EA1231">
        <w:rPr>
          <w:rFonts w:asciiTheme="majorBidi" w:hAnsiTheme="majorBidi" w:cstheme="majorBidi"/>
          <w:i/>
          <w:iCs/>
        </w:rPr>
        <w:t>31</w:t>
      </w:r>
      <w:r w:rsidR="00F66240" w:rsidRPr="00EA1231">
        <w:rPr>
          <w:rFonts w:asciiTheme="majorBidi" w:hAnsiTheme="majorBidi" w:cstheme="majorBidi"/>
          <w:i/>
          <w:iCs/>
          <w:cs/>
        </w:rPr>
        <w:t xml:space="preserve"> </w:t>
      </w:r>
      <w:r w:rsidR="001F5119" w:rsidRPr="00EA1231">
        <w:rPr>
          <w:rFonts w:asciiTheme="majorBidi" w:hAnsiTheme="majorBidi" w:cstheme="majorBidi"/>
          <w:i/>
          <w:iCs/>
          <w:cs/>
        </w:rPr>
        <w:t>ธันวาคม</w:t>
      </w:r>
    </w:p>
    <w:p w14:paraId="23A4030C" w14:textId="77777777" w:rsidR="004C7F35" w:rsidRPr="00C20632" w:rsidRDefault="004C7F35" w:rsidP="006C4870">
      <w:pPr>
        <w:spacing w:line="240" w:lineRule="auto"/>
        <w:ind w:left="562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066" w:type="dxa"/>
        <w:tblInd w:w="441" w:type="dxa"/>
        <w:tblLook w:val="01E0" w:firstRow="1" w:lastRow="1" w:firstColumn="1" w:lastColumn="1" w:noHBand="0" w:noVBand="0"/>
      </w:tblPr>
      <w:tblGrid>
        <w:gridCol w:w="6345"/>
        <w:gridCol w:w="1280"/>
        <w:gridCol w:w="252"/>
        <w:gridCol w:w="1189"/>
      </w:tblGrid>
      <w:tr w:rsidR="008E2D4A" w:rsidRPr="00EA1231" w14:paraId="0FA7DAEF" w14:textId="77777777" w:rsidTr="00445917">
        <w:tc>
          <w:tcPr>
            <w:tcW w:w="6345" w:type="dxa"/>
          </w:tcPr>
          <w:p w14:paraId="66159CD4" w14:textId="77777777" w:rsidR="008E2D4A" w:rsidRPr="00EA1231" w:rsidRDefault="008E2D4A" w:rsidP="00CB730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</w:tcPr>
          <w:p w14:paraId="662E5711" w14:textId="4596670B" w:rsidR="008E2D4A" w:rsidRPr="00EA1231" w:rsidRDefault="001C7230" w:rsidP="00CB730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2" w:type="dxa"/>
          </w:tcPr>
          <w:p w14:paraId="1ACF1027" w14:textId="77777777" w:rsidR="008E2D4A" w:rsidRPr="00EA1231" w:rsidRDefault="008E2D4A" w:rsidP="00CB730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14AB6E01" w14:textId="2AF4344A" w:rsidR="008E2D4A" w:rsidRPr="00EA1231" w:rsidRDefault="001C7230" w:rsidP="00CB730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743AC3" w:rsidRPr="00EA1231" w14:paraId="0927A0D0" w14:textId="77777777" w:rsidTr="000E7EC5">
        <w:tc>
          <w:tcPr>
            <w:tcW w:w="6345" w:type="dxa"/>
          </w:tcPr>
          <w:p w14:paraId="3586A9A3" w14:textId="77777777" w:rsidR="00743AC3" w:rsidRPr="00EA1231" w:rsidRDefault="00743AC3" w:rsidP="00CB730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1" w:type="dxa"/>
            <w:gridSpan w:val="3"/>
          </w:tcPr>
          <w:p w14:paraId="0A26AF81" w14:textId="7FBE2BEF" w:rsidR="00743AC3" w:rsidRPr="00743AC3" w:rsidRDefault="00743AC3" w:rsidP="00CB7306">
            <w:pPr>
              <w:tabs>
                <w:tab w:val="clear" w:pos="25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A1231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EA123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bCs/>
                <w:i/>
                <w:iCs/>
              </w:rPr>
              <w:t>)</w:t>
            </w:r>
          </w:p>
        </w:tc>
      </w:tr>
      <w:tr w:rsidR="00685D09" w:rsidRPr="00EA1231" w14:paraId="3E65BCB8" w14:textId="77777777" w:rsidTr="000E7EC5">
        <w:tc>
          <w:tcPr>
            <w:tcW w:w="6345" w:type="dxa"/>
          </w:tcPr>
          <w:p w14:paraId="505100D6" w14:textId="77777777" w:rsidR="00685D09" w:rsidRPr="00EA1231" w:rsidRDefault="00685D09" w:rsidP="00CB7306">
            <w:pPr>
              <w:spacing w:line="240" w:lineRule="auto"/>
              <w:ind w:left="26"/>
              <w:rPr>
                <w:rFonts w:asciiTheme="majorBidi" w:hAnsiTheme="majorBidi" w:cstheme="majorBidi"/>
                <w:b/>
                <w:cs/>
              </w:rPr>
            </w:pPr>
            <w:r w:rsidRPr="00EA1231">
              <w:rPr>
                <w:rFonts w:asciiTheme="majorBidi" w:hAnsiTheme="majorBidi" w:cstheme="majorBidi"/>
                <w:b/>
                <w:cs/>
              </w:rPr>
              <w:t>ผลประโยชน์หลังออกจากงาน</w:t>
            </w:r>
          </w:p>
        </w:tc>
        <w:tc>
          <w:tcPr>
            <w:tcW w:w="1280" w:type="dxa"/>
          </w:tcPr>
          <w:p w14:paraId="4E99F133" w14:textId="77777777" w:rsidR="00685D09" w:rsidRPr="00EA1231" w:rsidRDefault="00685D0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02C71B1B" w14:textId="77777777" w:rsidR="00685D09" w:rsidRPr="00EA1231" w:rsidRDefault="00685D0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2B678BAA" w14:textId="77777777" w:rsidR="00685D09" w:rsidRPr="00EA1231" w:rsidRDefault="00685D0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193379" w:rsidRPr="00EA1231" w14:paraId="43843E40" w14:textId="77777777" w:rsidTr="000E7EC5">
        <w:tc>
          <w:tcPr>
            <w:tcW w:w="6345" w:type="dxa"/>
          </w:tcPr>
          <w:p w14:paraId="6005C605" w14:textId="0CFB3135" w:rsidR="00193379" w:rsidRPr="00EA1231" w:rsidRDefault="00193379" w:rsidP="00CB7306">
            <w:pPr>
              <w:spacing w:line="240" w:lineRule="auto"/>
              <w:ind w:left="2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 เงินชดเชยตามกฎหมายแรงงาน</w:t>
            </w:r>
          </w:p>
        </w:tc>
        <w:tc>
          <w:tcPr>
            <w:tcW w:w="1280" w:type="dxa"/>
          </w:tcPr>
          <w:p w14:paraId="588A8C3A" w14:textId="028B3B1F" w:rsidR="00193379" w:rsidRPr="00EA1231" w:rsidRDefault="005536F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54,901</w:t>
            </w:r>
          </w:p>
        </w:tc>
        <w:tc>
          <w:tcPr>
            <w:tcW w:w="252" w:type="dxa"/>
          </w:tcPr>
          <w:p w14:paraId="563261D0" w14:textId="77777777" w:rsidR="00193379" w:rsidRPr="00EA1231" w:rsidRDefault="0019337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</w:tcPr>
          <w:p w14:paraId="65DF531C" w14:textId="18F3457E" w:rsidR="00193379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45,148</w:t>
            </w:r>
          </w:p>
        </w:tc>
      </w:tr>
      <w:tr w:rsidR="00193379" w:rsidRPr="00EA1231" w14:paraId="4F2A96BF" w14:textId="77777777" w:rsidTr="00E94BEF">
        <w:tc>
          <w:tcPr>
            <w:tcW w:w="6345" w:type="dxa"/>
          </w:tcPr>
          <w:p w14:paraId="4354F85D" w14:textId="77777777" w:rsidR="00193379" w:rsidRPr="00EA1231" w:rsidRDefault="00193379" w:rsidP="00CB7306">
            <w:pPr>
              <w:spacing w:line="240" w:lineRule="auto"/>
              <w:ind w:left="2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DC8DCD5" w14:textId="655958CC" w:rsidR="00193379" w:rsidRPr="00EA1231" w:rsidRDefault="005536F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1,228</w:t>
            </w:r>
          </w:p>
        </w:tc>
        <w:tc>
          <w:tcPr>
            <w:tcW w:w="252" w:type="dxa"/>
          </w:tcPr>
          <w:p w14:paraId="0DCC9114" w14:textId="77777777" w:rsidR="00193379" w:rsidRPr="00EA1231" w:rsidRDefault="0019337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BE65A7E" w14:textId="139C1148" w:rsidR="00193379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785</w:t>
            </w:r>
          </w:p>
        </w:tc>
      </w:tr>
      <w:tr w:rsidR="00193379" w:rsidRPr="00EA1231" w14:paraId="712636FC" w14:textId="77777777" w:rsidTr="00E94BEF">
        <w:tc>
          <w:tcPr>
            <w:tcW w:w="6345" w:type="dxa"/>
            <w:vAlign w:val="center"/>
          </w:tcPr>
          <w:p w14:paraId="2FE60AB5" w14:textId="77777777" w:rsidR="00193379" w:rsidRPr="00EA1231" w:rsidRDefault="00193379" w:rsidP="00CB7306">
            <w:pPr>
              <w:spacing w:line="240" w:lineRule="auto"/>
              <w:ind w:left="26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7359C1F" w14:textId="70E3EE88" w:rsidR="00193379" w:rsidRPr="00EA1231" w:rsidRDefault="005536F7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56,129</w:t>
            </w:r>
          </w:p>
        </w:tc>
        <w:tc>
          <w:tcPr>
            <w:tcW w:w="252" w:type="dxa"/>
          </w:tcPr>
          <w:p w14:paraId="4EB306FC" w14:textId="77777777" w:rsidR="00193379" w:rsidRPr="00EA1231" w:rsidRDefault="00193379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51FD474" w14:textId="55BBC796" w:rsidR="00193379" w:rsidRPr="00EA1231" w:rsidRDefault="001C7230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45,933</w:t>
            </w:r>
          </w:p>
        </w:tc>
      </w:tr>
    </w:tbl>
    <w:p w14:paraId="1BBD070F" w14:textId="77777777" w:rsidR="00B25EA0" w:rsidRPr="00C20632" w:rsidRDefault="00B25EA0" w:rsidP="00C34288">
      <w:pPr>
        <w:tabs>
          <w:tab w:val="clear" w:pos="454"/>
          <w:tab w:val="left" w:pos="1170"/>
        </w:tabs>
        <w:spacing w:line="240" w:lineRule="auto"/>
        <w:ind w:left="558" w:firstLine="9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6218615F" w14:textId="58AA63A1" w:rsidR="0008264A" w:rsidRPr="00EA1231" w:rsidRDefault="0048214D" w:rsidP="004074BB">
      <w:pPr>
        <w:tabs>
          <w:tab w:val="clear" w:pos="454"/>
          <w:tab w:val="left" w:pos="1170"/>
        </w:tabs>
        <w:spacing w:line="240" w:lineRule="auto"/>
        <w:ind w:left="558" w:firstLine="9"/>
        <w:jc w:val="both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i/>
          <w:iCs/>
          <w:cs/>
        </w:rPr>
        <w:t>การ</w:t>
      </w:r>
      <w:r w:rsidR="0008264A" w:rsidRPr="00EA1231">
        <w:rPr>
          <w:rFonts w:asciiTheme="majorBidi" w:hAnsiTheme="majorBidi" w:cstheme="majorBidi"/>
          <w:i/>
          <w:iCs/>
          <w:cs/>
        </w:rPr>
        <w:t>เปลี่ยนแปลงในมูลค่าปัจจุบันของ</w:t>
      </w:r>
      <w:r w:rsidR="00F1309E" w:rsidRPr="00EA1231">
        <w:rPr>
          <w:rFonts w:asciiTheme="majorBidi" w:hAnsiTheme="majorBidi" w:cstheme="majorBidi"/>
          <w:i/>
          <w:iCs/>
          <w:cs/>
        </w:rPr>
        <w:t>ประมาณการหนี้สินไม่หมุนเวียน</w:t>
      </w:r>
      <w:r w:rsidR="0008264A" w:rsidRPr="00EA1231">
        <w:rPr>
          <w:rFonts w:asciiTheme="majorBidi" w:hAnsiTheme="majorBidi" w:cstheme="majorBidi"/>
          <w:i/>
          <w:iCs/>
          <w:cs/>
        </w:rPr>
        <w:t>ของโครงการผลประโยชน์</w:t>
      </w:r>
    </w:p>
    <w:p w14:paraId="5C5C7538" w14:textId="77777777" w:rsidR="00B41736" w:rsidRPr="00C20632" w:rsidRDefault="00B41736" w:rsidP="00CF1E44">
      <w:pPr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063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6363"/>
        <w:gridCol w:w="1260"/>
        <w:gridCol w:w="252"/>
        <w:gridCol w:w="1188"/>
      </w:tblGrid>
      <w:tr w:rsidR="0007118D" w:rsidRPr="00EA1231" w14:paraId="01C5590B" w14:textId="77777777" w:rsidTr="008D03BB">
        <w:trPr>
          <w:tblHeader/>
        </w:trPr>
        <w:tc>
          <w:tcPr>
            <w:tcW w:w="6363" w:type="dxa"/>
          </w:tcPr>
          <w:p w14:paraId="6209BAE9" w14:textId="77777777" w:rsidR="0007118D" w:rsidRPr="00EA1231" w:rsidRDefault="0007118D" w:rsidP="00C20632">
            <w:pPr>
              <w:spacing w:line="380" w:lineRule="exact"/>
              <w:ind w:right="-84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A54671F" w14:textId="1B9A6648" w:rsidR="0007118D" w:rsidRPr="00EA1231" w:rsidRDefault="001C7230" w:rsidP="00C2063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2" w:type="dxa"/>
          </w:tcPr>
          <w:p w14:paraId="0304C803" w14:textId="77777777" w:rsidR="0007118D" w:rsidRPr="00EA1231" w:rsidRDefault="0007118D" w:rsidP="00C20632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</w:tcPr>
          <w:p w14:paraId="6979D3F5" w14:textId="6A262335" w:rsidR="0007118D" w:rsidRPr="00EA1231" w:rsidRDefault="001C7230" w:rsidP="00C20632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685D09" w:rsidRPr="00EA1231" w14:paraId="0D2FF013" w14:textId="77777777" w:rsidTr="008D03BB">
        <w:trPr>
          <w:tblHeader/>
        </w:trPr>
        <w:tc>
          <w:tcPr>
            <w:tcW w:w="6363" w:type="dxa"/>
          </w:tcPr>
          <w:p w14:paraId="0AF5A8DB" w14:textId="77777777" w:rsidR="00685D09" w:rsidRPr="00EA1231" w:rsidRDefault="00685D09" w:rsidP="00C20632">
            <w:pPr>
              <w:spacing w:line="380" w:lineRule="exact"/>
              <w:ind w:right="-84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0D5B9356" w14:textId="5741D23B" w:rsidR="00685D09" w:rsidRPr="00EA1231" w:rsidRDefault="001C7230" w:rsidP="00C2063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="00685D09" w:rsidRPr="00EA123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bCs/>
                <w:i/>
                <w:iCs/>
              </w:rPr>
              <w:t>)</w:t>
            </w:r>
          </w:p>
        </w:tc>
      </w:tr>
      <w:tr w:rsidR="0080613B" w:rsidRPr="00EA1231" w14:paraId="3EB33245" w14:textId="77777777" w:rsidTr="008D03BB">
        <w:trPr>
          <w:trHeight w:val="209"/>
        </w:trPr>
        <w:tc>
          <w:tcPr>
            <w:tcW w:w="6363" w:type="dxa"/>
          </w:tcPr>
          <w:p w14:paraId="0319C915" w14:textId="7200E895" w:rsidR="0080613B" w:rsidRPr="00EA1231" w:rsidRDefault="0080613B" w:rsidP="00C20632">
            <w:pPr>
              <w:spacing w:line="380" w:lineRule="exact"/>
              <w:ind w:left="342" w:right="-847" w:hanging="342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14:paraId="0F43E0FE" w14:textId="133C44C8" w:rsidR="0080613B" w:rsidRPr="00EA1231" w:rsidRDefault="00C04EC3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45</w:t>
            </w:r>
            <w:r w:rsidRPr="00EA1231">
              <w:rPr>
                <w:rFonts w:asciiTheme="majorBidi" w:hAnsiTheme="majorBidi" w:cstheme="majorBidi"/>
              </w:rPr>
              <w:t>,933</w:t>
            </w:r>
          </w:p>
        </w:tc>
        <w:tc>
          <w:tcPr>
            <w:tcW w:w="252" w:type="dxa"/>
          </w:tcPr>
          <w:p w14:paraId="3A1B2E81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FD3E2DE" w14:textId="249E2511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39,851</w:t>
            </w:r>
          </w:p>
        </w:tc>
      </w:tr>
      <w:tr w:rsidR="0080613B" w:rsidRPr="00EA1231" w14:paraId="0C1E2F6D" w14:textId="77777777" w:rsidTr="00C20632">
        <w:trPr>
          <w:trHeight w:val="263"/>
        </w:trPr>
        <w:tc>
          <w:tcPr>
            <w:tcW w:w="6363" w:type="dxa"/>
          </w:tcPr>
          <w:p w14:paraId="7B9C4FD0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380" w:lineRule="exact"/>
              <w:ind w:left="342" w:right="-847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6AEDB18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6D17FD5C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C5FA3DD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0613B" w:rsidRPr="00EA1231" w14:paraId="77888B25" w14:textId="77777777" w:rsidTr="008D03BB">
        <w:tc>
          <w:tcPr>
            <w:tcW w:w="6363" w:type="dxa"/>
          </w:tcPr>
          <w:p w14:paraId="7D0E2FC7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380" w:lineRule="exact"/>
              <w:ind w:left="342" w:right="-847" w:hanging="342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244BD490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0C26681D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874E52C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0613B" w:rsidRPr="00EA1231" w14:paraId="4535B064" w14:textId="77777777" w:rsidTr="008D03BB">
        <w:tc>
          <w:tcPr>
            <w:tcW w:w="6363" w:type="dxa"/>
          </w:tcPr>
          <w:p w14:paraId="4C4EF331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0BD4763F" w14:textId="238EB0E9" w:rsidR="0080613B" w:rsidRPr="00EA1231" w:rsidRDefault="00024539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2,048</w:t>
            </w:r>
          </w:p>
        </w:tc>
        <w:tc>
          <w:tcPr>
            <w:tcW w:w="252" w:type="dxa"/>
          </w:tcPr>
          <w:p w14:paraId="70C90163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6A471D23" w14:textId="4FB98603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1,094</w:t>
            </w:r>
          </w:p>
        </w:tc>
      </w:tr>
      <w:tr w:rsidR="0080613B" w:rsidRPr="00EA1231" w14:paraId="2E428D04" w14:textId="77777777" w:rsidTr="008D03BB">
        <w:tc>
          <w:tcPr>
            <w:tcW w:w="6363" w:type="dxa"/>
          </w:tcPr>
          <w:p w14:paraId="37BCBCA7" w14:textId="77777777" w:rsidR="0080613B" w:rsidRPr="00EA1231" w:rsidRDefault="0080613B" w:rsidP="00C206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5E9E21B7" w14:textId="0230FF06" w:rsidR="0080613B" w:rsidRPr="00EA1231" w:rsidRDefault="00024539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1,54</w:t>
            </w:r>
            <w:r w:rsidR="005A3B9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52" w:type="dxa"/>
          </w:tcPr>
          <w:p w14:paraId="73805B85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E43E8B1" w14:textId="7335CA82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1,714</w:t>
            </w:r>
          </w:p>
        </w:tc>
      </w:tr>
      <w:tr w:rsidR="0080613B" w:rsidRPr="00EA1231" w14:paraId="30697247" w14:textId="77777777" w:rsidTr="008D03BB">
        <w:tc>
          <w:tcPr>
            <w:tcW w:w="6363" w:type="dxa"/>
          </w:tcPr>
          <w:p w14:paraId="4A28AD91" w14:textId="33D612C7" w:rsidR="0080613B" w:rsidRPr="00EA1231" w:rsidRDefault="0080613B" w:rsidP="00C206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ประมาณการหนี้สินไม่หมุนเวียนสำหรับผลประโยชน์ </w:t>
            </w:r>
          </w:p>
        </w:tc>
        <w:tc>
          <w:tcPr>
            <w:tcW w:w="1260" w:type="dxa"/>
          </w:tcPr>
          <w:p w14:paraId="159768B9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6C993AE6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D758483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0613B" w:rsidRPr="00EA1231" w14:paraId="06BED44A" w14:textId="77777777" w:rsidTr="008D03BB">
        <w:tc>
          <w:tcPr>
            <w:tcW w:w="6363" w:type="dxa"/>
          </w:tcPr>
          <w:p w14:paraId="5851DBB8" w14:textId="58058C2E" w:rsidR="0080613B" w:rsidRPr="00EA1231" w:rsidRDefault="0080613B" w:rsidP="00C2063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 พนักงานโอนจากบริษัทที่เกี่ยวข้องกัน</w:t>
            </w:r>
          </w:p>
        </w:tc>
        <w:tc>
          <w:tcPr>
            <w:tcW w:w="1260" w:type="dxa"/>
          </w:tcPr>
          <w:p w14:paraId="5766F816" w14:textId="3597C1C0" w:rsidR="0080613B" w:rsidRPr="00EA1231" w:rsidRDefault="00024539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252" w:type="dxa"/>
          </w:tcPr>
          <w:p w14:paraId="24484075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02DD8187" w14:textId="296CD801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3,300</w:t>
            </w:r>
          </w:p>
        </w:tc>
      </w:tr>
      <w:tr w:rsidR="0080613B" w:rsidRPr="00EA1231" w14:paraId="38B9C79E" w14:textId="77777777" w:rsidTr="008D03BB">
        <w:tc>
          <w:tcPr>
            <w:tcW w:w="6363" w:type="dxa"/>
          </w:tcPr>
          <w:p w14:paraId="73375796" w14:textId="77777777" w:rsidR="0080613B" w:rsidRPr="00EA1231" w:rsidRDefault="0080613B" w:rsidP="00C20632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2D281579" w14:textId="1FF76C9A" w:rsidR="0080613B" w:rsidRPr="00EA1231" w:rsidRDefault="00024539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252" w:type="dxa"/>
          </w:tcPr>
          <w:p w14:paraId="75CC7FB9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14CC1F6" w14:textId="71BE0E3C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42</w:t>
            </w:r>
          </w:p>
        </w:tc>
      </w:tr>
      <w:tr w:rsidR="0080613B" w:rsidRPr="00EA1231" w14:paraId="07266DCB" w14:textId="77777777" w:rsidTr="008D03BB">
        <w:tc>
          <w:tcPr>
            <w:tcW w:w="6363" w:type="dxa"/>
          </w:tcPr>
          <w:p w14:paraId="4A2BDCA7" w14:textId="77777777" w:rsidR="0080613B" w:rsidRPr="00EA1231" w:rsidRDefault="0080613B" w:rsidP="00C20632">
            <w:pPr>
              <w:spacing w:line="380" w:lineRule="exact"/>
              <w:ind w:left="342" w:right="-847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BCCDDC" w14:textId="16A22C13" w:rsidR="0080613B" w:rsidRPr="00EA1231" w:rsidRDefault="00CA477C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4,12</w:t>
            </w:r>
            <w:r w:rsidR="005A3B9F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52" w:type="dxa"/>
          </w:tcPr>
          <w:p w14:paraId="59322692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3FE8AF9" w14:textId="6265A67B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6,150</w:t>
            </w:r>
          </w:p>
        </w:tc>
      </w:tr>
      <w:tr w:rsidR="0080613B" w:rsidRPr="00EA1231" w14:paraId="3B50E948" w14:textId="77777777" w:rsidTr="008D03BB">
        <w:tc>
          <w:tcPr>
            <w:tcW w:w="6363" w:type="dxa"/>
          </w:tcPr>
          <w:p w14:paraId="684EB79F" w14:textId="77777777" w:rsidR="0080613B" w:rsidRPr="00EA1231" w:rsidRDefault="0080613B" w:rsidP="00C20632">
            <w:pPr>
              <w:spacing w:line="380" w:lineRule="exact"/>
              <w:ind w:left="342" w:right="-847" w:hanging="34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2EE7356A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76F8F780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83BDB17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0613B" w:rsidRPr="00EA1231" w14:paraId="0144BCB5" w14:textId="77777777" w:rsidTr="008D03BB">
        <w:tc>
          <w:tcPr>
            <w:tcW w:w="6363" w:type="dxa"/>
          </w:tcPr>
          <w:p w14:paraId="2A124686" w14:textId="06788A02" w:rsidR="0080613B" w:rsidRPr="00EA1231" w:rsidRDefault="0080613B" w:rsidP="00C20632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 </w:t>
            </w:r>
            <w:r w:rsidR="001C7230"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1C7230"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จากการวัดมูลค่าใหม่ตามหลักคณิตศาสตร์ประกันภัย</w:t>
            </w:r>
          </w:p>
        </w:tc>
        <w:tc>
          <w:tcPr>
            <w:tcW w:w="1260" w:type="dxa"/>
          </w:tcPr>
          <w:p w14:paraId="1A285494" w14:textId="50973832" w:rsidR="0080613B" w:rsidRPr="00EA1231" w:rsidRDefault="00CA477C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6,152</w:t>
            </w:r>
          </w:p>
        </w:tc>
        <w:tc>
          <w:tcPr>
            <w:tcW w:w="252" w:type="dxa"/>
          </w:tcPr>
          <w:p w14:paraId="184179B3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2E689E4" w14:textId="6830F595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(68)</w:t>
            </w:r>
          </w:p>
        </w:tc>
      </w:tr>
      <w:tr w:rsidR="0080613B" w:rsidRPr="00EA1231" w14:paraId="416A81B1" w14:textId="77777777" w:rsidTr="008D03BB">
        <w:tc>
          <w:tcPr>
            <w:tcW w:w="6363" w:type="dxa"/>
          </w:tcPr>
          <w:p w14:paraId="69AC26AB" w14:textId="77777777" w:rsidR="0080613B" w:rsidRPr="00EA1231" w:rsidRDefault="0080613B" w:rsidP="00C20632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546ACE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1D921DE8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0992022F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0613B" w:rsidRPr="00EA1231" w14:paraId="518B5727" w14:textId="77777777" w:rsidTr="008D03BB">
        <w:tc>
          <w:tcPr>
            <w:tcW w:w="6363" w:type="dxa"/>
          </w:tcPr>
          <w:p w14:paraId="0FD450C2" w14:textId="23885CEA" w:rsidR="0080613B" w:rsidRPr="00EA1231" w:rsidRDefault="0080613B" w:rsidP="00C20632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5F2ADB0C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0A223A86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E2BCE04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80613B" w:rsidRPr="00EA1231" w14:paraId="7BD758DF" w14:textId="77777777" w:rsidTr="008D03BB">
        <w:tc>
          <w:tcPr>
            <w:tcW w:w="6363" w:type="dxa"/>
          </w:tcPr>
          <w:p w14:paraId="3645A322" w14:textId="77777777" w:rsidR="0080613B" w:rsidRPr="00EA1231" w:rsidRDefault="0080613B" w:rsidP="00C20632">
            <w:pPr>
              <w:spacing w:line="380" w:lineRule="exact"/>
              <w:ind w:left="342" w:right="-847" w:hanging="34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9031CF" w14:textId="191F2AF8" w:rsidR="0080613B" w:rsidRPr="00EA1231" w:rsidRDefault="00CA477C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(8</w:t>
            </w:r>
            <w:r w:rsidR="00990F8F">
              <w:rPr>
                <w:rFonts w:asciiTheme="majorBidi" w:hAnsiTheme="majorBidi" w:cstheme="majorBidi"/>
              </w:rPr>
              <w:t>4</w:t>
            </w:r>
            <w:r w:rsidRPr="00EA123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2" w:type="dxa"/>
          </w:tcPr>
          <w:p w14:paraId="3ED39F9A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79EA2C6" w14:textId="14286AD6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</w:tr>
      <w:tr w:rsidR="0080613B" w:rsidRPr="00EA1231" w14:paraId="5AC0FE84" w14:textId="77777777" w:rsidTr="008D03BB">
        <w:tc>
          <w:tcPr>
            <w:tcW w:w="6363" w:type="dxa"/>
            <w:vAlign w:val="center"/>
          </w:tcPr>
          <w:p w14:paraId="50D12166" w14:textId="019E87E9" w:rsidR="0080613B" w:rsidRPr="00C20632" w:rsidRDefault="0080613B" w:rsidP="00C20632">
            <w:pPr>
              <w:spacing w:line="380" w:lineRule="exact"/>
              <w:ind w:left="342" w:right="-847" w:hanging="342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C20632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="001C7230" w:rsidRPr="00C20632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Pr="00C20632">
              <w:rPr>
                <w:rFonts w:asciiTheme="majorBidi" w:hAnsiTheme="majorBidi" w:cstheme="majorBidi"/>
                <w:b/>
                <w:bCs/>
                <w:spacing w:val="-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B1BA0" w14:textId="77F38100" w:rsidR="0080613B" w:rsidRPr="00EA1231" w:rsidRDefault="00C04EC3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56,129</w:t>
            </w:r>
          </w:p>
        </w:tc>
        <w:tc>
          <w:tcPr>
            <w:tcW w:w="252" w:type="dxa"/>
          </w:tcPr>
          <w:p w14:paraId="195F8D3D" w14:textId="77777777" w:rsidR="0080613B" w:rsidRPr="00EA1231" w:rsidRDefault="0080613B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1BA14EA" w14:textId="44264659" w:rsidR="0080613B" w:rsidRPr="00EA1231" w:rsidRDefault="001C7230" w:rsidP="00C2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45,933</w:t>
            </w:r>
          </w:p>
        </w:tc>
      </w:tr>
    </w:tbl>
    <w:p w14:paraId="1096D5C8" w14:textId="71656A52" w:rsidR="00CF1E44" w:rsidRPr="00EA1231" w:rsidRDefault="00515735" w:rsidP="004320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 w:right="-106"/>
        <w:jc w:val="thaiDistribute"/>
        <w:rPr>
          <w:rFonts w:asciiTheme="majorBidi" w:eastAsia="Calibri" w:hAnsiTheme="majorBidi" w:cstheme="majorBidi"/>
        </w:rPr>
      </w:pPr>
      <w:r w:rsidRPr="00EA1231">
        <w:rPr>
          <w:rFonts w:asciiTheme="majorBidi" w:eastAsia="Calibri" w:hAnsiTheme="majorBidi" w:cstheme="majorBidi"/>
          <w:spacing w:val="-2"/>
          <w:cs/>
        </w:rPr>
        <w:lastRenderedPageBreak/>
        <w:t>ผล</w:t>
      </w:r>
      <w:r w:rsidR="00281B16" w:rsidRPr="00EA1231">
        <w:rPr>
          <w:rFonts w:asciiTheme="majorBidi" w:eastAsia="Calibri" w:hAnsiTheme="majorBidi" w:cstheme="majorBidi"/>
          <w:spacing w:val="-2"/>
          <w:cs/>
        </w:rPr>
        <w:t>ขาดทุน</w:t>
      </w:r>
      <w:r w:rsidR="004D215F" w:rsidRPr="00EA1231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1C7230" w:rsidRPr="00EA1231">
        <w:rPr>
          <w:rFonts w:asciiTheme="majorBidi" w:eastAsia="Calibri" w:hAnsiTheme="majorBidi" w:cstheme="majorBidi"/>
          <w:spacing w:val="-2"/>
        </w:rPr>
        <w:t>(</w:t>
      </w:r>
      <w:r w:rsidR="004D215F" w:rsidRPr="00EA1231">
        <w:rPr>
          <w:rFonts w:asciiTheme="majorBidi" w:eastAsia="Calibri" w:hAnsiTheme="majorBidi" w:cstheme="majorBidi"/>
          <w:spacing w:val="-2"/>
          <w:cs/>
        </w:rPr>
        <w:t>กำไร</w:t>
      </w:r>
      <w:r w:rsidR="001C7230" w:rsidRPr="00EA1231">
        <w:rPr>
          <w:rFonts w:asciiTheme="majorBidi" w:eastAsia="Calibri" w:hAnsiTheme="majorBidi" w:cstheme="majorBidi"/>
          <w:spacing w:val="-2"/>
        </w:rPr>
        <w:t>)</w:t>
      </w:r>
      <w:r w:rsidR="004D215F" w:rsidRPr="00EA1231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EA1231">
        <w:rPr>
          <w:rFonts w:asciiTheme="majorBidi" w:eastAsia="Calibri" w:hAnsiTheme="majorBidi" w:cstheme="majorBidi"/>
          <w:spacing w:val="-2"/>
          <w:cs/>
        </w:rPr>
        <w:t>จากการ</w:t>
      </w:r>
      <w:r w:rsidR="00D8251A" w:rsidRPr="00EA1231">
        <w:rPr>
          <w:rFonts w:asciiTheme="majorBidi" w:hAnsiTheme="majorBidi" w:cstheme="majorBidi"/>
          <w:cs/>
        </w:rPr>
        <w:t>วัดมูลค่าใหม่</w:t>
      </w:r>
      <w:r w:rsidRPr="00EA1231">
        <w:rPr>
          <w:rFonts w:asciiTheme="majorBidi" w:eastAsia="Calibri" w:hAnsiTheme="majorBidi" w:cstheme="majorBidi"/>
          <w:spacing w:val="-2"/>
          <w:cs/>
        </w:rPr>
        <w:t>ตามหลักคณิตศาสตร์ประกันภัยที่รับรู้ในกำไรขาดทุน</w:t>
      </w:r>
      <w:r w:rsidR="001B6E0A" w:rsidRPr="00EA1231">
        <w:rPr>
          <w:rFonts w:asciiTheme="majorBidi" w:eastAsia="Calibri" w:hAnsiTheme="majorBidi" w:cstheme="majorBidi"/>
          <w:spacing w:val="-2"/>
          <w:cs/>
        </w:rPr>
        <w:t>เบ็ดเสร็จอื่น</w:t>
      </w:r>
      <w:r w:rsidR="008228C7" w:rsidRPr="00EA1231">
        <w:rPr>
          <w:rFonts w:asciiTheme="majorBidi" w:eastAsia="Calibri" w:hAnsiTheme="majorBidi" w:cstheme="majorBidi"/>
          <w:spacing w:val="-2"/>
          <w:cs/>
        </w:rPr>
        <w:t xml:space="preserve"> ณ วันสิ้น</w:t>
      </w:r>
      <w:r w:rsidR="00E63FDA" w:rsidRPr="00EA1231">
        <w:rPr>
          <w:rFonts w:asciiTheme="majorBidi" w:eastAsia="Calibri" w:hAnsiTheme="majorBidi" w:cstheme="majorBidi"/>
          <w:spacing w:val="-2"/>
        </w:rPr>
        <w:br/>
      </w:r>
      <w:r w:rsidR="008228C7" w:rsidRPr="00EA1231">
        <w:rPr>
          <w:rFonts w:asciiTheme="majorBidi" w:eastAsia="Calibri" w:hAnsiTheme="majorBidi" w:cstheme="majorBidi"/>
          <w:cs/>
        </w:rPr>
        <w:t>รอบระยะเวลารายงาน</w:t>
      </w:r>
      <w:r w:rsidR="00084CA9" w:rsidRPr="00EA1231">
        <w:rPr>
          <w:rFonts w:asciiTheme="majorBidi" w:eastAsia="Calibri" w:hAnsiTheme="majorBidi" w:cstheme="majorBidi"/>
          <w:cs/>
        </w:rPr>
        <w:t xml:space="preserve"> </w:t>
      </w:r>
      <w:r w:rsidRPr="00EA1231">
        <w:rPr>
          <w:rFonts w:asciiTheme="majorBidi" w:eastAsia="Calibri" w:hAnsiTheme="majorBidi" w:cstheme="majorBidi"/>
          <w:cs/>
        </w:rPr>
        <w:t>เกิดขึ้นจาก</w:t>
      </w:r>
    </w:p>
    <w:p w14:paraId="0594135B" w14:textId="77777777" w:rsidR="00CF44CF" w:rsidRPr="00F652AF" w:rsidRDefault="00CF44CF" w:rsidP="00126B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588"/>
        <w:gridCol w:w="1269"/>
        <w:gridCol w:w="243"/>
        <w:gridCol w:w="1197"/>
      </w:tblGrid>
      <w:tr w:rsidR="000C159D" w:rsidRPr="00EA1231" w14:paraId="4954C6B7" w14:textId="77777777" w:rsidTr="00432003">
        <w:tc>
          <w:tcPr>
            <w:tcW w:w="6588" w:type="dxa"/>
          </w:tcPr>
          <w:p w14:paraId="1CB7384B" w14:textId="77777777" w:rsidR="000C159D" w:rsidRPr="00EA1231" w:rsidRDefault="000C159D" w:rsidP="000C15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9" w:type="dxa"/>
          </w:tcPr>
          <w:p w14:paraId="3BF74B7F" w14:textId="7D18111E" w:rsidR="000C159D" w:rsidRPr="00EA1231" w:rsidRDefault="001C7230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3" w:type="dxa"/>
          </w:tcPr>
          <w:p w14:paraId="19180E19" w14:textId="77777777" w:rsidR="000C159D" w:rsidRPr="00EA1231" w:rsidRDefault="000C159D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4AE18915" w14:textId="794E99CA" w:rsidR="000C159D" w:rsidRPr="00EA1231" w:rsidRDefault="001C7230" w:rsidP="000C1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254FD" w:rsidRPr="00EA1231" w14:paraId="702C3806" w14:textId="77777777" w:rsidTr="00432003">
        <w:tc>
          <w:tcPr>
            <w:tcW w:w="6588" w:type="dxa"/>
          </w:tcPr>
          <w:p w14:paraId="54583D63" w14:textId="77777777" w:rsidR="00D254FD" w:rsidRPr="00EA1231" w:rsidRDefault="00D254FD" w:rsidP="00D254F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14:paraId="5837CFD0" w14:textId="2E9285E7" w:rsidR="00D254FD" w:rsidRPr="00EA1231" w:rsidRDefault="00D254FD" w:rsidP="00D254F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EA123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bCs/>
                <w:i/>
                <w:iCs/>
              </w:rPr>
              <w:t>)</w:t>
            </w:r>
          </w:p>
        </w:tc>
      </w:tr>
      <w:tr w:rsidR="00685D09" w:rsidRPr="00EA1231" w14:paraId="34501BCB" w14:textId="77777777" w:rsidTr="00432003">
        <w:tc>
          <w:tcPr>
            <w:tcW w:w="6588" w:type="dxa"/>
          </w:tcPr>
          <w:p w14:paraId="6B6E39BC" w14:textId="64050B39" w:rsidR="00685D09" w:rsidRPr="00EA1231" w:rsidRDefault="00685D09" w:rsidP="00432003">
            <w:pPr>
              <w:ind w:left="3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1C7230"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9" w:type="dxa"/>
          </w:tcPr>
          <w:p w14:paraId="7EA9CF5D" w14:textId="77777777" w:rsidR="00685D09" w:rsidRPr="00EA1231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3851C8B" w14:textId="77777777" w:rsidR="00685D09" w:rsidRPr="00EA1231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34A4E0C8" w14:textId="77777777" w:rsidR="00685D09" w:rsidRPr="00EA1231" w:rsidRDefault="00685D09" w:rsidP="00685D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BF2404" w:rsidRPr="00EA1231" w14:paraId="1320AF1A" w14:textId="77777777" w:rsidTr="00432003">
        <w:tc>
          <w:tcPr>
            <w:tcW w:w="6588" w:type="dxa"/>
          </w:tcPr>
          <w:p w14:paraId="00470B00" w14:textId="77777777" w:rsidR="00BF2404" w:rsidRPr="00EA1231" w:rsidRDefault="00BF2404" w:rsidP="00BF2404">
            <w:pPr>
              <w:ind w:left="37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69" w:type="dxa"/>
          </w:tcPr>
          <w:p w14:paraId="407DA0B8" w14:textId="0DACD140" w:rsidR="00BF2404" w:rsidRPr="00EA1231" w:rsidRDefault="00AD124F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43" w:type="dxa"/>
          </w:tcPr>
          <w:p w14:paraId="2E8B82A5" w14:textId="77777777" w:rsidR="00BF2404" w:rsidRPr="00EA1231" w:rsidRDefault="00BF2404" w:rsidP="00BF2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391FC6F6" w14:textId="31CCD4D1" w:rsidR="00BF2404" w:rsidRPr="00EA1231" w:rsidRDefault="001C7230" w:rsidP="00E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47</w:t>
            </w:r>
          </w:p>
        </w:tc>
      </w:tr>
      <w:tr w:rsidR="00BF2404" w:rsidRPr="00EA1231" w14:paraId="1FA852B9" w14:textId="77777777" w:rsidTr="00432003">
        <w:tc>
          <w:tcPr>
            <w:tcW w:w="6588" w:type="dxa"/>
          </w:tcPr>
          <w:p w14:paraId="67EA22DA" w14:textId="77777777" w:rsidR="00BF2404" w:rsidRPr="00EA1231" w:rsidRDefault="00BF2404" w:rsidP="00BF2404">
            <w:pPr>
              <w:ind w:left="37"/>
              <w:rPr>
                <w:rFonts w:asciiTheme="majorBidi" w:hAnsiTheme="majorBidi" w:cstheme="majorBidi"/>
                <w:cs/>
                <w:lang w:val="en-GB"/>
              </w:rPr>
            </w:pPr>
            <w:r w:rsidRPr="00EA1231">
              <w:rPr>
                <w:rFonts w:asciiTheme="majorBidi" w:hAnsiTheme="majorBidi" w:cstheme="majorBidi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69" w:type="dxa"/>
          </w:tcPr>
          <w:p w14:paraId="1C47FE0F" w14:textId="79BEBA82" w:rsidR="00BF2404" w:rsidRPr="00EA1231" w:rsidRDefault="00DD60E0" w:rsidP="00DD6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4,324</w:t>
            </w:r>
          </w:p>
        </w:tc>
        <w:tc>
          <w:tcPr>
            <w:tcW w:w="243" w:type="dxa"/>
          </w:tcPr>
          <w:p w14:paraId="10EA3867" w14:textId="77777777" w:rsidR="00BF2404" w:rsidRPr="00EA1231" w:rsidRDefault="00BF2404" w:rsidP="00BF2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97" w:type="dxa"/>
          </w:tcPr>
          <w:p w14:paraId="04828EAE" w14:textId="54D94B00" w:rsidR="00BF2404" w:rsidRPr="00EA1231" w:rsidRDefault="001C7230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(2,161)</w:t>
            </w:r>
          </w:p>
        </w:tc>
      </w:tr>
      <w:tr w:rsidR="00BF2404" w:rsidRPr="00EA1231" w14:paraId="62CA4189" w14:textId="77777777" w:rsidTr="00432003">
        <w:tc>
          <w:tcPr>
            <w:tcW w:w="6588" w:type="dxa"/>
          </w:tcPr>
          <w:p w14:paraId="177A4ED0" w14:textId="77777777" w:rsidR="00BF2404" w:rsidRPr="00EA1231" w:rsidRDefault="00BF2404" w:rsidP="00BF2404">
            <w:pPr>
              <w:ind w:left="37"/>
              <w:rPr>
                <w:rFonts w:asciiTheme="majorBidi" w:hAnsiTheme="majorBidi" w:cstheme="majorBidi"/>
                <w:cs/>
                <w:lang w:val="en-GB"/>
              </w:rPr>
            </w:pPr>
            <w:r w:rsidRPr="00EA1231">
              <w:rPr>
                <w:rFonts w:asciiTheme="majorBidi" w:hAnsiTheme="majorBidi" w:cstheme="majorBidi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9" w:type="dxa"/>
          </w:tcPr>
          <w:p w14:paraId="4A2E3F9A" w14:textId="06D05DD5" w:rsidR="00BF2404" w:rsidRPr="00EA1231" w:rsidRDefault="00DD60E0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1,830</w:t>
            </w:r>
          </w:p>
        </w:tc>
        <w:tc>
          <w:tcPr>
            <w:tcW w:w="243" w:type="dxa"/>
          </w:tcPr>
          <w:p w14:paraId="6B4AE011" w14:textId="77777777" w:rsidR="00BF2404" w:rsidRPr="00EA1231" w:rsidRDefault="00BF2404" w:rsidP="00BF2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282E64F" w14:textId="57BAF9C2" w:rsidR="00BF2404" w:rsidRPr="00EA1231" w:rsidRDefault="001C7230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2,046</w:t>
            </w:r>
          </w:p>
        </w:tc>
      </w:tr>
      <w:tr w:rsidR="00BF2404" w:rsidRPr="00EA1231" w14:paraId="344BA705" w14:textId="77777777" w:rsidTr="00432003">
        <w:tc>
          <w:tcPr>
            <w:tcW w:w="6588" w:type="dxa"/>
          </w:tcPr>
          <w:p w14:paraId="044100A3" w14:textId="77777777" w:rsidR="00BF2404" w:rsidRPr="00EA1231" w:rsidRDefault="00BF2404" w:rsidP="00BF2404">
            <w:pPr>
              <w:ind w:left="37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CC214DA" w14:textId="629780AC" w:rsidR="00BF2404" w:rsidRPr="00EA1231" w:rsidRDefault="00DD60E0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6,152</w:t>
            </w:r>
          </w:p>
        </w:tc>
        <w:tc>
          <w:tcPr>
            <w:tcW w:w="243" w:type="dxa"/>
          </w:tcPr>
          <w:p w14:paraId="4CA6CC68" w14:textId="77777777" w:rsidR="00BF2404" w:rsidRPr="00EA1231" w:rsidRDefault="00BF2404" w:rsidP="00BF240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5FC8A1F" w14:textId="20734409" w:rsidR="00BF2404" w:rsidRPr="00EA1231" w:rsidRDefault="001C7230" w:rsidP="00BF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(68)</w:t>
            </w:r>
          </w:p>
        </w:tc>
      </w:tr>
    </w:tbl>
    <w:p w14:paraId="555349E6" w14:textId="77777777" w:rsidR="00107234" w:rsidRPr="00F652AF" w:rsidRDefault="00107234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746E9A6" w14:textId="5FBCB907" w:rsidR="00AF727D" w:rsidRPr="00EA1231" w:rsidRDefault="00515735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>ข้อสมมติในการประมาณการตามหลักคณิตศาสตร์ประกันภัย</w:t>
      </w:r>
    </w:p>
    <w:p w14:paraId="767E7120" w14:textId="77777777" w:rsidR="006D5CED" w:rsidRPr="00F652AF" w:rsidRDefault="006D5CED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6BC6C126" w14:textId="77777777" w:rsidR="0037628D" w:rsidRPr="00EA1231" w:rsidRDefault="0037628D" w:rsidP="00CF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i/>
          <w:iCs/>
          <w:cs/>
        </w:rPr>
        <w:t>ข้อสม</w:t>
      </w:r>
      <w:r w:rsidR="0049315E" w:rsidRPr="00EA1231">
        <w:rPr>
          <w:rFonts w:asciiTheme="majorBidi" w:hAnsiTheme="majorBidi" w:cstheme="majorBidi"/>
          <w:i/>
          <w:iCs/>
          <w:cs/>
        </w:rPr>
        <w:t>ม</w:t>
      </w:r>
      <w:r w:rsidR="00AC1EE6" w:rsidRPr="00EA1231">
        <w:rPr>
          <w:rFonts w:asciiTheme="majorBidi" w:hAnsiTheme="majorBidi" w:cstheme="majorBidi"/>
          <w:i/>
          <w:iCs/>
          <w:cs/>
        </w:rPr>
        <w:t>ติหลักในการประมาณการตามหลัก</w:t>
      </w:r>
      <w:r w:rsidRPr="00EA1231">
        <w:rPr>
          <w:rFonts w:asciiTheme="majorBidi" w:hAnsiTheme="majorBidi" w:cstheme="majorBidi"/>
          <w:i/>
          <w:iCs/>
          <w:cs/>
        </w:rPr>
        <w:t>คณิตศาสตร์ประกันภัย</w:t>
      </w:r>
      <w:r w:rsidR="00F66240" w:rsidRPr="00EA1231">
        <w:rPr>
          <w:rFonts w:asciiTheme="majorBidi" w:hAnsiTheme="majorBidi" w:cstheme="majorBidi"/>
          <w:i/>
          <w:iCs/>
          <w:cs/>
        </w:rPr>
        <w:t xml:space="preserve"> </w:t>
      </w:r>
      <w:r w:rsidR="00070EE6" w:rsidRPr="00EA1231">
        <w:rPr>
          <w:rFonts w:asciiTheme="majorBidi" w:hAnsiTheme="majorBidi" w:cstheme="majorBidi"/>
          <w:i/>
          <w:iCs/>
          <w:cs/>
        </w:rPr>
        <w:t>ณ วันสิ้นรอบระยะเวลารายงาน</w:t>
      </w:r>
      <w:r w:rsidRPr="00EA1231">
        <w:rPr>
          <w:rFonts w:asciiTheme="majorBidi" w:hAnsiTheme="majorBidi" w:cstheme="majorBidi"/>
          <w:i/>
          <w:iCs/>
          <w:cs/>
        </w:rPr>
        <w:t xml:space="preserve"> </w:t>
      </w:r>
    </w:p>
    <w:p w14:paraId="42ECB7A1" w14:textId="77777777" w:rsidR="0037628D" w:rsidRPr="00F652AF" w:rsidRDefault="0037628D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36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945"/>
        <w:gridCol w:w="2535"/>
        <w:gridCol w:w="236"/>
        <w:gridCol w:w="2653"/>
      </w:tblGrid>
      <w:tr w:rsidR="00033E83" w:rsidRPr="00EA1231" w14:paraId="39F85E6B" w14:textId="77777777" w:rsidTr="001759EE">
        <w:trPr>
          <w:cantSplit/>
        </w:trPr>
        <w:tc>
          <w:tcPr>
            <w:tcW w:w="3945" w:type="dxa"/>
            <w:vAlign w:val="center"/>
          </w:tcPr>
          <w:p w14:paraId="0E4D79D4" w14:textId="77777777" w:rsidR="00033E83" w:rsidRPr="00EA1231" w:rsidRDefault="00033E83" w:rsidP="001759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5" w:type="dxa"/>
            <w:vAlign w:val="center"/>
          </w:tcPr>
          <w:p w14:paraId="4D47616D" w14:textId="0780DD48" w:rsidR="00033E83" w:rsidRPr="00EA1231" w:rsidRDefault="001C7230" w:rsidP="001759E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center"/>
          </w:tcPr>
          <w:p w14:paraId="46718144" w14:textId="77777777" w:rsidR="00033E83" w:rsidRPr="00EA1231" w:rsidRDefault="00033E83" w:rsidP="001759EE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3" w:type="dxa"/>
            <w:vAlign w:val="center"/>
          </w:tcPr>
          <w:p w14:paraId="0B78F269" w14:textId="6635C114" w:rsidR="00033E83" w:rsidRPr="00EA1231" w:rsidRDefault="001C7230" w:rsidP="001759E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033E83" w:rsidRPr="00EA1231" w14:paraId="232C40AF" w14:textId="77777777" w:rsidTr="001759EE">
        <w:trPr>
          <w:cantSplit/>
        </w:trPr>
        <w:tc>
          <w:tcPr>
            <w:tcW w:w="3945" w:type="dxa"/>
            <w:vAlign w:val="center"/>
          </w:tcPr>
          <w:p w14:paraId="084AF229" w14:textId="77777777" w:rsidR="00033E83" w:rsidRPr="00EA1231" w:rsidRDefault="00033E83" w:rsidP="001759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24" w:type="dxa"/>
            <w:gridSpan w:val="3"/>
          </w:tcPr>
          <w:p w14:paraId="3E38C6B7" w14:textId="58EAA114" w:rsidR="00033E83" w:rsidRPr="00EA1231" w:rsidRDefault="001C7230" w:rsidP="001759E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033E83" w:rsidRPr="00EA1231">
              <w:rPr>
                <w:rFonts w:asciiTheme="majorBidi" w:hAnsiTheme="majorBidi" w:cstheme="majorBidi"/>
                <w:i/>
                <w:iCs/>
                <w:cs/>
              </w:rPr>
              <w:t>ร้อยละ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685D09" w:rsidRPr="00EA1231" w14:paraId="4BE69043" w14:textId="77777777" w:rsidTr="001759EE">
        <w:trPr>
          <w:cantSplit/>
        </w:trPr>
        <w:tc>
          <w:tcPr>
            <w:tcW w:w="3945" w:type="dxa"/>
          </w:tcPr>
          <w:p w14:paraId="73BA4A1F" w14:textId="77777777" w:rsidR="00685D09" w:rsidRPr="00EA1231" w:rsidRDefault="00685D09" w:rsidP="001759E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5" w:type="dxa"/>
            <w:vAlign w:val="center"/>
          </w:tcPr>
          <w:p w14:paraId="4CBA6B37" w14:textId="77777777" w:rsidR="00685D09" w:rsidRPr="00EA1231" w:rsidRDefault="00685D09" w:rsidP="001759EE">
            <w:pPr>
              <w:tabs>
                <w:tab w:val="left" w:pos="-6882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6B002CF" w14:textId="77777777" w:rsidR="00685D09" w:rsidRPr="00EA1231" w:rsidRDefault="00685D09" w:rsidP="001759EE">
            <w:pPr>
              <w:tabs>
                <w:tab w:val="left" w:pos="-6882"/>
              </w:tabs>
              <w:spacing w:line="240" w:lineRule="auto"/>
              <w:ind w:right="89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3" w:type="dxa"/>
            <w:vAlign w:val="center"/>
          </w:tcPr>
          <w:p w14:paraId="49689345" w14:textId="77777777" w:rsidR="00685D09" w:rsidRPr="00EA1231" w:rsidRDefault="00685D09" w:rsidP="001759EE">
            <w:pPr>
              <w:tabs>
                <w:tab w:val="left" w:pos="-6882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</w:rPr>
            </w:pPr>
          </w:p>
        </w:tc>
      </w:tr>
      <w:tr w:rsidR="00E746AA" w:rsidRPr="00EA1231" w14:paraId="48564E54" w14:textId="77777777" w:rsidTr="001759EE">
        <w:trPr>
          <w:cantSplit/>
        </w:trPr>
        <w:tc>
          <w:tcPr>
            <w:tcW w:w="3945" w:type="dxa"/>
          </w:tcPr>
          <w:p w14:paraId="67393E24" w14:textId="77777777" w:rsidR="00E746AA" w:rsidRPr="00EA1231" w:rsidRDefault="00E746AA" w:rsidP="00E746AA">
            <w:pPr>
              <w:spacing w:line="240" w:lineRule="auto"/>
              <w:ind w:left="6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อัตราคิดลด*</w:t>
            </w:r>
          </w:p>
        </w:tc>
        <w:tc>
          <w:tcPr>
            <w:tcW w:w="2535" w:type="dxa"/>
            <w:vAlign w:val="center"/>
          </w:tcPr>
          <w:p w14:paraId="1A11E92F" w14:textId="038FBBF7" w:rsidR="00E746AA" w:rsidRPr="00D254FD" w:rsidRDefault="00DF4301" w:rsidP="00E746AA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D254FD">
              <w:rPr>
                <w:rFonts w:asciiTheme="majorBidi" w:hAnsiTheme="majorBidi" w:cstheme="majorBidi"/>
              </w:rPr>
              <w:t>2.</w:t>
            </w:r>
            <w:r w:rsidR="00505709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236" w:type="dxa"/>
          </w:tcPr>
          <w:p w14:paraId="3C2B7E73" w14:textId="77777777" w:rsidR="00E746AA" w:rsidRPr="00D254FD" w:rsidRDefault="00E746AA" w:rsidP="00E746AA">
            <w:pPr>
              <w:tabs>
                <w:tab w:val="left" w:pos="-6882"/>
                <w:tab w:val="left" w:pos="1242"/>
              </w:tabs>
              <w:spacing w:line="240" w:lineRule="auto"/>
              <w:ind w:right="89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3" w:type="dxa"/>
            <w:vAlign w:val="center"/>
          </w:tcPr>
          <w:p w14:paraId="6B9EDB77" w14:textId="13BF2EDF" w:rsidR="00E746AA" w:rsidRPr="00D254FD" w:rsidRDefault="001C7230" w:rsidP="00E746AA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D254FD">
              <w:rPr>
                <w:rFonts w:asciiTheme="majorBidi" w:hAnsiTheme="majorBidi" w:cstheme="majorBidi"/>
              </w:rPr>
              <w:t>3</w:t>
            </w:r>
            <w:r w:rsidR="00E746AA" w:rsidRPr="00D254FD">
              <w:rPr>
                <w:rFonts w:asciiTheme="majorBidi" w:hAnsiTheme="majorBidi" w:cstheme="majorBidi"/>
                <w:cs/>
              </w:rPr>
              <w:t>.</w:t>
            </w:r>
            <w:r w:rsidRPr="00D254FD">
              <w:rPr>
                <w:rFonts w:asciiTheme="majorBidi" w:hAnsiTheme="majorBidi" w:cstheme="majorBidi"/>
              </w:rPr>
              <w:t>37</w:t>
            </w:r>
            <w:r w:rsidR="00E746AA" w:rsidRPr="00D254FD">
              <w:rPr>
                <w:rFonts w:asciiTheme="majorBidi" w:hAnsiTheme="majorBidi" w:cstheme="majorBidi"/>
                <w:cs/>
              </w:rPr>
              <w:t xml:space="preserve"> - </w:t>
            </w:r>
            <w:r w:rsidRPr="00D254FD">
              <w:rPr>
                <w:rFonts w:asciiTheme="majorBidi" w:hAnsiTheme="majorBidi" w:cstheme="majorBidi"/>
              </w:rPr>
              <w:t>3</w:t>
            </w:r>
            <w:r w:rsidR="00E746AA" w:rsidRPr="00D254FD">
              <w:rPr>
                <w:rFonts w:asciiTheme="majorBidi" w:hAnsiTheme="majorBidi" w:cstheme="majorBidi"/>
                <w:cs/>
              </w:rPr>
              <w:t>.</w:t>
            </w:r>
            <w:r w:rsidRPr="00D254FD">
              <w:rPr>
                <w:rFonts w:asciiTheme="majorBidi" w:hAnsiTheme="majorBidi" w:cstheme="majorBidi"/>
              </w:rPr>
              <w:t>38</w:t>
            </w:r>
          </w:p>
        </w:tc>
      </w:tr>
      <w:tr w:rsidR="00E746AA" w:rsidRPr="00EA1231" w14:paraId="4BB63A50" w14:textId="77777777" w:rsidTr="001759EE">
        <w:trPr>
          <w:cantSplit/>
        </w:trPr>
        <w:tc>
          <w:tcPr>
            <w:tcW w:w="3945" w:type="dxa"/>
          </w:tcPr>
          <w:p w14:paraId="3207CE26" w14:textId="77777777" w:rsidR="00E746AA" w:rsidRPr="00EA1231" w:rsidRDefault="00E746AA" w:rsidP="00E746AA">
            <w:pPr>
              <w:spacing w:line="240" w:lineRule="auto"/>
              <w:ind w:left="6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อัตราการเพิ่มขึ้นของเงินเดือน</w:t>
            </w:r>
          </w:p>
        </w:tc>
        <w:tc>
          <w:tcPr>
            <w:tcW w:w="2535" w:type="dxa"/>
            <w:vAlign w:val="center"/>
          </w:tcPr>
          <w:p w14:paraId="707C5547" w14:textId="2032D371" w:rsidR="00E746AA" w:rsidRPr="00D254FD" w:rsidRDefault="00A0619D" w:rsidP="00E746AA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2.70</w:t>
            </w:r>
            <w:r w:rsidR="00C30CB7" w:rsidRPr="00AF5B9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C30CB7" w:rsidRPr="00AF5B9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3.00</w:t>
            </w:r>
          </w:p>
        </w:tc>
        <w:tc>
          <w:tcPr>
            <w:tcW w:w="236" w:type="dxa"/>
          </w:tcPr>
          <w:p w14:paraId="6CE07DF3" w14:textId="77777777" w:rsidR="00E746AA" w:rsidRPr="00D254FD" w:rsidRDefault="00E746AA" w:rsidP="00E746AA">
            <w:pPr>
              <w:tabs>
                <w:tab w:val="left" w:pos="-6882"/>
              </w:tabs>
              <w:spacing w:line="240" w:lineRule="auto"/>
              <w:ind w:right="89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3" w:type="dxa"/>
            <w:vAlign w:val="center"/>
          </w:tcPr>
          <w:p w14:paraId="7B4CC889" w14:textId="49FDD308" w:rsidR="00E746AA" w:rsidRPr="00D254FD" w:rsidRDefault="001C7230" w:rsidP="00E746AA">
            <w:pPr>
              <w:tabs>
                <w:tab w:val="left" w:pos="-6882"/>
                <w:tab w:val="left" w:pos="124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D254FD">
              <w:rPr>
                <w:rFonts w:asciiTheme="majorBidi" w:hAnsiTheme="majorBidi" w:cstheme="majorBidi"/>
              </w:rPr>
              <w:t>0</w:t>
            </w:r>
            <w:r w:rsidR="00E746AA" w:rsidRPr="00D254FD">
              <w:rPr>
                <w:rFonts w:asciiTheme="majorBidi" w:hAnsiTheme="majorBidi" w:cstheme="majorBidi"/>
                <w:cs/>
              </w:rPr>
              <w:t>.</w:t>
            </w:r>
            <w:r w:rsidRPr="00D254FD">
              <w:rPr>
                <w:rFonts w:asciiTheme="majorBidi" w:hAnsiTheme="majorBidi" w:cstheme="majorBidi"/>
              </w:rPr>
              <w:t>50</w:t>
            </w:r>
            <w:r w:rsidR="00E746AA" w:rsidRPr="00D254FD">
              <w:rPr>
                <w:rFonts w:asciiTheme="majorBidi" w:hAnsiTheme="majorBidi" w:cstheme="majorBidi"/>
                <w:cs/>
              </w:rPr>
              <w:t xml:space="preserve"> </w:t>
            </w:r>
            <w:r w:rsidR="00E746AA" w:rsidRPr="00D254FD">
              <w:rPr>
                <w:rFonts w:asciiTheme="majorBidi" w:hAnsiTheme="majorBidi" w:cstheme="majorBidi"/>
              </w:rPr>
              <w:t>-</w:t>
            </w:r>
            <w:r w:rsidR="00E746AA" w:rsidRPr="00D254FD">
              <w:rPr>
                <w:rFonts w:asciiTheme="majorBidi" w:hAnsiTheme="majorBidi" w:cstheme="majorBidi"/>
                <w:cs/>
              </w:rPr>
              <w:t xml:space="preserve"> </w:t>
            </w:r>
            <w:r w:rsidRPr="00D254FD">
              <w:rPr>
                <w:rFonts w:asciiTheme="majorBidi" w:hAnsiTheme="majorBidi" w:cstheme="majorBidi"/>
              </w:rPr>
              <w:t>6</w:t>
            </w:r>
            <w:r w:rsidR="00E746AA" w:rsidRPr="00D254FD">
              <w:rPr>
                <w:rFonts w:asciiTheme="majorBidi" w:hAnsiTheme="majorBidi" w:cstheme="majorBidi"/>
                <w:cs/>
              </w:rPr>
              <w:t>.</w:t>
            </w:r>
            <w:r w:rsidRPr="00D254FD">
              <w:rPr>
                <w:rFonts w:asciiTheme="majorBidi" w:hAnsiTheme="majorBidi" w:cstheme="majorBidi"/>
              </w:rPr>
              <w:t>00</w:t>
            </w:r>
          </w:p>
        </w:tc>
      </w:tr>
      <w:tr w:rsidR="00E746AA" w:rsidRPr="00EA1231" w14:paraId="224022FC" w14:textId="77777777" w:rsidTr="001759EE">
        <w:trPr>
          <w:cantSplit/>
        </w:trPr>
        <w:tc>
          <w:tcPr>
            <w:tcW w:w="3945" w:type="dxa"/>
          </w:tcPr>
          <w:p w14:paraId="28E7E35C" w14:textId="77777777" w:rsidR="00E746AA" w:rsidRPr="00EA1231" w:rsidRDefault="00E746AA" w:rsidP="00E746AA">
            <w:pPr>
              <w:spacing w:line="240" w:lineRule="auto"/>
              <w:ind w:left="6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อัตราการหมุนเวียนพนักงาน**</w:t>
            </w:r>
          </w:p>
        </w:tc>
        <w:tc>
          <w:tcPr>
            <w:tcW w:w="2535" w:type="dxa"/>
            <w:vAlign w:val="center"/>
          </w:tcPr>
          <w:p w14:paraId="630A0128" w14:textId="3A9D8341" w:rsidR="00E746AA" w:rsidRPr="00D254FD" w:rsidRDefault="006A6E5B" w:rsidP="00E746AA">
            <w:pPr>
              <w:tabs>
                <w:tab w:val="clear" w:pos="1644"/>
                <w:tab w:val="left" w:pos="-6882"/>
                <w:tab w:val="left" w:pos="972"/>
                <w:tab w:val="left" w:pos="142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D254FD">
              <w:rPr>
                <w:rFonts w:asciiTheme="majorBidi" w:hAnsiTheme="majorBidi" w:cstheme="majorBidi"/>
              </w:rPr>
              <w:t xml:space="preserve">3.50 </w:t>
            </w:r>
            <w:r w:rsidR="00D254FD" w:rsidRPr="00D254FD">
              <w:rPr>
                <w:rFonts w:asciiTheme="majorBidi" w:hAnsiTheme="majorBidi" w:cstheme="majorBidi"/>
              </w:rPr>
              <w:t>-</w:t>
            </w:r>
            <w:r w:rsidRPr="00D254FD">
              <w:rPr>
                <w:rFonts w:asciiTheme="majorBidi" w:hAnsiTheme="majorBidi" w:cstheme="majorBidi"/>
              </w:rPr>
              <w:t xml:space="preserve"> 23.00</w:t>
            </w:r>
          </w:p>
        </w:tc>
        <w:tc>
          <w:tcPr>
            <w:tcW w:w="236" w:type="dxa"/>
          </w:tcPr>
          <w:p w14:paraId="11DB5957" w14:textId="77777777" w:rsidR="00E746AA" w:rsidRPr="00D254FD" w:rsidRDefault="00E746AA" w:rsidP="00E746AA">
            <w:pPr>
              <w:tabs>
                <w:tab w:val="left" w:pos="-6882"/>
              </w:tabs>
              <w:spacing w:line="240" w:lineRule="auto"/>
              <w:ind w:right="7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3" w:type="dxa"/>
            <w:vAlign w:val="center"/>
          </w:tcPr>
          <w:p w14:paraId="26FF111C" w14:textId="3330691E" w:rsidR="00E746AA" w:rsidRPr="00D254FD" w:rsidRDefault="001C7230" w:rsidP="00E746AA">
            <w:pPr>
              <w:tabs>
                <w:tab w:val="clear" w:pos="1644"/>
                <w:tab w:val="left" w:pos="-6882"/>
                <w:tab w:val="left" w:pos="972"/>
                <w:tab w:val="left" w:pos="142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D254FD">
              <w:rPr>
                <w:rFonts w:asciiTheme="majorBidi" w:hAnsiTheme="majorBidi" w:cstheme="majorBidi"/>
              </w:rPr>
              <w:t>3</w:t>
            </w:r>
            <w:r w:rsidR="00E746AA" w:rsidRPr="00D254FD">
              <w:rPr>
                <w:rFonts w:asciiTheme="majorBidi" w:hAnsiTheme="majorBidi" w:cstheme="majorBidi"/>
                <w:cs/>
              </w:rPr>
              <w:t>.</w:t>
            </w:r>
            <w:r w:rsidRPr="00D254FD">
              <w:rPr>
                <w:rFonts w:asciiTheme="majorBidi" w:hAnsiTheme="majorBidi" w:cstheme="majorBidi"/>
              </w:rPr>
              <w:t>50</w:t>
            </w:r>
            <w:r w:rsidR="00E746AA" w:rsidRPr="00D254FD">
              <w:rPr>
                <w:rFonts w:asciiTheme="majorBidi" w:hAnsiTheme="majorBidi" w:cstheme="majorBidi"/>
                <w:cs/>
              </w:rPr>
              <w:t xml:space="preserve"> - </w:t>
            </w:r>
            <w:r w:rsidRPr="00D254FD">
              <w:rPr>
                <w:rFonts w:asciiTheme="majorBidi" w:hAnsiTheme="majorBidi" w:cstheme="majorBidi"/>
              </w:rPr>
              <w:t>22</w:t>
            </w:r>
            <w:r w:rsidR="00E746AA" w:rsidRPr="00D254FD">
              <w:rPr>
                <w:rFonts w:asciiTheme="majorBidi" w:hAnsiTheme="majorBidi" w:cstheme="majorBidi"/>
                <w:cs/>
              </w:rPr>
              <w:t>.</w:t>
            </w:r>
            <w:r w:rsidRPr="00D254FD">
              <w:rPr>
                <w:rFonts w:asciiTheme="majorBidi" w:hAnsiTheme="majorBidi" w:cstheme="majorBidi"/>
              </w:rPr>
              <w:t>00</w:t>
            </w:r>
          </w:p>
        </w:tc>
      </w:tr>
      <w:tr w:rsidR="00E746AA" w:rsidRPr="00EA1231" w14:paraId="1A481A4B" w14:textId="77777777" w:rsidTr="001759EE">
        <w:trPr>
          <w:cantSplit/>
          <w:trHeight w:val="80"/>
        </w:trPr>
        <w:tc>
          <w:tcPr>
            <w:tcW w:w="3945" w:type="dxa"/>
          </w:tcPr>
          <w:p w14:paraId="118ADFC9" w14:textId="77777777" w:rsidR="00E746AA" w:rsidRPr="00EA1231" w:rsidRDefault="00E746AA" w:rsidP="00E746AA">
            <w:pPr>
              <w:spacing w:line="240" w:lineRule="auto"/>
              <w:ind w:left="6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อัตรามรณะ***</w:t>
            </w:r>
          </w:p>
        </w:tc>
        <w:tc>
          <w:tcPr>
            <w:tcW w:w="2535" w:type="dxa"/>
            <w:vAlign w:val="center"/>
          </w:tcPr>
          <w:p w14:paraId="17B7EB61" w14:textId="06325A31" w:rsidR="00E746AA" w:rsidRPr="00EA1231" w:rsidRDefault="00DF4301" w:rsidP="00E746AA">
            <w:pPr>
              <w:tabs>
                <w:tab w:val="left" w:pos="-6882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 xml:space="preserve">50.00 </w:t>
            </w:r>
            <w:r w:rsidRPr="00EA1231">
              <w:rPr>
                <w:rFonts w:asciiTheme="majorBidi" w:hAnsiTheme="majorBidi" w:cstheme="majorBidi"/>
                <w:cs/>
              </w:rPr>
              <w:t xml:space="preserve">ของ </w:t>
            </w:r>
            <w:r w:rsidRPr="00EA1231">
              <w:rPr>
                <w:rFonts w:asciiTheme="majorBidi" w:hAnsiTheme="majorBidi" w:cstheme="majorBidi"/>
              </w:rPr>
              <w:t>TMO2017</w:t>
            </w:r>
          </w:p>
        </w:tc>
        <w:tc>
          <w:tcPr>
            <w:tcW w:w="236" w:type="dxa"/>
          </w:tcPr>
          <w:p w14:paraId="05CD950D" w14:textId="77777777" w:rsidR="00E746AA" w:rsidRPr="00EA1231" w:rsidRDefault="00E746AA" w:rsidP="00E746AA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3" w:type="dxa"/>
            <w:vAlign w:val="center"/>
          </w:tcPr>
          <w:p w14:paraId="3ADBB8AA" w14:textId="135DC860" w:rsidR="00E746AA" w:rsidRPr="00EA1231" w:rsidRDefault="001C7230" w:rsidP="00E746AA">
            <w:pPr>
              <w:tabs>
                <w:tab w:val="left" w:pos="-6882"/>
              </w:tabs>
              <w:spacing w:line="240" w:lineRule="auto"/>
              <w:ind w:right="165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50</w:t>
            </w:r>
            <w:r w:rsidR="00E746AA" w:rsidRPr="00EA1231">
              <w:rPr>
                <w:rFonts w:asciiTheme="majorBidi" w:hAnsiTheme="majorBidi" w:cstheme="majorBidi"/>
                <w:cs/>
              </w:rPr>
              <w:t>.</w:t>
            </w:r>
            <w:r w:rsidRPr="00EA1231">
              <w:rPr>
                <w:rFonts w:asciiTheme="majorBidi" w:hAnsiTheme="majorBidi" w:cstheme="majorBidi"/>
              </w:rPr>
              <w:t>00</w:t>
            </w:r>
            <w:r w:rsidR="00E746AA" w:rsidRPr="00EA1231">
              <w:rPr>
                <w:rFonts w:asciiTheme="majorBidi" w:hAnsiTheme="majorBidi" w:cstheme="majorBidi"/>
              </w:rPr>
              <w:t xml:space="preserve"> </w:t>
            </w:r>
            <w:r w:rsidR="00E746AA" w:rsidRPr="00EA1231">
              <w:rPr>
                <w:rFonts w:asciiTheme="majorBidi" w:hAnsiTheme="majorBidi" w:cstheme="majorBidi"/>
                <w:cs/>
              </w:rPr>
              <w:t xml:space="preserve">ของ </w:t>
            </w:r>
            <w:r w:rsidR="00E746AA" w:rsidRPr="00EA1231">
              <w:rPr>
                <w:rFonts w:asciiTheme="majorBidi" w:hAnsiTheme="majorBidi" w:cstheme="majorBidi"/>
              </w:rPr>
              <w:t>TMO</w:t>
            </w:r>
            <w:r w:rsidRPr="00EA1231">
              <w:rPr>
                <w:rFonts w:asciiTheme="majorBidi" w:hAnsiTheme="majorBidi" w:cstheme="majorBidi"/>
              </w:rPr>
              <w:t>2017</w:t>
            </w:r>
          </w:p>
        </w:tc>
      </w:tr>
      <w:tr w:rsidR="00E746AA" w:rsidRPr="00EA1231" w14:paraId="434C3042" w14:textId="77777777" w:rsidTr="001759EE">
        <w:trPr>
          <w:cantSplit/>
        </w:trPr>
        <w:tc>
          <w:tcPr>
            <w:tcW w:w="9369" w:type="dxa"/>
            <w:gridSpan w:val="4"/>
          </w:tcPr>
          <w:p w14:paraId="5B255C20" w14:textId="77777777" w:rsidR="00E746AA" w:rsidRPr="00EA1231" w:rsidRDefault="00E746AA" w:rsidP="00E746AA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E746AA" w:rsidRPr="00EA1231" w14:paraId="3B481F5F" w14:textId="77777777" w:rsidTr="001759EE">
        <w:trPr>
          <w:cantSplit/>
        </w:trPr>
        <w:tc>
          <w:tcPr>
            <w:tcW w:w="9369" w:type="dxa"/>
            <w:gridSpan w:val="4"/>
          </w:tcPr>
          <w:p w14:paraId="5CE43EBF" w14:textId="77777777" w:rsidR="00E746AA" w:rsidRPr="00EA1231" w:rsidRDefault="00E746AA" w:rsidP="00E746AA">
            <w:pPr>
              <w:tabs>
                <w:tab w:val="clear" w:pos="227"/>
              </w:tabs>
              <w:ind w:left="6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*       อัตราผลตอบแทนในท้องตลาดของพันธบัตรรัฐบาลสำหรับเงินชดเชยตามกฎหมายแรงงาน</w:t>
            </w:r>
          </w:p>
        </w:tc>
      </w:tr>
      <w:tr w:rsidR="00E746AA" w:rsidRPr="00EA1231" w14:paraId="630F3681" w14:textId="77777777" w:rsidTr="001759EE">
        <w:trPr>
          <w:cantSplit/>
          <w:trHeight w:val="344"/>
        </w:trPr>
        <w:tc>
          <w:tcPr>
            <w:tcW w:w="9369" w:type="dxa"/>
            <w:gridSpan w:val="4"/>
          </w:tcPr>
          <w:p w14:paraId="58E84E43" w14:textId="77777777" w:rsidR="00E746AA" w:rsidRPr="00EA1231" w:rsidRDefault="00E746AA" w:rsidP="00E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ind w:left="66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**     ขึ้นอยู่กับระยะเวลาการทำงานของพนักงาน</w:t>
            </w:r>
          </w:p>
        </w:tc>
      </w:tr>
      <w:tr w:rsidR="00E746AA" w:rsidRPr="00EA1231" w14:paraId="0D94EC5A" w14:textId="77777777" w:rsidTr="001759EE">
        <w:trPr>
          <w:cantSplit/>
          <w:trHeight w:val="217"/>
        </w:trPr>
        <w:tc>
          <w:tcPr>
            <w:tcW w:w="9369" w:type="dxa"/>
            <w:gridSpan w:val="4"/>
          </w:tcPr>
          <w:p w14:paraId="59AAEEB8" w14:textId="72E47E05" w:rsidR="00E746AA" w:rsidRPr="00EA1231" w:rsidRDefault="00E746AA" w:rsidP="00E7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ind w:left="6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***   อ้างอิงตามตารางมรณะไทย </w:t>
            </w:r>
            <w:r w:rsidR="001C7230" w:rsidRPr="00EA1231">
              <w:rPr>
                <w:rFonts w:asciiTheme="majorBidi" w:hAnsiTheme="majorBidi" w:cstheme="majorBidi"/>
              </w:rPr>
              <w:t>2560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 xml:space="preserve">ประเภทสามัญ </w:t>
            </w:r>
            <w:r w:rsidR="001C7230" w:rsidRPr="00EA1231">
              <w:rPr>
                <w:rFonts w:asciiTheme="majorBidi" w:hAnsiTheme="majorBidi" w:cstheme="majorBidi"/>
              </w:rPr>
              <w:t>(</w:t>
            </w:r>
            <w:r w:rsidRPr="00EA1231">
              <w:rPr>
                <w:rFonts w:asciiTheme="majorBidi" w:hAnsiTheme="majorBidi" w:cstheme="majorBidi"/>
              </w:rPr>
              <w:t>TMO</w:t>
            </w:r>
            <w:r w:rsidR="001C7230" w:rsidRPr="00EA1231">
              <w:rPr>
                <w:rFonts w:asciiTheme="majorBidi" w:hAnsiTheme="majorBidi" w:cstheme="majorBidi"/>
              </w:rPr>
              <w:t>2017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 xml:space="preserve">: </w:t>
            </w:r>
            <w:r w:rsidRPr="00EA1231">
              <w:rPr>
                <w:rFonts w:asciiTheme="majorBidi" w:hAnsiTheme="majorBidi" w:cstheme="majorBidi"/>
              </w:rPr>
              <w:t xml:space="preserve">Thai Mortality Ordinary Table </w:t>
            </w:r>
            <w:r w:rsidR="001C7230" w:rsidRPr="00EA1231">
              <w:rPr>
                <w:rFonts w:asciiTheme="majorBidi" w:hAnsiTheme="majorBidi" w:cstheme="majorBidi"/>
              </w:rPr>
              <w:t>2017)</w:t>
            </w:r>
          </w:p>
        </w:tc>
      </w:tr>
    </w:tbl>
    <w:p w14:paraId="253BF491" w14:textId="77777777" w:rsidR="00654BDC" w:rsidRPr="00F652AF" w:rsidRDefault="00654BDC" w:rsidP="0065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822172D" w14:textId="6756FED5" w:rsidR="00654BDC" w:rsidRPr="00EA1231" w:rsidRDefault="00654BDC" w:rsidP="0031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/>
        <w:jc w:val="thaiDistribute"/>
        <w:rPr>
          <w:rFonts w:asciiTheme="majorBidi" w:eastAsia="Calibri" w:hAnsiTheme="majorBidi" w:cstheme="majorBidi"/>
          <w:i/>
          <w:iCs/>
        </w:rPr>
      </w:pPr>
      <w:r w:rsidRPr="00EA1231">
        <w:rPr>
          <w:rFonts w:asciiTheme="majorBidi" w:hAnsiTheme="majorBidi" w:cstheme="majorBidi"/>
          <w:cs/>
        </w:rPr>
        <w:t xml:space="preserve">ณ วันที่ </w:t>
      </w:r>
      <w:r w:rsidR="001C7230" w:rsidRPr="00EA1231">
        <w:rPr>
          <w:rFonts w:asciiTheme="majorBidi" w:hAnsiTheme="majorBidi" w:cstheme="majorBidi"/>
        </w:rPr>
        <w:t>31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ธันวาคม </w:t>
      </w:r>
      <w:r w:rsidR="001C7230" w:rsidRPr="00EA1231">
        <w:rPr>
          <w:rFonts w:asciiTheme="majorBidi" w:hAnsiTheme="majorBidi" w:cstheme="majorBidi"/>
        </w:rPr>
        <w:t>2567</w:t>
      </w:r>
      <w:r w:rsidRPr="00EA1231">
        <w:rPr>
          <w:rFonts w:asciiTheme="majorBidi" w:hAnsiTheme="majorBidi" w:cstheme="majorBidi"/>
          <w:cs/>
        </w:rPr>
        <w:t xml:space="preserve"> บริษัทมีระยะเวลาถัวเฉลี่ยถ่วงน้ำหนักในการจ่ายชำระผลประโยชน์ระยะยาวของพนักงานประมาณ</w:t>
      </w:r>
      <w:r w:rsidR="00DF4301" w:rsidRPr="00EA1231">
        <w:rPr>
          <w:rFonts w:asciiTheme="majorBidi" w:hAnsiTheme="majorBidi" w:cstheme="majorBidi"/>
          <w:cs/>
        </w:rPr>
        <w:t xml:space="preserve"> </w:t>
      </w:r>
      <w:r w:rsidR="00317F11" w:rsidRPr="00EA1231">
        <w:rPr>
          <w:rFonts w:asciiTheme="majorBidi" w:hAnsiTheme="majorBidi" w:cstheme="majorBidi"/>
        </w:rPr>
        <w:t>11</w:t>
      </w:r>
      <w:r w:rsidR="009F1F19"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cs/>
        </w:rPr>
        <w:t>ปี</w:t>
      </w:r>
      <w:r w:rsidRPr="00EA1231">
        <w:rPr>
          <w:rFonts w:asciiTheme="majorBidi" w:hAnsiTheme="majorBidi" w:cstheme="majorBidi"/>
          <w:i/>
          <w:iCs/>
          <w:cs/>
        </w:rPr>
        <w:t xml:space="preserve"> </w:t>
      </w:r>
      <w:r w:rsidR="001C7230" w:rsidRPr="00EA1231">
        <w:rPr>
          <w:rFonts w:asciiTheme="majorBidi" w:eastAsia="Calibri" w:hAnsiTheme="majorBidi" w:cstheme="majorBidi"/>
          <w:i/>
          <w:iCs/>
        </w:rPr>
        <w:t>(2566</w:t>
      </w:r>
      <w:r w:rsidR="005E1CE5" w:rsidRPr="00EA1231">
        <w:rPr>
          <w:rFonts w:asciiTheme="majorBidi" w:eastAsia="Calibri" w:hAnsiTheme="majorBidi" w:cstheme="majorBidi"/>
          <w:i/>
          <w:iCs/>
        </w:rPr>
        <w:t xml:space="preserve"> </w:t>
      </w:r>
      <w:r w:rsidR="00D8251A" w:rsidRPr="00EA1231">
        <w:rPr>
          <w:rFonts w:asciiTheme="majorBidi" w:eastAsia="Calibri" w:hAnsiTheme="majorBidi" w:cstheme="majorBidi"/>
          <w:i/>
          <w:iCs/>
          <w:cs/>
        </w:rPr>
        <w:t xml:space="preserve">: </w:t>
      </w:r>
      <w:r w:rsidR="001C7230" w:rsidRPr="00EA1231">
        <w:rPr>
          <w:rFonts w:asciiTheme="majorBidi" w:eastAsia="Calibri" w:hAnsiTheme="majorBidi" w:cstheme="majorBidi"/>
          <w:i/>
          <w:iCs/>
        </w:rPr>
        <w:t>11</w:t>
      </w:r>
      <w:r w:rsidR="00D8251A" w:rsidRPr="00EA1231">
        <w:rPr>
          <w:rFonts w:asciiTheme="majorBidi" w:eastAsia="Calibri" w:hAnsiTheme="majorBidi" w:cstheme="majorBidi"/>
          <w:i/>
          <w:iCs/>
          <w:cs/>
        </w:rPr>
        <w:t xml:space="preserve"> ปี</w:t>
      </w:r>
      <w:r w:rsidR="001C7230" w:rsidRPr="00EA1231">
        <w:rPr>
          <w:rFonts w:asciiTheme="majorBidi" w:eastAsia="Calibri" w:hAnsiTheme="majorBidi" w:cstheme="majorBidi"/>
          <w:i/>
          <w:iCs/>
        </w:rPr>
        <w:t>)</w:t>
      </w:r>
    </w:p>
    <w:p w14:paraId="061F8F80" w14:textId="77777777" w:rsidR="00B25EA0" w:rsidRPr="00F652AF" w:rsidRDefault="00B25EA0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9A1A049" w14:textId="5CF06285" w:rsidR="00B25EA0" w:rsidRPr="00EA1231" w:rsidRDefault="00B25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</w:rPr>
      </w:pPr>
      <w:r w:rsidRPr="00EA1231">
        <w:rPr>
          <w:rFonts w:asciiTheme="majorBidi" w:eastAsia="Calibri" w:hAnsiTheme="majorBidi" w:cstheme="majorBidi"/>
        </w:rPr>
        <w:br w:type="page"/>
      </w:r>
    </w:p>
    <w:p w14:paraId="0A824F2C" w14:textId="77777777" w:rsidR="006D5CED" w:rsidRPr="00EA1231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76" w:right="101"/>
        <w:rPr>
          <w:rFonts w:asciiTheme="majorBidi" w:hAnsiTheme="majorBidi" w:cstheme="majorBidi"/>
          <w:b/>
          <w:bCs/>
          <w:i/>
          <w:iCs/>
          <w:cs/>
        </w:rPr>
      </w:pPr>
      <w:r w:rsidRPr="00EA1231">
        <w:rPr>
          <w:rFonts w:asciiTheme="majorBidi" w:eastAsia="Calibri" w:hAnsiTheme="majorBidi" w:cstheme="majorBidi"/>
          <w:b/>
          <w:bCs/>
          <w:i/>
          <w:iCs/>
          <w:cs/>
        </w:rPr>
        <w:lastRenderedPageBreak/>
        <w:t>การวิเคราะห์ความอ่อนไหว</w:t>
      </w:r>
    </w:p>
    <w:p w14:paraId="44240BF3" w14:textId="77777777" w:rsidR="008D06AC" w:rsidRPr="001A35F3" w:rsidRDefault="008D06AC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rFonts w:asciiTheme="majorBidi" w:hAnsiTheme="majorBidi" w:cstheme="majorBidi"/>
          <w:sz w:val="20"/>
          <w:szCs w:val="20"/>
        </w:rPr>
      </w:pPr>
    </w:p>
    <w:p w14:paraId="2EB89BE8" w14:textId="77777777" w:rsidR="00D84B25" w:rsidRPr="00EA1231" w:rsidRDefault="006D5CED" w:rsidP="00D8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rFonts w:asciiTheme="majorBidi" w:hAnsiTheme="majorBidi" w:cstheme="majorBidi"/>
          <w:b/>
          <w:bCs/>
        </w:rPr>
      </w:pPr>
      <w:r w:rsidRPr="00EA1231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="00BD2096" w:rsidRPr="00EA1231">
        <w:rPr>
          <w:rFonts w:asciiTheme="majorBidi" w:hAnsiTheme="majorBidi" w:cstheme="majorBidi"/>
          <w:cs/>
        </w:rPr>
        <w:t xml:space="preserve"> โดยถือว่าข้อสมมติ</w:t>
      </w:r>
      <w:r w:rsidRPr="00EA1231">
        <w:rPr>
          <w:rFonts w:asciiTheme="majorBidi" w:hAnsiTheme="majorBidi" w:cstheme="majorBidi"/>
          <w:cs/>
        </w:rPr>
        <w:t>อื่นๆ คงที่ จะมีผลกระทบต่อ</w:t>
      </w:r>
      <w:r w:rsidR="00281B16" w:rsidRPr="00EA1231">
        <w:rPr>
          <w:rFonts w:asciiTheme="majorBidi" w:hAnsiTheme="majorBidi" w:cstheme="majorBidi"/>
          <w:cs/>
        </w:rPr>
        <w:t>ประมาณการหนี้สินไม่หมุนเวียน</w:t>
      </w:r>
      <w:r w:rsidR="00922F99" w:rsidRPr="00EA1231">
        <w:rPr>
          <w:rFonts w:asciiTheme="majorBidi" w:hAnsiTheme="majorBidi" w:cstheme="majorBidi"/>
          <w:cs/>
        </w:rPr>
        <w:t>ของ</w:t>
      </w:r>
      <w:r w:rsidR="0052323D" w:rsidRPr="00EA1231">
        <w:rPr>
          <w:rFonts w:asciiTheme="majorBidi" w:hAnsiTheme="majorBidi" w:cstheme="majorBidi"/>
          <w:cs/>
        </w:rPr>
        <w:t>โครงการ</w:t>
      </w:r>
      <w:r w:rsidRPr="00EA1231">
        <w:rPr>
          <w:rFonts w:asciiTheme="majorBidi" w:hAnsiTheme="majorBidi" w:cstheme="majorBidi"/>
          <w:cs/>
        </w:rPr>
        <w:t>ผลประโยชน์ที่กำหนดไว้เป็นจำนวนเงินดังต่อไปนี้</w:t>
      </w:r>
    </w:p>
    <w:p w14:paraId="2B2CD032" w14:textId="77777777" w:rsidR="00D84B25" w:rsidRPr="001A35F3" w:rsidRDefault="00D84B25" w:rsidP="00D8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rFonts w:asciiTheme="majorBidi" w:hAnsiTheme="majorBidi" w:cstheme="majorBidi"/>
          <w:sz w:val="20"/>
          <w:szCs w:val="20"/>
        </w:rPr>
      </w:pPr>
    </w:p>
    <w:p w14:paraId="5E97C867" w14:textId="7B41ECF8" w:rsidR="002A013A" w:rsidRPr="00EA1231" w:rsidRDefault="002A013A" w:rsidP="00D8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76" w:right="101"/>
        <w:jc w:val="thaiDistribute"/>
        <w:rPr>
          <w:rFonts w:asciiTheme="majorBidi" w:hAnsiTheme="majorBidi" w:cstheme="majorBidi"/>
          <w:b/>
          <w:bCs/>
        </w:rPr>
      </w:pPr>
      <w:r w:rsidRPr="00EA1231">
        <w:rPr>
          <w:rFonts w:asciiTheme="majorBidi" w:hAnsiTheme="majorBidi" w:cstheme="majorBidi"/>
          <w:b/>
          <w:bCs/>
          <w:cs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1C7230" w:rsidRPr="00EA1231">
        <w:rPr>
          <w:rFonts w:asciiTheme="majorBidi" w:hAnsiTheme="majorBidi" w:cstheme="majorBidi"/>
          <w:b/>
          <w:bCs/>
        </w:rPr>
        <w:t>31</w:t>
      </w:r>
      <w:r w:rsidRPr="00EA1231">
        <w:rPr>
          <w:rFonts w:asciiTheme="majorBidi" w:hAnsiTheme="majorBidi" w:cstheme="majorBidi"/>
          <w:b/>
          <w:bCs/>
        </w:rPr>
        <w:t xml:space="preserve"> </w:t>
      </w:r>
      <w:r w:rsidRPr="00EA1231">
        <w:rPr>
          <w:rFonts w:asciiTheme="majorBidi" w:hAnsiTheme="majorBidi" w:cstheme="majorBidi"/>
          <w:b/>
          <w:bCs/>
          <w:cs/>
        </w:rPr>
        <w:t>ธันวาคม</w:t>
      </w:r>
    </w:p>
    <w:p w14:paraId="7FEFF573" w14:textId="77777777" w:rsidR="002A013A" w:rsidRPr="001A35F3" w:rsidRDefault="002A013A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6219"/>
        <w:gridCol w:w="1539"/>
        <w:gridCol w:w="1506"/>
      </w:tblGrid>
      <w:tr w:rsidR="00936969" w:rsidRPr="00EA1231" w14:paraId="7475CCFC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33A83B68" w14:textId="77777777" w:rsidR="00BB5C52" w:rsidRPr="00EA1231" w:rsidRDefault="00BB5C52" w:rsidP="00BC6E33">
            <w:pPr>
              <w:ind w:left="234" w:hanging="23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45" w:type="dxa"/>
            <w:gridSpan w:val="2"/>
          </w:tcPr>
          <w:p w14:paraId="57FBDDB8" w14:textId="3DCFB600" w:rsidR="00BB5C52" w:rsidRPr="004420E5" w:rsidRDefault="00BB5C52" w:rsidP="00BC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4420E5">
              <w:rPr>
                <w:rFonts w:asciiTheme="majorBidi" w:hAnsiTheme="majorBidi" w:cstheme="majorBidi"/>
                <w:b/>
                <w:cs/>
              </w:rPr>
              <w:t xml:space="preserve">เพิ่มขึ้น </w:t>
            </w:r>
            <w:r w:rsidR="004420E5">
              <w:rPr>
                <w:rFonts w:asciiTheme="majorBidi" w:hAnsiTheme="majorBidi" w:cstheme="majorBidi" w:hint="cs"/>
                <w:b/>
                <w:cs/>
              </w:rPr>
              <w:t>(</w:t>
            </w:r>
            <w:r w:rsidRPr="004420E5">
              <w:rPr>
                <w:rFonts w:asciiTheme="majorBidi" w:hAnsiTheme="majorBidi" w:cstheme="majorBidi"/>
                <w:b/>
                <w:cs/>
              </w:rPr>
              <w:t>ลดลง</w:t>
            </w:r>
            <w:r w:rsidR="004420E5">
              <w:rPr>
                <w:rFonts w:asciiTheme="majorBidi" w:hAnsiTheme="majorBidi" w:cstheme="majorBidi" w:hint="cs"/>
                <w:b/>
                <w:cs/>
              </w:rPr>
              <w:t>)</w:t>
            </w:r>
          </w:p>
        </w:tc>
      </w:tr>
      <w:tr w:rsidR="00936969" w:rsidRPr="00EA1231" w14:paraId="01931939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6645C406" w14:textId="77777777" w:rsidR="00BB5C52" w:rsidRPr="00EA1231" w:rsidRDefault="00BB5C52" w:rsidP="00BC6E33">
            <w:pPr>
              <w:ind w:left="234" w:hanging="23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9" w:type="dxa"/>
          </w:tcPr>
          <w:p w14:paraId="1D7E0A5A" w14:textId="1E79630D" w:rsidR="00BB5C52" w:rsidRPr="00EA1231" w:rsidRDefault="001C7230" w:rsidP="0094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  <w:r w:rsidRPr="00EA1231">
              <w:rPr>
                <w:rFonts w:asciiTheme="majorBidi" w:hAnsiTheme="majorBidi" w:cstheme="majorBidi"/>
                <w:bCs/>
              </w:rPr>
              <w:t>2567</w:t>
            </w:r>
          </w:p>
        </w:tc>
        <w:tc>
          <w:tcPr>
            <w:tcW w:w="1506" w:type="dxa"/>
          </w:tcPr>
          <w:p w14:paraId="075FCEF4" w14:textId="6A4AA50E" w:rsidR="00BB5C52" w:rsidRPr="00EA1231" w:rsidRDefault="001C7230" w:rsidP="0094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A1231">
              <w:rPr>
                <w:rFonts w:asciiTheme="majorBidi" w:hAnsiTheme="majorBidi" w:cstheme="majorBidi"/>
                <w:bCs/>
              </w:rPr>
              <w:t>2566</w:t>
            </w:r>
          </w:p>
        </w:tc>
      </w:tr>
      <w:tr w:rsidR="00936969" w:rsidRPr="00EA1231" w14:paraId="119A7741" w14:textId="77777777" w:rsidTr="00631D71">
        <w:trPr>
          <w:trHeight w:hRule="exact" w:val="374"/>
          <w:tblHeader/>
        </w:trPr>
        <w:tc>
          <w:tcPr>
            <w:tcW w:w="6219" w:type="dxa"/>
          </w:tcPr>
          <w:p w14:paraId="033B4420" w14:textId="77777777" w:rsidR="00BB5C52" w:rsidRPr="00EA1231" w:rsidRDefault="00BB5C52" w:rsidP="00BC6E33">
            <w:pPr>
              <w:ind w:left="234" w:hanging="23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045" w:type="dxa"/>
            <w:gridSpan w:val="2"/>
          </w:tcPr>
          <w:p w14:paraId="13B13DBF" w14:textId="58A453AF" w:rsidR="00BB5C52" w:rsidRPr="00EA1231" w:rsidRDefault="004420E5" w:rsidP="00BC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cs/>
              </w:rPr>
              <w:t>(</w:t>
            </w:r>
            <w:r w:rsidR="00BB5C52" w:rsidRPr="00EA123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cs/>
              </w:rPr>
              <w:t>)</w:t>
            </w:r>
          </w:p>
        </w:tc>
      </w:tr>
      <w:tr w:rsidR="00936969" w:rsidRPr="00EA1231" w14:paraId="3D45BD90" w14:textId="77777777" w:rsidTr="00631D71">
        <w:trPr>
          <w:trHeight w:hRule="exact" w:val="374"/>
        </w:trPr>
        <w:tc>
          <w:tcPr>
            <w:tcW w:w="6219" w:type="dxa"/>
          </w:tcPr>
          <w:p w14:paraId="6DDDBFE8" w14:textId="77777777" w:rsidR="00BB5C52" w:rsidRPr="00EA1231" w:rsidRDefault="00BB5C52" w:rsidP="00511364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39" w:type="dxa"/>
            <w:vAlign w:val="center"/>
          </w:tcPr>
          <w:p w14:paraId="6F180DD1" w14:textId="77777777" w:rsidR="00BB5C52" w:rsidRPr="00EA1231" w:rsidRDefault="00BB5C52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6" w:type="dxa"/>
          </w:tcPr>
          <w:p w14:paraId="08D70E21" w14:textId="77777777" w:rsidR="00BB5C52" w:rsidRPr="00EA1231" w:rsidRDefault="00BB5C52" w:rsidP="00BC6E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0F61" w:rsidRPr="00EA1231" w14:paraId="40A6CA2F" w14:textId="77777777" w:rsidTr="00631D71">
        <w:trPr>
          <w:trHeight w:hRule="exact" w:val="374"/>
        </w:trPr>
        <w:tc>
          <w:tcPr>
            <w:tcW w:w="6219" w:type="dxa"/>
          </w:tcPr>
          <w:p w14:paraId="37861248" w14:textId="6260D517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เพิ่มขึ้นร้อยละ </w:t>
            </w:r>
            <w:r w:rsidR="001C7230" w:rsidRPr="00EA1231">
              <w:rPr>
                <w:rFonts w:asciiTheme="majorBidi" w:hAnsiTheme="majorBidi" w:cstheme="majorBidi"/>
              </w:rPr>
              <w:t>0</w:t>
            </w:r>
            <w:r w:rsidRPr="00EA1231">
              <w:rPr>
                <w:rFonts w:asciiTheme="majorBidi" w:hAnsiTheme="majorBidi" w:cstheme="majorBidi"/>
                <w:cs/>
              </w:rPr>
              <w:t>.</w:t>
            </w:r>
            <w:r w:rsidR="001C7230" w:rsidRPr="00EA123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9" w:type="dxa"/>
            <w:vAlign w:val="center"/>
          </w:tcPr>
          <w:p w14:paraId="2D782D3F" w14:textId="31274612" w:rsidR="00D40F61" w:rsidRPr="00EA1231" w:rsidRDefault="00DD60E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(2,510)</w:t>
            </w:r>
          </w:p>
        </w:tc>
        <w:tc>
          <w:tcPr>
            <w:tcW w:w="1506" w:type="dxa"/>
            <w:vAlign w:val="center"/>
          </w:tcPr>
          <w:p w14:paraId="766CA299" w14:textId="66E11C5E" w:rsidR="00D40F61" w:rsidRPr="00EA1231" w:rsidRDefault="001C7230" w:rsidP="0032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(2,149)</w:t>
            </w:r>
          </w:p>
        </w:tc>
      </w:tr>
      <w:tr w:rsidR="00D40F61" w:rsidRPr="00EA1231" w14:paraId="0FE684E2" w14:textId="77777777" w:rsidTr="00631D71">
        <w:trPr>
          <w:trHeight w:hRule="exact" w:val="374"/>
        </w:trPr>
        <w:tc>
          <w:tcPr>
            <w:tcW w:w="6219" w:type="dxa"/>
          </w:tcPr>
          <w:p w14:paraId="59A737A0" w14:textId="0667281A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ลดลงร้อยละ </w:t>
            </w:r>
            <w:r w:rsidR="001C7230" w:rsidRPr="00EA1231">
              <w:rPr>
                <w:rFonts w:asciiTheme="majorBidi" w:hAnsiTheme="majorBidi" w:cstheme="majorBidi"/>
              </w:rPr>
              <w:t>0</w:t>
            </w:r>
            <w:r w:rsidRPr="00EA1231">
              <w:rPr>
                <w:rFonts w:asciiTheme="majorBidi" w:hAnsiTheme="majorBidi" w:cstheme="majorBidi"/>
                <w:cs/>
              </w:rPr>
              <w:t>.</w:t>
            </w:r>
            <w:r w:rsidR="001C7230" w:rsidRPr="00EA123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9" w:type="dxa"/>
            <w:vAlign w:val="center"/>
          </w:tcPr>
          <w:p w14:paraId="7F0DEB0F" w14:textId="5DCC3CC1" w:rsidR="00D40F61" w:rsidRPr="00EA1231" w:rsidRDefault="00DD60E0" w:rsidP="0032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2,672</w:t>
            </w:r>
          </w:p>
        </w:tc>
        <w:tc>
          <w:tcPr>
            <w:tcW w:w="1506" w:type="dxa"/>
            <w:vAlign w:val="center"/>
          </w:tcPr>
          <w:p w14:paraId="53FF9AE7" w14:textId="554A0C3F" w:rsidR="00D40F61" w:rsidRPr="00EA1231" w:rsidRDefault="001C723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2,289</w:t>
            </w:r>
          </w:p>
        </w:tc>
      </w:tr>
      <w:tr w:rsidR="00D40F61" w:rsidRPr="00EA1231" w14:paraId="78AE3FA7" w14:textId="77777777" w:rsidTr="00631D71">
        <w:trPr>
          <w:trHeight w:hRule="exact" w:val="374"/>
        </w:trPr>
        <w:tc>
          <w:tcPr>
            <w:tcW w:w="6219" w:type="dxa"/>
          </w:tcPr>
          <w:p w14:paraId="19849A56" w14:textId="77777777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อัตราการเพิ่มขึ้นของเงินเดือน</w:t>
            </w:r>
          </w:p>
        </w:tc>
        <w:tc>
          <w:tcPr>
            <w:tcW w:w="1539" w:type="dxa"/>
          </w:tcPr>
          <w:p w14:paraId="0F218C9E" w14:textId="77777777" w:rsidR="00D40F61" w:rsidRPr="00EA1231" w:rsidRDefault="00D40F61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506" w:type="dxa"/>
          </w:tcPr>
          <w:p w14:paraId="151C45CB" w14:textId="77777777" w:rsidR="00D40F61" w:rsidRPr="00EA1231" w:rsidRDefault="00D40F61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D40F61" w:rsidRPr="00EA1231" w14:paraId="0CFDEA40" w14:textId="77777777" w:rsidTr="00631D71">
        <w:trPr>
          <w:trHeight w:hRule="exact" w:val="374"/>
        </w:trPr>
        <w:tc>
          <w:tcPr>
            <w:tcW w:w="6219" w:type="dxa"/>
          </w:tcPr>
          <w:p w14:paraId="4FCCF1BD" w14:textId="70E8B166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เพิ่มขึ้นร้อยละ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>.</w:t>
            </w:r>
            <w:r w:rsidR="001C7230" w:rsidRPr="00EA12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39" w:type="dxa"/>
            <w:vAlign w:val="center"/>
          </w:tcPr>
          <w:p w14:paraId="0462B41C" w14:textId="37AF97A1" w:rsidR="00D40F61" w:rsidRPr="00EA1231" w:rsidRDefault="00DD60E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5,356</w:t>
            </w:r>
          </w:p>
        </w:tc>
        <w:tc>
          <w:tcPr>
            <w:tcW w:w="1506" w:type="dxa"/>
            <w:vAlign w:val="center"/>
          </w:tcPr>
          <w:p w14:paraId="59A43E7B" w14:textId="58737146" w:rsidR="00D40F61" w:rsidRPr="00EA1231" w:rsidRDefault="001C723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4,632</w:t>
            </w:r>
          </w:p>
        </w:tc>
      </w:tr>
      <w:tr w:rsidR="00D40F61" w:rsidRPr="00EA1231" w14:paraId="11D91AA1" w14:textId="77777777" w:rsidTr="00631D71">
        <w:trPr>
          <w:trHeight w:hRule="exact" w:val="374"/>
        </w:trPr>
        <w:tc>
          <w:tcPr>
            <w:tcW w:w="6219" w:type="dxa"/>
          </w:tcPr>
          <w:p w14:paraId="04104C81" w14:textId="27F4EF54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ลดลงร้อยละ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>.</w:t>
            </w:r>
            <w:r w:rsidR="001C7230" w:rsidRPr="00EA12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39" w:type="dxa"/>
            <w:vAlign w:val="center"/>
          </w:tcPr>
          <w:p w14:paraId="0053ADA2" w14:textId="4ECC6862" w:rsidR="00D40F61" w:rsidRPr="00EA1231" w:rsidRDefault="00DD60E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(4,830)</w:t>
            </w:r>
          </w:p>
        </w:tc>
        <w:tc>
          <w:tcPr>
            <w:tcW w:w="1506" w:type="dxa"/>
            <w:vAlign w:val="center"/>
          </w:tcPr>
          <w:p w14:paraId="2538DF3E" w14:textId="67C5A321" w:rsidR="00D40F61" w:rsidRPr="00EA1231" w:rsidRDefault="001C723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(4,165)</w:t>
            </w:r>
          </w:p>
        </w:tc>
      </w:tr>
      <w:tr w:rsidR="00D40F61" w:rsidRPr="00EA1231" w14:paraId="7600FED3" w14:textId="77777777" w:rsidTr="00631D71">
        <w:trPr>
          <w:trHeight w:hRule="exact" w:val="374"/>
        </w:trPr>
        <w:tc>
          <w:tcPr>
            <w:tcW w:w="6219" w:type="dxa"/>
          </w:tcPr>
          <w:p w14:paraId="50DF50D4" w14:textId="77777777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1539" w:type="dxa"/>
          </w:tcPr>
          <w:p w14:paraId="222CB3A7" w14:textId="77777777" w:rsidR="00D40F61" w:rsidRPr="00EA1231" w:rsidRDefault="00D40F61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506" w:type="dxa"/>
          </w:tcPr>
          <w:p w14:paraId="27F4D0F5" w14:textId="77777777" w:rsidR="00D40F61" w:rsidRPr="00EA1231" w:rsidRDefault="00D40F61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D40F61" w:rsidRPr="00EA1231" w14:paraId="713915AA" w14:textId="77777777" w:rsidTr="00631D71">
        <w:trPr>
          <w:trHeight w:hRule="exact" w:val="374"/>
        </w:trPr>
        <w:tc>
          <w:tcPr>
            <w:tcW w:w="6219" w:type="dxa"/>
          </w:tcPr>
          <w:p w14:paraId="1F3CCADB" w14:textId="78F62229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เพิ่มขึ้นร้อยละ </w:t>
            </w:r>
            <w:r w:rsidR="001C7230" w:rsidRPr="00EA1231">
              <w:rPr>
                <w:rFonts w:asciiTheme="majorBidi" w:hAnsiTheme="majorBidi" w:cstheme="majorBidi"/>
              </w:rPr>
              <w:t>10</w:t>
            </w:r>
            <w:r w:rsidRPr="00EA1231">
              <w:rPr>
                <w:rFonts w:asciiTheme="majorBidi" w:hAnsiTheme="majorBidi" w:cstheme="majorBidi"/>
                <w:cs/>
              </w:rPr>
              <w:t>.</w:t>
            </w:r>
            <w:r w:rsidR="001C7230" w:rsidRPr="00EA12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39" w:type="dxa"/>
            <w:vAlign w:val="center"/>
          </w:tcPr>
          <w:p w14:paraId="7A3F041A" w14:textId="02D4422D" w:rsidR="00D40F61" w:rsidRPr="00EA1231" w:rsidRDefault="00DD60E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(1,897)</w:t>
            </w:r>
          </w:p>
        </w:tc>
        <w:tc>
          <w:tcPr>
            <w:tcW w:w="1506" w:type="dxa"/>
            <w:vAlign w:val="center"/>
          </w:tcPr>
          <w:p w14:paraId="5E8D63C3" w14:textId="196B2119" w:rsidR="00D40F61" w:rsidRPr="00EA1231" w:rsidRDefault="001C723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(1,603)</w:t>
            </w:r>
          </w:p>
        </w:tc>
      </w:tr>
      <w:tr w:rsidR="00D40F61" w:rsidRPr="00EA1231" w14:paraId="609DA692" w14:textId="77777777" w:rsidTr="00631D71">
        <w:trPr>
          <w:trHeight w:hRule="exact" w:val="374"/>
        </w:trPr>
        <w:tc>
          <w:tcPr>
            <w:tcW w:w="6219" w:type="dxa"/>
          </w:tcPr>
          <w:p w14:paraId="36011531" w14:textId="625A91FA" w:rsidR="00D40F61" w:rsidRPr="00EA1231" w:rsidRDefault="00D40F61" w:rsidP="00D40F61">
            <w:pPr>
              <w:ind w:left="234" w:hanging="249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  ลดลงร้อยละ </w:t>
            </w:r>
            <w:r w:rsidR="001C7230" w:rsidRPr="00EA1231">
              <w:rPr>
                <w:rFonts w:asciiTheme="majorBidi" w:hAnsiTheme="majorBidi" w:cstheme="majorBidi"/>
              </w:rPr>
              <w:t>10</w:t>
            </w:r>
            <w:r w:rsidRPr="00EA1231">
              <w:rPr>
                <w:rFonts w:asciiTheme="majorBidi" w:hAnsiTheme="majorBidi" w:cstheme="majorBidi"/>
                <w:cs/>
              </w:rPr>
              <w:t>.</w:t>
            </w:r>
            <w:r w:rsidR="001C7230" w:rsidRPr="00EA12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39" w:type="dxa"/>
            <w:vAlign w:val="center"/>
          </w:tcPr>
          <w:p w14:paraId="6296CB25" w14:textId="1FB00F12" w:rsidR="00D40F61" w:rsidRPr="00EA1231" w:rsidRDefault="00DD60E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1,974</w:t>
            </w:r>
          </w:p>
        </w:tc>
        <w:tc>
          <w:tcPr>
            <w:tcW w:w="1506" w:type="dxa"/>
            <w:vAlign w:val="center"/>
          </w:tcPr>
          <w:p w14:paraId="4DFC3C2F" w14:textId="0F22345D" w:rsidR="00D40F61" w:rsidRPr="00EA1231" w:rsidRDefault="001C7230" w:rsidP="00D4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1,668</w:t>
            </w:r>
          </w:p>
        </w:tc>
      </w:tr>
    </w:tbl>
    <w:p w14:paraId="1B0C2487" w14:textId="77777777" w:rsidR="002B66B0" w:rsidRPr="001A35F3" w:rsidRDefault="002B66B0" w:rsidP="0037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right="86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E221B0" w14:textId="77777777" w:rsidR="00A42F9A" w:rsidRPr="00EA1231" w:rsidRDefault="006D5CED" w:rsidP="00511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spacing w:val="-2"/>
          <w:cs/>
        </w:rPr>
        <w:t>แม้ว่าการวิเคราะห์นี้ไม่ได้คำนึง</w:t>
      </w:r>
      <w:r w:rsidR="00664C0E" w:rsidRPr="00EA1231">
        <w:rPr>
          <w:rFonts w:asciiTheme="majorBidi" w:hAnsiTheme="majorBidi" w:cstheme="majorBidi"/>
          <w:spacing w:val="-2"/>
          <w:cs/>
        </w:rPr>
        <w:t>ถึง</w:t>
      </w:r>
      <w:r w:rsidRPr="00EA1231">
        <w:rPr>
          <w:rFonts w:asciiTheme="majorBidi" w:hAnsiTheme="majorBidi" w:cstheme="majorBidi"/>
          <w:spacing w:val="-2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EA1231">
        <w:rPr>
          <w:rFonts w:asciiTheme="majorBidi" w:hAnsiTheme="majorBidi" w:cstheme="majorBidi"/>
          <w:cs/>
        </w:rPr>
        <w:t xml:space="preserve"> แต่ได้แสดงประมาณการความอ่อนไหวของข้อสมมติต่างๆ</w:t>
      </w:r>
    </w:p>
    <w:p w14:paraId="039BF4E9" w14:textId="31205D6F" w:rsidR="00E567F7" w:rsidRPr="00EA1231" w:rsidRDefault="00E567F7" w:rsidP="0063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both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</w:rPr>
        <w:br w:type="page"/>
      </w:r>
    </w:p>
    <w:p w14:paraId="53970F40" w14:textId="655248CE" w:rsidR="00660CCF" w:rsidRPr="00EA1231" w:rsidRDefault="00660CCF" w:rsidP="00660CC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ทุนเรือนหุ้น</w:t>
      </w:r>
    </w:p>
    <w:p w14:paraId="585F6364" w14:textId="6C1572B4" w:rsidR="00660CCF" w:rsidRPr="001A35F3" w:rsidRDefault="00660CCF" w:rsidP="00660C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3"/>
        <w:gridCol w:w="720"/>
        <w:gridCol w:w="180"/>
        <w:gridCol w:w="1080"/>
        <w:gridCol w:w="180"/>
        <w:gridCol w:w="1080"/>
        <w:gridCol w:w="180"/>
        <w:gridCol w:w="990"/>
        <w:gridCol w:w="90"/>
        <w:gridCol w:w="1080"/>
      </w:tblGrid>
      <w:tr w:rsidR="00F84711" w:rsidRPr="00EA1231" w14:paraId="56F6190B" w14:textId="77777777" w:rsidTr="00C932AA">
        <w:trPr>
          <w:trHeight w:val="20"/>
        </w:trPr>
        <w:tc>
          <w:tcPr>
            <w:tcW w:w="3303" w:type="dxa"/>
          </w:tcPr>
          <w:p w14:paraId="3DC5630B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75647A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ราคาตาม</w:t>
            </w:r>
          </w:p>
        </w:tc>
        <w:tc>
          <w:tcPr>
            <w:tcW w:w="180" w:type="dxa"/>
          </w:tcPr>
          <w:p w14:paraId="2A9C811A" w14:textId="77777777" w:rsidR="00F84711" w:rsidRPr="00EA1231" w:rsidRDefault="00F84711" w:rsidP="00692270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</w:tcPr>
          <w:p w14:paraId="511181AF" w14:textId="04EEF983" w:rsidR="00F84711" w:rsidRPr="00EA1231" w:rsidRDefault="001C7230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80" w:type="dxa"/>
          </w:tcPr>
          <w:p w14:paraId="27A8FC1B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</w:tcPr>
          <w:p w14:paraId="18DC5002" w14:textId="3A542EFA" w:rsidR="00F84711" w:rsidRPr="00EA1231" w:rsidRDefault="001C7230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F84711" w:rsidRPr="00EA1231" w14:paraId="2BCB2C32" w14:textId="77777777" w:rsidTr="00C932AA">
        <w:trPr>
          <w:trHeight w:val="20"/>
        </w:trPr>
        <w:tc>
          <w:tcPr>
            <w:tcW w:w="3303" w:type="dxa"/>
          </w:tcPr>
          <w:p w14:paraId="3A2B9D4D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363E78CD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  <w:tc>
          <w:tcPr>
            <w:tcW w:w="180" w:type="dxa"/>
          </w:tcPr>
          <w:p w14:paraId="15AD248C" w14:textId="77777777" w:rsidR="00F84711" w:rsidRPr="00EA1231" w:rsidRDefault="00F84711" w:rsidP="00692270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5FBAB2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2989FC1B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996F8D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80" w:type="dxa"/>
          </w:tcPr>
          <w:p w14:paraId="72594298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5CC145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90" w:type="dxa"/>
          </w:tcPr>
          <w:p w14:paraId="326F5E3E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7F32C2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มูลค่า</w:t>
            </w:r>
          </w:p>
        </w:tc>
      </w:tr>
      <w:tr w:rsidR="00F84711" w:rsidRPr="00EA1231" w14:paraId="6416420A" w14:textId="77777777" w:rsidTr="00C932AA">
        <w:trPr>
          <w:trHeight w:val="20"/>
        </w:trPr>
        <w:tc>
          <w:tcPr>
            <w:tcW w:w="3303" w:type="dxa"/>
          </w:tcPr>
          <w:p w14:paraId="2C6B4D69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2B85876B" w14:textId="4625A29C" w:rsidR="00F84711" w:rsidRPr="00EA1231" w:rsidRDefault="001C7230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F84711" w:rsidRPr="00EA1231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180" w:type="dxa"/>
          </w:tcPr>
          <w:p w14:paraId="3CA8D848" w14:textId="77777777" w:rsidR="00F84711" w:rsidRPr="00EA1231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  <w:gridSpan w:val="7"/>
          </w:tcPr>
          <w:p w14:paraId="347E15C7" w14:textId="119B9C4F" w:rsidR="00F84711" w:rsidRPr="00EA1231" w:rsidRDefault="001C7230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F84711" w:rsidRPr="00EA1231">
              <w:rPr>
                <w:rFonts w:asciiTheme="majorBidi" w:hAnsiTheme="majorBidi" w:cstheme="majorBidi"/>
                <w:i/>
                <w:iCs/>
                <w:cs/>
              </w:rPr>
              <w:t>พันหุ้น / พันบาท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F84711" w:rsidRPr="00EA1231" w14:paraId="323C1C77" w14:textId="77777777" w:rsidTr="00C932AA">
        <w:trPr>
          <w:trHeight w:val="20"/>
        </w:trPr>
        <w:tc>
          <w:tcPr>
            <w:tcW w:w="3303" w:type="dxa"/>
          </w:tcPr>
          <w:p w14:paraId="44F0762A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57F1FEC0" w14:textId="77777777" w:rsidR="00F84711" w:rsidRPr="00EA1231" w:rsidRDefault="00F84711" w:rsidP="0069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9C6EF40" w14:textId="77777777" w:rsidR="00F84711" w:rsidRPr="00EA1231" w:rsidRDefault="00F84711" w:rsidP="0069227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D572D8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A3A768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59F994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C87076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8F6CEF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5252CF49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E701C7" w14:textId="77777777" w:rsidR="00F84711" w:rsidRPr="00EA1231" w:rsidRDefault="00F84711" w:rsidP="0069227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0437" w:rsidRPr="00EA1231" w14:paraId="7333FF1E" w14:textId="77777777" w:rsidTr="00C932AA">
        <w:trPr>
          <w:trHeight w:val="20"/>
        </w:trPr>
        <w:tc>
          <w:tcPr>
            <w:tcW w:w="3303" w:type="dxa"/>
          </w:tcPr>
          <w:p w14:paraId="471CCDA8" w14:textId="39CBD17A" w:rsidR="004D0437" w:rsidRPr="00EA1231" w:rsidRDefault="004D0437" w:rsidP="004D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720" w:type="dxa"/>
          </w:tcPr>
          <w:p w14:paraId="370A8A5C" w14:textId="2FEF34B6" w:rsidR="004D0437" w:rsidRPr="00EA1231" w:rsidRDefault="004D0437" w:rsidP="004D0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A6ACD94" w14:textId="77777777" w:rsidR="004D0437" w:rsidRPr="00EA1231" w:rsidRDefault="004D0437" w:rsidP="004D0437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5D7EA8" w14:textId="79A7A844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3D0CF58" w14:textId="77777777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F346B" w14:textId="0EB966C1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87AB15B" w14:textId="77777777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F2CAA7" w14:textId="45CAC376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4E550CEF" w14:textId="77777777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DE035E" w14:textId="7B45F4BC" w:rsidR="004D0437" w:rsidRPr="00EA1231" w:rsidRDefault="004D0437" w:rsidP="004D043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34E6" w:rsidRPr="00EA1231" w14:paraId="0AC3C698" w14:textId="77777777" w:rsidTr="00C932AA">
        <w:trPr>
          <w:trHeight w:val="20"/>
        </w:trPr>
        <w:tc>
          <w:tcPr>
            <w:tcW w:w="3303" w:type="dxa"/>
          </w:tcPr>
          <w:p w14:paraId="5EB6EF64" w14:textId="08F507B1" w:rsidR="006534E6" w:rsidRPr="00EA1231" w:rsidRDefault="006534E6" w:rsidP="00653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2B0ABA2D" w14:textId="06C5F546" w:rsidR="006534E6" w:rsidRPr="00EA1231" w:rsidDel="006A2E9E" w:rsidRDefault="006534E6" w:rsidP="0032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10</w:t>
            </w:r>
            <w:r w:rsidRPr="00EA123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80" w:type="dxa"/>
          </w:tcPr>
          <w:p w14:paraId="55952AEF" w14:textId="77777777" w:rsidR="006534E6" w:rsidRPr="00EA1231" w:rsidRDefault="006534E6" w:rsidP="006534E6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9D03D1" w14:textId="5B301813" w:rsidR="006534E6" w:rsidRPr="00EA1231" w:rsidDel="00F24351" w:rsidRDefault="006534E6" w:rsidP="006534E6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0A83F77" w14:textId="77777777" w:rsidR="006534E6" w:rsidRPr="00EA1231" w:rsidRDefault="006534E6" w:rsidP="006534E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197B091" w14:textId="5F187A2D" w:rsidR="006534E6" w:rsidRPr="00EA1231" w:rsidDel="00F24351" w:rsidRDefault="006534E6" w:rsidP="006534E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35D7994" w14:textId="77777777" w:rsidR="006534E6" w:rsidRPr="00EA1231" w:rsidRDefault="006534E6" w:rsidP="006534E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40DE081" w14:textId="4F0E4B15" w:rsidR="006534E6" w:rsidRPr="00EA1231" w:rsidDel="0012692A" w:rsidRDefault="006534E6" w:rsidP="006534E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90" w:type="dxa"/>
          </w:tcPr>
          <w:p w14:paraId="336AA87B" w14:textId="77777777" w:rsidR="006534E6" w:rsidRPr="00EA1231" w:rsidRDefault="006534E6" w:rsidP="006534E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CE3494" w14:textId="0F452046" w:rsidR="006534E6" w:rsidRPr="00EA1231" w:rsidDel="0012692A" w:rsidRDefault="006534E6" w:rsidP="006534E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</w:tr>
      <w:tr w:rsidR="000F6580" w:rsidRPr="00EA1231" w14:paraId="29542968" w14:textId="77777777" w:rsidTr="00C932AA">
        <w:trPr>
          <w:trHeight w:val="20"/>
        </w:trPr>
        <w:tc>
          <w:tcPr>
            <w:tcW w:w="3303" w:type="dxa"/>
          </w:tcPr>
          <w:p w14:paraId="13851EFE" w14:textId="618084EC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7502C1B9" w14:textId="4EBB2679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10</w:t>
            </w:r>
          </w:p>
        </w:tc>
        <w:tc>
          <w:tcPr>
            <w:tcW w:w="180" w:type="dxa"/>
          </w:tcPr>
          <w:p w14:paraId="05CED30B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82F1C9" w14:textId="7CBFCA51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1,655,000</w:t>
            </w:r>
          </w:p>
        </w:tc>
        <w:tc>
          <w:tcPr>
            <w:tcW w:w="180" w:type="dxa"/>
          </w:tcPr>
          <w:p w14:paraId="3C828CF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672E4E" w14:textId="64C187E0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16,550,000</w:t>
            </w:r>
          </w:p>
        </w:tc>
        <w:tc>
          <w:tcPr>
            <w:tcW w:w="180" w:type="dxa"/>
          </w:tcPr>
          <w:p w14:paraId="4C685E3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F37C29" w14:textId="69F3CD62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9EF075D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FA45C9" w14:textId="491B0C08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6580" w:rsidRPr="00EA1231" w14:paraId="1CF7E0EA" w14:textId="77777777" w:rsidTr="00C932AA">
        <w:trPr>
          <w:trHeight w:val="20"/>
        </w:trPr>
        <w:tc>
          <w:tcPr>
            <w:tcW w:w="3303" w:type="dxa"/>
          </w:tcPr>
          <w:p w14:paraId="583E4473" w14:textId="26A45886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ออกหุ้นใหม่ - หุ้นสามัญ</w:t>
            </w:r>
          </w:p>
        </w:tc>
        <w:tc>
          <w:tcPr>
            <w:tcW w:w="720" w:type="dxa"/>
          </w:tcPr>
          <w:p w14:paraId="67D4D90D" w14:textId="48CA5718" w:rsidR="000F6580" w:rsidRPr="00EA1231" w:rsidDel="006A2E9E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180" w:type="dxa"/>
          </w:tcPr>
          <w:p w14:paraId="6B97A96D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4BB568" w14:textId="2DA96A2C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77B258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5BA893" w14:textId="575AD69A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5EE4E6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8008B2" w14:textId="32D1F716" w:rsidR="000F6580" w:rsidRPr="00EA1231" w:rsidDel="0012692A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90" w:type="dxa"/>
          </w:tcPr>
          <w:p w14:paraId="12DA76E6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100E0D" w14:textId="12E3972A" w:rsidR="000F6580" w:rsidRPr="00EA1231" w:rsidDel="0012692A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4,200,000</w:t>
            </w:r>
          </w:p>
        </w:tc>
      </w:tr>
      <w:tr w:rsidR="000F6580" w:rsidRPr="00EA1231" w14:paraId="7FBA3AE9" w14:textId="77777777" w:rsidTr="00C932AA">
        <w:trPr>
          <w:trHeight w:val="20"/>
        </w:trPr>
        <w:tc>
          <w:tcPr>
            <w:tcW w:w="3303" w:type="dxa"/>
          </w:tcPr>
          <w:p w14:paraId="59F6C2BF" w14:textId="30A180A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6A99ED61" w14:textId="638D231F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180" w:type="dxa"/>
          </w:tcPr>
          <w:p w14:paraId="2E3493D5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1813F1" w14:textId="52E7A9C3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0C1DBE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1E9845" w14:textId="1C687330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C45700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4A5CDD" w14:textId="402A6616" w:rsidR="000F6580" w:rsidRPr="00EA1231" w:rsidRDefault="000F6580" w:rsidP="00325DE7">
            <w:pPr>
              <w:pStyle w:val="30"/>
              <w:tabs>
                <w:tab w:val="clear" w:pos="360"/>
                <w:tab w:val="clear" w:pos="720"/>
                <w:tab w:val="decimal" w:pos="877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90" w:type="dxa"/>
          </w:tcPr>
          <w:p w14:paraId="22D9572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F1A7AD" w14:textId="545A6B9B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F6580" w:rsidRPr="00EA1231" w14:paraId="1CE3F59A" w14:textId="77777777" w:rsidTr="00E94BEF">
        <w:trPr>
          <w:trHeight w:val="20"/>
        </w:trPr>
        <w:tc>
          <w:tcPr>
            <w:tcW w:w="3303" w:type="dxa"/>
          </w:tcPr>
          <w:p w14:paraId="0A8EE3CB" w14:textId="5649BC64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720" w:type="dxa"/>
          </w:tcPr>
          <w:p w14:paraId="26C59B78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5EA1154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A788F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93EA0E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2AFC636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C53EEF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7B036267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4BE3001B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E87DADB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6580" w:rsidRPr="00EA1231" w14:paraId="71A07074" w14:textId="77777777" w:rsidTr="009F27D9">
        <w:trPr>
          <w:trHeight w:val="20"/>
        </w:trPr>
        <w:tc>
          <w:tcPr>
            <w:tcW w:w="3303" w:type="dxa"/>
          </w:tcPr>
          <w:p w14:paraId="3E7BA322" w14:textId="1EBFB32B" w:rsidR="000F6580" w:rsidRPr="00EA1231" w:rsidRDefault="000F6580" w:rsidP="00E9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1"/>
              </w:tabs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- จากหุ้นละ </w:t>
            </w:r>
            <w:r w:rsidRPr="00EA1231">
              <w:rPr>
                <w:rFonts w:asciiTheme="majorBidi" w:hAnsiTheme="majorBidi" w:cstheme="majorBidi"/>
              </w:rPr>
              <w:t>100</w:t>
            </w:r>
            <w:r w:rsidRPr="00EA1231">
              <w:rPr>
                <w:rFonts w:asciiTheme="majorBidi" w:hAnsiTheme="majorBidi" w:cstheme="majorBidi"/>
                <w:cs/>
              </w:rPr>
              <w:t xml:space="preserve"> บาทเป็นหุ้นละ </w:t>
            </w:r>
            <w:r w:rsidRPr="00EA1231">
              <w:rPr>
                <w:rFonts w:asciiTheme="majorBidi" w:hAnsiTheme="majorBidi" w:cstheme="majorBidi"/>
              </w:rPr>
              <w:t>10</w:t>
            </w:r>
            <w:r w:rsidRPr="00EA1231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  <w:tc>
          <w:tcPr>
            <w:tcW w:w="720" w:type="dxa"/>
          </w:tcPr>
          <w:p w14:paraId="282E175C" w14:textId="02839D5E" w:rsidR="000F6580" w:rsidRPr="00EA1231" w:rsidRDefault="000F6580" w:rsidP="0032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0B42ED41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949F5F" w14:textId="6E17A7A4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DB2C14C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DAE6CE2" w14:textId="1C87290E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793DFA3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EF73946" w14:textId="5FF9FC5F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90" w:type="dxa"/>
          </w:tcPr>
          <w:p w14:paraId="0D5CE9BB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7F605C" w14:textId="06449114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F6580" w:rsidRPr="00EA1231" w14:paraId="7F3FC0C2" w14:textId="77777777" w:rsidTr="00E94BEF">
        <w:trPr>
          <w:trHeight w:val="20"/>
        </w:trPr>
        <w:tc>
          <w:tcPr>
            <w:tcW w:w="3303" w:type="dxa"/>
          </w:tcPr>
          <w:p w14:paraId="0C745303" w14:textId="63A22417" w:rsidR="000F6580" w:rsidRPr="00EA1231" w:rsidRDefault="000F6580" w:rsidP="00E9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303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ออกหุ้นใหม่ - หุ้นสามัญ</w:t>
            </w:r>
          </w:p>
        </w:tc>
        <w:tc>
          <w:tcPr>
            <w:tcW w:w="720" w:type="dxa"/>
          </w:tcPr>
          <w:p w14:paraId="65A15342" w14:textId="07EF67A1" w:rsidR="000F6580" w:rsidRPr="00EA1231" w:rsidDel="00A91C71" w:rsidRDefault="000F6580" w:rsidP="00E9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7903FB84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D4F06A" w14:textId="083EB5E9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C17D6EC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CC8FF" w14:textId="68D56B7B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ED78706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63C75A" w14:textId="6887FCDB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90" w:type="dxa"/>
          </w:tcPr>
          <w:p w14:paraId="47E376D3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526027" w14:textId="78BC9CFF" w:rsidR="000F6580" w:rsidRPr="00EA1231" w:rsidRDefault="000F6580" w:rsidP="001A367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4,441,000</w:t>
            </w:r>
          </w:p>
        </w:tc>
      </w:tr>
      <w:tr w:rsidR="000F6580" w:rsidRPr="00EA1231" w14:paraId="4E803A1D" w14:textId="77777777" w:rsidTr="00E94BEF">
        <w:trPr>
          <w:trHeight w:val="20"/>
        </w:trPr>
        <w:tc>
          <w:tcPr>
            <w:tcW w:w="3303" w:type="dxa"/>
          </w:tcPr>
          <w:p w14:paraId="73EB23D7" w14:textId="430C8575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ECAE6EB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" w:type="dxa"/>
          </w:tcPr>
          <w:p w14:paraId="690989EE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FD510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19F35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988E13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78F16FC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71C89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73285430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32BCC1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F6580" w:rsidRPr="00EA1231" w14:paraId="0E38AED7" w14:textId="77777777" w:rsidTr="00E94BEF">
        <w:trPr>
          <w:trHeight w:val="20"/>
        </w:trPr>
        <w:tc>
          <w:tcPr>
            <w:tcW w:w="3303" w:type="dxa"/>
          </w:tcPr>
          <w:p w14:paraId="32D3F5C6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08887550" w14:textId="4734244A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80" w:type="dxa"/>
          </w:tcPr>
          <w:p w14:paraId="7609435E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6A6E06" w14:textId="796CD1FF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180" w:type="dxa"/>
          </w:tcPr>
          <w:p w14:paraId="7A0BC633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0BF938E" w14:textId="30417E1E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16,550,000</w:t>
            </w:r>
          </w:p>
        </w:tc>
        <w:tc>
          <w:tcPr>
            <w:tcW w:w="180" w:type="dxa"/>
          </w:tcPr>
          <w:p w14:paraId="408C805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9241D3C" w14:textId="5EB1D495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90" w:type="dxa"/>
          </w:tcPr>
          <w:p w14:paraId="29827744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D2637D5" w14:textId="209C1ACB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16,550,000</w:t>
            </w:r>
          </w:p>
        </w:tc>
      </w:tr>
      <w:tr w:rsidR="000F6580" w:rsidRPr="00EA1231" w14:paraId="1D80EF06" w14:textId="77777777" w:rsidTr="00C932AA">
        <w:trPr>
          <w:trHeight w:val="199"/>
        </w:trPr>
        <w:tc>
          <w:tcPr>
            <w:tcW w:w="3303" w:type="dxa"/>
          </w:tcPr>
          <w:p w14:paraId="2F981405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720" w:type="dxa"/>
          </w:tcPr>
          <w:p w14:paraId="7844DA35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4740DA8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3C96CF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72668D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D52A08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5BA43A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C25A33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2C0B2C06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A49F52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6580" w:rsidRPr="00EA1231" w14:paraId="010E84F5" w14:textId="77777777" w:rsidTr="00C932AA">
        <w:trPr>
          <w:trHeight w:val="20"/>
        </w:trPr>
        <w:tc>
          <w:tcPr>
            <w:tcW w:w="3303" w:type="dxa"/>
          </w:tcPr>
          <w:p w14:paraId="765E71AC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ทุนที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trike/>
                <w:cs/>
              </w:rPr>
              <w:t>่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ออกและชำระแล้ว</w:t>
            </w:r>
          </w:p>
        </w:tc>
        <w:tc>
          <w:tcPr>
            <w:tcW w:w="720" w:type="dxa"/>
          </w:tcPr>
          <w:p w14:paraId="203BD20A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31F59B88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5C7857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81637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D1BF78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3AB4660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B773F1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04E7BEB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8B537B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6580" w:rsidRPr="00EA1231" w14:paraId="7F2612DD" w14:textId="77777777" w:rsidTr="00C932AA">
        <w:trPr>
          <w:trHeight w:val="20"/>
        </w:trPr>
        <w:tc>
          <w:tcPr>
            <w:tcW w:w="3303" w:type="dxa"/>
          </w:tcPr>
          <w:p w14:paraId="250F545E" w14:textId="3C9CF093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720" w:type="dxa"/>
          </w:tcPr>
          <w:p w14:paraId="582457D0" w14:textId="6339D5E3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</w:tcPr>
          <w:p w14:paraId="0549BEB7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261CBD" w14:textId="7B31662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629699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DC45AC3" w14:textId="07D8AABF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30DAB851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1DDCE39" w14:textId="112446A4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453D2F8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55518B" w14:textId="1E1B1C95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6580" w:rsidRPr="00EA1231" w14:paraId="671A14E2" w14:textId="77777777" w:rsidTr="00C932AA">
        <w:trPr>
          <w:trHeight w:val="20"/>
        </w:trPr>
        <w:tc>
          <w:tcPr>
            <w:tcW w:w="3303" w:type="dxa"/>
          </w:tcPr>
          <w:p w14:paraId="72AEB286" w14:textId="53195F2C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3303C3D4" w14:textId="207F7530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327C6D50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7A72F9" w14:textId="0F6500AA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6999D4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33E9C2" w14:textId="30D73FE4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89BBB94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7977D93B" w14:textId="24ED31E6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90" w:type="dxa"/>
          </w:tcPr>
          <w:p w14:paraId="05D59CAE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EE87695" w14:textId="3AB061A3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</w:tr>
      <w:tr w:rsidR="000F6580" w:rsidRPr="00EA1231" w14:paraId="0283D481" w14:textId="77777777" w:rsidTr="00C932AA">
        <w:trPr>
          <w:trHeight w:val="20"/>
        </w:trPr>
        <w:tc>
          <w:tcPr>
            <w:tcW w:w="3303" w:type="dxa"/>
          </w:tcPr>
          <w:p w14:paraId="440CA22F" w14:textId="6A50DDCD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33B6D099" w14:textId="04BD60FB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10</w:t>
            </w:r>
          </w:p>
        </w:tc>
        <w:tc>
          <w:tcPr>
            <w:tcW w:w="180" w:type="dxa"/>
          </w:tcPr>
          <w:p w14:paraId="076D4A2A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C2D2CD" w14:textId="4ED00482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650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80" w:type="dxa"/>
          </w:tcPr>
          <w:p w14:paraId="7B1DB60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DDCDCD2" w14:textId="344934E5" w:rsidR="000F6580" w:rsidRPr="00EA1231" w:rsidDel="00F2435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500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180" w:type="dxa"/>
          </w:tcPr>
          <w:p w14:paraId="5D1039A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27FD16B" w14:textId="10097582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91E05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3586E14" w14:textId="55EDA9A2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40377" w:rsidRPr="00EA1231" w14:paraId="1AACEF23" w14:textId="77777777" w:rsidTr="00C932AA">
        <w:trPr>
          <w:trHeight w:val="20"/>
        </w:trPr>
        <w:tc>
          <w:tcPr>
            <w:tcW w:w="3303" w:type="dxa"/>
          </w:tcPr>
          <w:p w14:paraId="671C81A6" w14:textId="0416C9EB" w:rsidR="00D40377" w:rsidRPr="00EA1231" w:rsidRDefault="00D40377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ออกหุ้นใหม่และชำระค่าหุ้น</w:t>
            </w:r>
          </w:p>
        </w:tc>
        <w:tc>
          <w:tcPr>
            <w:tcW w:w="720" w:type="dxa"/>
          </w:tcPr>
          <w:p w14:paraId="4BA6ACCC" w14:textId="77777777" w:rsidR="00D40377" w:rsidRPr="00EA1231" w:rsidRDefault="00D40377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43FF2BD" w14:textId="77777777" w:rsidR="00D40377" w:rsidRPr="00EA1231" w:rsidRDefault="00D40377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501454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F28A1EB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4D8B88B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92C9639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E8BC77F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" w:type="dxa"/>
          </w:tcPr>
          <w:p w14:paraId="33713538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137645" w14:textId="77777777" w:rsidR="00D40377" w:rsidRPr="00EA1231" w:rsidRDefault="00D40377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F6580" w:rsidRPr="00EA1231" w14:paraId="710A7B76" w14:textId="77777777" w:rsidTr="00C932AA">
        <w:trPr>
          <w:trHeight w:val="20"/>
        </w:trPr>
        <w:tc>
          <w:tcPr>
            <w:tcW w:w="3303" w:type="dxa"/>
          </w:tcPr>
          <w:p w14:paraId="602FC430" w14:textId="4D1E6303" w:rsidR="000F6580" w:rsidRPr="00EA1231" w:rsidDel="0012692A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ชำระหุ้นสามัญครั้งที่ </w:t>
            </w:r>
            <w:r w:rsidR="00363C38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 xml:space="preserve"> จำนวนร้อยละ </w:t>
            </w:r>
            <w:r w:rsidRPr="00EA123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720" w:type="dxa"/>
          </w:tcPr>
          <w:p w14:paraId="23863D1B" w14:textId="03A05F7F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6FE2FC36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F2A7CA" w14:textId="050BE2AF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51BDA1C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8B230A" w14:textId="34041882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CCBF95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28288B98" w14:textId="7E5ADEC9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90" w:type="dxa"/>
          </w:tcPr>
          <w:p w14:paraId="368000A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7A6474E" w14:textId="2ECA877E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</w:tr>
      <w:tr w:rsidR="000F6580" w:rsidRPr="00EA1231" w14:paraId="04FF3574" w14:textId="77777777" w:rsidTr="00C932AA">
        <w:trPr>
          <w:trHeight w:val="20"/>
        </w:trPr>
        <w:tc>
          <w:tcPr>
            <w:tcW w:w="3303" w:type="dxa"/>
          </w:tcPr>
          <w:p w14:paraId="2850AF07" w14:textId="4A94EB48" w:rsidR="000F6580" w:rsidRPr="00EA1231" w:rsidDel="0012692A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ชำระหุ้นสามัญครั้งที่ </w:t>
            </w:r>
            <w:r w:rsidR="00363C38">
              <w:rPr>
                <w:rFonts w:asciiTheme="majorBidi" w:hAnsiTheme="majorBidi" w:cstheme="majorBidi"/>
              </w:rPr>
              <w:t>2</w:t>
            </w:r>
            <w:r w:rsidRPr="00EA1231">
              <w:rPr>
                <w:rFonts w:asciiTheme="majorBidi" w:hAnsiTheme="majorBidi" w:cstheme="majorBidi"/>
                <w:cs/>
              </w:rPr>
              <w:t xml:space="preserve"> จำนวนร้อยละ </w:t>
            </w:r>
            <w:r w:rsidRPr="00EA123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20" w:type="dxa"/>
          </w:tcPr>
          <w:p w14:paraId="3A576B25" w14:textId="45C4A050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46B64ED8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AFB9D98" w14:textId="563B3963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1D9A3FE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574FD99" w14:textId="39156DA5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31A483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F80FC79" w14:textId="7915494A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90" w:type="dxa"/>
          </w:tcPr>
          <w:p w14:paraId="5262815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80939E8" w14:textId="03964158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</w:tr>
      <w:tr w:rsidR="000F6580" w:rsidRPr="00EA1231" w14:paraId="1F6A9902" w14:textId="77777777" w:rsidTr="00C932AA">
        <w:trPr>
          <w:trHeight w:val="20"/>
        </w:trPr>
        <w:tc>
          <w:tcPr>
            <w:tcW w:w="3303" w:type="dxa"/>
          </w:tcPr>
          <w:p w14:paraId="13E8E823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691E486D" w14:textId="3E734060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80" w:type="dxa"/>
          </w:tcPr>
          <w:p w14:paraId="49CD62E7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580192" w14:textId="25F4E2A6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6412D1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113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D6B5FCF" w14:textId="45DEB3FF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B477898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1FEA2461" w14:textId="6935EF69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877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(121,090)</w:t>
            </w:r>
          </w:p>
        </w:tc>
        <w:tc>
          <w:tcPr>
            <w:tcW w:w="90" w:type="dxa"/>
          </w:tcPr>
          <w:p w14:paraId="748269D0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A2242D4" w14:textId="378B8D55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6580" w:rsidRPr="00EA1231" w14:paraId="470AB9FB" w14:textId="77777777" w:rsidTr="00E94BEF">
        <w:trPr>
          <w:trHeight w:val="20"/>
        </w:trPr>
        <w:tc>
          <w:tcPr>
            <w:tcW w:w="3303" w:type="dxa"/>
          </w:tcPr>
          <w:p w14:paraId="577C9AF8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cs/>
              </w:rPr>
              <w:t>ลดมูลค่าหุ้นที่ตราไว้โดยการแตกหุ้น</w:t>
            </w:r>
          </w:p>
          <w:p w14:paraId="6252139A" w14:textId="4B1D9582" w:rsidR="000F6580" w:rsidRPr="00EA1231" w:rsidRDefault="000F6580" w:rsidP="000F6580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- จาก</w:t>
            </w:r>
            <w:r w:rsidRPr="00EA1231">
              <w:rPr>
                <w:rFonts w:asciiTheme="majorBidi" w:hAnsiTheme="majorBidi" w:cstheme="majorBidi"/>
                <w:spacing w:val="-6"/>
                <w:cs/>
              </w:rPr>
              <w:t xml:space="preserve">หุ้นละ </w:t>
            </w:r>
            <w:r w:rsidRPr="00EA1231">
              <w:rPr>
                <w:rFonts w:asciiTheme="majorBidi" w:hAnsiTheme="majorBidi" w:cstheme="majorBidi"/>
                <w:spacing w:val="-6"/>
              </w:rPr>
              <w:t xml:space="preserve">100 </w:t>
            </w:r>
            <w:r w:rsidRPr="00EA1231">
              <w:rPr>
                <w:rFonts w:asciiTheme="majorBidi" w:hAnsiTheme="majorBidi" w:cstheme="majorBidi"/>
                <w:spacing w:val="-6"/>
                <w:cs/>
              </w:rPr>
              <w:t xml:space="preserve">บาทเป็นหุ้นละ </w:t>
            </w:r>
            <w:r w:rsidRPr="00EA1231">
              <w:rPr>
                <w:rFonts w:asciiTheme="majorBidi" w:hAnsiTheme="majorBidi" w:cstheme="majorBidi"/>
                <w:spacing w:val="-6"/>
              </w:rPr>
              <w:t xml:space="preserve">10 </w:t>
            </w:r>
            <w:r w:rsidRPr="00EA1231">
              <w:rPr>
                <w:rFonts w:asciiTheme="majorBidi" w:hAnsiTheme="majorBidi" w:cstheme="majorBidi"/>
                <w:spacing w:val="-6"/>
                <w:cs/>
              </w:rPr>
              <w:t>บาท</w:t>
            </w:r>
          </w:p>
        </w:tc>
        <w:tc>
          <w:tcPr>
            <w:tcW w:w="720" w:type="dxa"/>
          </w:tcPr>
          <w:p w14:paraId="01C6F04A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7FCE53B" w14:textId="402B4A64" w:rsidR="000F6580" w:rsidRPr="00EA1231" w:rsidRDefault="000F6580" w:rsidP="00295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4BF2D191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20E48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CEC1E83" w14:textId="7E6D1DE5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95B762F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55F2E2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C4D5F4" w14:textId="77EB350D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050DAE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382A645A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EF34CC" w14:textId="65F323D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90" w:type="dxa"/>
          </w:tcPr>
          <w:p w14:paraId="66C940A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1D2176A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F1B57F9" w14:textId="03D90E96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F6580" w:rsidRPr="00EA1231" w14:paraId="41AAE46D" w14:textId="77777777" w:rsidTr="00E94BEF">
        <w:trPr>
          <w:trHeight w:val="20"/>
        </w:trPr>
        <w:tc>
          <w:tcPr>
            <w:tcW w:w="3303" w:type="dxa"/>
          </w:tcPr>
          <w:p w14:paraId="351E1C0E" w14:textId="274390DE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รับชำระค่าหุ้นจากการเสนอขายหุ้น</w:t>
            </w:r>
            <w:r w:rsidRPr="00EA1231">
              <w:rPr>
                <w:rFonts w:asciiTheme="majorBidi" w:hAnsiTheme="majorBidi" w:cstheme="majorBidi"/>
              </w:rPr>
              <w:br/>
              <w:t xml:space="preserve">   </w:t>
            </w:r>
            <w:r w:rsidRPr="00EA1231">
              <w:rPr>
                <w:rFonts w:asciiTheme="majorBidi" w:hAnsiTheme="majorBidi" w:cstheme="majorBidi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720" w:type="dxa"/>
          </w:tcPr>
          <w:p w14:paraId="5F272777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C21F886" w14:textId="215EE729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80" w:type="dxa"/>
          </w:tcPr>
          <w:p w14:paraId="3E48319A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56874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F9A732D" w14:textId="4CBAE844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3413CB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9BED0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5B873DC" w14:textId="4095FDDD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0417A44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BD318B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A81B7B" w14:textId="57BC3C1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439,100</w:t>
            </w:r>
          </w:p>
        </w:tc>
        <w:tc>
          <w:tcPr>
            <w:tcW w:w="90" w:type="dxa"/>
          </w:tcPr>
          <w:p w14:paraId="55330CE2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D5A7F" w14:textId="77777777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3B369C" w14:textId="336645C2" w:rsidR="000F6580" w:rsidRPr="00EA1231" w:rsidRDefault="000F6580" w:rsidP="000F6580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4,391,000</w:t>
            </w:r>
          </w:p>
        </w:tc>
      </w:tr>
      <w:tr w:rsidR="000F6580" w:rsidRPr="00EA1231" w14:paraId="36CF9ABF" w14:textId="77777777" w:rsidTr="00E94BEF">
        <w:trPr>
          <w:trHeight w:val="20"/>
        </w:trPr>
        <w:tc>
          <w:tcPr>
            <w:tcW w:w="3303" w:type="dxa"/>
          </w:tcPr>
          <w:p w14:paraId="5409F6D9" w14:textId="4115E124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A123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D4FC717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895722F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A2AB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1055D726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B7B69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2A443C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888A83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00369FD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9E527E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F6580" w:rsidRPr="00EA1231" w14:paraId="2E07C731" w14:textId="77777777" w:rsidTr="00E94BEF">
        <w:trPr>
          <w:trHeight w:val="20"/>
        </w:trPr>
        <w:tc>
          <w:tcPr>
            <w:tcW w:w="3303" w:type="dxa"/>
          </w:tcPr>
          <w:p w14:paraId="0FAE31F2" w14:textId="77777777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- หุ้นสามัญ</w:t>
            </w:r>
          </w:p>
        </w:tc>
        <w:tc>
          <w:tcPr>
            <w:tcW w:w="720" w:type="dxa"/>
          </w:tcPr>
          <w:p w14:paraId="28BEDBFF" w14:textId="14D13CDC" w:rsidR="000F6580" w:rsidRPr="00EA1231" w:rsidRDefault="000F6580" w:rsidP="000F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80" w:type="dxa"/>
          </w:tcPr>
          <w:p w14:paraId="3D0A9044" w14:textId="77777777" w:rsidR="000F6580" w:rsidRPr="00EA1231" w:rsidRDefault="000F6580" w:rsidP="000F6580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4D573E" w14:textId="3447E40E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1,650,000</w:t>
            </w:r>
          </w:p>
        </w:tc>
        <w:tc>
          <w:tcPr>
            <w:tcW w:w="180" w:type="dxa"/>
          </w:tcPr>
          <w:p w14:paraId="0718DDDD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040FD2" w14:textId="4504C820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  <w:tc>
          <w:tcPr>
            <w:tcW w:w="180" w:type="dxa"/>
          </w:tcPr>
          <w:p w14:paraId="16DFCF65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2422F2" w14:textId="4C09FC1E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1,650,000</w:t>
            </w:r>
          </w:p>
        </w:tc>
        <w:tc>
          <w:tcPr>
            <w:tcW w:w="90" w:type="dxa"/>
          </w:tcPr>
          <w:p w14:paraId="3C5D5BCE" w14:textId="77777777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97C906" w14:textId="2ABD1DBA" w:rsidR="000F6580" w:rsidRPr="00EA1231" w:rsidRDefault="000F6580" w:rsidP="000F6580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</w:tr>
    </w:tbl>
    <w:p w14:paraId="0E89E197" w14:textId="77777777" w:rsidR="00411B58" w:rsidRPr="00EA1231" w:rsidRDefault="00411B58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60A87CD" w14:textId="7E4912AD" w:rsidR="006534E6" w:rsidRPr="00EA1231" w:rsidRDefault="006534E6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93A7DE4" w14:textId="77777777" w:rsidR="00D84B25" w:rsidRPr="00EA1231" w:rsidRDefault="00D84B25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i/>
          <w:iCs/>
          <w:szCs w:val="30"/>
        </w:rPr>
      </w:pPr>
    </w:p>
    <w:p w14:paraId="2741AB43" w14:textId="1D18BDEA" w:rsidR="00E567F7" w:rsidRPr="00EA1231" w:rsidRDefault="006272CC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Cs w:val="30"/>
        </w:rPr>
      </w:pPr>
      <w:r w:rsidRPr="00EA1231">
        <w:rPr>
          <w:rFonts w:asciiTheme="majorBidi" w:hAnsiTheme="majorBidi" w:cstheme="majorBidi"/>
          <w:i/>
          <w:iCs/>
          <w:szCs w:val="30"/>
          <w:cs/>
        </w:rPr>
        <w:lastRenderedPageBreak/>
        <w:t>การเพิ่มทุนจดทะเบียน</w:t>
      </w:r>
    </w:p>
    <w:p w14:paraId="3FBED2BF" w14:textId="77777777" w:rsidR="006272CC" w:rsidRPr="001A35F3" w:rsidRDefault="006272CC" w:rsidP="00F7495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D54038E" w14:textId="40FA535E" w:rsidR="00E567F7" w:rsidRPr="00EA1231" w:rsidRDefault="003867C6" w:rsidP="00F7495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เมื่อวันที่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กุมภาพันธ์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2566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ที่ประชุมวิสามัญผู้ถือหุ้นบริษัทมีมติอนุมัติในการเพิ่มทุนจดทะเบียนของบริษัทจาก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7,909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ล้านบาท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แบ่งเป็นหุ้นสามัญ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79</w:t>
      </w:r>
      <w:r w:rsidRPr="00EA1231">
        <w:rPr>
          <w:rFonts w:asciiTheme="majorBidi" w:hAnsiTheme="majorBidi" w:cstheme="majorBidi"/>
          <w:spacing w:val="4"/>
          <w:sz w:val="30"/>
          <w:szCs w:val="30"/>
          <w:lang w:bidi="th-TH"/>
        </w:rPr>
        <w:t>.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09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ล้านหุ้น มูลค่าหุ้นละ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100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บาท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)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เป็น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12,109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ล้านบาท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แบ่งเป็นหุ้นสามัญ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121</w:t>
      </w:r>
      <w:r w:rsidRPr="00EA1231">
        <w:rPr>
          <w:rFonts w:asciiTheme="majorBidi" w:hAnsiTheme="majorBidi" w:cstheme="majorBidi"/>
          <w:spacing w:val="4"/>
          <w:sz w:val="30"/>
          <w:szCs w:val="30"/>
          <w:lang w:bidi="th-TH"/>
        </w:rPr>
        <w:t>.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09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ล้านหุ้น มูลค่าหุ้นละ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100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บาท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)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เพิ่มขึ้นอีกจำนวน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4,200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ล้านบาท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(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แบ่งเป็นหุ้นสามัญ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42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ล้านหุ้น มูลค่าหุ้นละ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100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บาท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)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การเพิ่มทุนนี้ได้จดทะเบียนกับกระทรวงพาณิชย์แล้วเมื่อวันที่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17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กุมภาพันธ์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2566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โดยเรียกชำระหุ้นสามัญครั้งที่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มูลค่าหุ้นละ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80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บาท เป็นจำนวนเงิน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3,360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ล้านบาท ชำระเมื่อวันที่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กุมภาพันธ์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2566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และเรียกชำระค่าหุ้นสามัญครั้งที่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ในอัตราหุ้นละ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บาท รวมเป็นเงินทั้งสิ้น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840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ล้านบาท ชำระเมื่อวันที่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29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พฤษภาคม </w:t>
      </w:r>
      <w:r w:rsidR="001C7230" w:rsidRPr="00EA123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2566</w:t>
      </w:r>
    </w:p>
    <w:p w14:paraId="3B192CBD" w14:textId="77777777" w:rsidR="00E567F7" w:rsidRPr="003C7272" w:rsidRDefault="00E567F7" w:rsidP="00F749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FD61372" w14:textId="6147ED34" w:rsidR="00E567F7" w:rsidRPr="00EA1231" w:rsidRDefault="00E567F7" w:rsidP="00E567F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ที่ประชุมวิสามัญผู้ถือหุ้นของบริษัท มีมติอนุมัติดังต่อไปนี้</w:t>
      </w:r>
    </w:p>
    <w:p w14:paraId="62B4CC83" w14:textId="77777777" w:rsidR="00E567F7" w:rsidRPr="003C7272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D169E19" w14:textId="0C3D95D2" w:rsidR="00E567F7" w:rsidRPr="00EA1231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ก.  การแปรสภาพบริษัทเป็นบริษัทมหาชนจำกัดตามหลักเกณฑ์ที่กำหนดในพระราชบัญญัติบริษัทมหาชนจำกัด พ.ศ.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2535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และที่แก้ไขเพิ่มเติม</w:t>
      </w:r>
    </w:p>
    <w:p w14:paraId="77BBFD1F" w14:textId="77777777" w:rsidR="00E567F7" w:rsidRPr="003C7272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01EA7884" w14:textId="76BC2B89" w:rsidR="00E567F7" w:rsidRPr="00EA1231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ข.  การเปลี่ยนแปลงมูลค่าที่ตราไว้ของหุ้นของบริษัท จากเดิมมูลค่าหุ้นละ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บาท จำนวน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121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ล้านหุ้น เป็นหุ้นละ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บาท  จำนวน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1,211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ล้านหุ้น ส่งผลให้หุ้นสามัญของบริษัทเพิ่มขึ้น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1,090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</w:t>
      </w:r>
    </w:p>
    <w:p w14:paraId="1B1E02F2" w14:textId="77777777" w:rsidR="00E567F7" w:rsidRPr="003C7272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409475B" w14:textId="0259928A" w:rsidR="00F166D2" w:rsidRPr="00EA1231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ค.  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การเพิ่มทุนจดทะเบียนของบริษัท</w:t>
      </w: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จากจำนวนเงิน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12,109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เป็นจำนวน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16,550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โดยการออกหุ้นสามัญเพิ่มทุนจำนวน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444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ล้านหุ้น มูลค่าหุ้นละ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>เพื่อเสนอขายให้แก่ประชาชนทั่วไปเป็นครั้งแรก เมื่อได้รับอนุญาตจากสำนักงานคณะกรรมการกำกับหลักทรัพย์และตลาดหลักทรัพย์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20E708D9" w14:textId="77777777" w:rsidR="00F166D2" w:rsidRPr="003C7272" w:rsidRDefault="00F166D2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963D116" w14:textId="79C2FE1B" w:rsidR="00E567F7" w:rsidRPr="00EA1231" w:rsidRDefault="00E567F7" w:rsidP="00E567F7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ทั้งนี้บริษัทได้จดทะเบียนการเปลี่ยนแปลงดังกล่าวกับกระทรวงพาณิชย์แล้ว เมื่อวันที่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EA12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1C7230" w:rsidRPr="00EA123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35591B4D" w14:textId="77777777" w:rsidR="00E567F7" w:rsidRPr="003C7272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6791870" w14:textId="3BCBA0A7" w:rsidR="00E567F7" w:rsidRPr="00EA1231" w:rsidRDefault="00E567F7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i/>
          <w:iCs/>
          <w:szCs w:val="30"/>
        </w:rPr>
      </w:pPr>
      <w:r w:rsidRPr="00EA1231">
        <w:rPr>
          <w:rFonts w:asciiTheme="majorBidi" w:hAnsiTheme="majorBidi" w:cstheme="majorBidi"/>
          <w:i/>
          <w:iCs/>
          <w:szCs w:val="30"/>
          <w:cs/>
        </w:rPr>
        <w:t>การเสนอขายหุ้นสามัญของบริษัทต่อประชาชนทั่วไปเป็นครั้งแรก</w:t>
      </w:r>
    </w:p>
    <w:p w14:paraId="0DDEE89C" w14:textId="77777777" w:rsidR="00A60B73" w:rsidRPr="003C7272" w:rsidRDefault="00A60B73" w:rsidP="00E567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9658B2D" w14:textId="6EAD8A08" w:rsidR="00E567F7" w:rsidRPr="00EA1231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spacing w:val="-6"/>
          <w:cs/>
        </w:rPr>
        <w:t xml:space="preserve">ในระหว่างวันที่ </w:t>
      </w:r>
      <w:r w:rsidR="001C7230" w:rsidRPr="00EA1231">
        <w:rPr>
          <w:rFonts w:asciiTheme="majorBidi" w:hAnsiTheme="majorBidi" w:cstheme="majorBidi"/>
          <w:spacing w:val="-6"/>
        </w:rPr>
        <w:t>1</w:t>
      </w:r>
      <w:r w:rsidRPr="00EA1231">
        <w:rPr>
          <w:rFonts w:asciiTheme="majorBidi" w:hAnsiTheme="majorBidi" w:cstheme="majorBidi"/>
          <w:spacing w:val="-6"/>
        </w:rPr>
        <w:t xml:space="preserve"> </w:t>
      </w:r>
      <w:r w:rsidRPr="00EA1231">
        <w:rPr>
          <w:rFonts w:asciiTheme="majorBidi" w:hAnsiTheme="majorBidi" w:cstheme="majorBidi"/>
          <w:spacing w:val="-6"/>
          <w:cs/>
        </w:rPr>
        <w:t xml:space="preserve">พฤศจิกายน </w:t>
      </w:r>
      <w:r w:rsidR="001152B8" w:rsidRPr="00EA1231">
        <w:rPr>
          <w:rFonts w:asciiTheme="majorBidi" w:hAnsiTheme="majorBidi" w:cstheme="majorBidi"/>
          <w:spacing w:val="-6"/>
        </w:rPr>
        <w:t>-</w:t>
      </w:r>
      <w:r w:rsidRPr="00EA1231">
        <w:rPr>
          <w:rFonts w:asciiTheme="majorBidi" w:hAnsiTheme="majorBidi" w:cstheme="majorBidi"/>
          <w:spacing w:val="-6"/>
        </w:rPr>
        <w:t xml:space="preserve"> </w:t>
      </w:r>
      <w:r w:rsidR="001C7230" w:rsidRPr="00EA1231">
        <w:rPr>
          <w:rFonts w:asciiTheme="majorBidi" w:hAnsiTheme="majorBidi" w:cstheme="majorBidi"/>
          <w:spacing w:val="-6"/>
        </w:rPr>
        <w:t>13</w:t>
      </w:r>
      <w:r w:rsidRPr="00EA1231">
        <w:rPr>
          <w:rFonts w:asciiTheme="majorBidi" w:hAnsiTheme="majorBidi" w:cstheme="majorBidi"/>
          <w:spacing w:val="-6"/>
        </w:rPr>
        <w:t xml:space="preserve"> </w:t>
      </w:r>
      <w:r w:rsidRPr="00EA1231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1C7230" w:rsidRPr="00EA1231">
        <w:rPr>
          <w:rFonts w:asciiTheme="majorBidi" w:hAnsiTheme="majorBidi" w:cstheme="majorBidi"/>
          <w:spacing w:val="-6"/>
        </w:rPr>
        <w:t>2566</w:t>
      </w:r>
      <w:r w:rsidRPr="00EA1231">
        <w:rPr>
          <w:rFonts w:asciiTheme="majorBidi" w:hAnsiTheme="majorBidi" w:cstheme="majorBidi"/>
          <w:spacing w:val="-6"/>
        </w:rPr>
        <w:t xml:space="preserve"> </w:t>
      </w:r>
      <w:r w:rsidRPr="00EA1231">
        <w:rPr>
          <w:rFonts w:asciiTheme="majorBidi" w:hAnsiTheme="majorBidi" w:cstheme="majorBidi"/>
          <w:spacing w:val="-6"/>
          <w:cs/>
        </w:rPr>
        <w:t>บริษัทได้เสนอขายหุ้นสามัญของบริษัทต่อประชาชนทั่วไปเป็น</w:t>
      </w:r>
      <w:r w:rsidR="001152B8" w:rsidRPr="00EA1231">
        <w:rPr>
          <w:rFonts w:asciiTheme="majorBidi" w:hAnsiTheme="majorBidi" w:cstheme="majorBidi"/>
          <w:spacing w:val="-6"/>
        </w:rPr>
        <w:br/>
      </w:r>
      <w:r w:rsidRPr="00EA1231">
        <w:rPr>
          <w:rFonts w:asciiTheme="majorBidi" w:hAnsiTheme="majorBidi" w:cstheme="majorBidi"/>
          <w:spacing w:val="-6"/>
          <w:cs/>
        </w:rPr>
        <w:t xml:space="preserve">ครั้งแรก จำนวน </w:t>
      </w:r>
      <w:r w:rsidR="001C7230" w:rsidRPr="00EA1231">
        <w:rPr>
          <w:rFonts w:asciiTheme="majorBidi" w:hAnsiTheme="majorBidi" w:cstheme="majorBidi"/>
          <w:spacing w:val="-6"/>
        </w:rPr>
        <w:t>439</w:t>
      </w:r>
      <w:r w:rsidRPr="00EA1231">
        <w:rPr>
          <w:rFonts w:asciiTheme="majorBidi" w:hAnsiTheme="majorBidi" w:cstheme="majorBidi"/>
          <w:spacing w:val="-6"/>
        </w:rPr>
        <w:t>.</w:t>
      </w:r>
      <w:r w:rsidR="001C7230" w:rsidRPr="00EA1231">
        <w:rPr>
          <w:rFonts w:asciiTheme="majorBidi" w:hAnsiTheme="majorBidi" w:cstheme="majorBidi"/>
          <w:spacing w:val="-6"/>
        </w:rPr>
        <w:t>10</w:t>
      </w:r>
      <w:r w:rsidRPr="00EA1231">
        <w:rPr>
          <w:rFonts w:asciiTheme="majorBidi" w:hAnsiTheme="majorBidi" w:cstheme="majorBidi"/>
          <w:spacing w:val="-6"/>
        </w:rPr>
        <w:t xml:space="preserve"> </w:t>
      </w:r>
      <w:r w:rsidRPr="00EA1231">
        <w:rPr>
          <w:rFonts w:asciiTheme="majorBidi" w:hAnsiTheme="majorBidi" w:cstheme="majorBidi"/>
          <w:spacing w:val="-6"/>
          <w:cs/>
        </w:rPr>
        <w:t>ล้านหุ้น มูลค่าหุ้นที่ตราไว้</w:t>
      </w:r>
      <w:r w:rsidRPr="00EA1231">
        <w:rPr>
          <w:rFonts w:asciiTheme="majorBidi" w:hAnsiTheme="majorBidi" w:cstheme="majorBidi"/>
          <w:cs/>
        </w:rPr>
        <w:t xml:space="preserve">หุ้นละ </w:t>
      </w:r>
      <w:r w:rsidR="001C7230" w:rsidRPr="00EA1231">
        <w:rPr>
          <w:rFonts w:asciiTheme="majorBidi" w:hAnsiTheme="majorBidi" w:cstheme="majorBidi"/>
        </w:rPr>
        <w:t>10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บาท โดยแบ่งออกเป็น </w:t>
      </w:r>
    </w:p>
    <w:p w14:paraId="037A3F16" w14:textId="1240AE9F" w:rsidR="001152B8" w:rsidRPr="00EA1231" w:rsidRDefault="001152B8" w:rsidP="001152B8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Cs w:val="30"/>
        </w:rPr>
      </w:pPr>
      <w:r w:rsidRPr="00EA1231">
        <w:rPr>
          <w:rFonts w:asciiTheme="majorBidi" w:hAnsiTheme="majorBidi" w:cstheme="majorBidi"/>
          <w:szCs w:val="30"/>
          <w:cs/>
        </w:rPr>
        <w:t xml:space="preserve">การจัดสรรหุ้นสามัญเพิ่มทุน จำนวน </w:t>
      </w:r>
      <w:r w:rsidR="001C7230" w:rsidRPr="00EA1231">
        <w:rPr>
          <w:rFonts w:asciiTheme="majorBidi" w:hAnsiTheme="majorBidi" w:cstheme="majorBidi"/>
          <w:szCs w:val="30"/>
        </w:rPr>
        <w:t>121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55</w:t>
      </w:r>
      <w:r w:rsidRPr="00EA1231">
        <w:rPr>
          <w:rFonts w:asciiTheme="majorBidi" w:hAnsiTheme="majorBidi" w:cstheme="majorBidi"/>
          <w:szCs w:val="30"/>
          <w:cs/>
        </w:rPr>
        <w:t xml:space="preserve"> ล้านหุ้น เพื่อเสนอขายให้แก่ประชาชนทั่วไปเป็นครั้งแรก และ</w:t>
      </w:r>
    </w:p>
    <w:p w14:paraId="080A6B78" w14:textId="77777777" w:rsidR="00903E43" w:rsidRPr="003C7272" w:rsidRDefault="00903E43" w:rsidP="00903E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6A0CD" w14:textId="72D2F241" w:rsidR="001152B8" w:rsidRPr="00EA1231" w:rsidRDefault="001152B8" w:rsidP="00903E43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Cs w:val="30"/>
        </w:rPr>
      </w:pPr>
      <w:r w:rsidRPr="00EA1231">
        <w:rPr>
          <w:rFonts w:asciiTheme="majorBidi" w:hAnsiTheme="majorBidi" w:cstheme="majorBidi"/>
          <w:szCs w:val="30"/>
          <w:cs/>
        </w:rPr>
        <w:t xml:space="preserve">การจัดสรรหุ้นสามัญเพิ่มทุน จำนวน </w:t>
      </w:r>
      <w:r w:rsidR="001C7230" w:rsidRPr="00EA1231">
        <w:rPr>
          <w:rFonts w:asciiTheme="majorBidi" w:hAnsiTheme="majorBidi" w:cstheme="majorBidi"/>
          <w:szCs w:val="30"/>
        </w:rPr>
        <w:t>113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95</w:t>
      </w:r>
      <w:r w:rsidRPr="00EA1231">
        <w:rPr>
          <w:rFonts w:asciiTheme="majorBidi" w:hAnsiTheme="majorBidi" w:cstheme="majorBidi"/>
          <w:szCs w:val="30"/>
          <w:cs/>
        </w:rPr>
        <w:t xml:space="preserve"> ล้านหุ้น เพื่อเสนอขายให้แก่ผู้ถือหุ้นเดิมของ </w:t>
      </w:r>
      <w:r w:rsidRPr="00EA1231">
        <w:rPr>
          <w:rFonts w:asciiTheme="majorBidi" w:hAnsiTheme="majorBidi" w:cstheme="majorBidi"/>
          <w:szCs w:val="30"/>
        </w:rPr>
        <w:t xml:space="preserve">COTTO </w:t>
      </w:r>
      <w:r w:rsidR="001C7230" w:rsidRPr="00EA1231">
        <w:rPr>
          <w:rFonts w:asciiTheme="majorBidi" w:hAnsiTheme="majorBidi" w:cstheme="majorBidi"/>
          <w:szCs w:val="30"/>
        </w:rPr>
        <w:t>(</w:t>
      </w:r>
      <w:r w:rsidRPr="00EA1231">
        <w:rPr>
          <w:rFonts w:asciiTheme="majorBidi" w:hAnsiTheme="majorBidi" w:cstheme="majorBidi"/>
          <w:szCs w:val="30"/>
          <w:cs/>
        </w:rPr>
        <w:t xml:space="preserve">ไม่รวม </w:t>
      </w:r>
      <w:r w:rsidRPr="00EA1231">
        <w:rPr>
          <w:rFonts w:asciiTheme="majorBidi" w:hAnsiTheme="majorBidi" w:cstheme="majorBidi"/>
          <w:szCs w:val="30"/>
        </w:rPr>
        <w:t>SCGD</w:t>
      </w:r>
      <w:r w:rsidR="001C7230" w:rsidRPr="00EA1231">
        <w:rPr>
          <w:rFonts w:asciiTheme="majorBidi" w:hAnsiTheme="majorBidi" w:cstheme="majorBidi"/>
          <w:szCs w:val="30"/>
        </w:rPr>
        <w:t>)</w:t>
      </w:r>
      <w:r w:rsidRPr="00EA1231">
        <w:rPr>
          <w:rFonts w:asciiTheme="majorBidi" w:hAnsiTheme="majorBidi" w:cstheme="majorBidi"/>
          <w:szCs w:val="30"/>
        </w:rPr>
        <w:t xml:space="preserve"> </w:t>
      </w:r>
      <w:r w:rsidRPr="00EA1231">
        <w:rPr>
          <w:rFonts w:asciiTheme="majorBidi" w:hAnsiTheme="majorBidi" w:cstheme="majorBidi"/>
          <w:szCs w:val="30"/>
          <w:cs/>
        </w:rPr>
        <w:t xml:space="preserve">และ </w:t>
      </w:r>
      <w:r w:rsidRPr="00EA1231">
        <w:rPr>
          <w:rFonts w:asciiTheme="majorBidi" w:hAnsiTheme="majorBidi" w:cstheme="majorBidi"/>
          <w:szCs w:val="30"/>
        </w:rPr>
        <w:t xml:space="preserve">SCC </w:t>
      </w:r>
      <w:r w:rsidR="001C7230" w:rsidRPr="00EA1231">
        <w:rPr>
          <w:rFonts w:asciiTheme="majorBidi" w:hAnsiTheme="majorBidi" w:cstheme="majorBidi"/>
          <w:szCs w:val="30"/>
        </w:rPr>
        <w:t>(</w:t>
      </w:r>
      <w:r w:rsidRPr="00EA1231">
        <w:rPr>
          <w:rFonts w:asciiTheme="majorBidi" w:hAnsiTheme="majorBidi" w:cstheme="majorBidi"/>
          <w:szCs w:val="30"/>
        </w:rPr>
        <w:t>Pre-emptive Right</w:t>
      </w:r>
      <w:r w:rsidR="001C7230" w:rsidRPr="00EA1231">
        <w:rPr>
          <w:rFonts w:asciiTheme="majorBidi" w:hAnsiTheme="majorBidi" w:cstheme="majorBidi"/>
          <w:szCs w:val="30"/>
        </w:rPr>
        <w:t>)</w:t>
      </w:r>
    </w:p>
    <w:p w14:paraId="275E386E" w14:textId="4181243B" w:rsidR="00903E43" w:rsidRPr="00EA1231" w:rsidRDefault="00903E43" w:rsidP="00903E43">
      <w:pPr>
        <w:pStyle w:val="ListParagraph"/>
        <w:rPr>
          <w:rFonts w:asciiTheme="majorBidi" w:hAnsiTheme="majorBidi" w:cstheme="majorBidi"/>
          <w:szCs w:val="30"/>
        </w:rPr>
      </w:pPr>
    </w:p>
    <w:p w14:paraId="1257D529" w14:textId="77777777" w:rsidR="00903E43" w:rsidRPr="00EA1231" w:rsidRDefault="00903E43" w:rsidP="00903E43">
      <w:pPr>
        <w:pStyle w:val="ListParagraph"/>
        <w:rPr>
          <w:rFonts w:asciiTheme="majorBidi" w:hAnsiTheme="majorBidi" w:cstheme="majorBidi"/>
          <w:szCs w:val="30"/>
        </w:rPr>
      </w:pPr>
    </w:p>
    <w:p w14:paraId="065AC6C7" w14:textId="3199033B" w:rsidR="00E567F7" w:rsidRPr="00EA1231" w:rsidRDefault="001152B8" w:rsidP="001152B8">
      <w:pPr>
        <w:pStyle w:val="ListParagraph"/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/>
        <w:jc w:val="thaiDistribute"/>
        <w:rPr>
          <w:rFonts w:asciiTheme="majorBidi" w:hAnsiTheme="majorBidi" w:cstheme="majorBidi"/>
          <w:szCs w:val="30"/>
        </w:rPr>
      </w:pPr>
      <w:r w:rsidRPr="00EA1231">
        <w:rPr>
          <w:rFonts w:asciiTheme="majorBidi" w:hAnsiTheme="majorBidi" w:cstheme="majorBidi"/>
          <w:szCs w:val="30"/>
          <w:cs/>
        </w:rPr>
        <w:lastRenderedPageBreak/>
        <w:t xml:space="preserve">การจัดสรรหุ้นสามัญเพิ่มทุน จำนวน </w:t>
      </w:r>
      <w:r w:rsidR="001C7230" w:rsidRPr="00EA1231">
        <w:rPr>
          <w:rFonts w:asciiTheme="majorBidi" w:hAnsiTheme="majorBidi" w:cstheme="majorBidi"/>
          <w:szCs w:val="30"/>
        </w:rPr>
        <w:t>203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60</w:t>
      </w:r>
      <w:r w:rsidRPr="00EA1231">
        <w:rPr>
          <w:rFonts w:asciiTheme="majorBidi" w:hAnsiTheme="majorBidi" w:cstheme="majorBidi"/>
          <w:szCs w:val="30"/>
          <w:cs/>
        </w:rPr>
        <w:t xml:space="preserve"> ล้านหุ้น เพื่อเสนอขายให้แก่ผู้ถือหุ้นของ </w:t>
      </w:r>
      <w:r w:rsidRPr="00EA1231">
        <w:rPr>
          <w:rFonts w:asciiTheme="majorBidi" w:hAnsiTheme="majorBidi" w:cstheme="majorBidi"/>
          <w:szCs w:val="30"/>
        </w:rPr>
        <w:t xml:space="preserve">COTTO </w:t>
      </w:r>
      <w:r w:rsidRPr="00EA1231">
        <w:rPr>
          <w:rFonts w:asciiTheme="majorBidi" w:hAnsiTheme="majorBidi" w:cstheme="majorBidi"/>
          <w:szCs w:val="30"/>
          <w:cs/>
        </w:rPr>
        <w:t xml:space="preserve">ที่ตอบรับคำเสนอซื้อหลักทรัพย์ฯ โดยการแลกเปลี่ยน </w:t>
      </w:r>
      <w:r w:rsidR="001C7230" w:rsidRPr="00EA1231">
        <w:rPr>
          <w:rFonts w:asciiTheme="majorBidi" w:hAnsiTheme="majorBidi" w:cstheme="majorBidi"/>
          <w:szCs w:val="30"/>
        </w:rPr>
        <w:t>4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7917</w:t>
      </w:r>
      <w:r w:rsidRPr="00EA1231">
        <w:rPr>
          <w:rFonts w:asciiTheme="majorBidi" w:hAnsiTheme="majorBidi" w:cstheme="majorBidi"/>
          <w:szCs w:val="30"/>
          <w:cs/>
        </w:rPr>
        <w:t xml:space="preserve"> หุ้นสามัญของ </w:t>
      </w:r>
      <w:r w:rsidRPr="00EA1231">
        <w:rPr>
          <w:rFonts w:asciiTheme="majorBidi" w:hAnsiTheme="majorBidi" w:cstheme="majorBidi"/>
          <w:szCs w:val="30"/>
        </w:rPr>
        <w:t xml:space="preserve">COTTO </w:t>
      </w:r>
      <w:r w:rsidR="001C7230" w:rsidRPr="00EA1231">
        <w:rPr>
          <w:rFonts w:asciiTheme="majorBidi" w:hAnsiTheme="majorBidi" w:cstheme="majorBidi"/>
          <w:szCs w:val="30"/>
        </w:rPr>
        <w:t>(2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40</w:t>
      </w:r>
      <w:r w:rsidRPr="00EA1231">
        <w:rPr>
          <w:rFonts w:asciiTheme="majorBidi" w:hAnsiTheme="majorBidi" w:cstheme="majorBidi"/>
          <w:szCs w:val="30"/>
          <w:cs/>
        </w:rPr>
        <w:t xml:space="preserve"> บาทต่อหุ้น</w:t>
      </w:r>
      <w:r w:rsidR="001C7230" w:rsidRPr="00EA1231">
        <w:rPr>
          <w:rFonts w:asciiTheme="majorBidi" w:hAnsiTheme="majorBidi" w:cstheme="majorBidi"/>
          <w:szCs w:val="30"/>
        </w:rPr>
        <w:t>)</w:t>
      </w:r>
      <w:r w:rsidRPr="00EA1231">
        <w:rPr>
          <w:rFonts w:asciiTheme="majorBidi" w:hAnsiTheme="majorBidi" w:cstheme="majorBidi"/>
          <w:szCs w:val="30"/>
          <w:cs/>
        </w:rPr>
        <w:t xml:space="preserve"> ต่อ </w:t>
      </w:r>
      <w:r w:rsidR="001C7230" w:rsidRPr="00EA1231">
        <w:rPr>
          <w:rFonts w:asciiTheme="majorBidi" w:hAnsiTheme="majorBidi" w:cstheme="majorBidi"/>
          <w:szCs w:val="30"/>
        </w:rPr>
        <w:t>1</w:t>
      </w:r>
      <w:r w:rsidRPr="00EA1231">
        <w:rPr>
          <w:rFonts w:asciiTheme="majorBidi" w:hAnsiTheme="majorBidi" w:cstheme="majorBidi"/>
          <w:szCs w:val="30"/>
          <w:cs/>
        </w:rPr>
        <w:t xml:space="preserve"> หุ้นสามัญเพิ่มทุนของบริษัท </w:t>
      </w:r>
      <w:r w:rsidR="001C7230" w:rsidRPr="00EA1231">
        <w:rPr>
          <w:rFonts w:asciiTheme="majorBidi" w:hAnsiTheme="majorBidi" w:cstheme="majorBidi"/>
          <w:szCs w:val="30"/>
        </w:rPr>
        <w:t>(11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50</w:t>
      </w:r>
      <w:r w:rsidRPr="00EA1231">
        <w:rPr>
          <w:rFonts w:asciiTheme="majorBidi" w:hAnsiTheme="majorBidi" w:cstheme="majorBidi"/>
          <w:szCs w:val="30"/>
          <w:cs/>
        </w:rPr>
        <w:t xml:space="preserve"> บาทต่อหุ้น</w:t>
      </w:r>
      <w:r w:rsidR="001C7230" w:rsidRPr="00EA1231">
        <w:rPr>
          <w:rFonts w:asciiTheme="majorBidi" w:hAnsiTheme="majorBidi" w:cstheme="majorBidi"/>
          <w:szCs w:val="30"/>
        </w:rPr>
        <w:t>)</w:t>
      </w:r>
      <w:r w:rsidRPr="00EA1231">
        <w:rPr>
          <w:rFonts w:asciiTheme="majorBidi" w:hAnsiTheme="majorBidi" w:cstheme="majorBidi"/>
          <w:szCs w:val="30"/>
          <w:cs/>
        </w:rPr>
        <w:t xml:space="preserve"> รวมเป็นจำนวนเงิน </w:t>
      </w:r>
      <w:r w:rsidR="001C7230" w:rsidRPr="00EA1231">
        <w:rPr>
          <w:rFonts w:asciiTheme="majorBidi" w:hAnsiTheme="majorBidi" w:cstheme="majorBidi"/>
          <w:szCs w:val="30"/>
        </w:rPr>
        <w:t>5,049</w:t>
      </w:r>
      <w:r w:rsidR="00903E43" w:rsidRPr="00EA1231">
        <w:rPr>
          <w:rFonts w:asciiTheme="majorBidi" w:hAnsiTheme="majorBidi" w:cstheme="majorBidi"/>
          <w:szCs w:val="30"/>
        </w:rPr>
        <w:t>.</w:t>
      </w:r>
      <w:r w:rsidR="001C7230" w:rsidRPr="00EA1231">
        <w:rPr>
          <w:rFonts w:asciiTheme="majorBidi" w:hAnsiTheme="majorBidi" w:cstheme="majorBidi"/>
          <w:szCs w:val="30"/>
        </w:rPr>
        <w:t>65</w:t>
      </w:r>
      <w:r w:rsidRPr="00EA1231">
        <w:rPr>
          <w:rFonts w:asciiTheme="majorBidi" w:hAnsiTheme="majorBidi" w:cstheme="majorBidi"/>
          <w:szCs w:val="30"/>
          <w:cs/>
        </w:rPr>
        <w:t xml:space="preserve"> ล้านบาท </w:t>
      </w:r>
      <w:r w:rsidR="00765788" w:rsidRPr="00EA1231">
        <w:rPr>
          <w:rFonts w:asciiTheme="majorBidi" w:hAnsiTheme="majorBidi" w:cstheme="majorBidi"/>
          <w:szCs w:val="30"/>
          <w:cs/>
        </w:rPr>
        <w:t>จากการเสนอขายหุ้นสามัญของบริษัทต่อประชาชนทั่วไปเป็นครั้งแรก</w:t>
      </w:r>
      <w:r w:rsidRPr="00EA1231">
        <w:rPr>
          <w:rFonts w:asciiTheme="majorBidi" w:hAnsiTheme="majorBidi" w:cstheme="majorBidi"/>
          <w:szCs w:val="30"/>
          <w:cs/>
        </w:rPr>
        <w:t xml:space="preserve">โดยหุ้นสามัญของบริษัทเริ่มทำการซื้อขายในตลาดหลักทรัพย์ฯ ในวันที่ </w:t>
      </w:r>
      <w:r w:rsidR="001C7230" w:rsidRPr="00EA1231">
        <w:rPr>
          <w:rFonts w:asciiTheme="majorBidi" w:hAnsiTheme="majorBidi" w:cstheme="majorBidi"/>
          <w:szCs w:val="30"/>
        </w:rPr>
        <w:t>20</w:t>
      </w:r>
      <w:r w:rsidRPr="00EA1231">
        <w:rPr>
          <w:rFonts w:asciiTheme="majorBidi" w:hAnsiTheme="majorBidi" w:cstheme="majorBidi"/>
          <w:szCs w:val="30"/>
          <w:cs/>
        </w:rPr>
        <w:t xml:space="preserve"> ธันวาคม </w:t>
      </w:r>
      <w:r w:rsidR="001C7230" w:rsidRPr="00EA1231">
        <w:rPr>
          <w:rFonts w:asciiTheme="majorBidi" w:hAnsiTheme="majorBidi" w:cstheme="majorBidi"/>
          <w:szCs w:val="30"/>
        </w:rPr>
        <w:t>2566</w:t>
      </w:r>
      <w:r w:rsidRPr="00EA1231">
        <w:rPr>
          <w:rFonts w:asciiTheme="majorBidi" w:hAnsiTheme="majorBidi" w:cstheme="majorBidi"/>
          <w:szCs w:val="30"/>
          <w:cs/>
        </w:rPr>
        <w:t xml:space="preserve"> และเพิกถอนหุ้น </w:t>
      </w:r>
      <w:r w:rsidRPr="00EA1231">
        <w:rPr>
          <w:rFonts w:asciiTheme="majorBidi" w:hAnsiTheme="majorBidi" w:cstheme="majorBidi"/>
          <w:szCs w:val="30"/>
        </w:rPr>
        <w:t xml:space="preserve">COTTO </w:t>
      </w:r>
      <w:r w:rsidRPr="00EA1231">
        <w:rPr>
          <w:rFonts w:asciiTheme="majorBidi" w:hAnsiTheme="majorBidi" w:cstheme="majorBidi"/>
          <w:szCs w:val="30"/>
          <w:cs/>
        </w:rPr>
        <w:t xml:space="preserve">ออกจากการเป็นบริษัทจดทะเบียนในตลาดหลักทรัพย์ฯ ในวันเดียวกัน </w:t>
      </w:r>
    </w:p>
    <w:p w14:paraId="2063CCFF" w14:textId="77777777" w:rsidR="007A616A" w:rsidRPr="003C7272" w:rsidRDefault="007A616A" w:rsidP="007A61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2F29" w14:textId="1C105A37" w:rsidR="00E567F7" w:rsidRPr="00EA1231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s/>
        </w:rPr>
      </w:pPr>
      <w:r w:rsidRPr="00EA1231">
        <w:rPr>
          <w:rFonts w:asciiTheme="majorBidi" w:hAnsiTheme="majorBidi" w:cstheme="majorBidi"/>
          <w:spacing w:val="-6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="001C7230" w:rsidRPr="00EA1231">
        <w:rPr>
          <w:rFonts w:asciiTheme="majorBidi" w:hAnsiTheme="majorBidi" w:cstheme="majorBidi"/>
          <w:spacing w:val="-6"/>
        </w:rPr>
        <w:t>75</w:t>
      </w:r>
      <w:r w:rsidRPr="00EA1231">
        <w:rPr>
          <w:rFonts w:asciiTheme="majorBidi" w:hAnsiTheme="majorBidi" w:cstheme="majorBidi"/>
          <w:spacing w:val="-6"/>
          <w:cs/>
        </w:rPr>
        <w:t xml:space="preserve"> ล้านบาท แสดงหักจากส่วนเกินมูลค่าหุ้นที่ได้รับ</w:t>
      </w:r>
      <w:r w:rsidRPr="00EA1231">
        <w:rPr>
          <w:rFonts w:asciiTheme="majorBidi" w:hAnsiTheme="majorBidi" w:cstheme="majorBidi"/>
          <w:spacing w:val="-2"/>
          <w:cs/>
        </w:rPr>
        <w:t xml:space="preserve">จากการเสนอขายหุ้นสามัญเพิ่มทุน ณ วันที่ </w:t>
      </w:r>
      <w:r w:rsidR="001C7230" w:rsidRPr="00EA1231">
        <w:rPr>
          <w:rFonts w:asciiTheme="majorBidi" w:hAnsiTheme="majorBidi" w:cstheme="majorBidi"/>
          <w:spacing w:val="-2"/>
        </w:rPr>
        <w:t>31</w:t>
      </w:r>
      <w:r w:rsidRPr="00EA1231">
        <w:rPr>
          <w:rFonts w:asciiTheme="majorBidi" w:hAnsiTheme="majorBidi" w:cstheme="majorBidi"/>
          <w:spacing w:val="-2"/>
          <w:cs/>
        </w:rPr>
        <w:t xml:space="preserve"> ธันวาคม </w:t>
      </w:r>
      <w:r w:rsidR="001C7230" w:rsidRPr="00EA1231">
        <w:rPr>
          <w:rFonts w:asciiTheme="majorBidi" w:hAnsiTheme="majorBidi" w:cstheme="majorBidi"/>
          <w:spacing w:val="-2"/>
        </w:rPr>
        <w:t>2566</w:t>
      </w:r>
      <w:r w:rsidRPr="00EA1231">
        <w:rPr>
          <w:rFonts w:asciiTheme="majorBidi" w:hAnsiTheme="majorBidi" w:cstheme="majorBidi"/>
          <w:spacing w:val="-2"/>
        </w:rPr>
        <w:t xml:space="preserve"> </w:t>
      </w:r>
      <w:r w:rsidRPr="00EA1231">
        <w:rPr>
          <w:rFonts w:asciiTheme="majorBidi" w:hAnsiTheme="majorBidi" w:cstheme="majorBidi"/>
          <w:spacing w:val="-2"/>
          <w:cs/>
        </w:rPr>
        <w:t xml:space="preserve">บริษัทมีส่วนเกินมูลค่าหุ้นจำนวน </w:t>
      </w:r>
      <w:r w:rsidR="001C7230" w:rsidRPr="00EA1231">
        <w:rPr>
          <w:rFonts w:asciiTheme="majorBidi" w:hAnsiTheme="majorBidi" w:cstheme="majorBidi"/>
          <w:spacing w:val="-2"/>
        </w:rPr>
        <w:t>584</w:t>
      </w:r>
      <w:r w:rsidR="00E60EB3" w:rsidRPr="00EA1231">
        <w:rPr>
          <w:rFonts w:asciiTheme="majorBidi" w:hAnsiTheme="majorBidi" w:cstheme="majorBidi"/>
          <w:spacing w:val="-2"/>
        </w:rPr>
        <w:t xml:space="preserve"> </w:t>
      </w:r>
      <w:r w:rsidRPr="00EA1231">
        <w:rPr>
          <w:rFonts w:asciiTheme="majorBidi" w:hAnsiTheme="majorBidi" w:cstheme="majorBidi"/>
          <w:spacing w:val="-2"/>
          <w:cs/>
        </w:rPr>
        <w:t>ล้านบาท</w:t>
      </w:r>
    </w:p>
    <w:p w14:paraId="42FA29B6" w14:textId="77777777" w:rsidR="00E567F7" w:rsidRPr="003C7272" w:rsidRDefault="00E567F7" w:rsidP="00E567F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21F0196" w14:textId="77777777" w:rsidR="00E567F7" w:rsidRPr="00EA1231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EA1231">
        <w:rPr>
          <w:rFonts w:asciiTheme="majorBidi" w:hAnsiTheme="majorBidi" w:cstheme="majorBidi"/>
          <w:i/>
          <w:iCs/>
          <w:cs/>
        </w:rPr>
        <w:t>ส่วนเกินมูลค่าหุ้น</w:t>
      </w:r>
    </w:p>
    <w:p w14:paraId="4A8CA27F" w14:textId="77777777" w:rsidR="00E567F7" w:rsidRPr="003C7272" w:rsidRDefault="00E567F7" w:rsidP="00E567F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3D72A155" w14:textId="2AA2F89C" w:rsidR="00D72EFB" w:rsidRPr="00EA1231" w:rsidRDefault="003757CC" w:rsidP="00660C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spacing w:val="-2"/>
          <w:szCs w:val="30"/>
        </w:rPr>
      </w:pPr>
      <w:r w:rsidRPr="00EA1231">
        <w:rPr>
          <w:rFonts w:asciiTheme="majorBidi" w:hAnsiTheme="majorBidi" w:cstheme="majorBidi"/>
          <w:spacing w:val="-2"/>
          <w:szCs w:val="30"/>
          <w:cs/>
        </w:rPr>
        <w:t>ส่วนเกินมูลค่าหุ้น หมายถึง ส่วนต่างของจำนวนเงินหรือมูลค่าของสิ่งตอบแทนที่บริษัทได้รับจากการออกจำหน่ายหุ้นในส่วนที่สูงกว่ามูลค่าหุ้นที่ตราไว้ตามที่จดทะเบียนของหุ้น ส่วนเกินมูลค่าหุ้นนี้จะนำไปจ่ายเป็นเงินปันผลไม่ได้</w:t>
      </w:r>
    </w:p>
    <w:p w14:paraId="4928427A" w14:textId="77777777" w:rsidR="003757CC" w:rsidRPr="003C7272" w:rsidRDefault="003757CC" w:rsidP="00660C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Cs w:val="30"/>
        </w:rPr>
      </w:pPr>
    </w:p>
    <w:p w14:paraId="110F3828" w14:textId="7ABD84A8" w:rsidR="00ED28E8" w:rsidRPr="00EA1231" w:rsidRDefault="00C13AE5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สำรอง</w:t>
      </w:r>
      <w:r w:rsidR="003E65FE" w:rsidRPr="00EA1231">
        <w:rPr>
          <w:rFonts w:asciiTheme="majorBidi" w:eastAsia="Calibri" w:hAnsiTheme="majorBidi" w:cstheme="majorBidi"/>
          <w:b/>
          <w:bCs/>
          <w:szCs w:val="30"/>
          <w:cs/>
        </w:rPr>
        <w:t>ตามกฎหมาย</w:t>
      </w:r>
    </w:p>
    <w:p w14:paraId="0FEA2223" w14:textId="77777777" w:rsidR="00F805F2" w:rsidRPr="003C7272" w:rsidRDefault="00F805F2" w:rsidP="0039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5"/>
        <w:jc w:val="both"/>
        <w:rPr>
          <w:rFonts w:asciiTheme="majorBidi" w:hAnsiTheme="majorBidi" w:cstheme="majorBidi"/>
          <w:sz w:val="20"/>
          <w:szCs w:val="20"/>
        </w:rPr>
      </w:pPr>
    </w:p>
    <w:p w14:paraId="242C56C2" w14:textId="507F11D8" w:rsidR="00E567F7" w:rsidRPr="00EA1231" w:rsidRDefault="00F84711" w:rsidP="0051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1C7230" w:rsidRPr="00EA1231">
        <w:rPr>
          <w:rFonts w:asciiTheme="majorBidi" w:hAnsiTheme="majorBidi" w:cstheme="majorBidi"/>
        </w:rPr>
        <w:t>2535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มาตรา </w:t>
      </w:r>
      <w:r w:rsidR="001C7230" w:rsidRPr="00EA1231">
        <w:rPr>
          <w:rFonts w:asciiTheme="majorBidi" w:hAnsiTheme="majorBidi" w:cstheme="majorBidi"/>
        </w:rPr>
        <w:t>116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="001C7230" w:rsidRPr="00EA1231">
        <w:rPr>
          <w:rFonts w:asciiTheme="majorBidi" w:hAnsiTheme="majorBidi" w:cstheme="majorBidi"/>
        </w:rPr>
        <w:t>(“</w:t>
      </w:r>
      <w:r w:rsidRPr="00EA1231">
        <w:rPr>
          <w:rFonts w:asciiTheme="majorBidi" w:hAnsiTheme="majorBidi" w:cstheme="majorBidi"/>
          <w:cs/>
        </w:rPr>
        <w:t>สำรองตามกฎหมาย</w:t>
      </w:r>
      <w:r w:rsidR="001C7230" w:rsidRPr="00EA1231">
        <w:rPr>
          <w:rFonts w:asciiTheme="majorBidi" w:hAnsiTheme="majorBidi" w:cstheme="majorBidi"/>
        </w:rPr>
        <w:t>”)</w:t>
      </w:r>
      <w:r w:rsidRPr="00EA1231">
        <w:rPr>
          <w:rFonts w:asciiTheme="majorBidi" w:hAnsiTheme="majorBidi" w:cstheme="majorBidi"/>
          <w:cs/>
        </w:rPr>
        <w:t xml:space="preserve"> อย่างน้อยร้อยละ</w:t>
      </w:r>
      <w:r w:rsidRPr="00EA1231">
        <w:rPr>
          <w:rFonts w:asciiTheme="majorBidi" w:hAnsiTheme="majorBidi" w:cstheme="majorBidi"/>
        </w:rPr>
        <w:t xml:space="preserve"> </w:t>
      </w:r>
      <w:r w:rsidR="001C7230" w:rsidRPr="00EA1231">
        <w:rPr>
          <w:rFonts w:asciiTheme="majorBidi" w:hAnsiTheme="majorBidi" w:cstheme="majorBidi"/>
        </w:rPr>
        <w:t>5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="001C7230" w:rsidRPr="00EA1231">
        <w:rPr>
          <w:rFonts w:asciiTheme="majorBidi" w:hAnsiTheme="majorBidi" w:cstheme="majorBidi"/>
        </w:rPr>
        <w:t>(</w:t>
      </w:r>
      <w:r w:rsidRPr="00EA1231">
        <w:rPr>
          <w:rFonts w:asciiTheme="majorBidi" w:hAnsiTheme="majorBidi" w:cstheme="majorBidi"/>
          <w:cs/>
        </w:rPr>
        <w:t>ถ้ามี</w:t>
      </w:r>
      <w:r w:rsidR="001C7230" w:rsidRPr="00EA1231">
        <w:rPr>
          <w:rFonts w:asciiTheme="majorBidi" w:hAnsiTheme="majorBidi" w:cstheme="majorBidi"/>
        </w:rPr>
        <w:t>)</w:t>
      </w:r>
      <w:r w:rsidRPr="00EA1231">
        <w:rPr>
          <w:rFonts w:asciiTheme="majorBidi" w:hAnsiTheme="majorBidi" w:cstheme="majorBidi"/>
          <w:cs/>
        </w:rPr>
        <w:t xml:space="preserve"> จนกว่าสำรองดังกล่าวมีจำนวนไม่น้อยกว่าร้อยละ </w:t>
      </w:r>
      <w:r w:rsidR="001C7230" w:rsidRPr="00EA1231">
        <w:rPr>
          <w:rFonts w:asciiTheme="majorBidi" w:hAnsiTheme="majorBidi" w:cstheme="majorBidi"/>
        </w:rPr>
        <w:t>10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35DC5A5F" w14:textId="6183AC40" w:rsidR="005111AB" w:rsidRPr="003C7272" w:rsidRDefault="005111AB" w:rsidP="0051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7591525" w14:textId="0B43C860" w:rsidR="00CD783A" w:rsidRPr="00EA1231" w:rsidRDefault="00CD78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13"/>
        <w:jc w:val="thaiDistribute"/>
        <w:rPr>
          <w:rFonts w:asciiTheme="majorBidi" w:eastAsia="Calibri" w:hAnsiTheme="majorBidi" w:cstheme="majorBidi"/>
          <w:b/>
          <w:bCs/>
          <w:szCs w:val="30"/>
          <w:cs/>
        </w:rPr>
      </w:pPr>
      <w:bookmarkStart w:id="16" w:name="OLE_LINK2"/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รายได้อื่น</w:t>
      </w:r>
    </w:p>
    <w:bookmarkEnd w:id="16"/>
    <w:p w14:paraId="6F8CEFA6" w14:textId="77777777" w:rsidR="00CD783A" w:rsidRPr="003C7272" w:rsidRDefault="00CD783A" w:rsidP="00CD783A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tbl>
      <w:tblPr>
        <w:tblW w:w="9549" w:type="dxa"/>
        <w:tblInd w:w="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16"/>
        <w:gridCol w:w="1406"/>
        <w:gridCol w:w="260"/>
        <w:gridCol w:w="1367"/>
      </w:tblGrid>
      <w:tr w:rsidR="00CD783A" w:rsidRPr="00EA1231" w14:paraId="57D4B7EA" w14:textId="77777777" w:rsidTr="00F2461A">
        <w:trPr>
          <w:trHeight w:val="57"/>
        </w:trPr>
        <w:tc>
          <w:tcPr>
            <w:tcW w:w="6516" w:type="dxa"/>
          </w:tcPr>
          <w:p w14:paraId="0CD2B0E3" w14:textId="77777777" w:rsidR="00CD783A" w:rsidRPr="00EA1231" w:rsidRDefault="00CD783A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6" w:type="dxa"/>
          </w:tcPr>
          <w:p w14:paraId="09D8B86E" w14:textId="39F9B458" w:rsidR="00CD783A" w:rsidRPr="00EA1231" w:rsidRDefault="001C7230" w:rsidP="004D2D1F">
            <w:pPr>
              <w:pStyle w:val="30"/>
              <w:tabs>
                <w:tab w:val="clear" w:pos="360"/>
                <w:tab w:val="clear" w:pos="72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5A27FDC5" w14:textId="77777777" w:rsidR="00CD783A" w:rsidRPr="00EA1231" w:rsidRDefault="00CD783A" w:rsidP="004D2D1F">
            <w:pPr>
              <w:pStyle w:val="a3"/>
              <w:tabs>
                <w:tab w:val="clear" w:pos="360"/>
                <w:tab w:val="clear" w:pos="720"/>
                <w:tab w:val="clear" w:pos="108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B3F560B" w14:textId="635C2002" w:rsidR="00CD783A" w:rsidRPr="00EA1231" w:rsidRDefault="001C7230" w:rsidP="004D2D1F">
            <w:pPr>
              <w:pStyle w:val="30"/>
              <w:tabs>
                <w:tab w:val="clear" w:pos="360"/>
                <w:tab w:val="clear" w:pos="72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  <w:tr w:rsidR="00CD783A" w:rsidRPr="00EA1231" w14:paraId="3C7960C3" w14:textId="77777777" w:rsidTr="00F2461A">
        <w:trPr>
          <w:trHeight w:val="57"/>
        </w:trPr>
        <w:tc>
          <w:tcPr>
            <w:tcW w:w="6516" w:type="dxa"/>
          </w:tcPr>
          <w:p w14:paraId="16A076A2" w14:textId="77777777" w:rsidR="00CD783A" w:rsidRPr="00EA1231" w:rsidRDefault="00CD783A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33" w:type="dxa"/>
            <w:gridSpan w:val="3"/>
          </w:tcPr>
          <w:p w14:paraId="24F3EA89" w14:textId="3D85D3B2" w:rsidR="00CD783A" w:rsidRPr="00EA1231" w:rsidRDefault="001C7230" w:rsidP="004D2D1F">
            <w:pPr>
              <w:pStyle w:val="30"/>
              <w:tabs>
                <w:tab w:val="clear" w:pos="360"/>
                <w:tab w:val="clear" w:pos="720"/>
              </w:tabs>
              <w:spacing w:line="360" w:lineRule="exact"/>
              <w:ind w:left="29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CD783A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73815" w:rsidRPr="00EA1231" w14:paraId="1E9DBAF4" w14:textId="77777777" w:rsidTr="00F2461A">
        <w:trPr>
          <w:trHeight w:val="20"/>
        </w:trPr>
        <w:tc>
          <w:tcPr>
            <w:tcW w:w="6516" w:type="dxa"/>
            <w:vAlign w:val="center"/>
          </w:tcPr>
          <w:p w14:paraId="60A3E330" w14:textId="65CC4F2B" w:rsidR="00C73815" w:rsidRPr="00EA1231" w:rsidRDefault="00C73815" w:rsidP="00C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406" w:type="dxa"/>
            <w:vAlign w:val="center"/>
          </w:tcPr>
          <w:p w14:paraId="0A4F86B3" w14:textId="64F4D188" w:rsidR="00C73815" w:rsidRPr="00EA1231" w:rsidRDefault="006B5E99" w:rsidP="00C73815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9,686</w:t>
            </w:r>
          </w:p>
        </w:tc>
        <w:tc>
          <w:tcPr>
            <w:tcW w:w="260" w:type="dxa"/>
            <w:vAlign w:val="center"/>
          </w:tcPr>
          <w:p w14:paraId="27EF47D6" w14:textId="77777777" w:rsidR="00C73815" w:rsidRPr="00EA1231" w:rsidRDefault="00C73815" w:rsidP="00C73815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21A3A92C" w14:textId="798ECF51" w:rsidR="00C73815" w:rsidRPr="00EA1231" w:rsidRDefault="00C73815" w:rsidP="00C73815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13,092</w:t>
            </w:r>
          </w:p>
        </w:tc>
      </w:tr>
      <w:tr w:rsidR="00CB7306" w:rsidRPr="00EA1231" w14:paraId="53760F1E" w14:textId="77777777" w:rsidTr="00F2461A">
        <w:trPr>
          <w:trHeight w:val="20"/>
        </w:trPr>
        <w:tc>
          <w:tcPr>
            <w:tcW w:w="6516" w:type="dxa"/>
            <w:vAlign w:val="center"/>
          </w:tcPr>
          <w:p w14:paraId="1CBA1CF3" w14:textId="553D743D" w:rsidR="00CB7306" w:rsidRPr="00EA1231" w:rsidRDefault="00CB7306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กำไรจากอัตราแลกเปลี่ยน</w:t>
            </w:r>
          </w:p>
        </w:tc>
        <w:tc>
          <w:tcPr>
            <w:tcW w:w="1406" w:type="dxa"/>
            <w:vAlign w:val="center"/>
          </w:tcPr>
          <w:p w14:paraId="2AF54DBA" w14:textId="31A13C86" w:rsidR="00CB7306" w:rsidRPr="00EA1231" w:rsidRDefault="00CB7306" w:rsidP="00CB7306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1FB39BEF" w14:textId="77777777" w:rsidR="00CB7306" w:rsidRPr="00EA1231" w:rsidRDefault="00CB7306" w:rsidP="00CB7306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left="22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vAlign w:val="center"/>
          </w:tcPr>
          <w:p w14:paraId="4871DE9D" w14:textId="119BBDE5" w:rsidR="00CB7306" w:rsidRPr="00EA1231" w:rsidRDefault="00CB7306" w:rsidP="00CB7306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22,882</w:t>
            </w:r>
          </w:p>
        </w:tc>
      </w:tr>
      <w:tr w:rsidR="00C73815" w:rsidRPr="00EA1231" w14:paraId="6192F97A" w14:textId="77777777" w:rsidTr="00F2461A">
        <w:trPr>
          <w:trHeight w:val="20"/>
        </w:trPr>
        <w:tc>
          <w:tcPr>
            <w:tcW w:w="6516" w:type="dxa"/>
            <w:vAlign w:val="center"/>
          </w:tcPr>
          <w:p w14:paraId="27D24B80" w14:textId="668A5ED9" w:rsidR="00C73815" w:rsidRPr="00EA1231" w:rsidRDefault="00C73815" w:rsidP="00C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49A73BF3" w14:textId="37D9602A" w:rsidR="00C73815" w:rsidRPr="00EA1231" w:rsidRDefault="006B5E99" w:rsidP="00C73815">
            <w:pPr>
              <w:pStyle w:val="30"/>
              <w:tabs>
                <w:tab w:val="clear" w:pos="360"/>
                <w:tab w:val="clear" w:pos="720"/>
              </w:tabs>
              <w:ind w:left="22" w:right="2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260" w:type="dxa"/>
            <w:vAlign w:val="center"/>
          </w:tcPr>
          <w:p w14:paraId="2FB3B9F0" w14:textId="77777777" w:rsidR="00C73815" w:rsidRPr="00EA1231" w:rsidRDefault="00C73815" w:rsidP="00C73815">
            <w:pPr>
              <w:pStyle w:val="30"/>
              <w:tabs>
                <w:tab w:val="clear" w:pos="360"/>
                <w:tab w:val="clear" w:pos="720"/>
              </w:tabs>
              <w:ind w:left="22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1CF0EBCE" w14:textId="76D4F098" w:rsidR="00C73815" w:rsidRPr="00EA1231" w:rsidRDefault="00C73815" w:rsidP="00C73815">
            <w:pPr>
              <w:pStyle w:val="30"/>
              <w:tabs>
                <w:tab w:val="clear" w:pos="360"/>
                <w:tab w:val="clear" w:pos="720"/>
              </w:tabs>
              <w:ind w:left="22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4153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C73815" w:rsidRPr="00EA1231" w14:paraId="3B161C3A" w14:textId="77777777" w:rsidTr="00F2461A">
        <w:trPr>
          <w:trHeight w:val="20"/>
        </w:trPr>
        <w:tc>
          <w:tcPr>
            <w:tcW w:w="6516" w:type="dxa"/>
            <w:vAlign w:val="center"/>
          </w:tcPr>
          <w:p w14:paraId="018A98D2" w14:textId="77777777" w:rsidR="00C73815" w:rsidRPr="00EA1231" w:rsidRDefault="00C73815" w:rsidP="00C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55887" w14:textId="1074C6FB" w:rsidR="00C73815" w:rsidRPr="00EA1231" w:rsidRDefault="00C87196" w:rsidP="00C73815">
            <w:pPr>
              <w:pStyle w:val="30"/>
              <w:tabs>
                <w:tab w:val="clear" w:pos="360"/>
                <w:tab w:val="clear" w:pos="720"/>
              </w:tabs>
              <w:ind w:right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10,510</w:t>
            </w:r>
          </w:p>
        </w:tc>
        <w:tc>
          <w:tcPr>
            <w:tcW w:w="260" w:type="dxa"/>
            <w:vAlign w:val="center"/>
          </w:tcPr>
          <w:p w14:paraId="76F1FB46" w14:textId="77777777" w:rsidR="00C73815" w:rsidRPr="00EA1231" w:rsidRDefault="00C73815" w:rsidP="00C73815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195A1" w14:textId="0D87C3FF" w:rsidR="00C73815" w:rsidRPr="00EA1231" w:rsidRDefault="00C73815" w:rsidP="00C73815">
            <w:pPr>
              <w:pStyle w:val="30"/>
              <w:tabs>
                <w:tab w:val="clear" w:pos="360"/>
                <w:tab w:val="clear" w:pos="720"/>
              </w:tabs>
              <w:ind w:right="2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39,379</w:t>
            </w:r>
          </w:p>
        </w:tc>
      </w:tr>
    </w:tbl>
    <w:p w14:paraId="0D2562F5" w14:textId="352B9ACD" w:rsidR="00D72EFB" w:rsidRPr="00EA1231" w:rsidRDefault="00D72EFB" w:rsidP="00D72E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Theme="majorBidi" w:eastAsia="Calibri" w:hAnsiTheme="majorBidi" w:cstheme="majorBidi"/>
          <w:szCs w:val="30"/>
        </w:rPr>
      </w:pPr>
    </w:p>
    <w:p w14:paraId="64DE8668" w14:textId="257CC520" w:rsidR="00B25EA0" w:rsidRPr="00EA1231" w:rsidRDefault="00B25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</w:rPr>
      </w:pPr>
      <w:r w:rsidRPr="00EA1231">
        <w:rPr>
          <w:rFonts w:asciiTheme="majorBidi" w:eastAsia="Calibri" w:hAnsiTheme="majorBidi" w:cstheme="majorBidi"/>
        </w:rPr>
        <w:br w:type="page"/>
      </w:r>
    </w:p>
    <w:p w14:paraId="7B33DEED" w14:textId="642342BB" w:rsidR="00FC314F" w:rsidRPr="00EA1231" w:rsidRDefault="00FC314F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bookmarkStart w:id="17" w:name="OLE_LINK5"/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ค่าใช้จ่ายในการบริหาร</w:t>
      </w:r>
    </w:p>
    <w:bookmarkEnd w:id="17"/>
    <w:p w14:paraId="0FFC2D27" w14:textId="77777777" w:rsidR="00ED28E8" w:rsidRPr="0067062B" w:rsidRDefault="00ED28E8" w:rsidP="00ED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38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084"/>
        <w:gridCol w:w="1390"/>
        <w:gridCol w:w="302"/>
        <w:gridCol w:w="1362"/>
      </w:tblGrid>
      <w:tr w:rsidR="00422B07" w:rsidRPr="00EA1231" w14:paraId="6F93EC6E" w14:textId="77777777" w:rsidTr="002D49F0">
        <w:trPr>
          <w:trHeight w:val="58"/>
        </w:trPr>
        <w:tc>
          <w:tcPr>
            <w:tcW w:w="6084" w:type="dxa"/>
          </w:tcPr>
          <w:p w14:paraId="585CD8CE" w14:textId="77777777" w:rsidR="00422B07" w:rsidRPr="00EA1231" w:rsidRDefault="00422B07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0" w:type="dxa"/>
          </w:tcPr>
          <w:p w14:paraId="0C3788B4" w14:textId="63A1FE63" w:rsidR="00422B07" w:rsidRPr="00EA1231" w:rsidRDefault="00422B07" w:rsidP="004D2D1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302" w:type="dxa"/>
          </w:tcPr>
          <w:p w14:paraId="49841ADC" w14:textId="77777777" w:rsidR="00422B07" w:rsidRPr="00EA1231" w:rsidRDefault="00422B07" w:rsidP="004D2D1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2" w:type="dxa"/>
          </w:tcPr>
          <w:p w14:paraId="6C074FF9" w14:textId="57C44FB4" w:rsidR="00422B07" w:rsidRPr="00EA1231" w:rsidRDefault="00422B07" w:rsidP="004D2D1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422B07" w:rsidRPr="00EA1231" w14:paraId="52123860" w14:textId="77777777" w:rsidTr="00277761">
        <w:trPr>
          <w:trHeight w:val="58"/>
        </w:trPr>
        <w:tc>
          <w:tcPr>
            <w:tcW w:w="6084" w:type="dxa"/>
          </w:tcPr>
          <w:p w14:paraId="18E2243C" w14:textId="77777777" w:rsidR="00422B07" w:rsidRPr="00EA1231" w:rsidRDefault="00422B07" w:rsidP="004D2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3054" w:type="dxa"/>
            <w:gridSpan w:val="3"/>
          </w:tcPr>
          <w:p w14:paraId="071880CF" w14:textId="5B56C0C5" w:rsidR="00422B07" w:rsidRPr="00EA1231" w:rsidRDefault="00422B07" w:rsidP="004D2D1F">
            <w:pPr>
              <w:pStyle w:val="a"/>
              <w:tabs>
                <w:tab w:val="clear" w:pos="1080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EA123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EA123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422B07" w:rsidRPr="00EA1231" w14:paraId="08AC09A4" w14:textId="77777777" w:rsidTr="002D49F0">
        <w:trPr>
          <w:trHeight w:val="311"/>
        </w:trPr>
        <w:tc>
          <w:tcPr>
            <w:tcW w:w="6084" w:type="dxa"/>
          </w:tcPr>
          <w:p w14:paraId="000E5392" w14:textId="3631D1CE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เงินเดือนและสวัสดิการพนักงาน</w:t>
            </w:r>
          </w:p>
        </w:tc>
        <w:tc>
          <w:tcPr>
            <w:tcW w:w="1390" w:type="dxa"/>
          </w:tcPr>
          <w:p w14:paraId="2179C7CC" w14:textId="0F762535" w:rsidR="00422B07" w:rsidRPr="00EA1231" w:rsidRDefault="00422B07" w:rsidP="00277761">
            <w:pPr>
              <w:pStyle w:val="30"/>
              <w:tabs>
                <w:tab w:val="clear" w:pos="360"/>
                <w:tab w:val="clear" w:pos="720"/>
                <w:tab w:val="left" w:pos="1032"/>
              </w:tabs>
              <w:ind w:left="22"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114,498</w:t>
            </w:r>
          </w:p>
        </w:tc>
        <w:tc>
          <w:tcPr>
            <w:tcW w:w="302" w:type="dxa"/>
          </w:tcPr>
          <w:p w14:paraId="57F29980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10F7ACC7" w14:textId="0244A92C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87,729</w:t>
            </w:r>
          </w:p>
        </w:tc>
      </w:tr>
      <w:tr w:rsidR="002D49F0" w:rsidRPr="00EA1231" w14:paraId="258CF2DF" w14:textId="77777777" w:rsidTr="002D49F0">
        <w:trPr>
          <w:trHeight w:val="311"/>
        </w:trPr>
        <w:tc>
          <w:tcPr>
            <w:tcW w:w="6084" w:type="dxa"/>
          </w:tcPr>
          <w:p w14:paraId="0480DDFB" w14:textId="6E102BBA" w:rsidR="002D49F0" w:rsidRPr="00EA1231" w:rsidRDefault="002D49F0" w:rsidP="002D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bookmarkStart w:id="18" w:name="OLE_LINK4"/>
            <w:r w:rsidRPr="00EA1231">
              <w:rPr>
                <w:rFonts w:asciiTheme="majorBidi" w:hAnsiTheme="majorBidi" w:cstheme="majorBidi"/>
                <w:cs/>
              </w:rPr>
              <w:t>ค่าธรรมเนียมวิชาชีพและที่ปรึกษา</w:t>
            </w:r>
            <w:bookmarkEnd w:id="18"/>
          </w:p>
        </w:tc>
        <w:tc>
          <w:tcPr>
            <w:tcW w:w="1390" w:type="dxa"/>
          </w:tcPr>
          <w:p w14:paraId="5ED0935D" w14:textId="7D6A7B79" w:rsidR="002D49F0" w:rsidRPr="00EA1231" w:rsidRDefault="002D49F0" w:rsidP="002D49F0">
            <w:pPr>
              <w:pStyle w:val="30"/>
              <w:tabs>
                <w:tab w:val="clear" w:pos="360"/>
                <w:tab w:val="clear" w:pos="720"/>
                <w:tab w:val="left" w:pos="1032"/>
              </w:tabs>
              <w:ind w:left="22"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79,628</w:t>
            </w:r>
          </w:p>
        </w:tc>
        <w:tc>
          <w:tcPr>
            <w:tcW w:w="302" w:type="dxa"/>
          </w:tcPr>
          <w:p w14:paraId="02B244EF" w14:textId="77777777" w:rsidR="002D49F0" w:rsidRPr="00EA1231" w:rsidRDefault="002D49F0" w:rsidP="002D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0C0B38C1" w14:textId="790FC95D" w:rsidR="002D49F0" w:rsidRPr="00EA1231" w:rsidRDefault="002D49F0" w:rsidP="002D49F0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137,246</w:t>
            </w:r>
          </w:p>
        </w:tc>
      </w:tr>
      <w:tr w:rsidR="00422B07" w:rsidRPr="00EA1231" w14:paraId="60606E55" w14:textId="77777777" w:rsidTr="002D49F0">
        <w:trPr>
          <w:trHeight w:val="311"/>
        </w:trPr>
        <w:tc>
          <w:tcPr>
            <w:tcW w:w="6084" w:type="dxa"/>
          </w:tcPr>
          <w:p w14:paraId="5882DDCE" w14:textId="2D9B32D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ค่าใช้จ่ายงานบริการ</w:t>
            </w:r>
          </w:p>
        </w:tc>
        <w:tc>
          <w:tcPr>
            <w:tcW w:w="1390" w:type="dxa"/>
          </w:tcPr>
          <w:p w14:paraId="7A68ABAA" w14:textId="4D664271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41,850</w:t>
            </w:r>
          </w:p>
        </w:tc>
        <w:tc>
          <w:tcPr>
            <w:tcW w:w="302" w:type="dxa"/>
          </w:tcPr>
          <w:p w14:paraId="1C8EA241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26F35714" w14:textId="5BD408DA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29,138</w:t>
            </w:r>
          </w:p>
        </w:tc>
      </w:tr>
      <w:tr w:rsidR="00422B07" w:rsidRPr="00EA1231" w14:paraId="5C2F599B" w14:textId="77777777" w:rsidTr="002D49F0">
        <w:trPr>
          <w:trHeight w:val="311"/>
        </w:trPr>
        <w:tc>
          <w:tcPr>
            <w:tcW w:w="6084" w:type="dxa"/>
          </w:tcPr>
          <w:p w14:paraId="6FB58B4A" w14:textId="54C084AB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90" w:type="dxa"/>
          </w:tcPr>
          <w:p w14:paraId="76867134" w14:textId="0D4401FB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6,843</w:t>
            </w:r>
          </w:p>
        </w:tc>
        <w:tc>
          <w:tcPr>
            <w:tcW w:w="302" w:type="dxa"/>
          </w:tcPr>
          <w:p w14:paraId="1EB1D82C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27BEC243" w14:textId="7249E5F4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6,123</w:t>
            </w:r>
          </w:p>
        </w:tc>
      </w:tr>
      <w:tr w:rsidR="00422B07" w:rsidRPr="00EA1231" w14:paraId="7C022287" w14:textId="77777777" w:rsidTr="002D49F0">
        <w:trPr>
          <w:trHeight w:val="210"/>
        </w:trPr>
        <w:tc>
          <w:tcPr>
            <w:tcW w:w="6084" w:type="dxa"/>
          </w:tcPr>
          <w:p w14:paraId="20B17178" w14:textId="0BE76EA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ค่าเช่า</w:t>
            </w:r>
          </w:p>
        </w:tc>
        <w:tc>
          <w:tcPr>
            <w:tcW w:w="1390" w:type="dxa"/>
          </w:tcPr>
          <w:p w14:paraId="0043B551" w14:textId="330ADE19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2,672</w:t>
            </w:r>
          </w:p>
        </w:tc>
        <w:tc>
          <w:tcPr>
            <w:tcW w:w="302" w:type="dxa"/>
          </w:tcPr>
          <w:p w14:paraId="408F8A44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5DB82221" w14:textId="7B065FD6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2,393</w:t>
            </w:r>
          </w:p>
        </w:tc>
      </w:tr>
      <w:tr w:rsidR="00CB7306" w:rsidRPr="00EA1231" w14:paraId="100430E2" w14:textId="77777777" w:rsidTr="002D49F0">
        <w:trPr>
          <w:trHeight w:val="210"/>
        </w:trPr>
        <w:tc>
          <w:tcPr>
            <w:tcW w:w="6084" w:type="dxa"/>
          </w:tcPr>
          <w:p w14:paraId="4CE110EC" w14:textId="1059D4CA" w:rsidR="00CB7306" w:rsidRPr="00EA1231" w:rsidRDefault="00CB7306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90" w:type="dxa"/>
          </w:tcPr>
          <w:p w14:paraId="7153162F" w14:textId="6144FFDB" w:rsidR="00CB7306" w:rsidRPr="00EA1231" w:rsidRDefault="00CB7306" w:rsidP="00CB7306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2" w:type="dxa"/>
          </w:tcPr>
          <w:p w14:paraId="1B86EADC" w14:textId="77777777" w:rsidR="00CB7306" w:rsidRPr="00EA1231" w:rsidRDefault="00CB7306" w:rsidP="00CB7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</w:tcPr>
          <w:p w14:paraId="21ECAF0C" w14:textId="2F18506C" w:rsidR="00CB7306" w:rsidRPr="00EA1231" w:rsidRDefault="00CB7306" w:rsidP="00CB7306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20,806</w:t>
            </w:r>
          </w:p>
        </w:tc>
      </w:tr>
      <w:tr w:rsidR="00422B07" w:rsidRPr="00EA1231" w14:paraId="36827835" w14:textId="77777777" w:rsidTr="002D49F0">
        <w:trPr>
          <w:trHeight w:val="210"/>
        </w:trPr>
        <w:tc>
          <w:tcPr>
            <w:tcW w:w="6084" w:type="dxa"/>
          </w:tcPr>
          <w:p w14:paraId="2CF12542" w14:textId="53E2CDFC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AB18CD0" w14:textId="04576DE6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14,308</w:t>
            </w:r>
          </w:p>
        </w:tc>
        <w:tc>
          <w:tcPr>
            <w:tcW w:w="302" w:type="dxa"/>
          </w:tcPr>
          <w:p w14:paraId="4873CF45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DE35D64" w14:textId="562611A9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11,529</w:t>
            </w:r>
          </w:p>
        </w:tc>
      </w:tr>
      <w:tr w:rsidR="00422B07" w:rsidRPr="00EA1231" w14:paraId="06EBB1EA" w14:textId="77777777" w:rsidTr="002D49F0">
        <w:trPr>
          <w:trHeight w:val="210"/>
        </w:trPr>
        <w:tc>
          <w:tcPr>
            <w:tcW w:w="6084" w:type="dxa"/>
          </w:tcPr>
          <w:p w14:paraId="78F38D60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7C698FA2" w14:textId="23066C3B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259,799</w:t>
            </w:r>
          </w:p>
        </w:tc>
        <w:tc>
          <w:tcPr>
            <w:tcW w:w="302" w:type="dxa"/>
          </w:tcPr>
          <w:p w14:paraId="78B82C30" w14:textId="77777777" w:rsidR="00422B07" w:rsidRPr="00EA1231" w:rsidRDefault="00422B07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0" w:right="-1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C8434D5" w14:textId="115D1299" w:rsidR="00422B07" w:rsidRPr="00EA1231" w:rsidRDefault="00422B07" w:rsidP="00A23E25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294,964</w:t>
            </w:r>
          </w:p>
        </w:tc>
      </w:tr>
    </w:tbl>
    <w:p w14:paraId="7DD4BFDF" w14:textId="77777777" w:rsidR="00C95237" w:rsidRPr="00EA1231" w:rsidRDefault="00C95237" w:rsidP="00C95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8"/>
        </w:tabs>
        <w:spacing w:line="240" w:lineRule="auto"/>
        <w:ind w:left="549" w:right="-29"/>
        <w:jc w:val="thaiDistribute"/>
        <w:rPr>
          <w:rFonts w:asciiTheme="majorBidi" w:eastAsia="Calibri" w:hAnsiTheme="majorBidi" w:cstheme="majorBidi"/>
          <w:szCs w:val="30"/>
        </w:rPr>
      </w:pPr>
    </w:p>
    <w:p w14:paraId="117ABD2A" w14:textId="5145CCF5" w:rsidR="00F4172B" w:rsidRPr="00EA1231" w:rsidRDefault="005A55AB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8"/>
        </w:tabs>
        <w:spacing w:line="240" w:lineRule="auto"/>
        <w:ind w:left="549" w:right="-29" w:hanging="522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ค่าใช้จ่าย</w:t>
      </w:r>
      <w:r w:rsidR="0008264A" w:rsidRPr="00EA1231">
        <w:rPr>
          <w:rFonts w:asciiTheme="majorBidi" w:eastAsia="Calibri" w:hAnsiTheme="majorBidi" w:cstheme="majorBidi"/>
          <w:b/>
          <w:bCs/>
          <w:szCs w:val="30"/>
          <w:cs/>
        </w:rPr>
        <w:t>ผลประโยชน์</w:t>
      </w:r>
      <w:r w:rsidR="00244B04" w:rsidRPr="00EA1231">
        <w:rPr>
          <w:rFonts w:asciiTheme="majorBidi" w:eastAsia="Calibri" w:hAnsiTheme="majorBidi" w:cstheme="majorBidi"/>
          <w:b/>
          <w:bCs/>
          <w:szCs w:val="30"/>
          <w:cs/>
        </w:rPr>
        <w:t>ของ</w:t>
      </w: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พนักงาน</w:t>
      </w:r>
    </w:p>
    <w:p w14:paraId="2CB7A137" w14:textId="77777777" w:rsidR="005A55AB" w:rsidRPr="00F43F46" w:rsidRDefault="005A55AB" w:rsidP="0017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17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093"/>
        <w:gridCol w:w="1413"/>
        <w:gridCol w:w="270"/>
        <w:gridCol w:w="1341"/>
      </w:tblGrid>
      <w:tr w:rsidR="008A403C" w:rsidRPr="00EA1231" w14:paraId="45979131" w14:textId="77777777" w:rsidTr="00197E3C">
        <w:trPr>
          <w:trHeight w:val="58"/>
        </w:trPr>
        <w:tc>
          <w:tcPr>
            <w:tcW w:w="6093" w:type="dxa"/>
          </w:tcPr>
          <w:p w14:paraId="1BB09439" w14:textId="77777777" w:rsidR="008A403C" w:rsidRPr="00EA1231" w:rsidRDefault="008A403C" w:rsidP="004D2D1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</w:tcPr>
          <w:p w14:paraId="60330EFE" w14:textId="527126F9" w:rsidR="008A403C" w:rsidRPr="00EA1231" w:rsidRDefault="001C7230" w:rsidP="004D2D1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270" w:type="dxa"/>
          </w:tcPr>
          <w:p w14:paraId="21D320A2" w14:textId="77777777" w:rsidR="008A403C" w:rsidRPr="00EA1231" w:rsidRDefault="008A403C" w:rsidP="004D2D1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</w:tcPr>
          <w:p w14:paraId="3B97B215" w14:textId="77D8D25E" w:rsidR="008A403C" w:rsidRPr="00EA1231" w:rsidRDefault="001C7230" w:rsidP="004D2D1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685D09" w:rsidRPr="00EA1231" w14:paraId="4FDBC93F" w14:textId="77777777" w:rsidTr="00197E3C">
        <w:trPr>
          <w:trHeight w:val="110"/>
        </w:trPr>
        <w:tc>
          <w:tcPr>
            <w:tcW w:w="6093" w:type="dxa"/>
          </w:tcPr>
          <w:p w14:paraId="62A9DC2A" w14:textId="77777777" w:rsidR="00685D09" w:rsidRPr="00EA1231" w:rsidRDefault="00685D09" w:rsidP="004D2D1F">
            <w:pPr>
              <w:spacing w:line="36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3024" w:type="dxa"/>
            <w:gridSpan w:val="3"/>
          </w:tcPr>
          <w:p w14:paraId="29702F85" w14:textId="49E46302" w:rsidR="00685D09" w:rsidRPr="00EA1231" w:rsidRDefault="001C7230" w:rsidP="004D2D1F">
            <w:pPr>
              <w:pStyle w:val="a"/>
              <w:tabs>
                <w:tab w:val="clear" w:pos="1080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EA123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685D09" w:rsidRPr="00EA123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A23E25" w:rsidRPr="00EA1231" w14:paraId="468EC265" w14:textId="77777777" w:rsidTr="00197E3C">
        <w:trPr>
          <w:trHeight w:val="58"/>
        </w:trPr>
        <w:tc>
          <w:tcPr>
            <w:tcW w:w="6093" w:type="dxa"/>
          </w:tcPr>
          <w:p w14:paraId="3DC45E1D" w14:textId="77777777" w:rsidR="00A23E25" w:rsidRPr="00EA1231" w:rsidRDefault="00A23E25" w:rsidP="006B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เงินเดือนและค่าแรง</w:t>
            </w:r>
          </w:p>
        </w:tc>
        <w:tc>
          <w:tcPr>
            <w:tcW w:w="1413" w:type="dxa"/>
          </w:tcPr>
          <w:p w14:paraId="315B4B6A" w14:textId="05412968" w:rsidR="00A23E25" w:rsidRPr="00EA1231" w:rsidRDefault="000121B1" w:rsidP="00277761">
            <w:pPr>
              <w:pStyle w:val="30"/>
              <w:tabs>
                <w:tab w:val="clear" w:pos="360"/>
                <w:tab w:val="clear" w:pos="720"/>
                <w:tab w:val="left" w:pos="1032"/>
              </w:tabs>
              <w:ind w:left="22"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79,641</w:t>
            </w:r>
          </w:p>
        </w:tc>
        <w:tc>
          <w:tcPr>
            <w:tcW w:w="270" w:type="dxa"/>
          </w:tcPr>
          <w:p w14:paraId="1668E2EC" w14:textId="77777777" w:rsidR="00A23E25" w:rsidRPr="00EA1231" w:rsidRDefault="00A23E25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50D6412A" w14:textId="0AE9E618" w:rsidR="00A23E25" w:rsidRPr="00EA1231" w:rsidRDefault="001C7230" w:rsidP="00197E3C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58,220</w:t>
            </w:r>
          </w:p>
        </w:tc>
      </w:tr>
      <w:tr w:rsidR="00A23E25" w:rsidRPr="00EA1231" w14:paraId="5BED77AA" w14:textId="77777777" w:rsidTr="00197E3C">
        <w:trPr>
          <w:trHeight w:val="414"/>
        </w:trPr>
        <w:tc>
          <w:tcPr>
            <w:tcW w:w="6093" w:type="dxa"/>
          </w:tcPr>
          <w:p w14:paraId="6DC48A3C" w14:textId="77777777" w:rsidR="00A23E25" w:rsidRPr="00EA1231" w:rsidRDefault="00A23E25" w:rsidP="006B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สวัสดิการ และอื่นๆ</w:t>
            </w:r>
          </w:p>
        </w:tc>
        <w:tc>
          <w:tcPr>
            <w:tcW w:w="1413" w:type="dxa"/>
          </w:tcPr>
          <w:p w14:paraId="27F80F11" w14:textId="359CF8FA" w:rsidR="00A23E25" w:rsidRPr="00EA1231" w:rsidRDefault="000121B1" w:rsidP="00277761">
            <w:pPr>
              <w:pStyle w:val="30"/>
              <w:tabs>
                <w:tab w:val="clear" w:pos="360"/>
                <w:tab w:val="clear" w:pos="720"/>
                <w:tab w:val="left" w:pos="1032"/>
              </w:tabs>
              <w:ind w:left="22"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</w:t>
            </w:r>
            <w:r w:rsidR="00BB18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270" w:type="dxa"/>
          </w:tcPr>
          <w:p w14:paraId="7266CEF9" w14:textId="77777777" w:rsidR="00A23E25" w:rsidRPr="00EA1231" w:rsidRDefault="00A23E25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6D1F1174" w14:textId="362B9CCB" w:rsidR="00A23E25" w:rsidRPr="00EA1231" w:rsidRDefault="001C7230" w:rsidP="00197E3C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18,818</w:t>
            </w:r>
          </w:p>
        </w:tc>
      </w:tr>
      <w:tr w:rsidR="00A23E25" w:rsidRPr="00EA1231" w14:paraId="5BC76A47" w14:textId="77777777" w:rsidTr="00197E3C">
        <w:trPr>
          <w:trHeight w:val="388"/>
        </w:trPr>
        <w:tc>
          <w:tcPr>
            <w:tcW w:w="6093" w:type="dxa"/>
          </w:tcPr>
          <w:p w14:paraId="40149D95" w14:textId="77777777" w:rsidR="00A23E25" w:rsidRPr="00EA1231" w:rsidRDefault="00A23E25" w:rsidP="006B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โครงการผลประโยชน์ที่กำหนดไว้</w:t>
            </w:r>
          </w:p>
        </w:tc>
        <w:tc>
          <w:tcPr>
            <w:tcW w:w="1413" w:type="dxa"/>
          </w:tcPr>
          <w:p w14:paraId="71EE3B63" w14:textId="51766FB4" w:rsidR="00A23E25" w:rsidRPr="00EA1231" w:rsidRDefault="00D84F06" w:rsidP="00277761">
            <w:pPr>
              <w:pStyle w:val="30"/>
              <w:tabs>
                <w:tab w:val="clear" w:pos="360"/>
                <w:tab w:val="clear" w:pos="720"/>
                <w:tab w:val="left" w:pos="1032"/>
              </w:tabs>
              <w:ind w:left="22"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14:paraId="5B693222" w14:textId="77777777" w:rsidR="00A23E25" w:rsidRPr="00EA1231" w:rsidRDefault="00A23E25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6DB53537" w14:textId="035AC67D" w:rsidR="00A23E25" w:rsidRPr="00EA1231" w:rsidRDefault="001C7230" w:rsidP="00197E3C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6,150</w:t>
            </w:r>
          </w:p>
        </w:tc>
      </w:tr>
      <w:tr w:rsidR="00A23E25" w:rsidRPr="00EA1231" w14:paraId="4FF24C9E" w14:textId="77777777" w:rsidTr="00197E3C">
        <w:trPr>
          <w:trHeight w:val="388"/>
        </w:trPr>
        <w:tc>
          <w:tcPr>
            <w:tcW w:w="6093" w:type="dxa"/>
          </w:tcPr>
          <w:p w14:paraId="0C4503D5" w14:textId="77777777" w:rsidR="00A23E25" w:rsidRPr="00EA1231" w:rsidRDefault="00A23E25" w:rsidP="006B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โครงการสมทบเงินที่กำหนดไว้</w:t>
            </w:r>
          </w:p>
        </w:tc>
        <w:tc>
          <w:tcPr>
            <w:tcW w:w="1413" w:type="dxa"/>
          </w:tcPr>
          <w:p w14:paraId="4EB0B448" w14:textId="2CBB2F84" w:rsidR="00A23E25" w:rsidRPr="00EA1231" w:rsidRDefault="00D84F06" w:rsidP="00277761">
            <w:pPr>
              <w:pStyle w:val="30"/>
              <w:tabs>
                <w:tab w:val="clear" w:pos="360"/>
                <w:tab w:val="clear" w:pos="720"/>
                <w:tab w:val="left" w:pos="1039"/>
              </w:tabs>
              <w:ind w:left="22" w:right="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</w:t>
            </w:r>
            <w:r w:rsidR="007C60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C0106F2" w14:textId="77777777" w:rsidR="00A23E25" w:rsidRPr="00EA1231" w:rsidRDefault="00A23E25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7E74551E" w14:textId="00AEDEA6" w:rsidR="00A23E25" w:rsidRPr="00EA1231" w:rsidRDefault="001C7230" w:rsidP="00197E3C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4,541</w:t>
            </w:r>
          </w:p>
        </w:tc>
      </w:tr>
      <w:tr w:rsidR="00A23E25" w:rsidRPr="00EA1231" w14:paraId="49C2E8C5" w14:textId="77777777" w:rsidTr="00197E3C">
        <w:trPr>
          <w:trHeight w:val="278"/>
        </w:trPr>
        <w:tc>
          <w:tcPr>
            <w:tcW w:w="6093" w:type="dxa"/>
          </w:tcPr>
          <w:p w14:paraId="1D7238D2" w14:textId="77777777" w:rsidR="00A23E25" w:rsidRPr="00EA1231" w:rsidRDefault="00A23E25" w:rsidP="006B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"/>
              <w:jc w:val="both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1FA8796" w14:textId="0B6AA6C8" w:rsidR="00A23E25" w:rsidRPr="00EA1231" w:rsidRDefault="000121B1" w:rsidP="00197E3C">
            <w:pPr>
              <w:pStyle w:val="30"/>
              <w:tabs>
                <w:tab w:val="clear" w:pos="360"/>
                <w:tab w:val="clear" w:pos="720"/>
              </w:tabs>
              <w:ind w:left="22" w:right="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114,498</w:t>
            </w:r>
          </w:p>
        </w:tc>
        <w:tc>
          <w:tcPr>
            <w:tcW w:w="270" w:type="dxa"/>
          </w:tcPr>
          <w:p w14:paraId="43306148" w14:textId="77777777" w:rsidR="00A23E25" w:rsidRPr="00EA1231" w:rsidRDefault="00A23E25" w:rsidP="00A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210CE30" w14:textId="5156D982" w:rsidR="00A23E25" w:rsidRPr="00EA1231" w:rsidRDefault="001C7230" w:rsidP="00197E3C">
            <w:pPr>
              <w:pStyle w:val="30"/>
              <w:tabs>
                <w:tab w:val="clear" w:pos="360"/>
                <w:tab w:val="clear" w:pos="720"/>
              </w:tabs>
              <w:ind w:left="22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87,729</w:t>
            </w:r>
          </w:p>
        </w:tc>
      </w:tr>
    </w:tbl>
    <w:p w14:paraId="6EAA9B4F" w14:textId="77777777" w:rsidR="00944158" w:rsidRPr="00A12032" w:rsidRDefault="00944158" w:rsidP="005D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F7E448" w14:textId="7562E9A7" w:rsidR="0051443A" w:rsidRPr="00EA1231" w:rsidRDefault="0051443A" w:rsidP="005D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บริษัทได้จัดให้มีเงินทุนสำรองเลี้ยงชีพเพื่อจ่ายให้พนักงานเมื่อออกจากงาน โดยบริษัทจ่ายในอัตราร้อยละ </w:t>
      </w:r>
      <w:r w:rsidR="001C7230" w:rsidRPr="00EA1231">
        <w:rPr>
          <w:rFonts w:asciiTheme="majorBidi" w:hAnsiTheme="majorBidi" w:cstheme="majorBidi"/>
        </w:rPr>
        <w:t>5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 xml:space="preserve">ถึง </w:t>
      </w:r>
      <w:r w:rsidR="001C7230" w:rsidRPr="00EA1231">
        <w:rPr>
          <w:rFonts w:asciiTheme="majorBidi" w:hAnsiTheme="majorBidi" w:cstheme="majorBidi"/>
        </w:rPr>
        <w:t>10</w:t>
      </w:r>
      <w:r w:rsidRPr="00EA1231">
        <w:rPr>
          <w:rFonts w:asciiTheme="majorBidi" w:hAnsiTheme="majorBidi" w:cstheme="majorBidi"/>
        </w:rPr>
        <w:t xml:space="preserve"> </w:t>
      </w:r>
      <w:r w:rsidRPr="00EA1231">
        <w:rPr>
          <w:rFonts w:asciiTheme="majorBidi" w:hAnsiTheme="majorBidi" w:cstheme="majorBidi"/>
          <w:cs/>
        </w:rPr>
        <w:t>ของเงินเดือนพนักงาน ทั้งนี้ขึ้นอยู่กับอายุงานของพนักงาน</w:t>
      </w:r>
    </w:p>
    <w:p w14:paraId="4B5DBE2D" w14:textId="0554E723" w:rsidR="0051443A" w:rsidRPr="00A12032" w:rsidRDefault="0051443A" w:rsidP="00514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A335B0" w14:textId="4126EDD4" w:rsidR="008E27D6" w:rsidRPr="00EA1231" w:rsidRDefault="0065359C" w:rsidP="005D4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บริษัทได้จัดให้มี</w:t>
      </w:r>
      <w:r w:rsidR="004C1D08" w:rsidRPr="00EA1231">
        <w:rPr>
          <w:rFonts w:asciiTheme="majorBidi" w:hAnsiTheme="majorBidi" w:cstheme="majorBidi"/>
          <w:cs/>
        </w:rPr>
        <w:t>เงิน</w:t>
      </w:r>
      <w:r w:rsidRPr="00EA1231">
        <w:rPr>
          <w:rFonts w:asciiTheme="majorBidi" w:hAnsiTheme="majorBidi" w:cstheme="majorBidi"/>
          <w:cs/>
        </w:rPr>
        <w:t>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="003904F5" w:rsidRPr="00EA1231">
        <w:rPr>
          <w:rFonts w:asciiTheme="majorBidi" w:hAnsiTheme="majorBidi" w:cstheme="majorBidi"/>
          <w:cs/>
        </w:rPr>
        <w:t>.</w:t>
      </w:r>
      <w:r w:rsidRPr="00EA1231">
        <w:rPr>
          <w:rFonts w:asciiTheme="majorBidi" w:hAnsiTheme="majorBidi" w:cstheme="majorBidi"/>
          <w:cs/>
        </w:rPr>
        <w:t>ศ</w:t>
      </w:r>
      <w:r w:rsidR="003904F5" w:rsidRPr="00EA1231">
        <w:rPr>
          <w:rFonts w:asciiTheme="majorBidi" w:hAnsiTheme="majorBidi" w:cstheme="majorBidi"/>
          <w:cs/>
        </w:rPr>
        <w:t>.</w:t>
      </w:r>
      <w:r w:rsidRPr="00EA1231">
        <w:rPr>
          <w:rFonts w:asciiTheme="majorBidi" w:hAnsiTheme="majorBidi" w:cstheme="majorBidi"/>
          <w:cs/>
        </w:rPr>
        <w:t xml:space="preserve"> </w:t>
      </w:r>
      <w:r w:rsidR="001C7230" w:rsidRPr="00EA1231">
        <w:rPr>
          <w:rFonts w:asciiTheme="majorBidi" w:hAnsiTheme="majorBidi" w:cstheme="majorBidi"/>
        </w:rPr>
        <w:t>2530</w:t>
      </w:r>
      <w:r w:rsidRPr="00EA1231">
        <w:rPr>
          <w:rFonts w:asciiTheme="majorBidi" w:hAnsiTheme="majorBidi" w:cstheme="majorBidi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4A1FF0" w:rsidRPr="00EA1231">
        <w:rPr>
          <w:rFonts w:asciiTheme="majorBidi" w:hAnsiTheme="majorBidi" w:cstheme="majorBidi"/>
        </w:rPr>
        <w:br/>
      </w:r>
      <w:r w:rsidRPr="00EA1231">
        <w:rPr>
          <w:rFonts w:asciiTheme="majorBidi" w:hAnsiTheme="majorBidi" w:cstheme="majorBidi"/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</w:t>
      </w:r>
      <w:r w:rsidRPr="00EA1231">
        <w:rPr>
          <w:rFonts w:asciiTheme="majorBidi" w:hAnsiTheme="majorBidi" w:cstheme="majorBidi"/>
          <w:spacing w:val="-4"/>
          <w:cs/>
        </w:rPr>
        <w:t xml:space="preserve">กองทุนในอัตราร้อยละ </w:t>
      </w:r>
      <w:r w:rsidR="001C7230" w:rsidRPr="00EA1231">
        <w:rPr>
          <w:rFonts w:asciiTheme="majorBidi" w:hAnsiTheme="majorBidi" w:cstheme="majorBidi"/>
          <w:spacing w:val="-4"/>
        </w:rPr>
        <w:t>2</w:t>
      </w:r>
      <w:r w:rsidRPr="00EA1231">
        <w:rPr>
          <w:rFonts w:asciiTheme="majorBidi" w:hAnsiTheme="majorBidi" w:cstheme="majorBidi"/>
          <w:spacing w:val="-4"/>
          <w:cs/>
        </w:rPr>
        <w:t xml:space="preserve"> ถึง </w:t>
      </w:r>
      <w:r w:rsidR="001C7230" w:rsidRPr="00EA1231">
        <w:rPr>
          <w:rFonts w:asciiTheme="majorBidi" w:hAnsiTheme="majorBidi" w:cstheme="majorBidi"/>
          <w:spacing w:val="-4"/>
        </w:rPr>
        <w:t>15</w:t>
      </w:r>
      <w:r w:rsidRPr="00EA1231">
        <w:rPr>
          <w:rFonts w:asciiTheme="majorBidi" w:hAnsiTheme="majorBidi" w:cstheme="majorBidi"/>
          <w:spacing w:val="-4"/>
          <w:cs/>
        </w:rPr>
        <w:t xml:space="preserve"> ของเงินเดือนและบริษัทจะจ่ายสมทบเป็นรายเดือนเข้ากองทุนในอัตราร้อยละ </w:t>
      </w:r>
      <w:r w:rsidR="001C7230" w:rsidRPr="00EA1231">
        <w:rPr>
          <w:rFonts w:asciiTheme="majorBidi" w:hAnsiTheme="majorBidi" w:cstheme="majorBidi"/>
          <w:spacing w:val="-4"/>
        </w:rPr>
        <w:t>5</w:t>
      </w:r>
      <w:r w:rsidRPr="00EA1231">
        <w:rPr>
          <w:rFonts w:asciiTheme="majorBidi" w:hAnsiTheme="majorBidi" w:cstheme="majorBidi"/>
          <w:spacing w:val="-4"/>
          <w:cs/>
        </w:rPr>
        <w:t xml:space="preserve"> ถึง </w:t>
      </w:r>
      <w:r w:rsidR="001C7230" w:rsidRPr="00EA1231">
        <w:rPr>
          <w:rFonts w:asciiTheme="majorBidi" w:hAnsiTheme="majorBidi" w:cstheme="majorBidi"/>
          <w:spacing w:val="-4"/>
        </w:rPr>
        <w:t>13</w:t>
      </w:r>
      <w:r w:rsidRPr="00EA1231">
        <w:rPr>
          <w:rFonts w:asciiTheme="majorBidi" w:hAnsiTheme="majorBidi" w:cstheme="majorBidi"/>
          <w:cs/>
        </w:rPr>
        <w:t xml:space="preserve"> ของเงินเดือนสมาชิก ทั้งนี้ขึ้นอยู่กับอายุงานของสมาชิก</w:t>
      </w:r>
      <w:r w:rsidR="008E27D6" w:rsidRPr="00EA1231">
        <w:rPr>
          <w:rFonts w:asciiTheme="majorBidi" w:hAnsiTheme="majorBidi" w:cstheme="majorBidi"/>
          <w:cs/>
        </w:rPr>
        <w:t xml:space="preserve"> </w:t>
      </w:r>
    </w:p>
    <w:p w14:paraId="0AB7080F" w14:textId="0ACD9D4F" w:rsidR="005111AB" w:rsidRDefault="0051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24B96B" w14:textId="6B6845F3" w:rsidR="00A31774" w:rsidRDefault="00A31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C45EB90" w14:textId="77777777" w:rsidR="000D5264" w:rsidRPr="00EA1231" w:rsidRDefault="002834F4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ภาษีเงินได้</w:t>
      </w:r>
    </w:p>
    <w:p w14:paraId="316ACA61" w14:textId="77777777" w:rsidR="007C6CB8" w:rsidRPr="00F43F46" w:rsidRDefault="007C6CB8" w:rsidP="00FC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16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5517"/>
        <w:gridCol w:w="891"/>
        <w:gridCol w:w="1224"/>
        <w:gridCol w:w="315"/>
        <w:gridCol w:w="1269"/>
      </w:tblGrid>
      <w:tr w:rsidR="004A1FF0" w:rsidRPr="00EA1231" w14:paraId="2533FB57" w14:textId="77777777" w:rsidTr="0059110A">
        <w:tc>
          <w:tcPr>
            <w:tcW w:w="5517" w:type="dxa"/>
            <w:vAlign w:val="bottom"/>
          </w:tcPr>
          <w:p w14:paraId="68E2C79F" w14:textId="77777777" w:rsidR="004A1FF0" w:rsidRPr="00EA1231" w:rsidRDefault="004A1FF0" w:rsidP="00DD0F94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5F111D8A" w14:textId="77777777" w:rsidR="004A1FF0" w:rsidRPr="00EA1231" w:rsidRDefault="004A1FF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 w:right="-126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24" w:type="dxa"/>
            <w:shd w:val="clear" w:color="auto" w:fill="auto"/>
          </w:tcPr>
          <w:p w14:paraId="2EA71DDC" w14:textId="49527150" w:rsidR="004A1FF0" w:rsidRPr="00EA1231" w:rsidRDefault="001C7230" w:rsidP="00DD0F94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315" w:type="dxa"/>
            <w:shd w:val="clear" w:color="auto" w:fill="auto"/>
          </w:tcPr>
          <w:p w14:paraId="5C315BE2" w14:textId="77777777" w:rsidR="004A1FF0" w:rsidRPr="00EA1231" w:rsidRDefault="004A1FF0" w:rsidP="00DD0F94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6C9EDA92" w14:textId="54CE7B65" w:rsidR="004A1FF0" w:rsidRPr="00EA1231" w:rsidRDefault="001C7230" w:rsidP="00DD0F94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7C6CB8" w:rsidRPr="00EA1231" w14:paraId="07E9979C" w14:textId="77777777" w:rsidTr="005D4F5E">
        <w:tc>
          <w:tcPr>
            <w:tcW w:w="5517" w:type="dxa"/>
          </w:tcPr>
          <w:p w14:paraId="563E0C73" w14:textId="77777777" w:rsidR="007C6CB8" w:rsidRPr="00EA1231" w:rsidRDefault="007C6CB8" w:rsidP="00DD0F94">
            <w:pPr>
              <w:tabs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91" w:type="dxa"/>
          </w:tcPr>
          <w:p w14:paraId="25707B6F" w14:textId="77777777" w:rsidR="007C6CB8" w:rsidRPr="00EA1231" w:rsidRDefault="007C6CB8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 w:right="-126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08" w:type="dxa"/>
            <w:gridSpan w:val="3"/>
          </w:tcPr>
          <w:p w14:paraId="673C1B20" w14:textId="6240A679" w:rsidR="007C6CB8" w:rsidRPr="00EA1231" w:rsidRDefault="001C7230" w:rsidP="00DD0F94">
            <w:pPr>
              <w:pStyle w:val="a"/>
              <w:tabs>
                <w:tab w:val="clear" w:pos="108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EA123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7C6CB8" w:rsidRPr="00EA123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4A1FF0" w:rsidRPr="00EA1231" w14:paraId="00AC054D" w14:textId="77777777" w:rsidTr="005D4F5E">
        <w:tc>
          <w:tcPr>
            <w:tcW w:w="5517" w:type="dxa"/>
          </w:tcPr>
          <w:p w14:paraId="1E4F0EB0" w14:textId="0BB44A3E" w:rsidR="004A1FF0" w:rsidRPr="00EA1231" w:rsidRDefault="00F25955" w:rsidP="00DD0F94">
            <w:pPr>
              <w:tabs>
                <w:tab w:val="left" w:pos="540"/>
              </w:tabs>
              <w:spacing w:line="380" w:lineRule="exact"/>
              <w:ind w:left="84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91" w:type="dxa"/>
          </w:tcPr>
          <w:p w14:paraId="59F32A3C" w14:textId="77777777" w:rsidR="004A1FF0" w:rsidRPr="00EA1231" w:rsidRDefault="004A1FF0" w:rsidP="00DD0F94">
            <w:pPr>
              <w:tabs>
                <w:tab w:val="left" w:pos="540"/>
              </w:tabs>
              <w:spacing w:line="380" w:lineRule="exact"/>
              <w:ind w:left="540" w:hanging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Align w:val="bottom"/>
          </w:tcPr>
          <w:p w14:paraId="60A837C1" w14:textId="77777777" w:rsidR="004A1FF0" w:rsidRPr="00EA1231" w:rsidRDefault="004A1FF0" w:rsidP="00DD0F94">
            <w:pPr>
              <w:tabs>
                <w:tab w:val="left" w:pos="540"/>
              </w:tabs>
              <w:spacing w:line="380" w:lineRule="exact"/>
              <w:ind w:left="540" w:hanging="54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5" w:type="dxa"/>
          </w:tcPr>
          <w:p w14:paraId="306FDFE6" w14:textId="77777777" w:rsidR="004A1FF0" w:rsidRPr="00EA1231" w:rsidRDefault="004A1FF0" w:rsidP="00DD0F94">
            <w:pPr>
              <w:tabs>
                <w:tab w:val="left" w:pos="540"/>
              </w:tabs>
              <w:spacing w:line="380" w:lineRule="exact"/>
              <w:ind w:left="540" w:hanging="54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9" w:type="dxa"/>
            <w:vAlign w:val="bottom"/>
          </w:tcPr>
          <w:p w14:paraId="4EED4CE6" w14:textId="77777777" w:rsidR="004A1FF0" w:rsidRPr="00EA1231" w:rsidRDefault="004A1FF0" w:rsidP="00DD0F94">
            <w:pPr>
              <w:tabs>
                <w:tab w:val="left" w:pos="540"/>
                <w:tab w:val="decimal" w:pos="943"/>
              </w:tabs>
              <w:spacing w:line="380" w:lineRule="exact"/>
              <w:ind w:left="540" w:hanging="540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4A1FF0" w:rsidRPr="00EA1231" w14:paraId="5A291B2E" w14:textId="77777777" w:rsidTr="005D4F5E">
        <w:tc>
          <w:tcPr>
            <w:tcW w:w="5517" w:type="dxa"/>
          </w:tcPr>
          <w:p w14:paraId="23F9B2A0" w14:textId="77777777" w:rsidR="004A1FF0" w:rsidRPr="00EA1231" w:rsidRDefault="004A1FF0" w:rsidP="00DD0F94">
            <w:pPr>
              <w:tabs>
                <w:tab w:val="left" w:pos="540"/>
              </w:tabs>
              <w:spacing w:line="380" w:lineRule="exact"/>
              <w:ind w:left="84" w:firstLine="1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891" w:type="dxa"/>
          </w:tcPr>
          <w:p w14:paraId="3D4660E4" w14:textId="77777777" w:rsidR="004A1FF0" w:rsidRPr="00EA1231" w:rsidRDefault="004A1FF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 w:right="-126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24" w:type="dxa"/>
            <w:vAlign w:val="bottom"/>
          </w:tcPr>
          <w:p w14:paraId="4FFFF095" w14:textId="77777777" w:rsidR="004A1FF0" w:rsidRPr="00EA1231" w:rsidRDefault="004A1FF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117" w:right="-8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" w:type="dxa"/>
            <w:vAlign w:val="bottom"/>
          </w:tcPr>
          <w:p w14:paraId="28BD513B" w14:textId="77777777" w:rsidR="004A1FF0" w:rsidRPr="00EA1231" w:rsidRDefault="004A1FF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117" w:right="-8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9" w:type="dxa"/>
            <w:vAlign w:val="bottom"/>
          </w:tcPr>
          <w:p w14:paraId="01E21AC1" w14:textId="77777777" w:rsidR="004A1FF0" w:rsidRPr="00EA1231" w:rsidRDefault="004A1FF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17" w:right="-8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5236" w:rsidRPr="00EA1231" w14:paraId="4CDB89DC" w14:textId="77777777" w:rsidTr="005D4F5E">
        <w:tc>
          <w:tcPr>
            <w:tcW w:w="5517" w:type="dxa"/>
          </w:tcPr>
          <w:p w14:paraId="76048EF9" w14:textId="77777777" w:rsidR="00145236" w:rsidRPr="00EA1231" w:rsidRDefault="00145236" w:rsidP="00DD0F94">
            <w:pPr>
              <w:spacing w:line="380" w:lineRule="exact"/>
              <w:ind w:left="84" w:firstLine="15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91" w:type="dxa"/>
          </w:tcPr>
          <w:p w14:paraId="27EDE071" w14:textId="396D5BC2" w:rsidR="00145236" w:rsidRPr="00EA1231" w:rsidRDefault="001C723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 w:right="-126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C81DCC" w14:textId="497CEB6C" w:rsidR="00145236" w:rsidRPr="00EA1231" w:rsidRDefault="000A39C4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8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65EFE" w:rsidRPr="00EA1231">
              <w:rPr>
                <w:rFonts w:asciiTheme="majorBidi" w:hAnsiTheme="majorBidi" w:cstheme="majorBidi"/>
                <w:cs/>
              </w:rPr>
              <w:t>90</w:t>
            </w:r>
            <w:r w:rsidR="00B65EFE" w:rsidRPr="00EA1231">
              <w:rPr>
                <w:rFonts w:asciiTheme="majorBidi" w:hAnsiTheme="majorBidi" w:cstheme="majorBidi"/>
              </w:rPr>
              <w:t>,</w:t>
            </w:r>
            <w:r w:rsidR="00B65EFE" w:rsidRPr="00EA1231">
              <w:rPr>
                <w:rFonts w:asciiTheme="majorBidi" w:hAnsiTheme="majorBidi" w:cstheme="majorBidi"/>
                <w:cs/>
              </w:rPr>
              <w:t>991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15" w:type="dxa"/>
            <w:vAlign w:val="bottom"/>
          </w:tcPr>
          <w:p w14:paraId="772C17A3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117" w:right="-81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193C438" w14:textId="276C81D9" w:rsidR="00145236" w:rsidRPr="00EA1231" w:rsidRDefault="001C723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right="-81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90,805</w:t>
            </w:r>
          </w:p>
        </w:tc>
      </w:tr>
      <w:tr w:rsidR="00145236" w:rsidRPr="00EA1231" w14:paraId="64BC3C70" w14:textId="77777777" w:rsidTr="005D4F5E">
        <w:tc>
          <w:tcPr>
            <w:tcW w:w="5517" w:type="dxa"/>
          </w:tcPr>
          <w:p w14:paraId="1D449DF5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4" w:right="-43" w:firstLine="15"/>
              <w:jc w:val="thaiDistribute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91" w:type="dxa"/>
          </w:tcPr>
          <w:p w14:paraId="6C6C7C18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43" w:hanging="54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1987C" w14:textId="296DBD65" w:rsidR="00145236" w:rsidRPr="00EA1231" w:rsidRDefault="00A31774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8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F34ED2" w:rsidRPr="00EA1231">
              <w:rPr>
                <w:rFonts w:asciiTheme="majorBidi" w:hAnsiTheme="majorBidi" w:cstheme="majorBidi"/>
                <w:b/>
                <w:bCs/>
                <w:cs/>
              </w:rPr>
              <w:t>90</w:t>
            </w:r>
            <w:r w:rsidR="00F34ED2" w:rsidRPr="00EA1231">
              <w:rPr>
                <w:rFonts w:asciiTheme="majorBidi" w:hAnsiTheme="majorBidi" w:cstheme="majorBidi"/>
                <w:b/>
                <w:bCs/>
              </w:rPr>
              <w:t>,</w:t>
            </w:r>
            <w:r w:rsidR="00F34ED2" w:rsidRPr="00EA1231">
              <w:rPr>
                <w:rFonts w:asciiTheme="majorBidi" w:hAnsiTheme="majorBidi" w:cstheme="majorBidi"/>
                <w:b/>
                <w:bCs/>
                <w:cs/>
              </w:rPr>
              <w:t>991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315" w:type="dxa"/>
            <w:vAlign w:val="bottom"/>
          </w:tcPr>
          <w:p w14:paraId="21A398F4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540" w:right="-43" w:hanging="54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7C32" w14:textId="7FA604F8" w:rsidR="00145236" w:rsidRPr="00EA1231" w:rsidRDefault="001C723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right="-81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90,805</w:t>
            </w:r>
          </w:p>
        </w:tc>
      </w:tr>
      <w:tr w:rsidR="00145236" w:rsidRPr="00EA1231" w14:paraId="79324AC9" w14:textId="77777777" w:rsidTr="005D4F5E">
        <w:tc>
          <w:tcPr>
            <w:tcW w:w="5517" w:type="dxa"/>
          </w:tcPr>
          <w:p w14:paraId="24679052" w14:textId="77777777" w:rsidR="00145236" w:rsidRPr="00EA1231" w:rsidRDefault="00145236" w:rsidP="00DD0F94">
            <w:pPr>
              <w:tabs>
                <w:tab w:val="left" w:pos="540"/>
              </w:tabs>
              <w:spacing w:line="380" w:lineRule="exact"/>
              <w:ind w:left="84" w:firstLine="1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1" w:type="dxa"/>
          </w:tcPr>
          <w:p w14:paraId="34186864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 w:right="-126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98C90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7" w:right="-8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" w:type="dxa"/>
            <w:vAlign w:val="bottom"/>
          </w:tcPr>
          <w:p w14:paraId="174227B0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117" w:right="-81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FF94754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117" w:right="-8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5236" w:rsidRPr="00EA1231" w14:paraId="36EE63F4" w14:textId="77777777" w:rsidTr="005D4F5E">
        <w:tc>
          <w:tcPr>
            <w:tcW w:w="5517" w:type="dxa"/>
          </w:tcPr>
          <w:p w14:paraId="196C0918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84" w:right="-441" w:firstLine="15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91" w:type="dxa"/>
          </w:tcPr>
          <w:p w14:paraId="60A58BCC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81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24" w:type="dxa"/>
            <w:vAlign w:val="bottom"/>
          </w:tcPr>
          <w:p w14:paraId="49F10626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15" w:type="dxa"/>
            <w:vAlign w:val="bottom"/>
          </w:tcPr>
          <w:p w14:paraId="3E85AF01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vAlign w:val="bottom"/>
          </w:tcPr>
          <w:p w14:paraId="299792FB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/>
              </w:rPr>
            </w:pPr>
          </w:p>
        </w:tc>
      </w:tr>
      <w:tr w:rsidR="00145236" w:rsidRPr="00EA1231" w14:paraId="31305E1B" w14:textId="77777777" w:rsidTr="005D4F5E">
        <w:tc>
          <w:tcPr>
            <w:tcW w:w="5517" w:type="dxa"/>
          </w:tcPr>
          <w:p w14:paraId="727D4707" w14:textId="291749C2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4" w:right="-441" w:firstLine="15"/>
              <w:contextualSpacing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ผล</w:t>
            </w:r>
            <w:r w:rsidR="00A24B5A">
              <w:rPr>
                <w:rFonts w:asciiTheme="majorBidi" w:hAnsiTheme="majorBidi" w:cstheme="majorBidi" w:hint="cs"/>
                <w:cs/>
              </w:rPr>
              <w:t>ขาดทุน (</w:t>
            </w:r>
            <w:r w:rsidRPr="00EA1231">
              <w:rPr>
                <w:rFonts w:asciiTheme="majorBidi" w:hAnsiTheme="majorBidi" w:cstheme="majorBidi"/>
                <w:cs/>
              </w:rPr>
              <w:t>กำไร</w:t>
            </w:r>
            <w:r w:rsidR="00A24B5A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EA1231">
              <w:rPr>
                <w:rFonts w:asciiTheme="majorBidi" w:hAnsiTheme="majorBidi" w:cstheme="majorBidi"/>
                <w:cs/>
              </w:rPr>
              <w:t>จากการวัดมูลค่าใหม่ของผลประโยชน์</w:t>
            </w:r>
          </w:p>
          <w:p w14:paraId="4B1ACB02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334" w:right="-441" w:firstLine="15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พนักงานที่กำหนดไว้</w:t>
            </w:r>
          </w:p>
        </w:tc>
        <w:tc>
          <w:tcPr>
            <w:tcW w:w="891" w:type="dxa"/>
          </w:tcPr>
          <w:p w14:paraId="2ECF0E92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81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5DEAE21E" w14:textId="33660043" w:rsidR="00145236" w:rsidRPr="00EA1231" w:rsidRDefault="001C723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81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8</w:t>
            </w:r>
          </w:p>
        </w:tc>
        <w:tc>
          <w:tcPr>
            <w:tcW w:w="1224" w:type="dxa"/>
            <w:vAlign w:val="bottom"/>
          </w:tcPr>
          <w:p w14:paraId="16F1834D" w14:textId="7D9ABF13" w:rsidR="00145236" w:rsidRPr="00EA1231" w:rsidRDefault="00F34ED2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/>
              </w:rPr>
            </w:pPr>
            <w:r w:rsidRPr="00EA1231">
              <w:rPr>
                <w:rFonts w:asciiTheme="majorBidi" w:hAnsiTheme="majorBidi" w:cstheme="majorBidi"/>
                <w:b/>
                <w:cs/>
              </w:rPr>
              <w:t>(1</w:t>
            </w:r>
            <w:r w:rsidRPr="00EA1231">
              <w:rPr>
                <w:rFonts w:asciiTheme="majorBidi" w:hAnsiTheme="majorBidi" w:cstheme="majorBidi"/>
                <w:b/>
              </w:rPr>
              <w:t>,</w:t>
            </w:r>
            <w:r w:rsidRPr="00EA1231">
              <w:rPr>
                <w:rFonts w:asciiTheme="majorBidi" w:hAnsiTheme="majorBidi" w:cstheme="majorBidi"/>
                <w:b/>
                <w:cs/>
              </w:rPr>
              <w:t>230)</w:t>
            </w:r>
          </w:p>
        </w:tc>
        <w:tc>
          <w:tcPr>
            <w:tcW w:w="315" w:type="dxa"/>
            <w:vAlign w:val="bottom"/>
          </w:tcPr>
          <w:p w14:paraId="4A46D1C0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9" w:type="dxa"/>
            <w:vAlign w:val="bottom"/>
          </w:tcPr>
          <w:p w14:paraId="19E9961C" w14:textId="0FBA921A" w:rsidR="00145236" w:rsidRPr="00EA1231" w:rsidRDefault="001C723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/>
              </w:rPr>
            </w:pPr>
            <w:r w:rsidRPr="00EA1231">
              <w:rPr>
                <w:rFonts w:asciiTheme="majorBidi" w:hAnsiTheme="majorBidi" w:cstheme="majorBidi"/>
                <w:bCs/>
              </w:rPr>
              <w:t>14</w:t>
            </w:r>
          </w:p>
        </w:tc>
      </w:tr>
      <w:tr w:rsidR="00145236" w:rsidRPr="00EA1231" w14:paraId="43C21807" w14:textId="77777777" w:rsidTr="005D4F5E">
        <w:tc>
          <w:tcPr>
            <w:tcW w:w="5517" w:type="dxa"/>
          </w:tcPr>
          <w:p w14:paraId="2796F28C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84" w:right="-441" w:firstLine="15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91" w:type="dxa"/>
          </w:tcPr>
          <w:p w14:paraId="64E3BC4C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81"/>
              <w:contextualSpacing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AED7" w14:textId="0BA2F218" w:rsidR="00145236" w:rsidRPr="00EA1231" w:rsidRDefault="00F34ED2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58"/>
              <w:contextualSpacing/>
              <w:rPr>
                <w:rFonts w:asciiTheme="majorBidi" w:hAnsiTheme="majorBidi" w:cstheme="majorBidi"/>
                <w:bCs/>
              </w:rPr>
            </w:pPr>
            <w:r w:rsidRPr="00EA1231">
              <w:rPr>
                <w:rFonts w:asciiTheme="majorBidi" w:hAnsiTheme="majorBidi" w:cstheme="majorBidi"/>
                <w:bCs/>
                <w:cs/>
              </w:rPr>
              <w:t>(1</w:t>
            </w:r>
            <w:r w:rsidRPr="00EA1231">
              <w:rPr>
                <w:rFonts w:asciiTheme="majorBidi" w:hAnsiTheme="majorBidi" w:cstheme="majorBidi"/>
                <w:bCs/>
              </w:rPr>
              <w:t>,</w:t>
            </w:r>
            <w:r w:rsidRPr="00EA1231">
              <w:rPr>
                <w:rFonts w:asciiTheme="majorBidi" w:hAnsiTheme="majorBidi" w:cstheme="majorBidi"/>
                <w:bCs/>
                <w:cs/>
              </w:rPr>
              <w:t>230</w:t>
            </w:r>
            <w:r w:rsidRPr="00EA1231">
              <w:rPr>
                <w:rFonts w:asciiTheme="majorBidi" w:hAnsiTheme="majorBidi" w:cstheme="majorBidi"/>
                <w:bCs/>
              </w:rPr>
              <w:t>)</w:t>
            </w:r>
          </w:p>
        </w:tc>
        <w:tc>
          <w:tcPr>
            <w:tcW w:w="315" w:type="dxa"/>
            <w:vAlign w:val="bottom"/>
          </w:tcPr>
          <w:p w14:paraId="2E2F31EB" w14:textId="77777777" w:rsidR="00145236" w:rsidRPr="00EA1231" w:rsidRDefault="00145236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AC69B" w14:textId="6CBD6184" w:rsidR="00145236" w:rsidRPr="00EA1231" w:rsidRDefault="001C7230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80" w:lineRule="exact"/>
              <w:ind w:left="-59"/>
              <w:contextualSpacing/>
              <w:rPr>
                <w:rFonts w:asciiTheme="majorBidi" w:hAnsiTheme="majorBidi" w:cstheme="majorBidi"/>
                <w:b/>
              </w:rPr>
            </w:pPr>
            <w:r w:rsidRPr="00EA1231">
              <w:rPr>
                <w:rFonts w:asciiTheme="majorBidi" w:hAnsiTheme="majorBidi" w:cstheme="majorBidi"/>
                <w:b/>
              </w:rPr>
              <w:t>14</w:t>
            </w:r>
          </w:p>
        </w:tc>
      </w:tr>
    </w:tbl>
    <w:p w14:paraId="1D75A522" w14:textId="50A86B82" w:rsidR="00E567F7" w:rsidRPr="00F43F46" w:rsidRDefault="00E567F7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firstLine="9"/>
        <w:rPr>
          <w:rFonts w:asciiTheme="majorBidi" w:hAnsiTheme="majorBidi" w:cstheme="majorBidi"/>
          <w:sz w:val="20"/>
          <w:szCs w:val="20"/>
        </w:rPr>
      </w:pPr>
    </w:p>
    <w:p w14:paraId="082097B8" w14:textId="454CDD1F" w:rsidR="005E58F4" w:rsidRPr="00EA1231" w:rsidRDefault="005E58F4" w:rsidP="00F76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b/>
          <w:bCs/>
          <w:i/>
          <w:iCs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 xml:space="preserve">การกระทบยอดเพื่อหาอัตราภาษีที่แท้จริง </w:t>
      </w:r>
    </w:p>
    <w:p w14:paraId="656912C8" w14:textId="77777777" w:rsidR="000349AA" w:rsidRPr="00F43F46" w:rsidRDefault="0003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62" w:type="dxa"/>
        <w:tblInd w:w="441" w:type="dxa"/>
        <w:tblLook w:val="01E0" w:firstRow="1" w:lastRow="1" w:firstColumn="1" w:lastColumn="1" w:noHBand="0" w:noVBand="0"/>
      </w:tblPr>
      <w:tblGrid>
        <w:gridCol w:w="4127"/>
        <w:gridCol w:w="853"/>
        <w:gridCol w:w="236"/>
        <w:gridCol w:w="1253"/>
        <w:gridCol w:w="236"/>
        <w:gridCol w:w="939"/>
        <w:gridCol w:w="265"/>
        <w:gridCol w:w="1253"/>
      </w:tblGrid>
      <w:tr w:rsidR="001F50EA" w:rsidRPr="00EA1231" w14:paraId="0E6B11D0" w14:textId="77777777" w:rsidTr="00F9407C">
        <w:tc>
          <w:tcPr>
            <w:tcW w:w="4127" w:type="dxa"/>
            <w:shd w:val="clear" w:color="auto" w:fill="auto"/>
          </w:tcPr>
          <w:p w14:paraId="0B02718E" w14:textId="77777777" w:rsidR="00033E83" w:rsidRPr="00EA1231" w:rsidRDefault="00033E83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center"/>
          </w:tcPr>
          <w:p w14:paraId="77CB0177" w14:textId="621AFB56" w:rsidR="00033E83" w:rsidRPr="00EA1231" w:rsidRDefault="001C7230" w:rsidP="00DD0F94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042ADD" w14:textId="77777777" w:rsidR="00033E83" w:rsidRPr="00EA1231" w:rsidRDefault="00033E83" w:rsidP="00DD0F94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center"/>
          </w:tcPr>
          <w:p w14:paraId="34ED4B35" w14:textId="538FEFFA" w:rsidR="00033E83" w:rsidRPr="00EA1231" w:rsidRDefault="001C7230" w:rsidP="00DD0F94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</w:tc>
      </w:tr>
      <w:tr w:rsidR="001F50EA" w:rsidRPr="00EA1231" w14:paraId="79C90EE6" w14:textId="77777777" w:rsidTr="00F9407C">
        <w:tc>
          <w:tcPr>
            <w:tcW w:w="4127" w:type="dxa"/>
            <w:shd w:val="clear" w:color="auto" w:fill="auto"/>
          </w:tcPr>
          <w:p w14:paraId="3C971F12" w14:textId="77777777" w:rsidR="00033E83" w:rsidRPr="00EA1231" w:rsidRDefault="00033E83" w:rsidP="00DD0F94">
            <w:pPr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shd w:val="clear" w:color="auto" w:fill="auto"/>
          </w:tcPr>
          <w:p w14:paraId="0C8FCC76" w14:textId="77777777" w:rsidR="00033E83" w:rsidRPr="00EA1231" w:rsidRDefault="00033E83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A372F5" w14:textId="4BA51EC0" w:rsidR="00033E83" w:rsidRPr="00EA1231" w:rsidRDefault="001C7230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33E83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7DDB4D" w14:textId="77777777" w:rsidR="00033E83" w:rsidRPr="00EA1231" w:rsidRDefault="00033E83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6752D896" w14:textId="77777777" w:rsidR="00033E83" w:rsidRPr="00EA1231" w:rsidRDefault="00033E83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4BD47F" w14:textId="5516DE7C" w:rsidR="00033E83" w:rsidRPr="00EA1231" w:rsidRDefault="001C7230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33E83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823FC75" w14:textId="77777777" w:rsidR="00033E83" w:rsidRPr="00EA1231" w:rsidRDefault="00033E83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39" w:type="dxa"/>
            <w:shd w:val="clear" w:color="auto" w:fill="auto"/>
          </w:tcPr>
          <w:p w14:paraId="0798D2C6" w14:textId="77777777" w:rsidR="00033E83" w:rsidRPr="00EA1231" w:rsidRDefault="00033E83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DAA73C" w14:textId="71A00774" w:rsidR="00033E83" w:rsidRPr="00EA1231" w:rsidRDefault="001C7230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33E83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B4E7034" w14:textId="77777777" w:rsidR="00033E83" w:rsidRPr="00EA1231" w:rsidRDefault="00033E83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B3358B3" w14:textId="77777777" w:rsidR="00033E83" w:rsidRPr="00EA1231" w:rsidRDefault="00033E83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DEB4C1" w14:textId="0CCDB74D" w:rsidR="00033E83" w:rsidRPr="00EA1231" w:rsidRDefault="001C7230" w:rsidP="00DD0F94">
            <w:pPr>
              <w:pStyle w:val="acctfourfigures"/>
              <w:tabs>
                <w:tab w:val="clear" w:pos="765"/>
              </w:tabs>
              <w:spacing w:line="380" w:lineRule="exact"/>
              <w:ind w:left="-101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033E83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F410B" w:rsidRPr="00EA1231" w14:paraId="68D9061D" w14:textId="77777777" w:rsidTr="00F9407C">
        <w:tc>
          <w:tcPr>
            <w:tcW w:w="4127" w:type="dxa"/>
            <w:shd w:val="clear" w:color="auto" w:fill="auto"/>
          </w:tcPr>
          <w:p w14:paraId="314D9600" w14:textId="6A9BFB3F" w:rsidR="000F410B" w:rsidRPr="00EA1231" w:rsidRDefault="000F410B" w:rsidP="00DD0F94">
            <w:pPr>
              <w:spacing w:line="380" w:lineRule="exact"/>
              <w:ind w:left="-191" w:firstLine="191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853" w:type="dxa"/>
            <w:shd w:val="clear" w:color="auto" w:fill="auto"/>
          </w:tcPr>
          <w:p w14:paraId="08804F00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D63740A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B677096" w14:textId="376D067B" w:rsidR="000F410B" w:rsidRPr="00EA1231" w:rsidRDefault="00F34ED2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1,265,750</w:t>
            </w:r>
          </w:p>
        </w:tc>
        <w:tc>
          <w:tcPr>
            <w:tcW w:w="236" w:type="dxa"/>
            <w:shd w:val="clear" w:color="auto" w:fill="auto"/>
          </w:tcPr>
          <w:p w14:paraId="3A56F2E0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39" w:type="dxa"/>
            <w:shd w:val="clear" w:color="auto" w:fill="auto"/>
          </w:tcPr>
          <w:p w14:paraId="34B040AF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8AE5416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2DCBA05" w14:textId="2388FFDA" w:rsidR="000F410B" w:rsidRPr="00EA1231" w:rsidRDefault="001C7230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3,172,446</w:t>
            </w:r>
          </w:p>
        </w:tc>
      </w:tr>
      <w:tr w:rsidR="000F410B" w:rsidRPr="00EA1231" w14:paraId="3904EA96" w14:textId="77777777" w:rsidTr="00F9407C">
        <w:tc>
          <w:tcPr>
            <w:tcW w:w="4127" w:type="dxa"/>
            <w:shd w:val="clear" w:color="auto" w:fill="auto"/>
          </w:tcPr>
          <w:p w14:paraId="68CC7E7F" w14:textId="77777777" w:rsidR="000F410B" w:rsidRPr="00EA1231" w:rsidRDefault="000F410B" w:rsidP="00DD0F94">
            <w:pPr>
              <w:spacing w:line="380" w:lineRule="exact"/>
              <w:ind w:left="-191" w:firstLine="191"/>
              <w:rPr>
                <w:rFonts w:asciiTheme="majorBidi" w:hAnsiTheme="majorBidi" w:cstheme="majorBidi"/>
              </w:rPr>
            </w:pPr>
            <w:bookmarkStart w:id="19" w:name="OLE_LINK7"/>
            <w:r w:rsidRPr="00EA1231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  <w:bookmarkEnd w:id="19"/>
          </w:p>
        </w:tc>
        <w:tc>
          <w:tcPr>
            <w:tcW w:w="853" w:type="dxa"/>
            <w:shd w:val="clear" w:color="auto" w:fill="auto"/>
          </w:tcPr>
          <w:p w14:paraId="081DB791" w14:textId="5F1EE9CB" w:rsidR="000F410B" w:rsidRPr="00EA1231" w:rsidRDefault="004E1001" w:rsidP="00DD0F94">
            <w:pPr>
              <w:pStyle w:val="acctfourfigures"/>
              <w:tabs>
                <w:tab w:val="clear" w:pos="765"/>
                <w:tab w:val="center" w:pos="316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717D897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8DD0B6B" w14:textId="2CCD6B9D" w:rsidR="000F410B" w:rsidRPr="00EA1231" w:rsidRDefault="00F34ED2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253,150</w:t>
            </w:r>
          </w:p>
        </w:tc>
        <w:tc>
          <w:tcPr>
            <w:tcW w:w="236" w:type="dxa"/>
            <w:shd w:val="clear" w:color="auto" w:fill="auto"/>
          </w:tcPr>
          <w:p w14:paraId="030BFDBD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7E11E46B" w14:textId="096ED249" w:rsidR="000F410B" w:rsidRPr="00EA1231" w:rsidRDefault="001C7230" w:rsidP="00DD0F94">
            <w:pPr>
              <w:pStyle w:val="acctfourfigures"/>
              <w:tabs>
                <w:tab w:val="clear" w:pos="765"/>
                <w:tab w:val="center" w:pos="316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0F74D5E3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03E16FF" w14:textId="07511CA5" w:rsidR="000F410B" w:rsidRPr="00EA1231" w:rsidRDefault="001C7230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634,489</w:t>
            </w:r>
          </w:p>
        </w:tc>
      </w:tr>
      <w:tr w:rsidR="000F410B" w:rsidRPr="00EA1231" w14:paraId="12A93E87" w14:textId="77777777" w:rsidTr="00F9407C">
        <w:tc>
          <w:tcPr>
            <w:tcW w:w="4127" w:type="dxa"/>
            <w:shd w:val="clear" w:color="auto" w:fill="auto"/>
          </w:tcPr>
          <w:p w14:paraId="0CA84DF1" w14:textId="77777777" w:rsidR="000F410B" w:rsidRPr="00EA1231" w:rsidRDefault="000F410B" w:rsidP="00DD0F94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รายได้ที่ไม่ต้องเสียภาษี</w:t>
            </w:r>
          </w:p>
        </w:tc>
        <w:tc>
          <w:tcPr>
            <w:tcW w:w="853" w:type="dxa"/>
            <w:shd w:val="clear" w:color="auto" w:fill="auto"/>
          </w:tcPr>
          <w:p w14:paraId="2FC2DB09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59C2DB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B953C8D" w14:textId="4C7CA1CD" w:rsidR="000F410B" w:rsidRPr="00EA1231" w:rsidRDefault="00F34ED2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(347,919)</w:t>
            </w:r>
          </w:p>
        </w:tc>
        <w:tc>
          <w:tcPr>
            <w:tcW w:w="236" w:type="dxa"/>
            <w:shd w:val="clear" w:color="auto" w:fill="auto"/>
          </w:tcPr>
          <w:p w14:paraId="3740C3C4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4AA3082D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6B7D753F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4707D5FE" w14:textId="0A808C92" w:rsidR="000F410B" w:rsidRPr="00EA1231" w:rsidRDefault="001C7230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(569,796)</w:t>
            </w:r>
          </w:p>
        </w:tc>
      </w:tr>
      <w:tr w:rsidR="000F410B" w:rsidRPr="00EA1231" w14:paraId="2EA72229" w14:textId="77777777" w:rsidTr="00F9407C">
        <w:tc>
          <w:tcPr>
            <w:tcW w:w="4127" w:type="dxa"/>
            <w:shd w:val="clear" w:color="auto" w:fill="auto"/>
          </w:tcPr>
          <w:p w14:paraId="64B71128" w14:textId="02E110B3" w:rsidR="000F410B" w:rsidRPr="00EA1231" w:rsidRDefault="000F410B" w:rsidP="00DD0F94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3" w:type="dxa"/>
            <w:shd w:val="clear" w:color="auto" w:fill="auto"/>
          </w:tcPr>
          <w:p w14:paraId="5E1A2477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F5C984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0F409018" w14:textId="5E2384E9" w:rsidR="000F410B" w:rsidRPr="00EA1231" w:rsidRDefault="00F9407C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4929B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6DD90C63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ABD2821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05B93EB4" w14:textId="35EC075B" w:rsidR="000F410B" w:rsidRPr="00EA1231" w:rsidRDefault="001C7230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(15,004)</w:t>
            </w:r>
          </w:p>
        </w:tc>
      </w:tr>
      <w:tr w:rsidR="000F410B" w:rsidRPr="00EA1231" w14:paraId="5AB1926A" w14:textId="77777777" w:rsidTr="00F9407C">
        <w:tc>
          <w:tcPr>
            <w:tcW w:w="4127" w:type="dxa"/>
            <w:shd w:val="clear" w:color="auto" w:fill="auto"/>
          </w:tcPr>
          <w:p w14:paraId="478D4E4F" w14:textId="77777777" w:rsidR="000F410B" w:rsidRPr="00EA1231" w:rsidRDefault="000F410B" w:rsidP="00DD0F94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53" w:type="dxa"/>
            <w:shd w:val="clear" w:color="auto" w:fill="auto"/>
          </w:tcPr>
          <w:p w14:paraId="13020604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AD8EB6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5048ABFD" w14:textId="0D1B49C0" w:rsidR="000F410B" w:rsidRPr="00EA1231" w:rsidRDefault="00944158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  <w:r w:rsidR="00F9407C"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36" w:type="dxa"/>
            <w:shd w:val="clear" w:color="auto" w:fill="auto"/>
          </w:tcPr>
          <w:p w14:paraId="0EFAFAE1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4D7747C7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409866A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2C768AA4" w14:textId="2FF29F60" w:rsidR="000F410B" w:rsidRPr="00EA1231" w:rsidRDefault="001C7230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</w:tr>
      <w:tr w:rsidR="000F410B" w:rsidRPr="00EA1231" w14:paraId="18966B5B" w14:textId="77777777" w:rsidTr="00F9407C">
        <w:tc>
          <w:tcPr>
            <w:tcW w:w="4127" w:type="dxa"/>
            <w:shd w:val="clear" w:color="auto" w:fill="auto"/>
          </w:tcPr>
          <w:p w14:paraId="5C30F755" w14:textId="5D29279C" w:rsidR="000F410B" w:rsidRPr="00EA1231" w:rsidRDefault="000F410B" w:rsidP="00DD0F94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bookmarkStart w:id="20" w:name="OLE_LINK10"/>
            <w:r w:rsidRPr="00EA1231">
              <w:rPr>
                <w:rFonts w:asciiTheme="majorBidi" w:hAnsiTheme="majorBidi" w:cstheme="majorBidi"/>
                <w:cs/>
              </w:rPr>
              <w:t>ผลขาดทุนทางภาษี</w:t>
            </w:r>
            <w:bookmarkEnd w:id="20"/>
          </w:p>
        </w:tc>
        <w:tc>
          <w:tcPr>
            <w:tcW w:w="853" w:type="dxa"/>
            <w:shd w:val="clear" w:color="auto" w:fill="auto"/>
          </w:tcPr>
          <w:p w14:paraId="5D8D6652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49B4DF4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50A4E47" w14:textId="1636C0BE" w:rsidR="000F410B" w:rsidRPr="00EA1231" w:rsidRDefault="006D46D0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89,061</w:t>
            </w:r>
          </w:p>
        </w:tc>
        <w:tc>
          <w:tcPr>
            <w:tcW w:w="236" w:type="dxa"/>
            <w:shd w:val="clear" w:color="auto" w:fill="auto"/>
          </w:tcPr>
          <w:p w14:paraId="1769BBF5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4E5C6864" w14:textId="77777777" w:rsidR="000F410B" w:rsidRPr="00EA1231" w:rsidRDefault="000F410B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A1D9B9F" w14:textId="77777777" w:rsidR="000F410B" w:rsidRPr="00EA1231" w:rsidRDefault="000F410B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CE7EDB0" w14:textId="65669AAF" w:rsidR="000F410B" w:rsidRPr="00EA1231" w:rsidRDefault="001C7230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(52,126)</w:t>
            </w:r>
          </w:p>
        </w:tc>
      </w:tr>
      <w:tr w:rsidR="00F9407C" w:rsidRPr="00EA1231" w14:paraId="54C4F4D5" w14:textId="77777777" w:rsidTr="00F9407C">
        <w:tc>
          <w:tcPr>
            <w:tcW w:w="4127" w:type="dxa"/>
            <w:shd w:val="clear" w:color="auto" w:fill="auto"/>
          </w:tcPr>
          <w:p w14:paraId="7F78735E" w14:textId="77777777" w:rsidR="00F9407C" w:rsidRPr="00EA1231" w:rsidRDefault="00F9407C" w:rsidP="00DD0F94">
            <w:pPr>
              <w:tabs>
                <w:tab w:val="clear" w:pos="227"/>
              </w:tabs>
              <w:spacing w:line="380" w:lineRule="exact"/>
              <w:ind w:left="79" w:hanging="79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853" w:type="dxa"/>
            <w:shd w:val="clear" w:color="auto" w:fill="auto"/>
          </w:tcPr>
          <w:p w14:paraId="4AEED303" w14:textId="77777777" w:rsidR="00F9407C" w:rsidRPr="00EA1231" w:rsidRDefault="00F9407C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21E94A" w14:textId="77777777" w:rsidR="00F9407C" w:rsidRPr="00EA1231" w:rsidRDefault="00F9407C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7AFF957E" w14:textId="3943492E" w:rsidR="00F9407C" w:rsidRPr="00EA1231" w:rsidRDefault="00F36C04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170C44" w14:textId="77777777" w:rsidR="00F9407C" w:rsidRPr="00EA1231" w:rsidRDefault="00F9407C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shd w:val="clear" w:color="auto" w:fill="auto"/>
          </w:tcPr>
          <w:p w14:paraId="213E7288" w14:textId="77777777" w:rsidR="00F9407C" w:rsidRPr="00EA1231" w:rsidRDefault="00F9407C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3BC9F79" w14:textId="77777777" w:rsidR="00F9407C" w:rsidRPr="00EA1231" w:rsidRDefault="00F9407C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63EDD85" w14:textId="799465E2" w:rsidR="00F9407C" w:rsidRPr="00EA1231" w:rsidRDefault="00F36C04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9407C" w:rsidRPr="00EA1231" w14:paraId="12567F52" w14:textId="77777777" w:rsidTr="00F9407C">
        <w:tc>
          <w:tcPr>
            <w:tcW w:w="4127" w:type="dxa"/>
            <w:shd w:val="clear" w:color="auto" w:fill="auto"/>
          </w:tcPr>
          <w:p w14:paraId="19FB3020" w14:textId="77777777" w:rsidR="00F9407C" w:rsidRPr="00EA1231" w:rsidRDefault="00F9407C" w:rsidP="00DD0F94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53" w:type="dxa"/>
            <w:shd w:val="clear" w:color="auto" w:fill="auto"/>
          </w:tcPr>
          <w:p w14:paraId="54720B93" w14:textId="77777777" w:rsidR="00F9407C" w:rsidRPr="00EA1231" w:rsidRDefault="00F9407C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32D8F9" w14:textId="77777777" w:rsidR="00F9407C" w:rsidRPr="00EA1231" w:rsidRDefault="00F9407C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57BAA8BD" w14:textId="2B272D17" w:rsidR="00F9407C" w:rsidRPr="00EA1231" w:rsidRDefault="00F9407C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90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991)</w:t>
            </w:r>
          </w:p>
        </w:tc>
        <w:tc>
          <w:tcPr>
            <w:tcW w:w="236" w:type="dxa"/>
            <w:shd w:val="clear" w:color="auto" w:fill="auto"/>
          </w:tcPr>
          <w:p w14:paraId="2EE84429" w14:textId="77777777" w:rsidR="00F9407C" w:rsidRPr="00EA1231" w:rsidRDefault="00F9407C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shd w:val="clear" w:color="auto" w:fill="auto"/>
          </w:tcPr>
          <w:p w14:paraId="1F8BA925" w14:textId="77777777" w:rsidR="00F9407C" w:rsidRPr="00EA1231" w:rsidRDefault="00F9407C" w:rsidP="00DD0F94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4BE4B886" w14:textId="77777777" w:rsidR="00F9407C" w:rsidRPr="00EA1231" w:rsidRDefault="00F9407C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53" w:type="dxa"/>
            <w:shd w:val="clear" w:color="auto" w:fill="auto"/>
          </w:tcPr>
          <w:p w14:paraId="2087BC7B" w14:textId="0BEDDC51" w:rsidR="00F9407C" w:rsidRPr="00EA1231" w:rsidRDefault="00F9407C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90,805</w:t>
            </w:r>
          </w:p>
        </w:tc>
      </w:tr>
      <w:tr w:rsidR="004E1001" w:rsidRPr="00EA1231" w14:paraId="0627AFC5" w14:textId="77777777" w:rsidTr="00F9407C">
        <w:tc>
          <w:tcPr>
            <w:tcW w:w="4127" w:type="dxa"/>
            <w:shd w:val="clear" w:color="auto" w:fill="auto"/>
          </w:tcPr>
          <w:p w14:paraId="1B5F2EF4" w14:textId="2C53B4F3" w:rsidR="004E1001" w:rsidRPr="00EA1231" w:rsidRDefault="004E1001" w:rsidP="00DD0F94">
            <w:pPr>
              <w:tabs>
                <w:tab w:val="clear" w:pos="227"/>
              </w:tabs>
              <w:spacing w:line="380" w:lineRule="exact"/>
              <w:ind w:left="16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ค่าใช้จ่าย </w:t>
            </w:r>
            <w:r w:rsidRPr="00EA1231">
              <w:rPr>
                <w:rFonts w:asciiTheme="majorBidi" w:hAnsiTheme="majorBidi" w:cstheme="majorBidi"/>
                <w:b/>
                <w:bCs/>
              </w:rPr>
              <w:t>(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Pr="00EA1231">
              <w:rPr>
                <w:rFonts w:asciiTheme="majorBidi" w:hAnsiTheme="majorBidi" w:cstheme="majorBidi"/>
                <w:b/>
                <w:bCs/>
              </w:rPr>
              <w:t>)</w:t>
            </w: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 ภาษีเงินได้</w:t>
            </w: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90907" w14:textId="77CA7DB5" w:rsidR="004E1001" w:rsidRPr="00EA1231" w:rsidRDefault="004E1001" w:rsidP="00DD0F94">
            <w:pPr>
              <w:pStyle w:val="acctfourfigures"/>
              <w:tabs>
                <w:tab w:val="clear" w:pos="765"/>
                <w:tab w:val="left" w:pos="421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FC28D5" w14:textId="77777777" w:rsidR="004E1001" w:rsidRPr="00EA1231" w:rsidRDefault="004E1001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764AB" w14:textId="435597EE" w:rsidR="004E1001" w:rsidRPr="00EA1231" w:rsidRDefault="004E1001" w:rsidP="00DD0F94">
            <w:pPr>
              <w:pStyle w:val="acctfourfigures"/>
              <w:tabs>
                <w:tab w:val="clear" w:pos="765"/>
                <w:tab w:val="decimal" w:pos="971"/>
              </w:tabs>
              <w:spacing w:line="380" w:lineRule="exact"/>
              <w:ind w:left="-72"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(90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991)</w:t>
            </w:r>
          </w:p>
        </w:tc>
        <w:tc>
          <w:tcPr>
            <w:tcW w:w="236" w:type="dxa"/>
            <w:shd w:val="clear" w:color="auto" w:fill="auto"/>
          </w:tcPr>
          <w:p w14:paraId="5C9DE689" w14:textId="77777777" w:rsidR="004E1001" w:rsidRPr="00EA1231" w:rsidRDefault="004E1001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1FDB2" w14:textId="209C7E62" w:rsidR="004E1001" w:rsidRPr="00EA1231" w:rsidRDefault="004E1001" w:rsidP="00DD0F94">
            <w:pPr>
              <w:pStyle w:val="acctfourfigures"/>
              <w:tabs>
                <w:tab w:val="clear" w:pos="765"/>
                <w:tab w:val="left" w:pos="421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18E6D08" w14:textId="77777777" w:rsidR="004E1001" w:rsidRPr="00EA1231" w:rsidRDefault="004E1001" w:rsidP="00DD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9DCD" w14:textId="406626BF" w:rsidR="004E1001" w:rsidRPr="00EA1231" w:rsidRDefault="004E1001" w:rsidP="00DD0F94">
            <w:pPr>
              <w:pStyle w:val="acctfourfigures"/>
              <w:tabs>
                <w:tab w:val="clear" w:pos="765"/>
                <w:tab w:val="decimal" w:pos="963"/>
              </w:tabs>
              <w:spacing w:line="380" w:lineRule="exac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90,805</w:t>
            </w:r>
          </w:p>
        </w:tc>
      </w:tr>
    </w:tbl>
    <w:p w14:paraId="19905E9A" w14:textId="6831393C" w:rsidR="005745F3" w:rsidRDefault="005745F3" w:rsidP="0051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Style w:val="normaltextrun"/>
          <w:rFonts w:asciiTheme="majorBidi" w:hAnsiTheme="majorBidi" w:cstheme="majorBidi"/>
          <w:color w:val="000000"/>
          <w:position w:val="1"/>
          <w:sz w:val="20"/>
          <w:szCs w:val="20"/>
          <w:shd w:val="clear" w:color="auto" w:fill="F5F5F5"/>
        </w:rPr>
      </w:pPr>
    </w:p>
    <w:p w14:paraId="409DC8DE" w14:textId="4429C448" w:rsidR="00842044" w:rsidRDefault="00657540" w:rsidP="00DD2DA2">
      <w:pPr>
        <w:tabs>
          <w:tab w:val="clear" w:pos="454"/>
          <w:tab w:val="left" w:pos="540"/>
        </w:tabs>
        <w:ind w:left="540"/>
        <w:jc w:val="thaiDistribute"/>
      </w:pPr>
      <w:r w:rsidRPr="00657540">
        <w:rPr>
          <w:cs/>
        </w:rPr>
        <w:t>บริษัทดำเนินธุรกิจในประเทศไทย และมีเงินลงทุนในหลายเขตเศรษฐกิจ (</w:t>
      </w:r>
      <w:r w:rsidRPr="00657540">
        <w:t xml:space="preserve">Jurisdictions) </w:t>
      </w:r>
      <w:r w:rsidRPr="00657540">
        <w:rPr>
          <w:cs/>
        </w:rPr>
        <w:t>โดยมีบริษัทใหญ่ในลำดับสูงสุดอยู่ภายใต้ขอบเขตกฎหมายการจัดเก็บภาษีส่วนเพิ่ม (</w:t>
      </w:r>
      <w:r w:rsidRPr="00657540">
        <w:t xml:space="preserve">Top-up tax) </w:t>
      </w:r>
      <w:r w:rsidRPr="00657540">
        <w:rPr>
          <w:cs/>
        </w:rPr>
        <w:t>ตามการปฏิรูปภาษีระหว่างประเทศกฎโมเดลเสาหลักที่สอง (</w:t>
      </w:r>
      <w:r w:rsidRPr="00657540">
        <w:t xml:space="preserve">Pillar Two Model Rules) </w:t>
      </w:r>
      <w:r w:rsidRPr="00657540">
        <w:rPr>
          <w:cs/>
        </w:rPr>
        <w:t>เพื่อจัดเก็บภาษีขั้นต่ำ (</w:t>
      </w:r>
      <w:r w:rsidRPr="00657540">
        <w:t xml:space="preserve">Global minimum tax) </w:t>
      </w:r>
      <w:r w:rsidRPr="00657540">
        <w:rPr>
          <w:cs/>
        </w:rPr>
        <w:t>ในอัตราภาษีที่แท้จริง (</w:t>
      </w:r>
      <w:r w:rsidRPr="00657540">
        <w:t xml:space="preserve">Effective tax rate) </w:t>
      </w:r>
      <w:r w:rsidRPr="00657540">
        <w:rPr>
          <w:cs/>
        </w:rPr>
        <w:t xml:space="preserve">เป็นรายเขตเศรษฐกิจ ไม่น้อยกว่าร้อยละ </w:t>
      </w:r>
      <w:r>
        <w:t>15</w:t>
      </w:r>
      <w:r w:rsidRPr="00657540">
        <w:rPr>
          <w:cs/>
        </w:rPr>
        <w:t xml:space="preserve"> ของประเทศไทย ซึ่งมีผลต่องบการเงินของบริษัทสำหรับรอบระยะเวลาบัญชีประจำปีที่เริ่มตั้งแต่วันที่ </w:t>
      </w:r>
      <w:r>
        <w:t>1</w:t>
      </w:r>
      <w:r w:rsidRPr="00657540">
        <w:rPr>
          <w:cs/>
        </w:rPr>
        <w:t xml:space="preserve"> มกราคม </w:t>
      </w:r>
      <w:r>
        <w:t>2568</w:t>
      </w:r>
      <w:r w:rsidRPr="00657540">
        <w:rPr>
          <w:cs/>
        </w:rPr>
        <w:t xml:space="preserve"> เป็นต้นไป</w:t>
      </w:r>
    </w:p>
    <w:p w14:paraId="1A60D1D5" w14:textId="6F4660FF" w:rsidR="00DD2DA2" w:rsidRPr="00DD2DA2" w:rsidRDefault="00923A9B" w:rsidP="00923A9B">
      <w:pPr>
        <w:tabs>
          <w:tab w:val="clear" w:pos="454"/>
          <w:tab w:val="left" w:pos="540"/>
        </w:tabs>
        <w:ind w:left="540"/>
        <w:jc w:val="thaiDistribute"/>
      </w:pPr>
      <w:r>
        <w:rPr>
          <w:cs/>
        </w:rPr>
        <w:lastRenderedPageBreak/>
        <w:t>บริษัทใหญ่ในลำดับสูงสุดรับผิดชอบในการประเมินผลกระทบของกฎหมายดังกล่าวและได้ดำเนินการว่าจ้างบริษัทที่ผู้เชี่ยวชาญด้านกฎหมายโมเดลเสาหลักที่สอง (</w:t>
      </w:r>
      <w:r>
        <w:t xml:space="preserve">Pillar Two Model Rules) </w:t>
      </w:r>
      <w:r>
        <w:rPr>
          <w:cs/>
        </w:rPr>
        <w:t>เป็นผู้ให้คำปรึกษาและแนะนำ ซึ่งบริษัทใหญ่ในลำดับสูงสุดอยู่ระหว่างการประเมินผลกระทบที่อาจเกิดขึ้นต่องบการเงินของบริษัท</w:t>
      </w:r>
    </w:p>
    <w:p w14:paraId="436D98ED" w14:textId="15A527DD" w:rsidR="001E3506" w:rsidRPr="00EA1231" w:rsidRDefault="001E3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normaltextrun"/>
          <w:rFonts w:asciiTheme="majorBidi" w:hAnsiTheme="majorBidi" w:cstheme="majorBidi"/>
          <w:color w:val="000000"/>
          <w:position w:val="1"/>
          <w:shd w:val="clear" w:color="auto" w:fill="F5F5F5"/>
          <w:cs/>
        </w:rPr>
      </w:pPr>
    </w:p>
    <w:p w14:paraId="3179C486" w14:textId="362B6E3F" w:rsidR="00D96B3A" w:rsidRPr="00EA1231" w:rsidRDefault="00D96B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hAnsiTheme="majorBidi" w:cstheme="majorBidi"/>
          <w:b/>
          <w:bCs/>
          <w:szCs w:val="30"/>
          <w:cs/>
        </w:rPr>
        <w:t>กำไรต่อหุ้นขั้นพื้นฐาน</w:t>
      </w:r>
    </w:p>
    <w:p w14:paraId="1C5487C7" w14:textId="77777777" w:rsidR="00D96B3A" w:rsidRPr="006932E3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A4986C4" w14:textId="092A54E5" w:rsidR="009A6470" w:rsidRPr="00EA1231" w:rsidRDefault="00D96B3A" w:rsidP="00795E20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"/>
        <w:jc w:val="thaiDistribute"/>
        <w:rPr>
          <w:rFonts w:asciiTheme="majorBidi" w:eastAsia="Calibri" w:hAnsiTheme="majorBidi" w:cstheme="majorBidi"/>
          <w:szCs w:val="30"/>
        </w:rPr>
      </w:pPr>
      <w:r w:rsidRPr="00EA1231">
        <w:rPr>
          <w:rFonts w:asciiTheme="majorBidi" w:eastAsia="Calibri" w:hAnsiTheme="majorBidi" w:cstheme="majorBidi"/>
          <w:szCs w:val="30"/>
          <w:cs/>
        </w:rPr>
        <w:t>กำไรต่อหุ้นขั้นพื้นฐานสำหรับ</w:t>
      </w:r>
      <w:r w:rsidR="00253369" w:rsidRPr="00EA1231">
        <w:rPr>
          <w:rFonts w:asciiTheme="majorBidi" w:eastAsia="Calibri" w:hAnsiTheme="majorBidi" w:cstheme="majorBidi"/>
          <w:szCs w:val="30"/>
          <w:cs/>
        </w:rPr>
        <w:t>ปี</w:t>
      </w:r>
      <w:r w:rsidRPr="00EA1231">
        <w:rPr>
          <w:rFonts w:asciiTheme="majorBidi" w:eastAsia="Calibri" w:hAnsiTheme="majorBidi" w:cstheme="majorBidi"/>
          <w:szCs w:val="30"/>
          <w:cs/>
        </w:rPr>
        <w:t xml:space="preserve">สิ้นสุดวันที่ </w:t>
      </w:r>
      <w:r w:rsidR="001C7230" w:rsidRPr="00EA1231">
        <w:rPr>
          <w:rFonts w:asciiTheme="majorBidi" w:eastAsia="Calibri" w:hAnsiTheme="majorBidi" w:cstheme="majorBidi"/>
          <w:szCs w:val="30"/>
        </w:rPr>
        <w:t>31</w:t>
      </w:r>
      <w:r w:rsidRPr="00EA1231">
        <w:rPr>
          <w:rFonts w:asciiTheme="majorBidi" w:eastAsia="Calibri" w:hAnsiTheme="majorBidi" w:cstheme="majorBidi"/>
          <w:szCs w:val="30"/>
        </w:rPr>
        <w:t xml:space="preserve"> </w:t>
      </w:r>
      <w:r w:rsidR="00253369" w:rsidRPr="00EA1231">
        <w:rPr>
          <w:rFonts w:asciiTheme="majorBidi" w:eastAsia="Calibri" w:hAnsiTheme="majorBidi" w:cstheme="majorBidi"/>
          <w:szCs w:val="30"/>
          <w:cs/>
        </w:rPr>
        <w:t>ธันวาคม</w:t>
      </w:r>
      <w:r w:rsidRPr="00EA1231">
        <w:rPr>
          <w:rFonts w:asciiTheme="majorBidi" w:eastAsia="Calibri" w:hAnsiTheme="majorBidi" w:cstheme="majorBidi"/>
          <w:szCs w:val="30"/>
          <w:cs/>
        </w:rPr>
        <w:t xml:space="preserve"> คำนวณจากกำไรสำหรับ</w:t>
      </w:r>
      <w:r w:rsidR="001F135A" w:rsidRPr="00EA1231">
        <w:rPr>
          <w:rFonts w:asciiTheme="majorBidi" w:eastAsia="Calibri" w:hAnsiTheme="majorBidi" w:cstheme="majorBidi"/>
          <w:szCs w:val="30"/>
          <w:cs/>
        </w:rPr>
        <w:t>ปี</w:t>
      </w:r>
      <w:r w:rsidRPr="00EA1231">
        <w:rPr>
          <w:rFonts w:asciiTheme="majorBidi" w:eastAsia="Calibri" w:hAnsiTheme="majorBidi" w:cstheme="majorBidi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</w:t>
      </w:r>
      <w:r w:rsidR="001F135A" w:rsidRPr="00EA1231">
        <w:rPr>
          <w:rFonts w:asciiTheme="majorBidi" w:eastAsia="Calibri" w:hAnsiTheme="majorBidi" w:cstheme="majorBidi"/>
          <w:szCs w:val="30"/>
          <w:cs/>
        </w:rPr>
        <w:t>ปี</w:t>
      </w:r>
      <w:r w:rsidRPr="00EA1231">
        <w:rPr>
          <w:rFonts w:asciiTheme="majorBidi" w:eastAsia="Calibri" w:hAnsiTheme="majorBidi" w:cstheme="majorBidi"/>
          <w:szCs w:val="30"/>
          <w:cs/>
        </w:rPr>
        <w:t xml:space="preserve"> ซึ่ง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เหตุข้อ </w:t>
      </w:r>
      <w:r w:rsidR="001C7230" w:rsidRPr="00EA1231">
        <w:rPr>
          <w:rFonts w:asciiTheme="majorBidi" w:eastAsia="Calibri" w:hAnsiTheme="majorBidi" w:cstheme="majorBidi"/>
          <w:szCs w:val="30"/>
        </w:rPr>
        <w:t>1</w:t>
      </w:r>
      <w:r w:rsidR="001E3506" w:rsidRPr="00EA1231">
        <w:rPr>
          <w:rFonts w:asciiTheme="majorBidi" w:eastAsia="Calibri" w:hAnsiTheme="majorBidi" w:cstheme="majorBidi"/>
          <w:szCs w:val="30"/>
        </w:rPr>
        <w:t>2</w:t>
      </w:r>
      <w:r w:rsidRPr="00EA1231">
        <w:rPr>
          <w:rFonts w:asciiTheme="majorBidi" w:eastAsia="Calibri" w:hAnsiTheme="majorBidi" w:cstheme="majorBidi"/>
          <w:szCs w:val="30"/>
        </w:rPr>
        <w:t xml:space="preserve"> </w:t>
      </w:r>
      <w:r w:rsidRPr="00EA1231">
        <w:rPr>
          <w:rFonts w:asciiTheme="majorBidi" w:eastAsia="Calibri" w:hAnsiTheme="majorBidi" w:cstheme="majorBidi"/>
          <w:szCs w:val="30"/>
          <w:cs/>
        </w:rPr>
        <w:t>จำนวนหุ้นสามัญ</w:t>
      </w:r>
      <w:r w:rsidR="00754384" w:rsidRPr="00EA1231">
        <w:rPr>
          <w:rFonts w:asciiTheme="majorBidi" w:eastAsia="Calibri" w:hAnsiTheme="majorBidi" w:cstheme="majorBidi"/>
          <w:szCs w:val="30"/>
          <w:cs/>
        </w:rPr>
        <w:br/>
      </w:r>
      <w:r w:rsidRPr="00EA1231">
        <w:rPr>
          <w:rFonts w:asciiTheme="majorBidi" w:eastAsia="Calibri" w:hAnsiTheme="majorBidi" w:cstheme="majorBidi"/>
          <w:szCs w:val="30"/>
          <w:cs/>
        </w:rPr>
        <w:t>ถัวเฉลี่ยถ่วงน้ำหนักที่นำมาใช้ในการคำนวณกำไรต่อหุ้นสำหรับ</w:t>
      </w:r>
      <w:r w:rsidR="001F135A" w:rsidRPr="00EA1231">
        <w:rPr>
          <w:rFonts w:asciiTheme="majorBidi" w:eastAsia="Calibri" w:hAnsiTheme="majorBidi" w:cstheme="majorBidi"/>
          <w:szCs w:val="30"/>
          <w:cs/>
        </w:rPr>
        <w:t>ปี</w:t>
      </w:r>
      <w:r w:rsidRPr="00EA1231">
        <w:rPr>
          <w:rFonts w:asciiTheme="majorBidi" w:eastAsia="Calibri" w:hAnsiTheme="majorBidi" w:cstheme="majorBidi"/>
          <w:szCs w:val="30"/>
          <w:cs/>
        </w:rPr>
        <w:t>ได้ถูกปรับปรุงเสมือนว่าการเปลี่ยนแปลงนั้นได้เกิดขึ้นตั้งแต่วันต้น</w:t>
      </w:r>
      <w:r w:rsidR="001F135A" w:rsidRPr="00EA1231">
        <w:rPr>
          <w:rFonts w:asciiTheme="majorBidi" w:eastAsia="Calibri" w:hAnsiTheme="majorBidi" w:cstheme="majorBidi"/>
          <w:szCs w:val="30"/>
          <w:cs/>
        </w:rPr>
        <w:t>ปี</w:t>
      </w:r>
      <w:r w:rsidRPr="00EA1231">
        <w:rPr>
          <w:rFonts w:asciiTheme="majorBidi" w:eastAsia="Calibri" w:hAnsiTheme="majorBidi" w:cstheme="majorBidi"/>
          <w:szCs w:val="30"/>
          <w:cs/>
        </w:rPr>
        <w:t>ของ</w:t>
      </w:r>
      <w:r w:rsidR="001F135A" w:rsidRPr="00EA1231">
        <w:rPr>
          <w:rFonts w:asciiTheme="majorBidi" w:eastAsia="Calibri" w:hAnsiTheme="majorBidi" w:cstheme="majorBidi"/>
          <w:szCs w:val="30"/>
          <w:cs/>
        </w:rPr>
        <w:t>งวด</w:t>
      </w:r>
      <w:r w:rsidRPr="00EA1231">
        <w:rPr>
          <w:rFonts w:asciiTheme="majorBidi" w:eastAsia="Calibri" w:hAnsiTheme="majorBidi" w:cstheme="majorBidi"/>
          <w:szCs w:val="30"/>
          <w:cs/>
        </w:rPr>
        <w:t>บัญชีดังกล่าว โดยแสดงการคำนวณ ดังนี้</w:t>
      </w:r>
    </w:p>
    <w:p w14:paraId="2D43AD4A" w14:textId="77777777" w:rsidR="005111AB" w:rsidRPr="006932E3" w:rsidRDefault="005111AB" w:rsidP="005111A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Style w:val="TableGrid"/>
        <w:tblW w:w="89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8"/>
        <w:gridCol w:w="1440"/>
        <w:gridCol w:w="245"/>
        <w:gridCol w:w="1440"/>
      </w:tblGrid>
      <w:tr w:rsidR="00D96B3A" w:rsidRPr="00EA1231" w14:paraId="791B3B0D" w14:textId="77777777" w:rsidTr="00445917">
        <w:trPr>
          <w:trHeight w:val="360"/>
          <w:tblHeader/>
        </w:trPr>
        <w:tc>
          <w:tcPr>
            <w:tcW w:w="5818" w:type="dxa"/>
          </w:tcPr>
          <w:p w14:paraId="23622C9E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856626C" w14:textId="0071EB3B" w:rsidR="00D96B3A" w:rsidRPr="00EA1231" w:rsidRDefault="001C7230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5" w:type="dxa"/>
          </w:tcPr>
          <w:p w14:paraId="750A8579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DF135E5" w14:textId="77777777" w:rsidR="00DB3A6C" w:rsidRPr="00EA1231" w:rsidRDefault="00DB79E7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2566</w:t>
            </w:r>
          </w:p>
          <w:p w14:paraId="2FAF74A9" w14:textId="02FE86CE" w:rsidR="00EE2A31" w:rsidRPr="00EA1231" w:rsidRDefault="00EE2A31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</w:tr>
      <w:tr w:rsidR="00D96B3A" w:rsidRPr="00EA1231" w14:paraId="7F69B57E" w14:textId="77777777" w:rsidTr="00445917">
        <w:trPr>
          <w:trHeight w:val="360"/>
          <w:tblHeader/>
        </w:trPr>
        <w:tc>
          <w:tcPr>
            <w:tcW w:w="5818" w:type="dxa"/>
          </w:tcPr>
          <w:p w14:paraId="24B562C0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125" w:type="dxa"/>
            <w:gridSpan w:val="3"/>
          </w:tcPr>
          <w:p w14:paraId="5D9A317F" w14:textId="083648B7" w:rsidR="00D96B3A" w:rsidRPr="00EA1231" w:rsidRDefault="001C7230" w:rsidP="0044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D96B3A" w:rsidRPr="00EA1231">
              <w:rPr>
                <w:rFonts w:asciiTheme="majorBidi" w:hAnsiTheme="majorBidi" w:cstheme="majorBidi"/>
                <w:i/>
                <w:iCs/>
                <w:cs/>
              </w:rPr>
              <w:t>พันบาท / พันหุ้น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E567F7" w:rsidRPr="00EA1231" w14:paraId="3A14FB77" w14:textId="77777777" w:rsidTr="00445917">
        <w:trPr>
          <w:trHeight w:val="360"/>
        </w:trPr>
        <w:tc>
          <w:tcPr>
            <w:tcW w:w="5818" w:type="dxa"/>
          </w:tcPr>
          <w:p w14:paraId="3074F75F" w14:textId="1E565282" w:rsidR="00E567F7" w:rsidRPr="00EA1231" w:rsidRDefault="00E567F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cs/>
              </w:rPr>
              <w:t>สำหรับปีสิ้นสุดวันที่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position w:val="6"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  <w:b/>
                <w:bCs/>
                <w:i/>
                <w:iCs/>
                <w:position w:val="6"/>
              </w:rPr>
              <w:t>31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242CECE" w14:textId="77777777" w:rsidR="00E567F7" w:rsidRPr="00EA1231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5" w:type="dxa"/>
          </w:tcPr>
          <w:p w14:paraId="28047FC4" w14:textId="77777777" w:rsidR="00E567F7" w:rsidRPr="00EA1231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FA64E41" w14:textId="77777777" w:rsidR="00E567F7" w:rsidRPr="00EA1231" w:rsidRDefault="00E567F7" w:rsidP="00E5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415F97" w:rsidRPr="00EA1231" w14:paraId="3CA7D8E6" w14:textId="77777777" w:rsidTr="00445917">
        <w:trPr>
          <w:trHeight w:val="360"/>
        </w:trPr>
        <w:tc>
          <w:tcPr>
            <w:tcW w:w="5818" w:type="dxa"/>
          </w:tcPr>
          <w:p w14:paraId="51FFD4A1" w14:textId="5251FA2B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E8CFA81" w14:textId="6FA8AA87" w:rsidR="00415F97" w:rsidRPr="00EA1231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1,356,741</w:t>
            </w:r>
          </w:p>
        </w:tc>
        <w:tc>
          <w:tcPr>
            <w:tcW w:w="245" w:type="dxa"/>
          </w:tcPr>
          <w:p w14:paraId="617314C8" w14:textId="77777777" w:rsidR="00415F97" w:rsidRPr="00EA1231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F12868" w14:textId="5AF2C8E0" w:rsidR="00415F97" w:rsidRPr="00EA1231" w:rsidRDefault="001C7230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3,081,641</w:t>
            </w:r>
          </w:p>
        </w:tc>
      </w:tr>
      <w:tr w:rsidR="00415F97" w:rsidRPr="00EA1231" w14:paraId="17FFCF91" w14:textId="77777777" w:rsidTr="00445917">
        <w:trPr>
          <w:trHeight w:val="360"/>
        </w:trPr>
        <w:tc>
          <w:tcPr>
            <w:tcW w:w="5818" w:type="dxa"/>
          </w:tcPr>
          <w:p w14:paraId="0E38D576" w14:textId="4E227DA3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จำนวนหุ้นสามัญที่ออกจำหน่ายแล้ว ณ วันที่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561C48B" w14:textId="3932D16C" w:rsidR="00415F97" w:rsidRPr="009F7C5F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9F7C5F">
              <w:rPr>
                <w:rFonts w:asciiTheme="majorBidi" w:hAnsiTheme="majorBidi" w:cstheme="majorBidi"/>
              </w:rPr>
              <w:t>1,650,000</w:t>
            </w:r>
          </w:p>
        </w:tc>
        <w:tc>
          <w:tcPr>
            <w:tcW w:w="245" w:type="dxa"/>
          </w:tcPr>
          <w:p w14:paraId="02BDD693" w14:textId="77777777" w:rsidR="00415F97" w:rsidRPr="009F7C5F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DD8338" w14:textId="22442C29" w:rsidR="00415F97" w:rsidRPr="009F7C5F" w:rsidRDefault="001C7230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9F7C5F">
              <w:rPr>
                <w:rFonts w:asciiTheme="majorBidi" w:hAnsiTheme="majorBidi" w:cstheme="majorBidi"/>
              </w:rPr>
              <w:t>79</w:t>
            </w:r>
            <w:r w:rsidR="00EE2A31" w:rsidRPr="009F7C5F">
              <w:rPr>
                <w:rFonts w:asciiTheme="majorBidi" w:hAnsiTheme="majorBidi" w:cstheme="majorBidi"/>
              </w:rPr>
              <w:t>0</w:t>
            </w:r>
            <w:r w:rsidRPr="009F7C5F">
              <w:rPr>
                <w:rFonts w:asciiTheme="majorBidi" w:hAnsiTheme="majorBidi" w:cstheme="majorBidi"/>
              </w:rPr>
              <w:t>,</w:t>
            </w:r>
            <w:r w:rsidR="00F4442A" w:rsidRPr="009F7C5F">
              <w:rPr>
                <w:rFonts w:asciiTheme="majorBidi" w:hAnsiTheme="majorBidi" w:cstheme="majorBidi"/>
              </w:rPr>
              <w:t>9</w:t>
            </w:r>
            <w:r w:rsidR="00FB3809" w:rsidRPr="009F7C5F">
              <w:rPr>
                <w:rFonts w:asciiTheme="majorBidi" w:hAnsiTheme="majorBidi" w:cstheme="majorBidi"/>
              </w:rPr>
              <w:t>0</w:t>
            </w:r>
            <w:r w:rsidRPr="009F7C5F">
              <w:rPr>
                <w:rFonts w:asciiTheme="majorBidi" w:hAnsiTheme="majorBidi" w:cstheme="majorBidi"/>
              </w:rPr>
              <w:t>0</w:t>
            </w:r>
          </w:p>
        </w:tc>
      </w:tr>
      <w:tr w:rsidR="00415F97" w:rsidRPr="00EA1231" w14:paraId="07A181D2" w14:textId="77777777" w:rsidTr="00445917">
        <w:trPr>
          <w:trHeight w:val="360"/>
        </w:trPr>
        <w:tc>
          <w:tcPr>
            <w:tcW w:w="5818" w:type="dxa"/>
          </w:tcPr>
          <w:p w14:paraId="4BCABE73" w14:textId="4D1258DB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ผลกระทบจากการเพิ่มจำนวนหุ้นเมื่อวันที่ </w:t>
            </w:r>
            <w:r w:rsidR="001C7230" w:rsidRPr="00EA1231">
              <w:rPr>
                <w:rFonts w:asciiTheme="majorBidi" w:hAnsiTheme="majorBidi" w:cstheme="majorBidi"/>
              </w:rPr>
              <w:t>10</w:t>
            </w:r>
            <w:r w:rsidRPr="00EA1231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="001C7230"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3BF91446" w14:textId="6D98E870" w:rsidR="00415F97" w:rsidRPr="00EA1231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5" w:type="dxa"/>
          </w:tcPr>
          <w:p w14:paraId="5D8B9ABE" w14:textId="77777777" w:rsidR="00415F97" w:rsidRPr="00EA1231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FBC58A5" w14:textId="1E04A9B8" w:rsidR="00415F97" w:rsidRPr="00EA1231" w:rsidRDefault="00B36C1D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2</w:t>
            </w:r>
            <w:r w:rsidR="00F4442A" w:rsidRPr="00EA1231">
              <w:rPr>
                <w:rFonts w:asciiTheme="majorBidi" w:hAnsiTheme="majorBidi" w:cstheme="majorBidi"/>
              </w:rPr>
              <w:t>99</w:t>
            </w:r>
            <w:r w:rsidR="001C7230" w:rsidRPr="00EA1231">
              <w:rPr>
                <w:rFonts w:asciiTheme="majorBidi" w:hAnsiTheme="majorBidi" w:cstheme="majorBidi"/>
              </w:rPr>
              <w:t>,</w:t>
            </w:r>
            <w:r w:rsidR="00F4442A" w:rsidRPr="00EA1231">
              <w:rPr>
                <w:rFonts w:asciiTheme="majorBidi" w:hAnsiTheme="majorBidi" w:cstheme="majorBidi"/>
              </w:rPr>
              <w:t>178</w:t>
            </w:r>
          </w:p>
        </w:tc>
      </w:tr>
      <w:tr w:rsidR="00415F97" w:rsidRPr="00EA1231" w14:paraId="3D635A7A" w14:textId="77777777" w:rsidTr="00445917">
        <w:trPr>
          <w:trHeight w:val="360"/>
        </w:trPr>
        <w:tc>
          <w:tcPr>
            <w:tcW w:w="5818" w:type="dxa"/>
          </w:tcPr>
          <w:p w14:paraId="59FDFA87" w14:textId="7FFCAE8E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ผลกระทบจากการเพิ่มจำนวนหุ้นเมื่อวันที่ </w:t>
            </w:r>
            <w:r w:rsidR="001C7230" w:rsidRPr="00EA1231">
              <w:rPr>
                <w:rFonts w:asciiTheme="majorBidi" w:hAnsiTheme="majorBidi" w:cstheme="majorBidi"/>
              </w:rPr>
              <w:t>29</w:t>
            </w:r>
            <w:r w:rsidRPr="00EA1231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="001C7230"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7F80F171" w14:textId="1E19F71E" w:rsidR="00415F97" w:rsidRPr="00EA1231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5" w:type="dxa"/>
          </w:tcPr>
          <w:p w14:paraId="10BB8B8B" w14:textId="77777777" w:rsidR="00415F97" w:rsidRPr="00EA1231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5E500FB" w14:textId="2BB08BF4" w:rsidR="00415F97" w:rsidRPr="00EA1231" w:rsidRDefault="00F4442A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49,940</w:t>
            </w:r>
          </w:p>
        </w:tc>
      </w:tr>
      <w:tr w:rsidR="00415F97" w:rsidRPr="00EA1231" w14:paraId="39185324" w14:textId="77777777" w:rsidTr="00E01AE6">
        <w:trPr>
          <w:trHeight w:val="360"/>
        </w:trPr>
        <w:tc>
          <w:tcPr>
            <w:tcW w:w="5818" w:type="dxa"/>
          </w:tcPr>
          <w:p w14:paraId="26EE7BE8" w14:textId="3FB7BB23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51"/>
              <w:jc w:val="thaiDistribute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ผลกระทบจากการเพิ่มจำนวนหุ้นเมื่อ </w:t>
            </w:r>
            <w:r w:rsidR="001C7230" w:rsidRPr="00EA1231">
              <w:rPr>
                <w:rFonts w:asciiTheme="majorBidi" w:hAnsiTheme="majorBidi" w:cstheme="majorBidi"/>
              </w:rPr>
              <w:t>14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C7230"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</w:tcPr>
          <w:p w14:paraId="261428DB" w14:textId="3A12BE1B" w:rsidR="00415F97" w:rsidRPr="00EA1231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5" w:type="dxa"/>
          </w:tcPr>
          <w:p w14:paraId="6E702E86" w14:textId="77777777" w:rsidR="00415F97" w:rsidRPr="00EA1231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0B5CA22" w14:textId="5E8BB59D" w:rsidR="00415F97" w:rsidRPr="00EA1231" w:rsidRDefault="001C7230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21,654</w:t>
            </w:r>
          </w:p>
        </w:tc>
      </w:tr>
      <w:tr w:rsidR="00415F97" w:rsidRPr="00EA1231" w14:paraId="06F85668" w14:textId="77777777" w:rsidTr="00445917">
        <w:trPr>
          <w:trHeight w:val="360"/>
        </w:trPr>
        <w:tc>
          <w:tcPr>
            <w:tcW w:w="5818" w:type="dxa"/>
          </w:tcPr>
          <w:p w14:paraId="6EBD3695" w14:textId="77777777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E3F746" w14:textId="0250293E" w:rsidR="00415F97" w:rsidRPr="00EA1231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1,650,000</w:t>
            </w:r>
          </w:p>
        </w:tc>
        <w:tc>
          <w:tcPr>
            <w:tcW w:w="245" w:type="dxa"/>
          </w:tcPr>
          <w:p w14:paraId="23923018" w14:textId="77777777" w:rsidR="00415F97" w:rsidRPr="00EA1231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4BBF58" w14:textId="6526F7AF" w:rsidR="00415F97" w:rsidRPr="00EA1231" w:rsidRDefault="001C7230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1,161,672</w:t>
            </w:r>
          </w:p>
        </w:tc>
      </w:tr>
      <w:tr w:rsidR="00415F97" w:rsidRPr="00EA1231" w14:paraId="378DB814" w14:textId="77777777" w:rsidTr="00445917">
        <w:trPr>
          <w:trHeight w:val="360"/>
        </w:trPr>
        <w:tc>
          <w:tcPr>
            <w:tcW w:w="5818" w:type="dxa"/>
          </w:tcPr>
          <w:p w14:paraId="0017998B" w14:textId="29E64208" w:rsidR="00415F97" w:rsidRPr="00EA1231" w:rsidRDefault="00415F97" w:rsidP="005B0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="001C7230"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บาท</w:t>
            </w:r>
            <w:r w:rsidR="001C7230"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46A2118" w14:textId="5B25867D" w:rsidR="00415F97" w:rsidRPr="00EA1231" w:rsidRDefault="00537668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0.82</w:t>
            </w:r>
          </w:p>
        </w:tc>
        <w:tc>
          <w:tcPr>
            <w:tcW w:w="245" w:type="dxa"/>
          </w:tcPr>
          <w:p w14:paraId="16846705" w14:textId="77777777" w:rsidR="00415F97" w:rsidRPr="00EA1231" w:rsidRDefault="00415F97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070EF00" w14:textId="18FB8F49" w:rsidR="00415F97" w:rsidRPr="00EA1231" w:rsidRDefault="001C7230" w:rsidP="00415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2</w:t>
            </w:r>
            <w:r w:rsidR="00415F97" w:rsidRPr="00EA123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EA1231">
              <w:rPr>
                <w:rFonts w:asciiTheme="majorBidi" w:hAnsiTheme="majorBidi" w:cstheme="majorBidi"/>
                <w:b/>
                <w:bCs/>
              </w:rPr>
              <w:t>65</w:t>
            </w:r>
          </w:p>
        </w:tc>
      </w:tr>
    </w:tbl>
    <w:p w14:paraId="26EA0972" w14:textId="185BB891" w:rsidR="00D96B3A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asciiTheme="majorBidi" w:eastAsia="Calibri" w:hAnsiTheme="majorBidi" w:cstheme="majorBidi"/>
          <w:szCs w:val="30"/>
          <w:cs/>
        </w:rPr>
      </w:pPr>
    </w:p>
    <w:p w14:paraId="7F86D0C9" w14:textId="7204BB35" w:rsidR="000A5C5F" w:rsidRDefault="000A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s/>
        </w:rPr>
      </w:pPr>
      <w:r>
        <w:rPr>
          <w:rFonts w:asciiTheme="majorBidi" w:eastAsia="Calibri" w:hAnsiTheme="majorBidi" w:cstheme="majorBidi"/>
          <w:cs/>
        </w:rPr>
        <w:br w:type="page"/>
      </w:r>
    </w:p>
    <w:p w14:paraId="54B14EDE" w14:textId="1ABF0478" w:rsidR="00D96B3A" w:rsidRPr="00EA1231" w:rsidRDefault="00D96B3A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lastRenderedPageBreak/>
        <w:t>เงินปันผล</w:t>
      </w:r>
    </w:p>
    <w:p w14:paraId="2D1B34AE" w14:textId="07C0BCD3" w:rsidR="00D96B3A" w:rsidRPr="006932E3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8189451" w14:textId="35AE0FD3" w:rsidR="00D96B3A" w:rsidRPr="00EA1231" w:rsidRDefault="00D96B3A" w:rsidP="00AE22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asciiTheme="majorBidi" w:eastAsia="Calibri" w:hAnsiTheme="majorBidi" w:cstheme="majorBidi"/>
          <w:szCs w:val="30"/>
        </w:rPr>
      </w:pPr>
      <w:r w:rsidRPr="00EA1231">
        <w:rPr>
          <w:rFonts w:asciiTheme="majorBidi" w:eastAsia="Calibri" w:hAnsiTheme="majorBidi" w:cstheme="majorBidi"/>
          <w:szCs w:val="30"/>
          <w:cs/>
        </w:rPr>
        <w:t>เงินปันผลที่บริษัทจ่ายให้ผู้ถือหุ้น มีดังนี้</w:t>
      </w:r>
    </w:p>
    <w:p w14:paraId="71A1E379" w14:textId="6AA08048" w:rsidR="00D96B3A" w:rsidRPr="006932E3" w:rsidRDefault="00D96B3A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Style w:val="TableGrid"/>
        <w:tblW w:w="89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7"/>
        <w:gridCol w:w="1761"/>
        <w:gridCol w:w="1762"/>
        <w:gridCol w:w="245"/>
        <w:gridCol w:w="1440"/>
      </w:tblGrid>
      <w:tr w:rsidR="00D96B3A" w:rsidRPr="00EA1231" w14:paraId="1597A030" w14:textId="77777777" w:rsidTr="001E3506">
        <w:trPr>
          <w:trHeight w:val="360"/>
          <w:tblHeader/>
        </w:trPr>
        <w:tc>
          <w:tcPr>
            <w:tcW w:w="3717" w:type="dxa"/>
          </w:tcPr>
          <w:p w14:paraId="56DEAB9A" w14:textId="77777777" w:rsidR="00D96B3A" w:rsidRPr="00EA1231" w:rsidRDefault="00D96B3A" w:rsidP="002D00C9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1" w:type="dxa"/>
            <w:vAlign w:val="bottom"/>
          </w:tcPr>
          <w:p w14:paraId="376A1AF2" w14:textId="77777777" w:rsidR="00D96B3A" w:rsidRPr="00EA1231" w:rsidRDefault="00D96B3A" w:rsidP="002D0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spacing w:val="-2"/>
                <w:cs/>
              </w:rPr>
              <w:t>วันที่อนุมัติ</w:t>
            </w:r>
          </w:p>
        </w:tc>
        <w:tc>
          <w:tcPr>
            <w:tcW w:w="1762" w:type="dxa"/>
            <w:vAlign w:val="bottom"/>
          </w:tcPr>
          <w:p w14:paraId="7C98943F" w14:textId="77777777" w:rsidR="00D96B3A" w:rsidRPr="00EA1231" w:rsidRDefault="00D96B3A" w:rsidP="002D0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spacing w:val="-2"/>
                <w:cs/>
              </w:rPr>
              <w:t>กำหนดจ่าย</w:t>
            </w:r>
          </w:p>
          <w:p w14:paraId="047C2908" w14:textId="77777777" w:rsidR="00D96B3A" w:rsidRPr="00EA1231" w:rsidRDefault="00D96B3A" w:rsidP="002D0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spacing w:val="-2"/>
                <w:cs/>
              </w:rPr>
              <w:t>เงินปันผล</w:t>
            </w:r>
          </w:p>
        </w:tc>
        <w:tc>
          <w:tcPr>
            <w:tcW w:w="245" w:type="dxa"/>
            <w:vAlign w:val="bottom"/>
          </w:tcPr>
          <w:p w14:paraId="2A3EBA00" w14:textId="77777777" w:rsidR="00D96B3A" w:rsidRPr="00EA1231" w:rsidRDefault="00D96B3A" w:rsidP="002D0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vAlign w:val="bottom"/>
          </w:tcPr>
          <w:p w14:paraId="43725E47" w14:textId="77777777" w:rsidR="00D96B3A" w:rsidRPr="00EA1231" w:rsidRDefault="00D96B3A" w:rsidP="002D00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spacing w:val="-2"/>
                <w:cs/>
              </w:rPr>
              <w:t>จำนวนเงิน</w:t>
            </w:r>
          </w:p>
        </w:tc>
      </w:tr>
      <w:tr w:rsidR="00D96B3A" w:rsidRPr="00EA1231" w14:paraId="7D516C29" w14:textId="77777777" w:rsidTr="001E3506">
        <w:trPr>
          <w:trHeight w:val="360"/>
          <w:tblHeader/>
        </w:trPr>
        <w:tc>
          <w:tcPr>
            <w:tcW w:w="3717" w:type="dxa"/>
          </w:tcPr>
          <w:p w14:paraId="74E91578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1" w:type="dxa"/>
          </w:tcPr>
          <w:p w14:paraId="2CE99A1A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18C99484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085340DB" w14:textId="77777777" w:rsidR="00D96B3A" w:rsidRPr="00EA1231" w:rsidRDefault="00D96B3A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7CEBCE2C" w14:textId="270E44E1" w:rsidR="00D96B3A" w:rsidRPr="00EA1231" w:rsidRDefault="001C7230" w:rsidP="004459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pacing w:val="-2"/>
              </w:rPr>
            </w:pPr>
            <w:r w:rsidRPr="00EA1231">
              <w:rPr>
                <w:rFonts w:asciiTheme="majorBidi" w:hAnsiTheme="majorBidi" w:cstheme="majorBidi"/>
                <w:i/>
                <w:iCs/>
                <w:spacing w:val="-2"/>
              </w:rPr>
              <w:t>(</w:t>
            </w:r>
            <w:r w:rsidR="00D96B3A" w:rsidRPr="00EA1231">
              <w:rPr>
                <w:rFonts w:asciiTheme="majorBidi" w:hAnsiTheme="majorBidi" w:cstheme="majorBidi"/>
                <w:i/>
                <w:iCs/>
                <w:spacing w:val="-2"/>
                <w:cs/>
              </w:rPr>
              <w:t>ล้านบาท</w:t>
            </w:r>
            <w:r w:rsidRPr="00EA1231">
              <w:rPr>
                <w:rFonts w:asciiTheme="majorBidi" w:hAnsiTheme="majorBidi" w:cstheme="majorBidi"/>
                <w:i/>
                <w:iCs/>
                <w:spacing w:val="-2"/>
              </w:rPr>
              <w:t>)</w:t>
            </w:r>
          </w:p>
        </w:tc>
      </w:tr>
      <w:tr w:rsidR="00410BB2" w:rsidRPr="00EA1231" w14:paraId="44242E5F" w14:textId="77777777" w:rsidTr="00445917">
        <w:trPr>
          <w:trHeight w:val="360"/>
        </w:trPr>
        <w:tc>
          <w:tcPr>
            <w:tcW w:w="3717" w:type="dxa"/>
          </w:tcPr>
          <w:p w14:paraId="605B7E9A" w14:textId="23FEF51D" w:rsidR="00410BB2" w:rsidRPr="00EA1231" w:rsidRDefault="001C7230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pacing w:val="-2"/>
              </w:rPr>
              <w:t>2567</w:t>
            </w:r>
          </w:p>
        </w:tc>
        <w:tc>
          <w:tcPr>
            <w:tcW w:w="1761" w:type="dxa"/>
          </w:tcPr>
          <w:p w14:paraId="3114C0E6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04390110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19EA7D8F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53DF9A02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pacing w:val="-2"/>
                <w:cs/>
              </w:rPr>
            </w:pPr>
          </w:p>
        </w:tc>
      </w:tr>
      <w:tr w:rsidR="00410BB2" w:rsidRPr="00EA1231" w14:paraId="477607EA" w14:textId="77777777" w:rsidTr="001F488D">
        <w:trPr>
          <w:trHeight w:val="360"/>
        </w:trPr>
        <w:tc>
          <w:tcPr>
            <w:tcW w:w="3717" w:type="dxa"/>
          </w:tcPr>
          <w:p w14:paraId="4057A632" w14:textId="09F0609D" w:rsidR="00410BB2" w:rsidRPr="00EA1231" w:rsidRDefault="00410BB2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เงินปันผล</w:t>
            </w:r>
            <w:r w:rsidR="00B2270D" w:rsidRPr="00EA1231">
              <w:rPr>
                <w:rFonts w:asciiTheme="majorBidi" w:hAnsiTheme="majorBidi" w:cstheme="majorBidi"/>
                <w:cs/>
              </w:rPr>
              <w:t>ประจำปี</w:t>
            </w:r>
            <w:r w:rsidR="008E16AC" w:rsidRPr="00EA1231">
              <w:rPr>
                <w:rFonts w:asciiTheme="majorBidi" w:hAnsiTheme="majorBidi" w:cstheme="majorBidi"/>
                <w:cs/>
              </w:rPr>
              <w:t xml:space="preserve"> </w:t>
            </w:r>
            <w:r w:rsidR="008E16AC"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61" w:type="dxa"/>
          </w:tcPr>
          <w:p w14:paraId="7D8FAA58" w14:textId="6F4217D1" w:rsidR="00410BB2" w:rsidRPr="00EA1231" w:rsidRDefault="001C7230" w:rsidP="001F4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25</w:t>
            </w:r>
            <w:r w:rsidR="008E16AC" w:rsidRPr="00EA1231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="00410BB2" w:rsidRPr="00EA1231">
              <w:rPr>
                <w:rFonts w:asciiTheme="majorBidi" w:hAnsiTheme="majorBidi" w:cstheme="majorBidi"/>
                <w:cs/>
              </w:rPr>
              <w:t xml:space="preserve"> </w:t>
            </w: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62" w:type="dxa"/>
          </w:tcPr>
          <w:p w14:paraId="0B86FE8A" w14:textId="5598AA34" w:rsidR="00410BB2" w:rsidRPr="00EA1231" w:rsidRDefault="001C7230" w:rsidP="001F4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22</w:t>
            </w:r>
            <w:r w:rsidR="008E16AC" w:rsidRPr="00EA1231">
              <w:rPr>
                <w:rFonts w:asciiTheme="majorBidi" w:hAnsiTheme="majorBidi" w:cstheme="majorBidi"/>
              </w:rPr>
              <w:t xml:space="preserve"> </w:t>
            </w:r>
            <w:r w:rsidR="008E16AC" w:rsidRPr="00EA1231">
              <w:rPr>
                <w:rFonts w:asciiTheme="majorBidi" w:hAnsiTheme="majorBidi" w:cstheme="majorBidi"/>
                <w:cs/>
              </w:rPr>
              <w:t>เมษายน</w:t>
            </w:r>
            <w:r w:rsidR="00BF0865" w:rsidRPr="00EA1231">
              <w:rPr>
                <w:rFonts w:asciiTheme="majorBidi" w:hAnsiTheme="majorBidi" w:cstheme="majorBidi"/>
                <w:cs/>
              </w:rPr>
              <w:t xml:space="preserve"> </w:t>
            </w: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5" w:type="dxa"/>
          </w:tcPr>
          <w:p w14:paraId="54DF9E51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21C96D62" w14:textId="57D140B2" w:rsidR="00410BB2" w:rsidRPr="00EA1231" w:rsidRDefault="00537668" w:rsidP="00E94B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</w:rPr>
              <w:t>248</w:t>
            </w:r>
          </w:p>
        </w:tc>
      </w:tr>
      <w:tr w:rsidR="00410BB2" w:rsidRPr="00EA1231" w14:paraId="3953053B" w14:textId="77777777" w:rsidTr="001F488D">
        <w:trPr>
          <w:trHeight w:val="360"/>
        </w:trPr>
        <w:tc>
          <w:tcPr>
            <w:tcW w:w="3717" w:type="dxa"/>
          </w:tcPr>
          <w:p w14:paraId="6CE9DED2" w14:textId="369B51D9" w:rsidR="00410BB2" w:rsidRPr="00EA1231" w:rsidRDefault="00410BB2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เงินปันผลระหว่างกาลปี </w:t>
            </w:r>
            <w:r w:rsidR="001C7230" w:rsidRPr="00EA1231">
              <w:rPr>
                <w:rFonts w:asciiTheme="majorBidi" w:hAnsiTheme="majorBidi" w:cstheme="majorBidi"/>
              </w:rPr>
              <w:t>2567</w:t>
            </w:r>
            <w:r w:rsidRPr="00EA1231">
              <w:rPr>
                <w:rFonts w:asciiTheme="majorBidi" w:hAnsiTheme="majorBidi" w:cstheme="majorBidi"/>
                <w:cs/>
              </w:rPr>
              <w:t xml:space="preserve"> ครั้งที่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61" w:type="dxa"/>
          </w:tcPr>
          <w:p w14:paraId="63160E61" w14:textId="1CDD60D9" w:rsidR="00410BB2" w:rsidRPr="00EA1231" w:rsidRDefault="001C7230" w:rsidP="001F4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23</w:t>
            </w:r>
            <w:r w:rsidR="008E16AC" w:rsidRPr="00EA1231">
              <w:rPr>
                <w:rFonts w:asciiTheme="majorBidi" w:hAnsiTheme="majorBidi" w:cstheme="majorBidi"/>
              </w:rPr>
              <w:t xml:space="preserve"> </w:t>
            </w:r>
            <w:r w:rsidR="008E16AC" w:rsidRPr="00EA1231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="00A333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62" w:type="dxa"/>
          </w:tcPr>
          <w:p w14:paraId="60329540" w14:textId="411E79EE" w:rsidR="00410BB2" w:rsidRPr="00EA1231" w:rsidRDefault="001C7230" w:rsidP="001F4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2</w:t>
            </w:r>
            <w:r w:rsidR="008E16AC" w:rsidRPr="00EA1231">
              <w:rPr>
                <w:rFonts w:asciiTheme="majorBidi" w:hAnsiTheme="majorBidi" w:cstheme="majorBidi"/>
              </w:rPr>
              <w:t xml:space="preserve">2 </w:t>
            </w:r>
            <w:r w:rsidR="008E16AC" w:rsidRPr="00EA1231">
              <w:rPr>
                <w:rFonts w:asciiTheme="majorBidi" w:hAnsiTheme="majorBidi" w:cstheme="majorBidi"/>
                <w:cs/>
              </w:rPr>
              <w:t>สิงหาคม</w:t>
            </w:r>
            <w:r w:rsidR="00410BB2" w:rsidRPr="00EA1231">
              <w:rPr>
                <w:rFonts w:asciiTheme="majorBidi" w:hAnsiTheme="majorBidi" w:cstheme="majorBidi"/>
                <w:cs/>
              </w:rPr>
              <w:t xml:space="preserve"> </w:t>
            </w:r>
            <w:r w:rsidRPr="00EA123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5" w:type="dxa"/>
          </w:tcPr>
          <w:p w14:paraId="0F949550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0E877" w14:textId="11ABD305" w:rsidR="00410BB2" w:rsidRPr="00EA1231" w:rsidRDefault="00537668" w:rsidP="00E94B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</w:rPr>
              <w:t>165</w:t>
            </w:r>
          </w:p>
        </w:tc>
      </w:tr>
      <w:tr w:rsidR="00410BB2" w:rsidRPr="00EA1231" w14:paraId="10FD0649" w14:textId="77777777" w:rsidTr="00410BB2">
        <w:trPr>
          <w:trHeight w:val="360"/>
        </w:trPr>
        <w:tc>
          <w:tcPr>
            <w:tcW w:w="3717" w:type="dxa"/>
          </w:tcPr>
          <w:p w14:paraId="039F9914" w14:textId="17B39B08" w:rsidR="00410BB2" w:rsidRPr="00EA1231" w:rsidRDefault="00410BB2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61" w:type="dxa"/>
          </w:tcPr>
          <w:p w14:paraId="1CC054A2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197B7F74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31D54C40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DAF52F" w14:textId="07CB1EF1" w:rsidR="00410BB2" w:rsidRPr="00EA1231" w:rsidRDefault="00537668" w:rsidP="00E94B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  <w:b/>
                <w:bCs/>
              </w:rPr>
              <w:t>413</w:t>
            </w:r>
          </w:p>
        </w:tc>
      </w:tr>
      <w:tr w:rsidR="00410BB2" w:rsidRPr="00EA1231" w14:paraId="78BFDC13" w14:textId="77777777" w:rsidTr="001E3506">
        <w:trPr>
          <w:trHeight w:val="360"/>
        </w:trPr>
        <w:tc>
          <w:tcPr>
            <w:tcW w:w="3717" w:type="dxa"/>
          </w:tcPr>
          <w:p w14:paraId="368914B3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1" w:type="dxa"/>
          </w:tcPr>
          <w:p w14:paraId="43EBEB66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4CB26FC3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74765F28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C2D8121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i/>
                <w:iCs/>
                <w:spacing w:val="-2"/>
                <w:cs/>
              </w:rPr>
            </w:pPr>
          </w:p>
        </w:tc>
      </w:tr>
      <w:tr w:rsidR="00410BB2" w:rsidRPr="00EA1231" w14:paraId="1CAE5E22" w14:textId="77777777" w:rsidTr="00445917">
        <w:trPr>
          <w:trHeight w:val="360"/>
        </w:trPr>
        <w:tc>
          <w:tcPr>
            <w:tcW w:w="3717" w:type="dxa"/>
          </w:tcPr>
          <w:p w14:paraId="37AF5C9A" w14:textId="18D4C789" w:rsidR="00410BB2" w:rsidRPr="00EA1231" w:rsidRDefault="001C7230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pacing w:val="-2"/>
              </w:rPr>
              <w:t>2566</w:t>
            </w:r>
          </w:p>
        </w:tc>
        <w:tc>
          <w:tcPr>
            <w:tcW w:w="1761" w:type="dxa"/>
          </w:tcPr>
          <w:p w14:paraId="5D805596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1F604CF0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4C7446D0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23CD792C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410BB2" w:rsidRPr="00EA1231" w14:paraId="769E70EE" w14:textId="77777777" w:rsidTr="00F30FDB">
        <w:trPr>
          <w:trHeight w:val="360"/>
        </w:trPr>
        <w:tc>
          <w:tcPr>
            <w:tcW w:w="3717" w:type="dxa"/>
          </w:tcPr>
          <w:p w14:paraId="685E0D53" w14:textId="371217CF" w:rsidR="00410BB2" w:rsidRPr="00EA1231" w:rsidRDefault="00410BB2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เงินปันผลระหว่างกาลปี </w:t>
            </w:r>
            <w:r w:rsidR="001C7230" w:rsidRPr="00EA1231">
              <w:rPr>
                <w:rFonts w:asciiTheme="majorBidi" w:hAnsiTheme="majorBidi" w:cstheme="majorBidi"/>
              </w:rPr>
              <w:t>2566</w:t>
            </w:r>
            <w:r w:rsidRPr="00EA1231">
              <w:rPr>
                <w:rFonts w:asciiTheme="majorBidi" w:hAnsiTheme="majorBidi" w:cstheme="majorBidi"/>
                <w:cs/>
              </w:rPr>
              <w:t xml:space="preserve"> ครั้งที่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61" w:type="dxa"/>
          </w:tcPr>
          <w:p w14:paraId="7B321439" w14:textId="43F168F3" w:rsidR="00410BB2" w:rsidRPr="00EA1231" w:rsidRDefault="001C7230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4</w:t>
            </w:r>
            <w:r w:rsidR="00410BB2" w:rsidRPr="00EA1231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62" w:type="dxa"/>
          </w:tcPr>
          <w:p w14:paraId="4B3EBE33" w14:textId="6EE664B8" w:rsidR="00410BB2" w:rsidRPr="00EA1231" w:rsidRDefault="001C7230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10</w:t>
            </w:r>
            <w:r w:rsidR="00410BB2" w:rsidRPr="00EA1231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5" w:type="dxa"/>
          </w:tcPr>
          <w:p w14:paraId="41138F28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</w:tcPr>
          <w:p w14:paraId="2667C933" w14:textId="3541D40B" w:rsidR="00410BB2" w:rsidRPr="00EA1231" w:rsidRDefault="001C7230" w:rsidP="00F30F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3,208</w:t>
            </w:r>
          </w:p>
        </w:tc>
      </w:tr>
      <w:tr w:rsidR="00410BB2" w:rsidRPr="00EA1231" w14:paraId="6DEFA1E4" w14:textId="77777777" w:rsidTr="00F30FDB">
        <w:trPr>
          <w:trHeight w:val="360"/>
        </w:trPr>
        <w:tc>
          <w:tcPr>
            <w:tcW w:w="3717" w:type="dxa"/>
          </w:tcPr>
          <w:p w14:paraId="375F5EA3" w14:textId="44878D3F" w:rsidR="00410BB2" w:rsidRPr="00EA1231" w:rsidRDefault="00410BB2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เงินปันผลระหว่างกาลปี </w:t>
            </w:r>
            <w:r w:rsidR="001C7230" w:rsidRPr="00EA1231">
              <w:rPr>
                <w:rFonts w:asciiTheme="majorBidi" w:hAnsiTheme="majorBidi" w:cstheme="majorBidi"/>
              </w:rPr>
              <w:t>2566</w:t>
            </w:r>
            <w:r w:rsidRPr="00EA1231">
              <w:rPr>
                <w:rFonts w:asciiTheme="majorBidi" w:hAnsiTheme="majorBidi" w:cstheme="majorBidi"/>
                <w:cs/>
              </w:rPr>
              <w:t xml:space="preserve"> ครั้งที่ </w:t>
            </w:r>
            <w:r w:rsidR="001C7230" w:rsidRPr="00EA123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61" w:type="dxa"/>
          </w:tcPr>
          <w:p w14:paraId="60BE5693" w14:textId="1F47051C" w:rsidR="00410BB2" w:rsidRPr="00EA1231" w:rsidRDefault="001C7230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11</w:t>
            </w:r>
            <w:r w:rsidR="00410BB2" w:rsidRPr="00EA1231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762" w:type="dxa"/>
          </w:tcPr>
          <w:p w14:paraId="010C2A8F" w14:textId="664A1320" w:rsidR="00410BB2" w:rsidRPr="00EA1231" w:rsidRDefault="001C7230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31</w:t>
            </w:r>
            <w:r w:rsidR="00410BB2" w:rsidRPr="00EA1231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EA12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5" w:type="dxa"/>
          </w:tcPr>
          <w:p w14:paraId="4AC96BAB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4500C" w14:textId="40FFB40D" w:rsidR="00410BB2" w:rsidRPr="00EA1231" w:rsidRDefault="001C7230" w:rsidP="00F30F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pacing w:val="-2"/>
              </w:rPr>
            </w:pPr>
            <w:r w:rsidRPr="00EA1231">
              <w:rPr>
                <w:rFonts w:asciiTheme="majorBidi" w:hAnsiTheme="majorBidi" w:cstheme="majorBidi"/>
              </w:rPr>
              <w:t>872</w:t>
            </w:r>
          </w:p>
        </w:tc>
      </w:tr>
      <w:tr w:rsidR="00410BB2" w:rsidRPr="00EA1231" w14:paraId="346DB0BD" w14:textId="77777777" w:rsidTr="00F30FDB">
        <w:trPr>
          <w:trHeight w:val="360"/>
        </w:trPr>
        <w:tc>
          <w:tcPr>
            <w:tcW w:w="3717" w:type="dxa"/>
          </w:tcPr>
          <w:p w14:paraId="1D229740" w14:textId="77777777" w:rsidR="00410BB2" w:rsidRPr="00EA1231" w:rsidRDefault="00410BB2" w:rsidP="00AE22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4"/>
              <w:jc w:val="thaiDistribute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A12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61" w:type="dxa"/>
          </w:tcPr>
          <w:p w14:paraId="5311299F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762" w:type="dxa"/>
          </w:tcPr>
          <w:p w14:paraId="54769B84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45" w:type="dxa"/>
          </w:tcPr>
          <w:p w14:paraId="6539003A" w14:textId="77777777" w:rsidR="00410BB2" w:rsidRPr="00EA1231" w:rsidRDefault="00410BB2" w:rsidP="00410B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CA92C7" w14:textId="325DD21A" w:rsidR="00410BB2" w:rsidRPr="00EA1231" w:rsidRDefault="00BD67DE" w:rsidP="00F3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0"/>
                <w:tab w:val="left" w:pos="891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4</w:t>
            </w:r>
            <w:r w:rsidR="001C7230" w:rsidRPr="00EA1231">
              <w:rPr>
                <w:rFonts w:asciiTheme="majorBidi" w:hAnsiTheme="majorBidi" w:cstheme="majorBidi"/>
                <w:b/>
                <w:bCs/>
              </w:rPr>
              <w:t>,080</w:t>
            </w:r>
          </w:p>
        </w:tc>
      </w:tr>
    </w:tbl>
    <w:p w14:paraId="7F8841E7" w14:textId="77777777" w:rsidR="00410BB2" w:rsidRPr="00EA1231" w:rsidRDefault="00410BB2" w:rsidP="00D96B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450" w:right="-29"/>
        <w:jc w:val="thaiDistribute"/>
        <w:rPr>
          <w:rFonts w:asciiTheme="majorBidi" w:eastAsia="Calibri" w:hAnsiTheme="majorBidi" w:cstheme="majorBidi"/>
          <w:szCs w:val="30"/>
        </w:rPr>
      </w:pPr>
    </w:p>
    <w:p w14:paraId="725E7AD6" w14:textId="277528F7" w:rsidR="009C4E82" w:rsidRPr="00EA1231" w:rsidRDefault="005A6A9F" w:rsidP="00E7237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"/>
        </w:tabs>
        <w:spacing w:line="240" w:lineRule="auto"/>
        <w:ind w:left="540" w:right="-29" w:hanging="553"/>
        <w:jc w:val="thaiDistribute"/>
        <w:rPr>
          <w:rFonts w:asciiTheme="majorBidi" w:eastAsia="Calibri" w:hAnsiTheme="majorBidi" w:cstheme="majorBidi"/>
          <w:b/>
          <w:bCs/>
          <w:szCs w:val="30"/>
        </w:rPr>
      </w:pPr>
      <w:r w:rsidRPr="00EA1231">
        <w:rPr>
          <w:rFonts w:asciiTheme="majorBidi" w:eastAsia="Calibri" w:hAnsiTheme="majorBidi" w:cstheme="majorBidi"/>
          <w:b/>
          <w:bCs/>
          <w:szCs w:val="30"/>
          <w:cs/>
        </w:rPr>
        <w:t>เครื่องมือทางการเงิน</w:t>
      </w:r>
    </w:p>
    <w:p w14:paraId="7229B1F2" w14:textId="449C88E0" w:rsidR="00E567F7" w:rsidRPr="00A42F85" w:rsidRDefault="00E567F7" w:rsidP="00D30324">
      <w:pPr>
        <w:pStyle w:val="block"/>
        <w:spacing w:after="0" w:line="240" w:lineRule="auto"/>
        <w:ind w:left="1053" w:right="-16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</w:p>
    <w:p w14:paraId="32911844" w14:textId="765E7EAE" w:rsidR="0060412B" w:rsidRPr="00EA1231" w:rsidRDefault="00B463F9" w:rsidP="00E72379">
      <w:pPr>
        <w:pStyle w:val="block"/>
        <w:numPr>
          <w:ilvl w:val="0"/>
          <w:numId w:val="23"/>
        </w:numPr>
        <w:spacing w:after="0" w:line="240" w:lineRule="auto"/>
        <w:ind w:left="1044" w:right="-7" w:hanging="46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A12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22ED8AB" w14:textId="7A3ACA8B" w:rsidR="00B463F9" w:rsidRPr="00A42F85" w:rsidRDefault="00B463F9" w:rsidP="00B463F9">
      <w:pPr>
        <w:pStyle w:val="block"/>
        <w:spacing w:after="0" w:line="240" w:lineRule="auto"/>
        <w:ind w:left="1044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26820CED" w14:textId="7F849166" w:rsidR="00B463F9" w:rsidRPr="00EA1231" w:rsidRDefault="00B463F9" w:rsidP="00B463F9">
      <w:pPr>
        <w:pStyle w:val="block"/>
        <w:spacing w:after="0" w:line="240" w:lineRule="auto"/>
        <w:ind w:left="1053"/>
        <w:jc w:val="thaiDistribute"/>
        <w:rPr>
          <w:rFonts w:asciiTheme="majorBidi" w:hAnsiTheme="majorBidi" w:cstheme="majorBidi"/>
          <w:sz w:val="30"/>
          <w:szCs w:val="30"/>
        </w:rPr>
      </w:pPr>
      <w:r w:rsidRPr="00EA123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EA1231">
        <w:rPr>
          <w:rFonts w:asciiTheme="majorBidi" w:hAnsiTheme="majorBidi" w:cstheme="majorBidi"/>
          <w:spacing w:val="4"/>
          <w:sz w:val="30"/>
          <w:szCs w:val="30"/>
          <w:cs/>
        </w:rPr>
        <w:t>วัดมูลค่าด้วยราคาทุนตัดจำหน่ายโดยมูลค่าตามบัญชี</w:t>
      </w:r>
      <w:r w:rsidRPr="00EA1231">
        <w:rPr>
          <w:rFonts w:asciiTheme="majorBidi" w:hAnsiTheme="majorBidi" w:cstheme="majorBidi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1BCAF835" w14:textId="77777777" w:rsidR="00C70B85" w:rsidRPr="00A42F85" w:rsidRDefault="00C70B85" w:rsidP="00B463F9">
      <w:pPr>
        <w:pStyle w:val="block"/>
        <w:spacing w:after="0" w:line="240" w:lineRule="auto"/>
        <w:ind w:left="1053"/>
        <w:jc w:val="thaiDistribute"/>
        <w:rPr>
          <w:rFonts w:asciiTheme="majorBidi" w:hAnsiTheme="majorBidi" w:cstheme="majorBidi"/>
          <w:sz w:val="18"/>
          <w:szCs w:val="18"/>
        </w:rPr>
      </w:pPr>
    </w:p>
    <w:p w14:paraId="6873FBCF" w14:textId="77777777" w:rsidR="00B463F9" w:rsidRPr="00EA1231" w:rsidRDefault="00B463F9" w:rsidP="00B463F9">
      <w:pPr>
        <w:pStyle w:val="block"/>
        <w:numPr>
          <w:ilvl w:val="0"/>
          <w:numId w:val="23"/>
        </w:numPr>
        <w:spacing w:after="0" w:line="240" w:lineRule="auto"/>
        <w:ind w:left="1044" w:right="-7" w:hanging="468"/>
        <w:jc w:val="both"/>
        <w:rPr>
          <w:rFonts w:asciiTheme="majorBidi" w:hAnsiTheme="majorBidi" w:cstheme="majorBidi"/>
          <w:b/>
          <w:i/>
          <w:sz w:val="30"/>
          <w:szCs w:val="30"/>
        </w:rPr>
      </w:pPr>
      <w:r w:rsidRPr="00EA12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นโยบายการจัดการความเสี่ยงทางด้านการเงิน </w:t>
      </w:r>
    </w:p>
    <w:p w14:paraId="035CB9B4" w14:textId="77777777" w:rsidR="0060412B" w:rsidRPr="00A42F85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14:paraId="174CEF6E" w14:textId="77777777" w:rsidR="0060412B" w:rsidRPr="00EA1231" w:rsidRDefault="0060412B" w:rsidP="0060412B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i/>
        </w:rPr>
      </w:pPr>
      <w:r w:rsidRPr="00EA1231">
        <w:rPr>
          <w:rFonts w:asciiTheme="majorBidi" w:hAnsiTheme="majorBidi" w:cstheme="majorBidi"/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7D8A1BE9" w14:textId="77777777" w:rsidR="0060412B" w:rsidRPr="00A42F85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z w:val="18"/>
          <w:szCs w:val="18"/>
        </w:rPr>
      </w:pPr>
    </w:p>
    <w:p w14:paraId="7F8D7FBE" w14:textId="5224F05E" w:rsidR="00E567F7" w:rsidRPr="00EA1231" w:rsidRDefault="00E567F7" w:rsidP="00E5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s/>
        </w:rPr>
      </w:pPr>
      <w:r w:rsidRPr="00EA1231">
        <w:rPr>
          <w:rFonts w:asciiTheme="majorBidi" w:hAnsiTheme="majorBidi" w:cstheme="majorBidi"/>
          <w:cs/>
        </w:rPr>
        <w:t>ฝ่ายบริหารของ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</w:t>
      </w:r>
      <w:r w:rsidRPr="00EA1231">
        <w:rPr>
          <w:rFonts w:asciiTheme="majorBidi" w:hAnsiTheme="majorBidi" w:cstheme="majorBidi"/>
          <w:spacing w:val="-2"/>
          <w:cs/>
        </w:rPr>
        <w:t>ธุรกรรมการค้าระหว่างประเทศ รวมถึงการกำหนดนโยบายและกำกับดูแลการบริหารตราสารอนุพันธ์ทางการเงิน</w:t>
      </w:r>
      <w:r w:rsidRPr="00EA1231">
        <w:rPr>
          <w:rFonts w:asciiTheme="majorBidi" w:hAnsiTheme="majorBidi" w:cstheme="majorBidi"/>
          <w:cs/>
        </w:rPr>
        <w:t xml:space="preserve"> </w:t>
      </w:r>
      <w:r w:rsidRPr="00EA1231">
        <w:rPr>
          <w:rFonts w:asciiTheme="majorBidi" w:hAnsiTheme="majorBidi" w:cstheme="majorBidi"/>
          <w:spacing w:val="-6"/>
          <w:cs/>
        </w:rPr>
        <w:t>และการบริหารเงินสดเพื่อให้การดำเนินงานด้านการเงินของบริษัทเป็นไปอย่างมีประสิทธิภาพภายใต้ความเสี่ยง</w:t>
      </w:r>
      <w:r w:rsidRPr="00EA1231">
        <w:rPr>
          <w:rFonts w:asciiTheme="majorBidi" w:hAnsiTheme="majorBidi" w:cstheme="majorBidi"/>
          <w:cs/>
        </w:rPr>
        <w:t>ที่ยอมรับได้และเป็นไปในแนวทางเดียวกันในบริษัท และจะทบทวนปรับปรุงนโยบายให้เหมาะสมกับสถานการณ์ที่เปลี่ยนแปลงไป โดยฝ่ายบริหารของบริษัทจะติดตามสถานะทางการเงินและจัดทำรายงานต่อคณะจัดการของบริษัทอย่างสม่ำเสมอ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3F770C78" w14:textId="77777777" w:rsidR="0060412B" w:rsidRPr="00EA1231" w:rsidRDefault="0060412B" w:rsidP="00E72379">
      <w:pPr>
        <w:pStyle w:val="block"/>
        <w:numPr>
          <w:ilvl w:val="0"/>
          <w:numId w:val="24"/>
        </w:numPr>
        <w:spacing w:after="0" w:line="240" w:lineRule="auto"/>
        <w:ind w:left="1629" w:right="-7" w:hanging="558"/>
        <w:jc w:val="both"/>
        <w:rPr>
          <w:rFonts w:asciiTheme="majorBidi" w:hAnsiTheme="majorBidi" w:cstheme="majorBidi"/>
          <w:b/>
          <w:i/>
          <w:sz w:val="30"/>
          <w:szCs w:val="30"/>
        </w:rPr>
      </w:pPr>
      <w:r w:rsidRPr="00EA12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ความเสี่ยงด้านเครดิต</w:t>
      </w:r>
    </w:p>
    <w:p w14:paraId="55263960" w14:textId="77777777" w:rsidR="0060412B" w:rsidRPr="007D68A7" w:rsidRDefault="0060412B" w:rsidP="0060412B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673F34A" w14:textId="77777777" w:rsidR="0060412B" w:rsidRPr="00EA1231" w:rsidRDefault="0060412B" w:rsidP="0060412B">
      <w:pPr>
        <w:tabs>
          <w:tab w:val="clear" w:pos="907"/>
          <w:tab w:val="left" w:pos="1080"/>
        </w:tabs>
        <w:ind w:left="1638" w:firstLine="9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19492870" w14:textId="77777777" w:rsidR="00D9731D" w:rsidRPr="007D68A7" w:rsidRDefault="00D9731D" w:rsidP="0060412B">
      <w:pPr>
        <w:tabs>
          <w:tab w:val="clear" w:pos="907"/>
          <w:tab w:val="left" w:pos="1080"/>
        </w:tabs>
        <w:ind w:left="1638" w:firstLine="9"/>
        <w:jc w:val="thaiDistribute"/>
        <w:rPr>
          <w:rFonts w:asciiTheme="majorBidi" w:hAnsiTheme="majorBidi" w:cstheme="majorBidi"/>
          <w:sz w:val="20"/>
          <w:szCs w:val="20"/>
        </w:rPr>
      </w:pPr>
    </w:p>
    <w:p w14:paraId="26A12043" w14:textId="43966456" w:rsidR="00FE7BA1" w:rsidRPr="00EA1231" w:rsidRDefault="00FE7BA1" w:rsidP="00E7237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Cs w:val="30"/>
        </w:rPr>
      </w:pPr>
      <w:r w:rsidRPr="00EA1231">
        <w:rPr>
          <w:rFonts w:asciiTheme="majorBidi" w:hAnsiTheme="majorBidi" w:cstheme="majorBidi"/>
          <w:szCs w:val="30"/>
          <w:cs/>
        </w:rPr>
        <w:t>เงินสดและร</w:t>
      </w:r>
      <w:r w:rsidR="002940F6" w:rsidRPr="00EA1231">
        <w:rPr>
          <w:rFonts w:asciiTheme="majorBidi" w:hAnsiTheme="majorBidi" w:cstheme="majorBidi"/>
          <w:szCs w:val="30"/>
          <w:cs/>
        </w:rPr>
        <w:t>ายการเทียบเท่าเงินสด</w:t>
      </w:r>
    </w:p>
    <w:p w14:paraId="0E5F8070" w14:textId="77777777" w:rsidR="0044420B" w:rsidRPr="009E7A7E" w:rsidRDefault="0044420B" w:rsidP="004442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D090D" w14:textId="3536CE5E" w:rsidR="00AA19CB" w:rsidRPr="00EA1231" w:rsidRDefault="0044420B" w:rsidP="007048DA">
      <w:pPr>
        <w:pStyle w:val="block"/>
        <w:spacing w:after="0" w:line="240" w:lineRule="auto"/>
        <w:ind w:left="2241" w:right="11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ความเสี่ยงด้านเครดิตของบริษัทที่เกิดจากเงินสดและรายการเทียบเท่าเงินสดและอนุพันธ์ </w:t>
      </w:r>
      <w:r w:rsidRPr="00EA1231">
        <w:rPr>
          <w:rFonts w:asciiTheme="majorBidi" w:hAnsiTheme="majorBidi" w:cstheme="majorBidi"/>
          <w:sz w:val="30"/>
          <w:szCs w:val="30"/>
        </w:rPr>
        <w:br/>
      </w: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2E1B368F" w14:textId="77777777" w:rsidR="0060412B" w:rsidRPr="009E7A7E" w:rsidRDefault="0060412B" w:rsidP="0060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98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08DA06" w14:textId="77777777" w:rsidR="0060412B" w:rsidRPr="00EA1231" w:rsidRDefault="0060412B" w:rsidP="00E72379">
      <w:pPr>
        <w:pStyle w:val="block"/>
        <w:numPr>
          <w:ilvl w:val="0"/>
          <w:numId w:val="24"/>
        </w:numPr>
        <w:tabs>
          <w:tab w:val="left" w:pos="1566"/>
        </w:tabs>
        <w:spacing w:after="0" w:line="240" w:lineRule="auto"/>
        <w:ind w:left="1701" w:right="-7" w:hanging="630"/>
        <w:jc w:val="both"/>
        <w:rPr>
          <w:rFonts w:asciiTheme="majorBidi" w:hAnsiTheme="majorBidi" w:cstheme="majorBidi"/>
          <w:b/>
          <w:i/>
          <w:sz w:val="30"/>
          <w:szCs w:val="30"/>
        </w:rPr>
      </w:pPr>
      <w:r w:rsidRPr="00EA12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1FA0FC5C" w14:textId="77777777" w:rsidR="0060412B" w:rsidRPr="009E7A7E" w:rsidRDefault="0060412B" w:rsidP="00604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5A2829" w14:textId="72195E50" w:rsidR="00083136" w:rsidRDefault="0060412B" w:rsidP="003524C6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</w:t>
      </w:r>
      <w:r w:rsidRPr="00EA1231">
        <w:rPr>
          <w:rFonts w:asciiTheme="majorBidi" w:hAnsiTheme="majorBidi" w:cstheme="majorBidi"/>
          <w:spacing w:val="4"/>
          <w:cs/>
        </w:rPr>
        <w:t>ผู้บริหารพิจารณาว่าเพียงพอ เพื่อใช้ในการดำเนินงานของบริษัท การชำระหนี้ครบกำหนดชำระและ</w:t>
      </w:r>
      <w:r w:rsidRPr="00EA1231">
        <w:rPr>
          <w:rFonts w:asciiTheme="majorBidi" w:hAnsiTheme="majorBidi" w:cstheme="majorBidi"/>
          <w:cs/>
        </w:rPr>
        <w:t xml:space="preserve">ลดผลกระทบจากความผันผวนในกระแสเงินสด </w:t>
      </w:r>
    </w:p>
    <w:p w14:paraId="5F2C85B6" w14:textId="77777777" w:rsidR="00B9275E" w:rsidRPr="00B9275E" w:rsidRDefault="00B9275E" w:rsidP="003524C6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48466" w14:textId="6E99D3E3" w:rsidR="00083136" w:rsidRPr="00EA1231" w:rsidRDefault="00083136" w:rsidP="00E00572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2143EE">
        <w:rPr>
          <w:rFonts w:asciiTheme="majorBidi" w:hAnsiTheme="majorBidi" w:cstheme="majorBidi" w:hint="cs"/>
          <w:cs/>
        </w:rPr>
        <w:t>ที่มีภาระดอกเบี้ย</w:t>
      </w:r>
      <w:r w:rsidRPr="00EA1231">
        <w:rPr>
          <w:rFonts w:asciiTheme="majorBidi" w:hAnsiTheme="majorBidi" w:cstheme="majorBidi"/>
          <w:cs/>
        </w:rPr>
        <w:t xml:space="preserve"> ณ วัน</w:t>
      </w:r>
      <w:r w:rsidR="002143EE">
        <w:rPr>
          <w:rFonts w:asciiTheme="majorBidi" w:hAnsiTheme="majorBidi" w:cstheme="majorBidi" w:hint="cs"/>
          <w:cs/>
        </w:rPr>
        <w:t>สิ้นรอบระยะเวลารายงาน</w:t>
      </w:r>
      <w:r w:rsidRPr="00EA1231">
        <w:rPr>
          <w:rFonts w:asciiTheme="majorBidi" w:hAnsiTheme="majorBidi" w:cstheme="majorBidi"/>
          <w:cs/>
        </w:rPr>
        <w:t xml:space="preserve"> โดยแสดงจำนวนขั้นต้นซึ่งไม่ได้คิดลด</w:t>
      </w:r>
    </w:p>
    <w:p w14:paraId="3ACE280D" w14:textId="77777777" w:rsidR="000324F3" w:rsidRPr="009E7A7E" w:rsidRDefault="000324F3" w:rsidP="00E00572">
      <w:pPr>
        <w:tabs>
          <w:tab w:val="clear" w:pos="907"/>
          <w:tab w:val="clear" w:pos="1644"/>
          <w:tab w:val="left" w:pos="990"/>
        </w:tabs>
        <w:spacing w:line="240" w:lineRule="auto"/>
        <w:ind w:left="1557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5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38"/>
        <w:gridCol w:w="1152"/>
        <w:gridCol w:w="236"/>
        <w:gridCol w:w="1150"/>
        <w:gridCol w:w="236"/>
        <w:gridCol w:w="1150"/>
        <w:gridCol w:w="241"/>
        <w:gridCol w:w="1150"/>
        <w:gridCol w:w="236"/>
        <w:gridCol w:w="1153"/>
        <w:gridCol w:w="6"/>
        <w:gridCol w:w="6"/>
      </w:tblGrid>
      <w:tr w:rsidR="00C6638D" w:rsidRPr="00EA1231" w14:paraId="23CAFAD8" w14:textId="77777777" w:rsidTr="00E94BEF">
        <w:trPr>
          <w:tblHeader/>
        </w:trPr>
        <w:tc>
          <w:tcPr>
            <w:tcW w:w="3238" w:type="dxa"/>
            <w:shd w:val="clear" w:color="auto" w:fill="auto"/>
          </w:tcPr>
          <w:p w14:paraId="2BC25552" w14:textId="77777777" w:rsidR="0074227E" w:rsidRPr="00EA1231" w:rsidRDefault="0074227E" w:rsidP="00BD67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FF1D2" w14:textId="77777777" w:rsidR="0074227E" w:rsidRPr="00EA1231" w:rsidRDefault="0074227E" w:rsidP="00BD67D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AFCE69E" w14:textId="77777777" w:rsidR="0074227E" w:rsidRPr="00EA1231" w:rsidRDefault="0074227E" w:rsidP="00BD67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28" w:type="dxa"/>
            <w:gridSpan w:val="9"/>
            <w:shd w:val="clear" w:color="auto" w:fill="auto"/>
            <w:vAlign w:val="bottom"/>
          </w:tcPr>
          <w:p w14:paraId="032839BB" w14:textId="77777777" w:rsidR="0074227E" w:rsidRPr="00EA1231" w:rsidRDefault="0074227E" w:rsidP="00BD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7C3C8A" w:rsidRPr="00EA1231" w14:paraId="0812A03F" w14:textId="77777777" w:rsidTr="00E94BEF">
        <w:trPr>
          <w:gridAfter w:val="2"/>
          <w:wAfter w:w="12" w:type="dxa"/>
          <w:tblHeader/>
        </w:trPr>
        <w:tc>
          <w:tcPr>
            <w:tcW w:w="3238" w:type="dxa"/>
            <w:shd w:val="clear" w:color="auto" w:fill="auto"/>
            <w:vAlign w:val="bottom"/>
            <w:hideMark/>
          </w:tcPr>
          <w:p w14:paraId="39777344" w14:textId="4CDF9A31" w:rsidR="0074227E" w:rsidRPr="00EA1231" w:rsidRDefault="0074227E" w:rsidP="00BD67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68DCB53" w14:textId="77777777" w:rsidR="0074227E" w:rsidRPr="00EA1231" w:rsidRDefault="0074227E" w:rsidP="00BD67D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มูลค่า</w:t>
            </w:r>
          </w:p>
          <w:p w14:paraId="78BDFDE6" w14:textId="77777777" w:rsidR="0074227E" w:rsidRPr="00EA1231" w:rsidRDefault="0074227E" w:rsidP="00BD67D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BC25D16" w14:textId="77777777" w:rsidR="0074227E" w:rsidRPr="00EA1231" w:rsidRDefault="0074227E" w:rsidP="00BD67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  <w:hideMark/>
          </w:tcPr>
          <w:p w14:paraId="5A79EAA2" w14:textId="1B18C11B" w:rsidR="0074227E" w:rsidRPr="00EA1231" w:rsidRDefault="0074227E" w:rsidP="00BD67D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ภายใน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122B3A4C" w14:textId="77777777" w:rsidR="0074227E" w:rsidRPr="00EA1231" w:rsidRDefault="0074227E" w:rsidP="00BD67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  <w:hideMark/>
          </w:tcPr>
          <w:p w14:paraId="1F68293D" w14:textId="75CB1AE6" w:rsidR="0074227E" w:rsidRPr="00EA1231" w:rsidRDefault="0074227E" w:rsidP="00BD67D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1C7230" w:rsidRPr="00EA1231">
              <w:rPr>
                <w:rFonts w:asciiTheme="majorBidi" w:hAnsiTheme="majorBidi" w:cstheme="majorBidi"/>
              </w:rPr>
              <w:t>1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>ปี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="001C7230" w:rsidRPr="00EA1231">
              <w:rPr>
                <w:rFonts w:asciiTheme="majorBidi" w:hAnsiTheme="majorBidi" w:cstheme="majorBidi"/>
              </w:rPr>
              <w:t>5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02C267" w14:textId="77777777" w:rsidR="0074227E" w:rsidRPr="00EA1231" w:rsidRDefault="0074227E" w:rsidP="00BD67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  <w:hideMark/>
          </w:tcPr>
          <w:p w14:paraId="56E8E0ED" w14:textId="5C3723BC" w:rsidR="0074227E" w:rsidRPr="00EA1231" w:rsidRDefault="0074227E" w:rsidP="00BD67DE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มากกว่า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="001C7230" w:rsidRPr="00EA1231">
              <w:rPr>
                <w:rFonts w:asciiTheme="majorBidi" w:hAnsiTheme="majorBidi" w:cstheme="majorBidi"/>
              </w:rPr>
              <w:t>5</w:t>
            </w:r>
            <w:r w:rsidRPr="00EA1231">
              <w:rPr>
                <w:rFonts w:asciiTheme="majorBidi" w:hAnsiTheme="majorBidi" w:cstheme="majorBidi"/>
              </w:rPr>
              <w:t xml:space="preserve"> </w:t>
            </w:r>
            <w:r w:rsidRPr="00EA123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9D983" w14:textId="77777777" w:rsidR="0074227E" w:rsidRPr="00EA1231" w:rsidRDefault="0074227E" w:rsidP="00BD67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77EA4244" w14:textId="77777777" w:rsidR="0074227E" w:rsidRPr="00EA1231" w:rsidRDefault="0074227E" w:rsidP="00BD67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6638D" w:rsidRPr="00EA1231" w14:paraId="49382853" w14:textId="77777777" w:rsidTr="00E94BEF">
        <w:trPr>
          <w:gridAfter w:val="1"/>
          <w:wAfter w:w="6" w:type="dxa"/>
          <w:tblHeader/>
        </w:trPr>
        <w:tc>
          <w:tcPr>
            <w:tcW w:w="3238" w:type="dxa"/>
            <w:shd w:val="clear" w:color="auto" w:fill="auto"/>
          </w:tcPr>
          <w:p w14:paraId="3844BBFB" w14:textId="77777777" w:rsidR="0074227E" w:rsidRPr="00EA1231" w:rsidRDefault="0074227E" w:rsidP="00BD67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710" w:type="dxa"/>
            <w:gridSpan w:val="10"/>
            <w:shd w:val="clear" w:color="auto" w:fill="auto"/>
          </w:tcPr>
          <w:p w14:paraId="3FEC675F" w14:textId="007B5F0A" w:rsidR="0074227E" w:rsidRPr="00EA1231" w:rsidRDefault="001C7230" w:rsidP="00BD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A1231">
              <w:rPr>
                <w:rFonts w:asciiTheme="majorBidi" w:hAnsiTheme="majorBidi" w:cstheme="majorBidi"/>
                <w:i/>
                <w:iCs/>
              </w:rPr>
              <w:t>(</w:t>
            </w:r>
            <w:r w:rsidR="002143EE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="0074227E" w:rsidRPr="00EA1231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EA1231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C6638D" w:rsidRPr="00EA1231" w14:paraId="653FB0F2" w14:textId="77777777" w:rsidTr="00E94BEF">
        <w:trPr>
          <w:gridAfter w:val="1"/>
          <w:wAfter w:w="6" w:type="dxa"/>
        </w:trPr>
        <w:tc>
          <w:tcPr>
            <w:tcW w:w="3238" w:type="dxa"/>
            <w:shd w:val="clear" w:color="auto" w:fill="auto"/>
          </w:tcPr>
          <w:p w14:paraId="0B30879F" w14:textId="7F5DE5F3" w:rsidR="0074227E" w:rsidRPr="00EA1231" w:rsidRDefault="001C7230" w:rsidP="00BD67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6710" w:type="dxa"/>
            <w:gridSpan w:val="10"/>
            <w:shd w:val="clear" w:color="auto" w:fill="auto"/>
          </w:tcPr>
          <w:p w14:paraId="5FCF8D71" w14:textId="77777777" w:rsidR="0074227E" w:rsidRPr="00EA1231" w:rsidRDefault="0074227E" w:rsidP="00BD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21052F" w:rsidRPr="00EA1231" w14:paraId="4AFB6801" w14:textId="77777777" w:rsidTr="00C51B34">
        <w:trPr>
          <w:gridAfter w:val="2"/>
          <w:wAfter w:w="12" w:type="dxa"/>
        </w:trPr>
        <w:tc>
          <w:tcPr>
            <w:tcW w:w="3238" w:type="dxa"/>
            <w:shd w:val="clear" w:color="auto" w:fill="auto"/>
            <w:hideMark/>
          </w:tcPr>
          <w:p w14:paraId="09ADEEC5" w14:textId="77777777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ADB1D0" w14:textId="05A296E1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6</w:t>
            </w:r>
            <w:r w:rsidRPr="00EA1231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8B65E2" w14:textId="77777777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8D0698A" w14:textId="204842E6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6</w:t>
            </w:r>
            <w:r w:rsidRPr="00EA1231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DB62F" w14:textId="77777777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1F32E39" w14:textId="09BD3CAC" w:rsidR="0021052F" w:rsidRPr="00EA1231" w:rsidRDefault="0021052F" w:rsidP="00C51B3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9411200" w14:textId="77777777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05C8D46" w14:textId="3BCD424A" w:rsidR="0021052F" w:rsidRPr="00EA1231" w:rsidRDefault="0021052F" w:rsidP="00C51B3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49944" w14:textId="77777777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A986939" w14:textId="66BFE02B" w:rsidR="0021052F" w:rsidRPr="00EA1231" w:rsidRDefault="0021052F" w:rsidP="00C51B3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6</w:t>
            </w:r>
            <w:r w:rsidRPr="00EA1231">
              <w:rPr>
                <w:rFonts w:asciiTheme="majorBidi" w:hAnsiTheme="majorBidi" w:cstheme="majorBidi"/>
              </w:rPr>
              <w:t>,000,000</w:t>
            </w:r>
          </w:p>
        </w:tc>
      </w:tr>
      <w:tr w:rsidR="0021052F" w:rsidRPr="00EA1231" w14:paraId="4A9E94B8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  <w:hideMark/>
          </w:tcPr>
          <w:p w14:paraId="47BE8D48" w14:textId="77777777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152" w:type="dxa"/>
            <w:shd w:val="clear" w:color="auto" w:fill="auto"/>
          </w:tcPr>
          <w:p w14:paraId="743ECE4E" w14:textId="4D90C7A3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7</w:t>
            </w:r>
            <w:r w:rsidRPr="00EA1231">
              <w:rPr>
                <w:rFonts w:asciiTheme="majorBidi" w:hAnsiTheme="majorBidi" w:cstheme="majorBidi"/>
              </w:rPr>
              <w:t>,391,7</w:t>
            </w:r>
            <w:r w:rsidR="0046509B">
              <w:rPr>
                <w:rFonts w:asciiTheme="majorBidi" w:hAnsiTheme="majorBidi" w:cstheme="majorBidi"/>
              </w:rPr>
              <w:t>6</w:t>
            </w:r>
            <w:r w:rsidRPr="00EA12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7D8DA9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</w:tcPr>
          <w:p w14:paraId="73B041AA" w14:textId="428A16F5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7</w:t>
            </w:r>
            <w:r w:rsidRPr="00EA1231">
              <w:rPr>
                <w:rFonts w:asciiTheme="majorBidi" w:hAnsiTheme="majorBidi" w:cstheme="majorBidi"/>
              </w:rPr>
              <w:t>,391,7</w:t>
            </w:r>
            <w:r w:rsidR="0046509B">
              <w:rPr>
                <w:rFonts w:asciiTheme="majorBidi" w:hAnsiTheme="majorBidi" w:cstheme="majorBidi"/>
              </w:rPr>
              <w:t>6</w:t>
            </w:r>
            <w:r w:rsidRPr="00EA12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BD41C94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</w:tcPr>
          <w:p w14:paraId="2359437E" w14:textId="7EA645C1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7EF791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</w:tcPr>
          <w:p w14:paraId="4BEC3165" w14:textId="4BCEFB11" w:rsidR="0021052F" w:rsidRPr="00EA1231" w:rsidRDefault="0021052F" w:rsidP="0021052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FC09D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shd w:val="clear" w:color="auto" w:fill="auto"/>
          </w:tcPr>
          <w:p w14:paraId="25FD2778" w14:textId="7126B26D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7</w:t>
            </w:r>
            <w:r w:rsidRPr="00EA1231">
              <w:rPr>
                <w:rFonts w:asciiTheme="majorBidi" w:hAnsiTheme="majorBidi" w:cstheme="majorBidi"/>
              </w:rPr>
              <w:t>,391,7</w:t>
            </w:r>
            <w:r w:rsidR="0046509B">
              <w:rPr>
                <w:rFonts w:asciiTheme="majorBidi" w:hAnsiTheme="majorBidi" w:cstheme="majorBidi"/>
              </w:rPr>
              <w:t>6</w:t>
            </w:r>
            <w:r w:rsidRPr="00EA1231">
              <w:rPr>
                <w:rFonts w:asciiTheme="majorBidi" w:hAnsiTheme="majorBidi" w:cstheme="majorBidi"/>
              </w:rPr>
              <w:t>1</w:t>
            </w:r>
          </w:p>
        </w:tc>
      </w:tr>
      <w:tr w:rsidR="0021052F" w:rsidRPr="00EA1231" w14:paraId="1DDE06BB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  <w:hideMark/>
          </w:tcPr>
          <w:p w14:paraId="76745F9D" w14:textId="77777777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85084A" w14:textId="1D919C8F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9</w:t>
            </w:r>
            <w:r w:rsidRPr="00EA1231">
              <w:rPr>
                <w:rFonts w:asciiTheme="majorBidi" w:hAnsiTheme="majorBidi" w:cstheme="majorBidi"/>
              </w:rPr>
              <w:t>,</w:t>
            </w:r>
            <w:r w:rsidR="0046509B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BDB45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937BE7C" w14:textId="3E58C79B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4,31</w:t>
            </w:r>
            <w:r w:rsidR="006573A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35B69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226A61C" w14:textId="517DBBBE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</w:rPr>
              <w:t>5,675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BF4747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</w:tcPr>
          <w:p w14:paraId="481E5718" w14:textId="67F3F6D5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000790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shd w:val="clear" w:color="auto" w:fill="auto"/>
          </w:tcPr>
          <w:p w14:paraId="4F2F02F7" w14:textId="315FABD4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9</w:t>
            </w:r>
            <w:r w:rsidRPr="00EA1231">
              <w:rPr>
                <w:rFonts w:asciiTheme="majorBidi" w:hAnsiTheme="majorBidi" w:cstheme="majorBidi"/>
              </w:rPr>
              <w:t>,988</w:t>
            </w:r>
          </w:p>
        </w:tc>
      </w:tr>
      <w:tr w:rsidR="00E94BEF" w:rsidRPr="00EA1231" w14:paraId="0A5A8A01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  <w:hideMark/>
          </w:tcPr>
          <w:p w14:paraId="6F2FA1B7" w14:textId="77777777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5BD887" w14:textId="3D49E2E1" w:rsidR="0021052F" w:rsidRPr="00EA1231" w:rsidRDefault="00A93628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3628">
              <w:rPr>
                <w:rFonts w:asciiTheme="majorBidi" w:hAnsiTheme="majorBidi" w:cstheme="majorBidi"/>
                <w:b/>
                <w:bCs/>
              </w:rPr>
              <w:t>13,401,251</w:t>
            </w:r>
          </w:p>
        </w:tc>
        <w:tc>
          <w:tcPr>
            <w:tcW w:w="236" w:type="dxa"/>
            <w:shd w:val="clear" w:color="auto" w:fill="auto"/>
          </w:tcPr>
          <w:p w14:paraId="0B8E6E04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1F410E" w14:textId="40D0A2A4" w:rsidR="0021052F" w:rsidRPr="00EA1231" w:rsidRDefault="00A93628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3628">
              <w:rPr>
                <w:rFonts w:asciiTheme="majorBidi" w:hAnsiTheme="majorBidi" w:cstheme="majorBidi"/>
                <w:b/>
                <w:bCs/>
              </w:rPr>
              <w:t>13,396,07</w:t>
            </w:r>
            <w:r w:rsidR="006573A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40F995E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7B788C" w14:textId="0CF64710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5</w:t>
            </w:r>
            <w:r w:rsidR="00113E2E">
              <w:rPr>
                <w:rFonts w:asciiTheme="majorBidi" w:hAnsiTheme="majorBidi" w:cstheme="majorBidi"/>
                <w:b/>
                <w:bCs/>
              </w:rPr>
              <w:t>,</w:t>
            </w:r>
            <w:r w:rsidRPr="00EA1231">
              <w:rPr>
                <w:rFonts w:asciiTheme="majorBidi" w:hAnsiTheme="majorBidi" w:cstheme="majorBidi"/>
                <w:b/>
                <w:bCs/>
              </w:rPr>
              <w:t>675</w:t>
            </w:r>
          </w:p>
        </w:tc>
        <w:tc>
          <w:tcPr>
            <w:tcW w:w="241" w:type="dxa"/>
            <w:shd w:val="clear" w:color="auto" w:fill="auto"/>
          </w:tcPr>
          <w:p w14:paraId="7CCC850C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1916AB" w14:textId="7C742382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877AF5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84E4DE" w14:textId="1C7AAF14" w:rsidR="0021052F" w:rsidRPr="00EA1231" w:rsidRDefault="00A93628" w:rsidP="002105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3628">
              <w:rPr>
                <w:rFonts w:asciiTheme="majorBidi" w:hAnsiTheme="majorBidi" w:cstheme="majorBidi"/>
                <w:b/>
                <w:bCs/>
              </w:rPr>
              <w:t>13,401,749</w:t>
            </w:r>
          </w:p>
        </w:tc>
      </w:tr>
      <w:tr w:rsidR="00E94BEF" w:rsidRPr="00EA1231" w14:paraId="6BEA0AC0" w14:textId="77777777" w:rsidTr="00A42F85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48394B84" w14:textId="27CA23FE" w:rsidR="00D84B25" w:rsidRPr="00EA1231" w:rsidRDefault="00D84B25" w:rsidP="00C51B34">
            <w:pPr>
              <w:spacing w:line="240" w:lineRule="auto"/>
              <w:ind w:right="-24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912DF4B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440D2001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691A572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5C84F382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37EAE0C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shd w:val="clear" w:color="auto" w:fill="auto"/>
          </w:tcPr>
          <w:p w14:paraId="5DE7EACF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527E922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07278057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1734BEC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2F85" w:rsidRPr="00EA1231" w14:paraId="77DD97AF" w14:textId="77777777" w:rsidTr="00A42F85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16006C1A" w14:textId="77777777" w:rsidR="00A42F85" w:rsidRPr="00EA1231" w:rsidRDefault="00A42F85" w:rsidP="00C51B34">
            <w:pPr>
              <w:spacing w:line="240" w:lineRule="auto"/>
              <w:ind w:right="-24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3FE615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136A75CB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35AF21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048C82A6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7CBEF2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shd w:val="clear" w:color="auto" w:fill="auto"/>
          </w:tcPr>
          <w:p w14:paraId="55B61CEF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80E08E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5933785C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D33EB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2F85" w:rsidRPr="00EA1231" w14:paraId="5F1CF129" w14:textId="77777777" w:rsidTr="00A42F85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2956632D" w14:textId="77777777" w:rsidR="00A42F85" w:rsidRPr="00EA1231" w:rsidRDefault="00A42F85" w:rsidP="00C51B34">
            <w:pPr>
              <w:spacing w:line="240" w:lineRule="auto"/>
              <w:ind w:right="-24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278AEA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72091D7A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BCD5DE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01658BEE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B5DA9D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shd w:val="clear" w:color="auto" w:fill="auto"/>
          </w:tcPr>
          <w:p w14:paraId="6E9098DE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456E34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4EA19230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72185A" w14:textId="77777777" w:rsidR="00A42F85" w:rsidRPr="00EA1231" w:rsidRDefault="00A42F85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1052F" w:rsidRPr="00EA1231" w14:paraId="26691D4E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6388E9B6" w14:textId="12D2D10A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lastRenderedPageBreak/>
              <w:t>2566</w:t>
            </w:r>
          </w:p>
        </w:tc>
        <w:tc>
          <w:tcPr>
            <w:tcW w:w="1152" w:type="dxa"/>
            <w:shd w:val="clear" w:color="auto" w:fill="auto"/>
          </w:tcPr>
          <w:p w14:paraId="167ADD29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028332E8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shd w:val="clear" w:color="auto" w:fill="auto"/>
          </w:tcPr>
          <w:p w14:paraId="7E44ACEB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2BAAADE2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shd w:val="clear" w:color="auto" w:fill="auto"/>
          </w:tcPr>
          <w:p w14:paraId="4DDD80E8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  <w:shd w:val="clear" w:color="auto" w:fill="auto"/>
          </w:tcPr>
          <w:p w14:paraId="45A71AE6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shd w:val="clear" w:color="auto" w:fill="auto"/>
          </w:tcPr>
          <w:p w14:paraId="36BFC27F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75954CEA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3" w:type="dxa"/>
            <w:shd w:val="clear" w:color="auto" w:fill="auto"/>
          </w:tcPr>
          <w:p w14:paraId="7BB4917C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1052F" w:rsidRPr="00EA1231" w14:paraId="1A4B74CB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337CD50A" w14:textId="5302DEBC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EA1231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59CF3" w14:textId="7B96F9F9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13,896,020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2F896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8E751F5" w14:textId="1B830696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13,896,020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FF813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A1CC31A" w14:textId="3A46EA6B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7579E3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1D1D135" w14:textId="47559646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ACA1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A12762D" w14:textId="4C463682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13,896,020</w:t>
            </w:r>
          </w:p>
        </w:tc>
      </w:tr>
      <w:tr w:rsidR="0021052F" w:rsidRPr="00EA1231" w14:paraId="1AB302A4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3D8C40E9" w14:textId="77777777" w:rsidR="0021052F" w:rsidRPr="00EA1231" w:rsidRDefault="0021052F" w:rsidP="002105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A30861" w14:textId="4398F9CC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9,388</w:t>
            </w:r>
          </w:p>
        </w:tc>
        <w:tc>
          <w:tcPr>
            <w:tcW w:w="236" w:type="dxa"/>
            <w:shd w:val="clear" w:color="auto" w:fill="auto"/>
          </w:tcPr>
          <w:p w14:paraId="318553FF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2F4208C" w14:textId="38088216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3,543</w:t>
            </w:r>
          </w:p>
        </w:tc>
        <w:tc>
          <w:tcPr>
            <w:tcW w:w="236" w:type="dxa"/>
            <w:shd w:val="clear" w:color="auto" w:fill="auto"/>
          </w:tcPr>
          <w:p w14:paraId="4A917C91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A649B1F" w14:textId="175620E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6,265</w:t>
            </w:r>
          </w:p>
        </w:tc>
        <w:tc>
          <w:tcPr>
            <w:tcW w:w="241" w:type="dxa"/>
            <w:shd w:val="clear" w:color="auto" w:fill="auto"/>
          </w:tcPr>
          <w:p w14:paraId="109FC2F1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C064063" w14:textId="202B518E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E0EF93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E53E3E6" w14:textId="4B23EF42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9,808</w:t>
            </w:r>
          </w:p>
        </w:tc>
      </w:tr>
      <w:tr w:rsidR="00E94BEF" w:rsidRPr="00EA1231" w14:paraId="04CADAA2" w14:textId="77777777" w:rsidTr="00E94BEF">
        <w:trPr>
          <w:gridAfter w:val="2"/>
          <w:wAfter w:w="12" w:type="dxa"/>
        </w:trPr>
        <w:tc>
          <w:tcPr>
            <w:tcW w:w="3238" w:type="dxa"/>
            <w:shd w:val="clear" w:color="auto" w:fill="auto"/>
          </w:tcPr>
          <w:p w14:paraId="428D1934" w14:textId="77777777" w:rsidR="0021052F" w:rsidRPr="00EA1231" w:rsidRDefault="0021052F" w:rsidP="002105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0CB143" w14:textId="38EC3269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13,905,408</w:t>
            </w:r>
          </w:p>
        </w:tc>
        <w:tc>
          <w:tcPr>
            <w:tcW w:w="236" w:type="dxa"/>
            <w:shd w:val="clear" w:color="auto" w:fill="auto"/>
          </w:tcPr>
          <w:p w14:paraId="13F93B39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61B20D" w14:textId="0A239DF5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13,899,563</w:t>
            </w:r>
          </w:p>
        </w:tc>
        <w:tc>
          <w:tcPr>
            <w:tcW w:w="236" w:type="dxa"/>
            <w:shd w:val="clear" w:color="auto" w:fill="auto"/>
          </w:tcPr>
          <w:p w14:paraId="4DF88D57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531CAB" w14:textId="38BBE42E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6,265</w:t>
            </w:r>
          </w:p>
        </w:tc>
        <w:tc>
          <w:tcPr>
            <w:tcW w:w="241" w:type="dxa"/>
            <w:shd w:val="clear" w:color="auto" w:fill="auto"/>
          </w:tcPr>
          <w:p w14:paraId="367FB2B3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74A0D" w14:textId="0E27076B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E0CA70" w14:textId="77777777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C2EBE1" w14:textId="5999486D" w:rsidR="0021052F" w:rsidRPr="00EA1231" w:rsidRDefault="0021052F" w:rsidP="002105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13,905,828</w:t>
            </w:r>
          </w:p>
        </w:tc>
      </w:tr>
    </w:tbl>
    <w:p w14:paraId="4133B0B5" w14:textId="770EDA01" w:rsidR="00E00572" w:rsidRPr="00A42F85" w:rsidRDefault="00E00572" w:rsidP="002046EC">
      <w:pPr>
        <w:tabs>
          <w:tab w:val="clear" w:pos="907"/>
          <w:tab w:val="clear" w:pos="1644"/>
          <w:tab w:val="left" w:pos="990"/>
        </w:tabs>
        <w:spacing w:line="240" w:lineRule="auto"/>
        <w:ind w:right="-196"/>
        <w:jc w:val="thaiDistribute"/>
        <w:rPr>
          <w:rFonts w:asciiTheme="majorBidi" w:hAnsiTheme="majorBidi" w:cstheme="majorBidi"/>
          <w:sz w:val="20"/>
          <w:szCs w:val="20"/>
        </w:rPr>
      </w:pPr>
    </w:p>
    <w:p w14:paraId="31B8345A" w14:textId="1A1DF370" w:rsidR="00727463" w:rsidRPr="00EA1231" w:rsidRDefault="00727463" w:rsidP="00652581">
      <w:pPr>
        <w:pStyle w:val="block"/>
        <w:numPr>
          <w:ilvl w:val="0"/>
          <w:numId w:val="24"/>
        </w:numPr>
        <w:tabs>
          <w:tab w:val="left" w:pos="1566"/>
        </w:tabs>
        <w:spacing w:after="0" w:line="240" w:lineRule="auto"/>
        <w:ind w:left="1530" w:right="-7" w:hanging="45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A12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02BD2DA7" w14:textId="77777777" w:rsidR="00727463" w:rsidRPr="007B3F5F" w:rsidRDefault="00727463" w:rsidP="00727463">
      <w:pPr>
        <w:pStyle w:val="block"/>
        <w:spacing w:after="0" w:line="240" w:lineRule="auto"/>
        <w:ind w:left="1557" w:right="-7"/>
        <w:jc w:val="both"/>
        <w:rPr>
          <w:rFonts w:asciiTheme="majorBidi" w:hAnsiTheme="majorBidi" w:cstheme="majorBidi"/>
          <w:b/>
          <w:bCs/>
          <w:i/>
          <w:iCs/>
          <w:sz w:val="20"/>
          <w:lang w:bidi="th-TH"/>
        </w:rPr>
      </w:pPr>
    </w:p>
    <w:p w14:paraId="2E8D01B0" w14:textId="77777777" w:rsidR="003A381F" w:rsidRPr="00EA1231" w:rsidRDefault="003A381F" w:rsidP="00D30324">
      <w:pPr>
        <w:pStyle w:val="block"/>
        <w:spacing w:after="0" w:line="240" w:lineRule="auto"/>
        <w:ind w:left="153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286823F" w14:textId="77777777" w:rsidR="00417206" w:rsidRPr="007B3F5F" w:rsidRDefault="00417206" w:rsidP="00D30324">
      <w:pPr>
        <w:pStyle w:val="block"/>
        <w:spacing w:after="0" w:line="240" w:lineRule="auto"/>
        <w:ind w:left="1557" w:right="-7"/>
        <w:jc w:val="both"/>
        <w:rPr>
          <w:rFonts w:asciiTheme="majorBidi" w:hAnsiTheme="majorBidi" w:cstheme="majorBidi"/>
          <w:b/>
          <w:bCs/>
          <w:i/>
          <w:iCs/>
          <w:sz w:val="20"/>
          <w:lang w:bidi="th-TH"/>
        </w:rPr>
      </w:pPr>
    </w:p>
    <w:p w14:paraId="2D3F9C68" w14:textId="77777777" w:rsidR="0060412B" w:rsidRPr="00EA1231" w:rsidRDefault="0060412B" w:rsidP="00D30324">
      <w:pPr>
        <w:pStyle w:val="block"/>
        <w:spacing w:after="0" w:line="240" w:lineRule="atLeast"/>
        <w:ind w:left="153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EA123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ความเสี่ยงด้านอัตราดอกเบี้ย</w:t>
      </w:r>
    </w:p>
    <w:p w14:paraId="7C5FFC72" w14:textId="77777777" w:rsidR="0060412B" w:rsidRPr="007B3F5F" w:rsidRDefault="0060412B" w:rsidP="00D30324">
      <w:pPr>
        <w:pStyle w:val="block"/>
        <w:spacing w:after="0" w:line="240" w:lineRule="auto"/>
        <w:ind w:left="1557" w:right="-7"/>
        <w:jc w:val="both"/>
        <w:rPr>
          <w:rFonts w:asciiTheme="majorBidi" w:hAnsiTheme="majorBidi" w:cstheme="majorBidi"/>
          <w:b/>
          <w:bCs/>
          <w:i/>
          <w:iCs/>
          <w:sz w:val="20"/>
          <w:lang w:bidi="th-TH"/>
        </w:rPr>
      </w:pPr>
    </w:p>
    <w:p w14:paraId="5542791C" w14:textId="12F03825" w:rsidR="00F83644" w:rsidRPr="00C059F9" w:rsidRDefault="00446153" w:rsidP="005111AB">
      <w:pPr>
        <w:pStyle w:val="block"/>
        <w:tabs>
          <w:tab w:val="left" w:pos="720"/>
        </w:tabs>
        <w:spacing w:after="0" w:line="240" w:lineRule="atLeast"/>
        <w:ind w:left="153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1231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0412B" w:rsidRPr="00C059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ของบริษัท </w:t>
      </w:r>
      <w:r w:rsidR="0005405C" w:rsidRPr="00C059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และความแน่นอนของกระแสเงินสดของบริษัท </w:t>
      </w:r>
      <w:r w:rsidR="0005405C" w:rsidRPr="00C059F9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เนื่องจากเงินกู้ยืมจากกิจการที่เกี่ยวข้องกัน</w:t>
      </w:r>
    </w:p>
    <w:p w14:paraId="734D314A" w14:textId="77777777" w:rsidR="005111AB" w:rsidRPr="007B3F5F" w:rsidRDefault="005111AB" w:rsidP="005111AB">
      <w:pPr>
        <w:pStyle w:val="block"/>
        <w:tabs>
          <w:tab w:val="left" w:pos="720"/>
        </w:tabs>
        <w:spacing w:after="0" w:line="240" w:lineRule="atLeast"/>
        <w:ind w:left="1530" w:right="-25" w:hanging="540"/>
        <w:jc w:val="thaiDistribute"/>
        <w:rPr>
          <w:rFonts w:asciiTheme="majorBidi" w:hAnsiTheme="majorBidi" w:cstheme="majorBidi"/>
          <w:b/>
          <w:bCs/>
          <w:i/>
          <w:iCs/>
          <w:sz w:val="20"/>
        </w:rPr>
      </w:pPr>
    </w:p>
    <w:tbl>
      <w:tblPr>
        <w:tblW w:w="8437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5247"/>
        <w:gridCol w:w="1485"/>
        <w:gridCol w:w="270"/>
        <w:gridCol w:w="1435"/>
      </w:tblGrid>
      <w:tr w:rsidR="00485342" w:rsidRPr="00EA1231" w14:paraId="1876AEF0" w14:textId="77777777" w:rsidTr="00D30324">
        <w:tc>
          <w:tcPr>
            <w:tcW w:w="8437" w:type="dxa"/>
            <w:gridSpan w:val="4"/>
            <w:shd w:val="clear" w:color="auto" w:fill="auto"/>
            <w:hideMark/>
          </w:tcPr>
          <w:p w14:paraId="35B26919" w14:textId="3E282E7E" w:rsidR="00485342" w:rsidRPr="00EA1231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ฐานะเปิดต่อความเสี่ยงด้านอัตราดอกเบี้ย ณ วันที่ </w:t>
            </w:r>
            <w:r w:rsidR="001C7230" w:rsidRPr="00EA1231"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  <w:t>31</w:t>
            </w:r>
            <w:r w:rsidRPr="00EA1231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 xml:space="preserve"> </w:t>
            </w: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85342" w:rsidRPr="00EA1231" w14:paraId="2946D334" w14:textId="77777777" w:rsidTr="00B22139">
        <w:tc>
          <w:tcPr>
            <w:tcW w:w="5247" w:type="dxa"/>
            <w:shd w:val="clear" w:color="auto" w:fill="auto"/>
          </w:tcPr>
          <w:p w14:paraId="1C21F246" w14:textId="77777777" w:rsidR="00485342" w:rsidRPr="00EA1231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  <w:shd w:val="clear" w:color="auto" w:fill="auto"/>
          </w:tcPr>
          <w:p w14:paraId="5D582D09" w14:textId="7E1760C2" w:rsidR="00485342" w:rsidRPr="00EA1231" w:rsidRDefault="001C7230" w:rsidP="00D30324">
            <w:pPr>
              <w:pStyle w:val="block"/>
              <w:tabs>
                <w:tab w:val="decimal" w:pos="790"/>
                <w:tab w:val="left" w:pos="2160"/>
              </w:tabs>
              <w:spacing w:after="0" w:line="240" w:lineRule="atLeast"/>
              <w:ind w:left="192" w:right="220" w:hanging="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AC4A8A9" w14:textId="77777777" w:rsidR="00485342" w:rsidRPr="00EA1231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05870E93" w14:textId="1923689D" w:rsidR="00485342" w:rsidRPr="00EA1231" w:rsidRDefault="001C7230" w:rsidP="00B22139">
            <w:pPr>
              <w:pStyle w:val="block"/>
              <w:tabs>
                <w:tab w:val="decimal" w:pos="700"/>
                <w:tab w:val="left" w:pos="2160"/>
              </w:tabs>
              <w:spacing w:after="0" w:line="240" w:lineRule="atLeast"/>
              <w:ind w:left="181" w:right="-118" w:hanging="49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A1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485342" w:rsidRPr="00EA1231" w14:paraId="136FCE49" w14:textId="77777777" w:rsidTr="00B22139">
        <w:tc>
          <w:tcPr>
            <w:tcW w:w="5247" w:type="dxa"/>
            <w:shd w:val="clear" w:color="auto" w:fill="auto"/>
          </w:tcPr>
          <w:p w14:paraId="1D213567" w14:textId="77777777" w:rsidR="00485342" w:rsidRPr="00EA1231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90" w:type="dxa"/>
            <w:gridSpan w:val="3"/>
            <w:shd w:val="clear" w:color="auto" w:fill="auto"/>
          </w:tcPr>
          <w:p w14:paraId="1E0A7D26" w14:textId="3FE8A331" w:rsidR="00485342" w:rsidRPr="00EA1231" w:rsidRDefault="001C7230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right="-114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85342"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A12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5342" w:rsidRPr="00EA1231" w14:paraId="744ACDBC" w14:textId="77777777" w:rsidTr="00B22139">
        <w:tc>
          <w:tcPr>
            <w:tcW w:w="5247" w:type="dxa"/>
            <w:shd w:val="clear" w:color="auto" w:fill="auto"/>
            <w:hideMark/>
          </w:tcPr>
          <w:p w14:paraId="434971D4" w14:textId="77777777" w:rsidR="00485342" w:rsidRPr="00EA1231" w:rsidRDefault="00485342" w:rsidP="00D30324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85" w:type="dxa"/>
            <w:shd w:val="clear" w:color="auto" w:fill="auto"/>
          </w:tcPr>
          <w:p w14:paraId="73A0AB67" w14:textId="77777777" w:rsidR="00485342" w:rsidRPr="00EA1231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DC8301" w14:textId="77777777" w:rsidR="00485342" w:rsidRPr="00EA1231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279AAF7B" w14:textId="77777777" w:rsidR="00485342" w:rsidRPr="00EA1231" w:rsidRDefault="00485342" w:rsidP="00D30324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3D41" w:rsidRPr="00EA1231" w14:paraId="1EF58C00" w14:textId="77777777" w:rsidTr="002C6F53">
        <w:tc>
          <w:tcPr>
            <w:tcW w:w="5247" w:type="dxa"/>
            <w:shd w:val="clear" w:color="auto" w:fill="auto"/>
            <w:hideMark/>
          </w:tcPr>
          <w:p w14:paraId="47C6FA98" w14:textId="77777777" w:rsidR="00DE3D41" w:rsidRPr="00EA1231" w:rsidRDefault="00DE3D41" w:rsidP="00DE3D41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87083" w14:textId="41D9162A" w:rsidR="00DE3D41" w:rsidRPr="005D63E0" w:rsidRDefault="00C04EC3" w:rsidP="00DF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192" w:right="-110"/>
              <w:rPr>
                <w:rFonts w:asciiTheme="majorBidi" w:hAnsiTheme="majorBidi" w:cstheme="majorBidi"/>
              </w:rPr>
            </w:pPr>
            <w:r w:rsidRPr="005D63E0">
              <w:rPr>
                <w:rFonts w:asciiTheme="majorBidi" w:hAnsiTheme="majorBidi" w:cstheme="majorBidi"/>
              </w:rPr>
              <w:t>(</w:t>
            </w:r>
            <w:r w:rsidR="009C1F96">
              <w:rPr>
                <w:rFonts w:asciiTheme="majorBidi" w:hAnsiTheme="majorBidi" w:cstheme="majorBidi"/>
              </w:rPr>
              <w:t>7,391,761</w:t>
            </w:r>
            <w:r w:rsidRPr="005D63E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11C86" w14:textId="77777777" w:rsidR="00DE3D41" w:rsidRPr="005D63E0" w:rsidRDefault="00DE3D41" w:rsidP="00DE3D41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FE65F" w14:textId="672D010B" w:rsidR="00DE3D41" w:rsidRPr="005D63E0" w:rsidRDefault="001C7230" w:rsidP="00D2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  <w:rPr>
                <w:rFonts w:asciiTheme="majorBidi" w:hAnsiTheme="majorBidi" w:cstheme="majorBidi"/>
              </w:rPr>
            </w:pPr>
            <w:r w:rsidRPr="005D63E0">
              <w:rPr>
                <w:rFonts w:asciiTheme="majorBidi" w:hAnsiTheme="majorBidi" w:cstheme="majorBidi"/>
              </w:rPr>
              <w:t>(13,896,020)</w:t>
            </w:r>
          </w:p>
        </w:tc>
      </w:tr>
      <w:tr w:rsidR="00DE3D41" w:rsidRPr="00EA1231" w14:paraId="10D043BC" w14:textId="77777777" w:rsidTr="002C6F53">
        <w:tc>
          <w:tcPr>
            <w:tcW w:w="5247" w:type="dxa"/>
            <w:shd w:val="clear" w:color="auto" w:fill="auto"/>
          </w:tcPr>
          <w:p w14:paraId="4D08AC66" w14:textId="5401733E" w:rsidR="00DE3D41" w:rsidRPr="00EA1231" w:rsidRDefault="00DE3D41" w:rsidP="00DE3D41">
            <w:pPr>
              <w:pStyle w:val="block"/>
              <w:tabs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A9B12" w14:textId="17E0E56E" w:rsidR="00DE3D41" w:rsidRPr="00EA1231" w:rsidRDefault="00C04EC3" w:rsidP="00DF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192" w:right="-110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(</w:t>
            </w:r>
            <w:r w:rsidR="009C1F96" w:rsidRPr="009C1F96">
              <w:rPr>
                <w:rFonts w:asciiTheme="majorBidi" w:hAnsiTheme="majorBidi" w:cstheme="majorBidi"/>
                <w:b/>
                <w:bCs/>
              </w:rPr>
              <w:t>7,391,761</w:t>
            </w:r>
            <w:r w:rsidRPr="00EA123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ABEF75" w14:textId="77777777" w:rsidR="00DE3D41" w:rsidRPr="00EA1231" w:rsidRDefault="00DE3D41" w:rsidP="00DE3D41">
            <w:pPr>
              <w:pStyle w:val="block"/>
              <w:tabs>
                <w:tab w:val="decimal" w:pos="1154"/>
                <w:tab w:val="left" w:pos="2160"/>
              </w:tabs>
              <w:spacing w:after="0" w:line="240" w:lineRule="atLeast"/>
              <w:ind w:left="192" w:hanging="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0E473F" w14:textId="3BB1AD4B" w:rsidR="00DE3D41" w:rsidRPr="00EA1231" w:rsidRDefault="001C7230" w:rsidP="00D2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192" w:right="-110"/>
              <w:rPr>
                <w:rFonts w:asciiTheme="majorBidi" w:hAnsiTheme="majorBidi" w:cstheme="majorBidi"/>
                <w:b/>
                <w:bCs/>
              </w:rPr>
            </w:pPr>
            <w:r w:rsidRPr="00EA1231">
              <w:rPr>
                <w:rFonts w:asciiTheme="majorBidi" w:hAnsiTheme="majorBidi" w:cstheme="majorBidi"/>
                <w:b/>
                <w:bCs/>
              </w:rPr>
              <w:t>(13,896,020)</w:t>
            </w:r>
          </w:p>
        </w:tc>
      </w:tr>
    </w:tbl>
    <w:p w14:paraId="20C342EA" w14:textId="55ACAF6B" w:rsidR="0060412B" w:rsidRDefault="0060412B" w:rsidP="00D30324">
      <w:pPr>
        <w:pStyle w:val="block"/>
        <w:spacing w:after="0" w:line="240" w:lineRule="auto"/>
        <w:ind w:left="1557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7DEAC6A6" w14:textId="5035E9EE" w:rsidR="0060412B" w:rsidRPr="00EA1231" w:rsidRDefault="0060412B" w:rsidP="00D30324">
      <w:pPr>
        <w:pStyle w:val="block"/>
        <w:spacing w:after="0" w:line="240" w:lineRule="atLeast"/>
        <w:ind w:left="1530" w:right="173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  <w:r w:rsidRPr="00EA1231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การวิเคราะห์ความอ่อนไหวในกระแสเงินสดของเครื่องมือทางการเงินที่มีอัตราดอกเบี้ยผันแปร</w:t>
      </w:r>
      <w:r w:rsidRPr="00EA1231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 xml:space="preserve"> </w:t>
      </w:r>
    </w:p>
    <w:p w14:paraId="32D3BEA0" w14:textId="7D0434B0" w:rsidR="0060412B" w:rsidRPr="00751AB1" w:rsidRDefault="0060412B" w:rsidP="00BA11FD">
      <w:pPr>
        <w:pStyle w:val="block"/>
        <w:tabs>
          <w:tab w:val="left" w:pos="1080"/>
          <w:tab w:val="left" w:pos="2160"/>
        </w:tabs>
        <w:spacing w:after="0" w:line="240" w:lineRule="auto"/>
        <w:ind w:right="173"/>
        <w:jc w:val="thaiDistribute"/>
        <w:rPr>
          <w:rFonts w:asciiTheme="majorBidi" w:hAnsiTheme="majorBidi" w:cstheme="majorBidi"/>
          <w:sz w:val="20"/>
          <w:lang w:val="en-US"/>
        </w:rPr>
      </w:pPr>
    </w:p>
    <w:p w14:paraId="0044BE65" w14:textId="713BC96E" w:rsidR="00977991" w:rsidRPr="00EA1231" w:rsidRDefault="00977991" w:rsidP="000D4868">
      <w:pPr>
        <w:pStyle w:val="block"/>
        <w:tabs>
          <w:tab w:val="left" w:pos="1080"/>
        </w:tabs>
        <w:spacing w:after="0" w:line="240" w:lineRule="atLeast"/>
        <w:ind w:left="1530" w:right="18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  <w:r w:rsidRPr="00EA12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1C7230" w:rsidRPr="00EA12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1%</w:t>
      </w:r>
      <w:r w:rsidRPr="00EA12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ซึ่งเป็นไปได้อย่างสมเหตุสมผล</w:t>
      </w:r>
      <w:r w:rsidRPr="00EA12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ณ วันที่ </w:t>
      </w:r>
      <w:r w:rsidR="001C7230" w:rsidRPr="00EA12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31</w:t>
      </w:r>
      <w:r w:rsidRPr="00EA12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EA12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ธันวาคม</w:t>
      </w:r>
      <w:r w:rsidRPr="00EA1231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EA1231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EA1231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848D9FE" w14:textId="77777777" w:rsidR="0060412B" w:rsidRPr="00751AB1" w:rsidRDefault="0060412B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right="173"/>
        <w:rPr>
          <w:rFonts w:asciiTheme="majorBidi" w:hAnsiTheme="majorBidi" w:cstheme="majorBidi"/>
          <w:iCs/>
          <w:sz w:val="20"/>
          <w:szCs w:val="20"/>
        </w:rPr>
      </w:pPr>
    </w:p>
    <w:tbl>
      <w:tblPr>
        <w:tblW w:w="8424" w:type="dxa"/>
        <w:tblInd w:w="13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9"/>
        <w:gridCol w:w="181"/>
        <w:gridCol w:w="1619"/>
        <w:gridCol w:w="249"/>
        <w:gridCol w:w="1596"/>
      </w:tblGrid>
      <w:tr w:rsidR="00462CD4" w:rsidRPr="00EA1231" w14:paraId="28471934" w14:textId="77777777" w:rsidTr="00D27681">
        <w:trPr>
          <w:trHeight w:val="794"/>
          <w:tblHeader/>
        </w:trPr>
        <w:tc>
          <w:tcPr>
            <w:tcW w:w="4779" w:type="dxa"/>
          </w:tcPr>
          <w:p w14:paraId="4DDFD30B" w14:textId="77777777" w:rsidR="00462CD4" w:rsidRPr="00EA1231" w:rsidRDefault="00462CD4" w:rsidP="0073083D">
            <w:pPr>
              <w:pStyle w:val="acctfourfigures"/>
              <w:tabs>
                <w:tab w:val="left" w:pos="2160"/>
              </w:tabs>
              <w:spacing w:line="240" w:lineRule="auto"/>
              <w:ind w:left="12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1EB03932" w14:textId="77777777" w:rsidR="00462CD4" w:rsidRPr="00EA1231" w:rsidRDefault="00462CD4" w:rsidP="0073083D">
            <w:pPr>
              <w:tabs>
                <w:tab w:val="clear" w:pos="227"/>
                <w:tab w:val="clear" w:pos="454"/>
                <w:tab w:val="left" w:pos="2160"/>
              </w:tabs>
              <w:spacing w:line="240" w:lineRule="auto"/>
              <w:ind w:left="124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ผลกระทบต่อกำไรหรือขาดทุน</w:t>
            </w:r>
          </w:p>
        </w:tc>
        <w:tc>
          <w:tcPr>
            <w:tcW w:w="181" w:type="dxa"/>
          </w:tcPr>
          <w:p w14:paraId="698EF1BA" w14:textId="77777777" w:rsidR="00462CD4" w:rsidRPr="00EA1231" w:rsidRDefault="00462CD4" w:rsidP="0073083D">
            <w:pPr>
              <w:pStyle w:val="acctmergecolhdg"/>
              <w:tabs>
                <w:tab w:val="left" w:pos="2160"/>
              </w:tabs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19" w:type="dxa"/>
            <w:hideMark/>
          </w:tcPr>
          <w:p w14:paraId="2BDC601C" w14:textId="12AAE38F" w:rsidR="00462CD4" w:rsidRPr="00EA1231" w:rsidRDefault="00462CD4" w:rsidP="0073083D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EA123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="001C7230"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</w:t>
            </w:r>
            <w:r w:rsidR="001C7230"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249" w:type="dxa"/>
          </w:tcPr>
          <w:p w14:paraId="405FEF75" w14:textId="77777777" w:rsidR="00462CD4" w:rsidRPr="00EA1231" w:rsidRDefault="00462CD4" w:rsidP="0073083D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96" w:type="dxa"/>
            <w:hideMark/>
          </w:tcPr>
          <w:p w14:paraId="3B723AD0" w14:textId="38CFE0E1" w:rsidR="00462CD4" w:rsidRPr="00EA1231" w:rsidRDefault="00462CD4" w:rsidP="0073083D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A123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อัตราดอกเบี้ยลดลง </w:t>
            </w:r>
            <w:r w:rsidR="001C7230"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</w:t>
            </w:r>
            <w:r w:rsidR="001C7230" w:rsidRPr="00EA1231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%</w:t>
            </w:r>
          </w:p>
        </w:tc>
      </w:tr>
      <w:tr w:rsidR="00462CD4" w:rsidRPr="00EA1231" w14:paraId="043D0BA6" w14:textId="77777777" w:rsidTr="00D27681">
        <w:trPr>
          <w:trHeight w:val="326"/>
          <w:tblHeader/>
        </w:trPr>
        <w:tc>
          <w:tcPr>
            <w:tcW w:w="4779" w:type="dxa"/>
          </w:tcPr>
          <w:p w14:paraId="4A9E98FC" w14:textId="77777777" w:rsidR="00462CD4" w:rsidRPr="00EA1231" w:rsidRDefault="00462CD4" w:rsidP="0073083D">
            <w:pPr>
              <w:pStyle w:val="acctfourfigures"/>
              <w:tabs>
                <w:tab w:val="left" w:pos="2160"/>
              </w:tabs>
              <w:spacing w:line="240" w:lineRule="auto"/>
              <w:ind w:left="12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15FE51F" w14:textId="77777777" w:rsidR="00462CD4" w:rsidRPr="00EA1231" w:rsidRDefault="00462CD4" w:rsidP="0073083D">
            <w:pPr>
              <w:pStyle w:val="acctmergecolhdg"/>
              <w:tabs>
                <w:tab w:val="left" w:pos="2160"/>
              </w:tabs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64" w:type="dxa"/>
            <w:gridSpan w:val="3"/>
          </w:tcPr>
          <w:p w14:paraId="16E5AD7B" w14:textId="0CB409F8" w:rsidR="00462CD4" w:rsidRPr="00EA1231" w:rsidRDefault="001C7230" w:rsidP="0073083D">
            <w:pPr>
              <w:pStyle w:val="acctmergecolhdg"/>
              <w:tabs>
                <w:tab w:val="left" w:pos="2160"/>
              </w:tabs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EA1231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="00462CD4" w:rsidRPr="00EA1231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1231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62CD4" w:rsidRPr="00EA1231" w14:paraId="2303EF5A" w14:textId="77777777" w:rsidTr="00D27681">
        <w:tc>
          <w:tcPr>
            <w:tcW w:w="4779" w:type="dxa"/>
          </w:tcPr>
          <w:p w14:paraId="34F4891E" w14:textId="17D4CBBA" w:rsidR="00462CD4" w:rsidRPr="00EA1231" w:rsidRDefault="001C7230" w:rsidP="0073083D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81" w:type="dxa"/>
          </w:tcPr>
          <w:p w14:paraId="243D0503" w14:textId="77777777" w:rsidR="00462CD4" w:rsidRPr="00EA1231" w:rsidRDefault="00462CD4" w:rsidP="0073083D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4" w:type="dxa"/>
            <w:gridSpan w:val="3"/>
          </w:tcPr>
          <w:p w14:paraId="53F61802" w14:textId="77777777" w:rsidR="00462CD4" w:rsidRPr="00EA1231" w:rsidRDefault="00462CD4" w:rsidP="0073083D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A50" w:rsidRPr="00EA1231" w14:paraId="1B86B702" w14:textId="77777777" w:rsidTr="00D27681">
        <w:tc>
          <w:tcPr>
            <w:tcW w:w="4779" w:type="dxa"/>
            <w:hideMark/>
          </w:tcPr>
          <w:p w14:paraId="69021560" w14:textId="77777777" w:rsidR="008D6A50" w:rsidRPr="00EA1231" w:rsidRDefault="008D6A50" w:rsidP="008D6A50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1" w:type="dxa"/>
          </w:tcPr>
          <w:p w14:paraId="0FFB013C" w14:textId="77777777" w:rsidR="008D6A50" w:rsidRPr="00EA1231" w:rsidRDefault="008D6A50" w:rsidP="008D6A50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6B09DA" w14:textId="76F9288E" w:rsidR="008D6A50" w:rsidRPr="005D63E0" w:rsidRDefault="008D6A50" w:rsidP="008D6A50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73,918</w:t>
            </w:r>
          </w:p>
        </w:tc>
        <w:tc>
          <w:tcPr>
            <w:tcW w:w="249" w:type="dxa"/>
          </w:tcPr>
          <w:p w14:paraId="4465CCBB" w14:textId="77777777" w:rsidR="008D6A50" w:rsidRPr="005D63E0" w:rsidRDefault="008D6A50" w:rsidP="008D6A50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06C084A" w14:textId="37937EA4" w:rsidR="008D6A50" w:rsidRPr="005D63E0" w:rsidRDefault="008D6A50" w:rsidP="008D6A50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(73,918)</w:t>
            </w:r>
          </w:p>
        </w:tc>
      </w:tr>
      <w:tr w:rsidR="00462CD4" w:rsidRPr="00EA1231" w14:paraId="724490BC" w14:textId="77777777" w:rsidTr="00D27681">
        <w:trPr>
          <w:trHeight w:val="74"/>
        </w:trPr>
        <w:tc>
          <w:tcPr>
            <w:tcW w:w="4779" w:type="dxa"/>
          </w:tcPr>
          <w:p w14:paraId="1A277D14" w14:textId="77777777" w:rsidR="00462CD4" w:rsidRPr="00EA1231" w:rsidRDefault="00462CD4" w:rsidP="0073083D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77F62854" w14:textId="77777777" w:rsidR="00462CD4" w:rsidRPr="00EA1231" w:rsidRDefault="00462CD4" w:rsidP="0073083D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97603F8" w14:textId="77777777" w:rsidR="00462CD4" w:rsidRPr="005D63E0" w:rsidRDefault="00462CD4" w:rsidP="0073083D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F8318D5" w14:textId="77777777" w:rsidR="00462CD4" w:rsidRPr="005D63E0" w:rsidRDefault="00462CD4" w:rsidP="0073083D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35C981E" w14:textId="77777777" w:rsidR="00462CD4" w:rsidRPr="005D63E0" w:rsidRDefault="00462CD4" w:rsidP="0073083D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2CD4" w:rsidRPr="00EA1231" w14:paraId="65916970" w14:textId="77777777" w:rsidTr="00D27681">
        <w:tc>
          <w:tcPr>
            <w:tcW w:w="4779" w:type="dxa"/>
          </w:tcPr>
          <w:p w14:paraId="4B717455" w14:textId="10EFDF58" w:rsidR="00462CD4" w:rsidRPr="00EA1231" w:rsidRDefault="001C7230" w:rsidP="0073083D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81" w:type="dxa"/>
          </w:tcPr>
          <w:p w14:paraId="5A88BA6B" w14:textId="77777777" w:rsidR="00462CD4" w:rsidRPr="00EA1231" w:rsidRDefault="00462CD4" w:rsidP="0073083D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647708" w14:textId="77777777" w:rsidR="00462CD4" w:rsidRPr="005D63E0" w:rsidRDefault="00462CD4" w:rsidP="0073083D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0B3757C9" w14:textId="77777777" w:rsidR="00462CD4" w:rsidRPr="005D63E0" w:rsidRDefault="00462CD4" w:rsidP="0073083D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52F6062" w14:textId="77777777" w:rsidR="00462CD4" w:rsidRPr="005D63E0" w:rsidRDefault="00462CD4" w:rsidP="0073083D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3D41" w:rsidRPr="00EA1231" w14:paraId="10672449" w14:textId="77777777" w:rsidTr="00D27681">
        <w:tc>
          <w:tcPr>
            <w:tcW w:w="4779" w:type="dxa"/>
            <w:hideMark/>
          </w:tcPr>
          <w:p w14:paraId="1686E5BA" w14:textId="77777777" w:rsidR="00DE3D41" w:rsidRPr="00EA1231" w:rsidRDefault="00DE3D41" w:rsidP="0073083D">
            <w:pPr>
              <w:tabs>
                <w:tab w:val="left" w:pos="2160"/>
              </w:tabs>
              <w:spacing w:line="240" w:lineRule="auto"/>
              <w:ind w:left="124"/>
              <w:jc w:val="thaiDistribute"/>
              <w:rPr>
                <w:rFonts w:asciiTheme="majorBidi" w:hAnsiTheme="majorBidi" w:cstheme="majorBidi"/>
              </w:rPr>
            </w:pPr>
            <w:r w:rsidRPr="00EA1231">
              <w:rPr>
                <w:rFonts w:asciiTheme="majorBidi" w:hAnsiTheme="majorBidi" w:cstheme="majorBidi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1" w:type="dxa"/>
          </w:tcPr>
          <w:p w14:paraId="5027C399" w14:textId="77777777" w:rsidR="00DE3D41" w:rsidRPr="00EA1231" w:rsidRDefault="00DE3D41" w:rsidP="0073083D">
            <w:pPr>
              <w:pStyle w:val="acctfourfigures"/>
              <w:tabs>
                <w:tab w:val="clear" w:pos="765"/>
                <w:tab w:val="decimal" w:pos="550"/>
                <w:tab w:val="left" w:pos="21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08792CF" w14:textId="22E7AAFA" w:rsidR="00DE3D41" w:rsidRPr="005D63E0" w:rsidRDefault="001C7230" w:rsidP="0073083D">
            <w:pPr>
              <w:pStyle w:val="acctfourfigures"/>
              <w:tabs>
                <w:tab w:val="clear" w:pos="765"/>
                <w:tab w:val="decimal" w:pos="954"/>
                <w:tab w:val="left" w:pos="2160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3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138,960</w:t>
            </w:r>
          </w:p>
        </w:tc>
        <w:tc>
          <w:tcPr>
            <w:tcW w:w="249" w:type="dxa"/>
          </w:tcPr>
          <w:p w14:paraId="0C17DAF5" w14:textId="77777777" w:rsidR="00DE3D41" w:rsidRPr="005D63E0" w:rsidRDefault="00DE3D41" w:rsidP="0073083D">
            <w:pPr>
              <w:pStyle w:val="acctfourfigures"/>
              <w:tabs>
                <w:tab w:val="decimal" w:pos="954"/>
                <w:tab w:val="left" w:pos="21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0A378E9F" w14:textId="386C2952" w:rsidR="00DE3D41" w:rsidRPr="005D63E0" w:rsidRDefault="001C7230" w:rsidP="008D6A50">
            <w:pPr>
              <w:pStyle w:val="acctfourfigures"/>
              <w:tabs>
                <w:tab w:val="clear" w:pos="765"/>
                <w:tab w:val="decimal" w:pos="954"/>
                <w:tab w:val="left" w:pos="1200"/>
                <w:tab w:val="left" w:pos="216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63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(138,960)</w:t>
            </w:r>
          </w:p>
        </w:tc>
      </w:tr>
    </w:tbl>
    <w:p w14:paraId="44FD7AE0" w14:textId="77777777" w:rsidR="005111AB" w:rsidRPr="00EA1231" w:rsidRDefault="005111AB" w:rsidP="005111AB">
      <w:pPr>
        <w:tabs>
          <w:tab w:val="clear" w:pos="454"/>
          <w:tab w:val="left" w:pos="540"/>
        </w:tabs>
        <w:ind w:left="540" w:right="191"/>
        <w:jc w:val="thaiDistribute"/>
        <w:rPr>
          <w:rFonts w:asciiTheme="majorBidi" w:hAnsiTheme="majorBidi" w:cstheme="majorBidi"/>
        </w:rPr>
      </w:pPr>
    </w:p>
    <w:p w14:paraId="2C88FF19" w14:textId="77777777" w:rsidR="00E00572" w:rsidRPr="00EA1231" w:rsidRDefault="00E00572" w:rsidP="00E0057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asciiTheme="majorBidi" w:hAnsiTheme="majorBidi" w:cstheme="majorBidi"/>
          <w:b/>
          <w:bCs/>
          <w:szCs w:val="30"/>
        </w:rPr>
      </w:pPr>
      <w:r w:rsidRPr="00EA1231">
        <w:rPr>
          <w:rFonts w:asciiTheme="majorBidi" w:hAnsiTheme="majorBidi" w:cstheme="majorBidi"/>
          <w:b/>
          <w:bCs/>
          <w:szCs w:val="30"/>
          <w:cs/>
        </w:rPr>
        <w:t>การบริหารจัดการส่วนทุน</w:t>
      </w:r>
    </w:p>
    <w:p w14:paraId="05E0C689" w14:textId="7D774486" w:rsidR="00E00572" w:rsidRPr="006F2CAB" w:rsidRDefault="00E00572" w:rsidP="00E005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DFF669F" w14:textId="26B64877" w:rsidR="00E00572" w:rsidRPr="00EA1231" w:rsidRDefault="00E00572" w:rsidP="00E00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EA1231">
        <w:rPr>
          <w:rFonts w:asciiTheme="majorBidi" w:hAnsiTheme="majorBidi" w:cstheme="majorBidi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EA1231">
        <w:rPr>
          <w:rFonts w:asciiTheme="majorBidi" w:hAnsiTheme="majorBidi" w:cstheme="majorBidi"/>
          <w:spacing w:val="-2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A1231">
        <w:rPr>
          <w:rFonts w:asciiTheme="majorBidi" w:hAnsiTheme="majorBidi" w:cstheme="majorBidi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</w:t>
      </w:r>
      <w:r w:rsidRPr="00EA1231">
        <w:rPr>
          <w:rFonts w:asciiTheme="majorBidi" w:hAnsiTheme="majorBidi" w:cstheme="majorBidi"/>
          <w:spacing w:val="-4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EA1231">
        <w:rPr>
          <w:rFonts w:asciiTheme="majorBidi" w:hAnsiTheme="majorBidi" w:cstheme="majorBidi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38CBEFD" w14:textId="77777777" w:rsidR="00E00572" w:rsidRPr="00EA1231" w:rsidRDefault="00E00572" w:rsidP="00E005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Cs w:val="30"/>
        </w:rPr>
      </w:pPr>
    </w:p>
    <w:p w14:paraId="1AFE41DD" w14:textId="13C19E40" w:rsidR="00765B4F" w:rsidRPr="00EA1231" w:rsidRDefault="001C6B7D" w:rsidP="001E7BA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asciiTheme="majorBidi" w:hAnsiTheme="majorBidi" w:cstheme="majorBidi"/>
          <w:b/>
          <w:bCs/>
          <w:szCs w:val="30"/>
        </w:rPr>
      </w:pPr>
      <w:r w:rsidRPr="00EA1231">
        <w:rPr>
          <w:rFonts w:asciiTheme="majorBidi" w:hAnsiTheme="majorBidi" w:cstheme="majorBidi"/>
          <w:b/>
          <w:bCs/>
          <w:szCs w:val="30"/>
          <w:cs/>
        </w:rPr>
        <w:t>เรื่องอื่นๆ</w:t>
      </w:r>
    </w:p>
    <w:p w14:paraId="478225E0" w14:textId="77777777" w:rsidR="00E00572" w:rsidRDefault="00E00572" w:rsidP="00E00572">
      <w:pPr>
        <w:pStyle w:val="block"/>
        <w:spacing w:after="0" w:line="240" w:lineRule="atLeast"/>
        <w:ind w:left="562"/>
        <w:jc w:val="thaiDistribute"/>
        <w:rPr>
          <w:rFonts w:asciiTheme="majorBidi" w:eastAsia="Calibri" w:hAnsiTheme="majorBidi" w:cstheme="majorBidi"/>
          <w:spacing w:val="4"/>
          <w:sz w:val="20"/>
          <w:lang w:val="en-US" w:bidi="th-TH"/>
        </w:rPr>
      </w:pPr>
    </w:p>
    <w:p w14:paraId="5A7FFD70" w14:textId="77777777" w:rsidR="0046509B" w:rsidRDefault="0046509B" w:rsidP="0046509B">
      <w:pPr>
        <w:pStyle w:val="block"/>
        <w:numPr>
          <w:ilvl w:val="0"/>
          <w:numId w:val="34"/>
        </w:numPr>
        <w:spacing w:after="0" w:line="240" w:lineRule="atLeast"/>
        <w:ind w:left="999" w:right="-35" w:hanging="450"/>
        <w:jc w:val="thaiDistribute"/>
        <w:rPr>
          <w:rFonts w:ascii="Angsana New" w:hAnsi="Angsana New" w:cs="Angsana New"/>
          <w:sz w:val="30"/>
          <w:szCs w:val="30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เมื่อช่วงปลายปี </w:t>
      </w:r>
      <w:r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Keramika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Indonesia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Assosiasi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Tbk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. (“KIA”)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ที่ชื่อว่า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  <w:lang w:bidi="th-TH"/>
        </w:rPr>
        <w:t>Serpih</w:t>
      </w:r>
      <w:proofErr w:type="spellEnd"/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 Mas (“KSM”)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มีภาระความรับผิดต่อหน่วยงานรัฐของอินโดนีเซียรวมกันประมาณ </w:t>
      </w:r>
      <w:r>
        <w:rPr>
          <w:rFonts w:ascii="Angsana New" w:hAnsi="Angsana New" w:cs="Angsana New"/>
          <w:sz w:val="30"/>
          <w:szCs w:val="30"/>
          <w:lang w:bidi="th-TH"/>
        </w:rPr>
        <w:t>3,000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ซึ่งไม่มีความเกี่ยวข้องใดๆ กับบริษัทและ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SCC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โดยผู้ก่อตั้ง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>
        <w:rPr>
          <w:rFonts w:ascii="Angsana New" w:hAnsi="Angsana New" w:cs="Angsana New"/>
          <w:sz w:val="30"/>
          <w:szCs w:val="30"/>
          <w:lang w:bidi="th-TH"/>
        </w:rPr>
        <w:t>2541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โดยหน่วยงานรัฐของประเทศอินโดนีเซียอ้างว่าผู้ก่อตั้ง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ได้นำหุ้นของ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และได้มีคำสั่งปิดกิจการธนาคารดังกล่าวในเวลาต่อมา</w:t>
      </w:r>
    </w:p>
    <w:p w14:paraId="4E7D2A65" w14:textId="77777777" w:rsidR="0073083D" w:rsidRPr="0073083D" w:rsidRDefault="0073083D" w:rsidP="0073083D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</w:rPr>
      </w:pPr>
    </w:p>
    <w:p w14:paraId="2C14B640" w14:textId="05EEBB8B" w:rsidR="0046509B" w:rsidRDefault="0046509B" w:rsidP="0046509B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KIA, 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PT KIA </w:t>
      </w:r>
      <w:proofErr w:type="spellStart"/>
      <w:r w:rsidRPr="00C76C44">
        <w:rPr>
          <w:rFonts w:ascii="Angsana New" w:hAnsi="Angsana New" w:cs="Angsana New"/>
          <w:sz w:val="30"/>
          <w:szCs w:val="30"/>
        </w:rPr>
        <w:t>Keramik</w:t>
      </w:r>
      <w:proofErr w:type="spellEnd"/>
      <w:r w:rsidRPr="00C76C44">
        <w:rPr>
          <w:rFonts w:ascii="Angsana New" w:hAnsi="Angsana New" w:cs="Angsana New"/>
          <w:sz w:val="30"/>
          <w:szCs w:val="30"/>
        </w:rPr>
        <w:t xml:space="preserve"> Mas (“KKM”)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Pr="00C76C44">
        <w:rPr>
          <w:rFonts w:ascii="Angsana New" w:hAnsi="Angsana New" w:cs="Angsana New"/>
          <w:sz w:val="30"/>
          <w:szCs w:val="30"/>
        </w:rPr>
        <w:t xml:space="preserve">Ministry of Law and Human Rights (MOLHR) </w:t>
      </w:r>
      <w:r w:rsidR="00640AC8">
        <w:rPr>
          <w:rFonts w:ascii="Angsana New" w:hAnsi="Angsana New" w:cs="Angsana New"/>
          <w:sz w:val="30"/>
          <w:szCs w:val="30"/>
        </w:rPr>
        <w:br/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ไว้ชั่วคราว ซึ่งเป็นระบบทะเบียนเพื่อใช้ในการยืนเปลี่ยนแปลงหรือเพิ่มเติม ข้อบังคับ และข้อมูลทางทะเบียน</w:t>
      </w:r>
      <w:r w:rsidRPr="00640AC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อื่นๆ ของบริษัทในอินโดนีเซีย ณ ปัจจุบันยังมีความไม่แน่นอนว่า </w:t>
      </w:r>
      <w:r w:rsidRPr="00640AC8">
        <w:rPr>
          <w:rFonts w:ascii="Angsana New" w:hAnsi="Angsana New" w:cs="Angsana New"/>
          <w:spacing w:val="-2"/>
          <w:sz w:val="30"/>
          <w:szCs w:val="30"/>
        </w:rPr>
        <w:t xml:space="preserve">KIA </w:t>
      </w:r>
      <w:r w:rsidRPr="00640AC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และ </w:t>
      </w:r>
      <w:r w:rsidRPr="00640AC8">
        <w:rPr>
          <w:rFonts w:ascii="Angsana New" w:hAnsi="Angsana New" w:cs="Angsana New"/>
          <w:spacing w:val="-2"/>
          <w:sz w:val="30"/>
          <w:szCs w:val="30"/>
        </w:rPr>
        <w:t xml:space="preserve">KSM </w:t>
      </w:r>
      <w:r w:rsidRPr="00640AC8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จะต้องรับผิดชอบในภาระหนี</w:t>
      </w:r>
      <w:r w:rsidR="00640AC8" w:rsidRPr="00640AC8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้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จากหน่วยงานรัฐและจากเอกสารหลักฐานที่มียังไม่สามารถบ่งชี้ได้ว่า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C76C44">
        <w:rPr>
          <w:rFonts w:ascii="Angsana New" w:hAnsi="Angsana New" w:cs="Angsana New"/>
          <w:sz w:val="30"/>
          <w:szCs w:val="30"/>
        </w:rPr>
        <w:t xml:space="preserve">KSM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มีความรับผิดเป็นหนี้ ต่อหน่วยงานรัฐของอินโดนีเซีย</w:t>
      </w:r>
    </w:p>
    <w:p w14:paraId="31A06EB9" w14:textId="77777777" w:rsidR="0046509B" w:rsidRDefault="0046509B" w:rsidP="0046509B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72C46EE5" w14:textId="77777777" w:rsidR="0046509B" w:rsidRDefault="0046509B" w:rsidP="0046509B">
      <w:pPr>
        <w:pStyle w:val="block"/>
        <w:spacing w:after="0" w:line="240" w:lineRule="atLeast"/>
        <w:ind w:left="999" w:right="-3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ทั้งนี้ในอดีต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เคยทำสัญญากู้เงินกับธนาคารหลายแห่ง โดยหนึ่งในธนาคารผู้ให้กู้ คือธนาคารที่ผู้ก่อตั้ง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เป็นเจ้าของ (มีเงินกู้ยืมกับธนาคารรายดังกล่าวประมาณ </w:t>
      </w:r>
      <w:r w:rsidRPr="00C76C44">
        <w:rPr>
          <w:rFonts w:ascii="Angsana New" w:hAnsi="Angsana New" w:cs="Angsana New"/>
          <w:sz w:val="30"/>
          <w:szCs w:val="30"/>
        </w:rPr>
        <w:t xml:space="preserve">740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แล้ว หน่วยงานรัฐได้โอนหนี้เงินกู้ยืมระหว่าง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กับธนาคารดังกล่าวไปให้บุคคลภายนอก และหนี้ดังกล่าวได้ถูกโอนต่อไปให้กับบุคคลภายนอกอีก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หลายทอด จนกระทั้งในปี </w:t>
      </w:r>
      <w:r w:rsidRPr="00804D70">
        <w:rPr>
          <w:rFonts w:ascii="Angsana New" w:hAnsi="Angsana New" w:cs="Angsana New"/>
          <w:spacing w:val="-4"/>
          <w:sz w:val="30"/>
          <w:szCs w:val="30"/>
        </w:rPr>
        <w:t xml:space="preserve">2551 KIA </w:t>
      </w:r>
      <w:r w:rsidRPr="00804D70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ได้มีการแปลงหนี้เป็นทุนโดยเป็นการออกหุ้นใหม่ (ประเภท </w:t>
      </w:r>
      <w:r w:rsidRPr="00804D70">
        <w:rPr>
          <w:rFonts w:ascii="Angsana New" w:hAnsi="Angsana New" w:cs="Angsana New"/>
          <w:spacing w:val="-4"/>
          <w:sz w:val="30"/>
          <w:szCs w:val="30"/>
        </w:rPr>
        <w:t>Series B)</w:t>
      </w:r>
      <w:r w:rsidRPr="00C76C44">
        <w:rPr>
          <w:rFonts w:ascii="Angsana New" w:hAnsi="Angsana New" w:cs="Angsana New"/>
          <w:sz w:val="30"/>
          <w:szCs w:val="30"/>
        </w:rPr>
        <w:t xml:space="preserve">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ไม่ใช่หุ้นเดิม (ประเภท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A)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ที่ผู้ก่อตั้ง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C76C44">
        <w:rPr>
          <w:rFonts w:ascii="Angsana New" w:hAnsi="Angsana New" w:cs="Angsana New"/>
          <w:sz w:val="30"/>
          <w:szCs w:val="30"/>
        </w:rPr>
        <w:t xml:space="preserve">2554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บริษัทได้เข้าซื้อหุ้น </w:t>
      </w:r>
      <w:r w:rsidRPr="00C76C44">
        <w:rPr>
          <w:rFonts w:ascii="Angsana New" w:hAnsi="Angsana New" w:cs="Angsana New"/>
          <w:sz w:val="30"/>
          <w:szCs w:val="30"/>
        </w:rPr>
        <w:t>KIA (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ประเภท </w:t>
      </w:r>
      <w:r w:rsidRPr="00C76C44">
        <w:rPr>
          <w:rFonts w:ascii="Angsana New" w:hAnsi="Angsana New" w:cs="Angsana New"/>
          <w:sz w:val="30"/>
          <w:szCs w:val="30"/>
        </w:rPr>
        <w:t xml:space="preserve">Series B)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 xml:space="preserve">มีภาระหนี้ต่อหน่วยงานรัฐอินโดนีเซีย และไม่พบว่าหุ้นของ </w:t>
      </w:r>
      <w:r w:rsidRPr="00C76C44">
        <w:rPr>
          <w:rFonts w:ascii="Angsana New" w:hAnsi="Angsana New" w:cs="Angsana New"/>
          <w:sz w:val="30"/>
          <w:szCs w:val="30"/>
        </w:rPr>
        <w:t xml:space="preserve">KIA </w:t>
      </w:r>
      <w:r w:rsidRPr="00C76C44">
        <w:rPr>
          <w:rFonts w:ascii="Angsana New" w:hAnsi="Angsana New" w:cs="Angsana New"/>
          <w:sz w:val="30"/>
          <w:szCs w:val="30"/>
          <w:cs/>
          <w:lang w:bidi="th-TH"/>
        </w:rPr>
        <w:t>มีภาระติดพัน หรือถูกจำนำต่อหน่วยงานรัฐอินโดนีเซียแต่อย่างใด</w:t>
      </w:r>
    </w:p>
    <w:p w14:paraId="74DF302A" w14:textId="77777777" w:rsidR="0046509B" w:rsidRPr="00C76C44" w:rsidRDefault="0046509B" w:rsidP="0046509B">
      <w:pPr>
        <w:pStyle w:val="block"/>
        <w:spacing w:after="0" w:line="240" w:lineRule="auto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3147A788" w14:textId="77777777" w:rsidR="0046509B" w:rsidRPr="0089747C" w:rsidRDefault="0046509B" w:rsidP="0046509B">
      <w:pPr>
        <w:pStyle w:val="block"/>
        <w:spacing w:after="0" w:line="240" w:lineRule="auto"/>
        <w:ind w:left="994" w:right="-29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เพื่อเป็นการปกป้องสิทธิของ </w:t>
      </w:r>
      <w:r w:rsidRPr="0089747C">
        <w:rPr>
          <w:rFonts w:ascii="Angsana New" w:hAnsi="Angsana New" w:cs="Angsana New"/>
          <w:sz w:val="30"/>
          <w:szCs w:val="30"/>
        </w:rPr>
        <w:t xml:space="preserve">KIA 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P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Pr="0089747C">
        <w:rPr>
          <w:rFonts w:ascii="Angsana New" w:hAnsi="Angsana New" w:cs="Angsana New"/>
          <w:sz w:val="30"/>
          <w:szCs w:val="30"/>
          <w:lang w:val="en-US" w:bidi="th-TH"/>
        </w:rPr>
        <w:t xml:space="preserve">M </w:t>
      </w:r>
      <w:r w:rsidRPr="0089747C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รวมถึง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ผู้ถือหุ้นของ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ทั้งสองบริษัท</w:t>
      </w:r>
      <w:r w:rsidRPr="0089747C">
        <w:rPr>
          <w:rFonts w:ascii="Angsana New" w:hAnsi="Angsana New" w:cs="Angsana New"/>
          <w:sz w:val="30"/>
          <w:szCs w:val="30"/>
        </w:rPr>
        <w:t xml:space="preserve">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89747C">
        <w:rPr>
          <w:rFonts w:ascii="Angsana New" w:hAnsi="Angsana New" w:cs="Angsana New"/>
          <w:sz w:val="30"/>
          <w:szCs w:val="30"/>
        </w:rPr>
        <w:t xml:space="preserve">17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พฤศจิกายน </w:t>
      </w:r>
      <w:r w:rsidRPr="0089747C">
        <w:rPr>
          <w:rFonts w:ascii="Angsana New" w:hAnsi="Angsana New" w:cs="Angsana New"/>
          <w:sz w:val="30"/>
          <w:szCs w:val="30"/>
        </w:rPr>
        <w:t xml:space="preserve">2566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Pr="0089747C">
        <w:rPr>
          <w:rFonts w:ascii="Angsana New" w:hAnsi="Angsana New" w:cs="Angsana New"/>
          <w:sz w:val="30"/>
          <w:szCs w:val="30"/>
        </w:rPr>
        <w:t xml:space="preserve">6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Pr="0089747C">
        <w:rPr>
          <w:rFonts w:ascii="Angsana New" w:hAnsi="Angsana New" w:cs="Angsana New"/>
          <w:sz w:val="30"/>
          <w:szCs w:val="30"/>
        </w:rPr>
        <w:t xml:space="preserve">2566 KIA 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Pr="0089747C">
        <w:rPr>
          <w:rFonts w:ascii="Angsana New" w:hAnsi="Angsana New" w:cs="Angsana New"/>
          <w:sz w:val="30"/>
          <w:szCs w:val="30"/>
          <w:lang w:val="en-US" w:bidi="th-TH"/>
        </w:rPr>
        <w:t>K</w:t>
      </w:r>
      <w:r>
        <w:rPr>
          <w:rFonts w:ascii="Angsana New" w:hAnsi="Angsana New" w:cs="Angsana New"/>
          <w:sz w:val="30"/>
          <w:szCs w:val="30"/>
          <w:lang w:val="en-US" w:bidi="th-TH"/>
        </w:rPr>
        <w:t>K</w:t>
      </w:r>
      <w:r w:rsidRPr="0089747C">
        <w:rPr>
          <w:rFonts w:ascii="Angsana New" w:hAnsi="Angsana New" w:cs="Angsana New"/>
          <w:sz w:val="30"/>
          <w:szCs w:val="30"/>
          <w:lang w:val="en-US" w:bidi="th-TH"/>
        </w:rPr>
        <w:t>M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ได้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ยื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่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นฟ้องหน่วยงานรัฐ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ของประเทศ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อินโดนีเซีย </w:t>
      </w:r>
      <w:r w:rsidRPr="0089747C">
        <w:rPr>
          <w:rFonts w:ascii="Angsana New" w:hAnsi="Angsana New" w:cs="Angsana New" w:hint="cs"/>
          <w:sz w:val="30"/>
          <w:szCs w:val="30"/>
          <w:cs/>
          <w:lang w:bidi="th-TH"/>
        </w:rPr>
        <w:t>ต่อศาลปกครอง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ชั</w:t>
      </w:r>
      <w:r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นต้นในประเทศอินโดนีเซีย เพื</w:t>
      </w:r>
      <w:r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อขอให้ยกเลิกการเรียกร้องหนี</w:t>
      </w:r>
      <w:r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้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จาก </w:t>
      </w:r>
      <w:r w:rsidRPr="0089747C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>และให้ยกเลิกคำสั</w:t>
      </w:r>
      <w:r w:rsidRPr="0089747C">
        <w:rPr>
          <w:rFonts w:ascii="Angsana New" w:eastAsia="Angsana New" w:hAnsi="Angsana New" w:cs="Angsana New" w:hint="cs"/>
          <w:sz w:val="30"/>
          <w:szCs w:val="30"/>
          <w:cs/>
          <w:lang w:bidi="th-TH"/>
        </w:rPr>
        <w:t>่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งระงับการเข้าระบบจดแจ้งทางทะเบียนของ </w:t>
      </w:r>
      <w:r w:rsidRPr="0089747C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89747C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Pr="0089747C">
        <w:rPr>
          <w:rFonts w:ascii="Angsana New" w:hAnsi="Angsana New" w:cs="Angsana New"/>
          <w:sz w:val="30"/>
          <w:szCs w:val="30"/>
          <w:cs/>
          <w:lang w:bidi="th-TH"/>
        </w:rPr>
        <w:t xml:space="preserve">กับ </w:t>
      </w:r>
      <w:r w:rsidRPr="0089747C">
        <w:rPr>
          <w:rFonts w:ascii="Angsana New" w:hAnsi="Angsana New" w:cs="Angsana New"/>
          <w:sz w:val="30"/>
          <w:szCs w:val="30"/>
          <w:lang w:bidi="th-TH"/>
        </w:rPr>
        <w:t>MOLHR</w:t>
      </w:r>
    </w:p>
    <w:p w14:paraId="24F2D204" w14:textId="77777777" w:rsidR="0046509B" w:rsidRPr="00096683" w:rsidRDefault="0046509B" w:rsidP="0046509B">
      <w:pPr>
        <w:pStyle w:val="block"/>
        <w:spacing w:after="0" w:line="240" w:lineRule="auto"/>
        <w:ind w:left="999" w:right="-35"/>
        <w:jc w:val="thaiDistribute"/>
        <w:rPr>
          <w:rFonts w:ascii="Angsana New" w:hAnsi="Angsana New" w:cs="Angsana New"/>
          <w:sz w:val="20"/>
          <w:lang w:bidi="th-TH"/>
        </w:rPr>
      </w:pPr>
    </w:p>
    <w:p w14:paraId="126FB37B" w14:textId="479CFADF" w:rsidR="0046509B" w:rsidRDefault="0046509B" w:rsidP="0046509B">
      <w:pPr>
        <w:pStyle w:val="block"/>
        <w:spacing w:after="0" w:line="240" w:lineRule="auto"/>
        <w:ind w:left="994" w:right="-2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ในเดือนกรกฎาคม </w:t>
      </w:r>
      <w:r>
        <w:rPr>
          <w:rFonts w:ascii="Angsana New" w:hAnsi="Angsana New" w:cs="Angsana New"/>
          <w:sz w:val="30"/>
          <w:szCs w:val="30"/>
          <w:lang w:bidi="th-TH"/>
        </w:rPr>
        <w:t>2567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 ศาลปกครองชั้นต้นประเทศอินโดนีเซีย ได้มีคำพิพากษายกฟ้องคดีข้างต้น ซึ่ง </w:t>
      </w:r>
      <w:r w:rsidRPr="00AD6A54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AD6A54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ได้ยื่นอุทธรณ์ต่อศาลสูงประเทศอินโดนีเซีย (ศาลอุทธรณ์) แล้วนั้น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ต่อมาใน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เดือนตุลาคม </w:t>
      </w:r>
      <w:r>
        <w:rPr>
          <w:rFonts w:ascii="Angsana New" w:hAnsi="Angsana New" w:cs="Angsana New"/>
          <w:sz w:val="30"/>
          <w:szCs w:val="30"/>
          <w:lang w:bidi="th-TH"/>
        </w:rPr>
        <w:t>2567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 xml:space="preserve"> ศาล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สูง</w:t>
      </w:r>
      <w:r w:rsidRPr="00AD6A54">
        <w:rPr>
          <w:rFonts w:ascii="Angsana New" w:hAnsi="Angsana New" w:cs="Angsana New"/>
          <w:sz w:val="30"/>
          <w:szCs w:val="30"/>
          <w:cs/>
          <w:lang w:bidi="th-TH"/>
        </w:rPr>
        <w:t>ได้ตัดสินยืนยันตามคำพิพากษาศาลปกครองชั้นต้นให้ยก</w:t>
      </w:r>
      <w:r w:rsidRPr="00B34B0F">
        <w:rPr>
          <w:rFonts w:ascii="Angsana New" w:hAnsi="Angsana New" w:cs="Angsana New"/>
          <w:sz w:val="30"/>
          <w:szCs w:val="30"/>
          <w:cs/>
          <w:lang w:bidi="th-TH"/>
        </w:rPr>
        <w:t xml:space="preserve">ฟ้อง ดังนั้น </w:t>
      </w:r>
      <w:r w:rsidRPr="00B34B0F">
        <w:rPr>
          <w:rFonts w:ascii="Angsana New" w:hAnsi="Angsana New" w:cs="Angsana New"/>
          <w:sz w:val="30"/>
          <w:szCs w:val="30"/>
          <w:lang w:bidi="th-TH"/>
        </w:rPr>
        <w:t xml:space="preserve">KIA </w:t>
      </w:r>
      <w:r w:rsidRPr="00B34B0F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B34B0F">
        <w:rPr>
          <w:rFonts w:ascii="Angsana New" w:hAnsi="Angsana New" w:cs="Angsana New"/>
          <w:sz w:val="30"/>
          <w:szCs w:val="30"/>
          <w:lang w:bidi="th-TH"/>
        </w:rPr>
        <w:t xml:space="preserve">KKM </w:t>
      </w:r>
      <w:r w:rsidRPr="00B34B0F">
        <w:rPr>
          <w:rFonts w:ascii="Angsana New" w:hAnsi="Angsana New" w:cs="Angsana New"/>
          <w:sz w:val="30"/>
          <w:szCs w:val="30"/>
          <w:cs/>
          <w:lang w:bidi="th-TH"/>
        </w:rPr>
        <w:t>จึง</w:t>
      </w:r>
      <w:r w:rsidRPr="00B34B0F">
        <w:rPr>
          <w:rFonts w:ascii="Angsana New" w:hAnsi="Angsana New" w:cs="Angsana New" w:hint="cs"/>
          <w:sz w:val="30"/>
          <w:szCs w:val="30"/>
          <w:cs/>
          <w:lang w:bidi="th-TH"/>
        </w:rPr>
        <w:t>ได้ยื่น</w:t>
      </w:r>
      <w:r w:rsidRPr="00B34B0F">
        <w:rPr>
          <w:rFonts w:ascii="Angsana New" w:hAnsi="Angsana New" w:cs="Angsana New"/>
          <w:sz w:val="30"/>
          <w:szCs w:val="30"/>
          <w:cs/>
          <w:lang w:bidi="th-TH"/>
        </w:rPr>
        <w:t>โต้แย้งต่อศาลฎีกาเพื่อขอให้ทบทวนคำพิพากษาข้างต้นต่อไป</w:t>
      </w:r>
    </w:p>
    <w:p w14:paraId="797AA752" w14:textId="10D52D40" w:rsidR="0073083D" w:rsidRDefault="0073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p w14:paraId="624528DC" w14:textId="77777777" w:rsidR="0046509B" w:rsidRDefault="0046509B" w:rsidP="0046509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right="-35" w:hanging="477"/>
        <w:jc w:val="thaiDistribute"/>
        <w:rPr>
          <w:rFonts w:asciiTheme="majorBidi" w:hAnsiTheme="majorBidi"/>
          <w:szCs w:val="30"/>
        </w:rPr>
      </w:pPr>
      <w:r w:rsidRPr="00CC37C8">
        <w:rPr>
          <w:rFonts w:asciiTheme="majorBidi" w:hAnsiTheme="majorBidi" w:cstheme="majorBidi"/>
          <w:szCs w:val="30"/>
          <w:cs/>
        </w:rPr>
        <w:t>เมื่อ</w:t>
      </w:r>
      <w:r w:rsidRPr="00CC37C8">
        <w:rPr>
          <w:rFonts w:asciiTheme="majorBidi" w:hAnsiTheme="majorBidi"/>
          <w:szCs w:val="30"/>
          <w:cs/>
        </w:rPr>
        <w:t>วันท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 xml:space="preserve"> </w:t>
      </w:r>
      <w:r>
        <w:rPr>
          <w:rFonts w:asciiTheme="majorBidi" w:hAnsiTheme="majorBidi"/>
          <w:szCs w:val="30"/>
        </w:rPr>
        <w:t>20</w:t>
      </w:r>
      <w:r w:rsidRPr="00CC37C8">
        <w:rPr>
          <w:rFonts w:asciiTheme="majorBidi" w:hAnsiTheme="majorBidi"/>
          <w:szCs w:val="30"/>
          <w:cs/>
        </w:rPr>
        <w:t xml:space="preserve"> มิถุนายน </w:t>
      </w:r>
      <w:r>
        <w:rPr>
          <w:rFonts w:asciiTheme="majorBidi" w:hAnsiTheme="majorBidi"/>
          <w:szCs w:val="30"/>
        </w:rPr>
        <w:t>2566</w:t>
      </w:r>
      <w:r w:rsidRPr="00CC37C8">
        <w:rPr>
          <w:rFonts w:asciiTheme="majorBidi" w:hAnsiTheme="majorBidi"/>
          <w:szCs w:val="30"/>
          <w:cs/>
        </w:rPr>
        <w:t xml:space="preserve"> บริษัทได้ลงนามในสัญญาจะซื</w:t>
      </w:r>
      <w:r>
        <w:rPr>
          <w:rFonts w:eastAsia="Angsana New" w:hint="cs"/>
          <w:szCs w:val="30"/>
          <w:cs/>
        </w:rPr>
        <w:t>้</w:t>
      </w:r>
      <w:r w:rsidRPr="00CC37C8">
        <w:rPr>
          <w:rFonts w:asciiTheme="majorBidi" w:hAnsiTheme="majorBidi"/>
          <w:szCs w:val="30"/>
          <w:cs/>
        </w:rPr>
        <w:t>อจะขายแบบมีเง</w:t>
      </w:r>
      <w:r w:rsidRPr="00CC37C8">
        <w:rPr>
          <w:rFonts w:asciiTheme="majorBidi" w:hAnsiTheme="majorBidi" w:hint="eastAsia"/>
          <w:szCs w:val="30"/>
          <w:cs/>
        </w:rPr>
        <w:t>ื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อนไข (“สัญญาจะซื</w:t>
      </w:r>
      <w:r>
        <w:rPr>
          <w:rFonts w:eastAsia="Angsana New" w:hint="cs"/>
          <w:szCs w:val="30"/>
          <w:cs/>
        </w:rPr>
        <w:t>้</w:t>
      </w:r>
      <w:r w:rsidRPr="00CC37C8">
        <w:rPr>
          <w:rFonts w:asciiTheme="majorBidi" w:hAnsiTheme="majorBidi"/>
          <w:szCs w:val="30"/>
          <w:cs/>
        </w:rPr>
        <w:t>อจะขาย”)</w:t>
      </w:r>
      <w:r>
        <w:rPr>
          <w:rFonts w:asciiTheme="majorBidi" w:hAnsiTheme="majorBidi" w:hint="cs"/>
          <w:szCs w:val="30"/>
          <w:cs/>
        </w:rPr>
        <w:t xml:space="preserve"> </w:t>
      </w:r>
      <w:r w:rsidRPr="00CC37C8">
        <w:rPr>
          <w:rFonts w:asciiTheme="majorBidi" w:hAnsiTheme="majorBidi"/>
          <w:szCs w:val="30"/>
          <w:cs/>
        </w:rPr>
        <w:t xml:space="preserve">กับบริษัท </w:t>
      </w:r>
      <w:r w:rsidRPr="00CC37C8">
        <w:rPr>
          <w:rFonts w:asciiTheme="majorBidi" w:hAnsiTheme="majorBidi" w:cstheme="majorBidi"/>
          <w:szCs w:val="30"/>
        </w:rPr>
        <w:t xml:space="preserve">PT </w:t>
      </w:r>
      <w:proofErr w:type="spellStart"/>
      <w:r w:rsidRPr="00CC37C8">
        <w:rPr>
          <w:rFonts w:asciiTheme="majorBidi" w:hAnsiTheme="majorBidi" w:cstheme="majorBidi"/>
          <w:szCs w:val="30"/>
        </w:rPr>
        <w:t>Kokoh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Inti </w:t>
      </w:r>
      <w:proofErr w:type="spellStart"/>
      <w:r w:rsidRPr="00CC37C8">
        <w:rPr>
          <w:rFonts w:asciiTheme="majorBidi" w:hAnsiTheme="majorBidi" w:cstheme="majorBidi"/>
          <w:szCs w:val="30"/>
        </w:rPr>
        <w:t>Arebama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</w:t>
      </w:r>
      <w:proofErr w:type="spellStart"/>
      <w:r w:rsidRPr="00CC37C8">
        <w:rPr>
          <w:rFonts w:asciiTheme="majorBidi" w:hAnsiTheme="majorBidi" w:cstheme="majorBidi"/>
          <w:szCs w:val="30"/>
        </w:rPr>
        <w:t>Tbk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. (“KOKOH”) </w:t>
      </w:r>
      <w:r w:rsidRPr="00CC37C8">
        <w:rPr>
          <w:rFonts w:asciiTheme="majorBidi" w:hAnsiTheme="majorBidi"/>
          <w:szCs w:val="30"/>
          <w:cs/>
        </w:rPr>
        <w:t>ซึ</w:t>
      </w:r>
      <w:r>
        <w:rPr>
          <w:rFonts w:eastAsia="Angsana New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งเป็นกิจการท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เก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ยวข้องกัน เพ</w:t>
      </w:r>
      <w:r w:rsidRPr="00CC37C8">
        <w:rPr>
          <w:rFonts w:asciiTheme="majorBidi" w:hAnsiTheme="majorBidi" w:hint="eastAsia"/>
          <w:szCs w:val="30"/>
          <w:cs/>
        </w:rPr>
        <w:t>ื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อจะซื</w:t>
      </w:r>
      <w:r>
        <w:rPr>
          <w:rFonts w:eastAsia="Angsana New" w:hint="cs"/>
          <w:szCs w:val="30"/>
          <w:cs/>
        </w:rPr>
        <w:t>้</w:t>
      </w:r>
      <w:r w:rsidRPr="00CC37C8">
        <w:rPr>
          <w:rFonts w:asciiTheme="majorBidi" w:hAnsiTheme="majorBidi"/>
          <w:szCs w:val="30"/>
          <w:cs/>
        </w:rPr>
        <w:t xml:space="preserve">อหุ้นสามัญของบริษัท </w:t>
      </w:r>
      <w:r w:rsidRPr="00CC37C8">
        <w:rPr>
          <w:rFonts w:asciiTheme="majorBidi" w:hAnsiTheme="majorBidi" w:cstheme="majorBidi"/>
          <w:szCs w:val="30"/>
        </w:rPr>
        <w:t xml:space="preserve">PT </w:t>
      </w:r>
      <w:proofErr w:type="spellStart"/>
      <w:r w:rsidRPr="00CC37C8">
        <w:rPr>
          <w:rFonts w:asciiTheme="majorBidi" w:hAnsiTheme="majorBidi" w:cstheme="majorBidi"/>
          <w:szCs w:val="30"/>
        </w:rPr>
        <w:t>Karya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</w:t>
      </w:r>
      <w:proofErr w:type="spellStart"/>
      <w:r w:rsidRPr="00CC37C8">
        <w:rPr>
          <w:rFonts w:asciiTheme="majorBidi" w:hAnsiTheme="majorBidi" w:cstheme="majorBidi"/>
          <w:szCs w:val="30"/>
        </w:rPr>
        <w:t>Makmur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</w:t>
      </w:r>
      <w:proofErr w:type="spellStart"/>
      <w:r w:rsidRPr="00CC37C8">
        <w:rPr>
          <w:rFonts w:asciiTheme="majorBidi" w:hAnsiTheme="majorBidi" w:cstheme="majorBidi"/>
          <w:szCs w:val="30"/>
        </w:rPr>
        <w:t>Kreasi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Prima (“KMKP”) </w:t>
      </w:r>
      <w:r w:rsidRPr="00CC37C8">
        <w:rPr>
          <w:rFonts w:asciiTheme="majorBidi" w:hAnsiTheme="majorBidi"/>
          <w:szCs w:val="30"/>
          <w:cs/>
        </w:rPr>
        <w:t xml:space="preserve">จำนวน </w:t>
      </w:r>
      <w:r>
        <w:rPr>
          <w:rFonts w:asciiTheme="majorBidi" w:hAnsiTheme="majorBidi"/>
          <w:szCs w:val="30"/>
        </w:rPr>
        <w:t>10</w:t>
      </w:r>
      <w:r w:rsidRPr="00CC37C8">
        <w:rPr>
          <w:rFonts w:asciiTheme="majorBidi" w:hAnsiTheme="majorBidi"/>
          <w:szCs w:val="30"/>
          <w:cs/>
        </w:rPr>
        <w:t>.</w:t>
      </w:r>
      <w:r>
        <w:rPr>
          <w:rFonts w:asciiTheme="majorBidi" w:hAnsiTheme="majorBidi"/>
          <w:szCs w:val="30"/>
        </w:rPr>
        <w:t>025</w:t>
      </w:r>
      <w:r w:rsidRPr="00CC37C8">
        <w:rPr>
          <w:rFonts w:asciiTheme="majorBidi" w:hAnsiTheme="majorBidi"/>
          <w:szCs w:val="30"/>
          <w:cs/>
        </w:rPr>
        <w:t xml:space="preserve"> ล้านหุ้น (คิดเป็นร้อยละ </w:t>
      </w:r>
      <w:r>
        <w:rPr>
          <w:rFonts w:asciiTheme="majorBidi" w:hAnsiTheme="majorBidi"/>
          <w:szCs w:val="30"/>
        </w:rPr>
        <w:t>99.99</w:t>
      </w:r>
      <w:r w:rsidRPr="00CC37C8">
        <w:rPr>
          <w:rFonts w:asciiTheme="majorBidi" w:hAnsiTheme="majorBidi"/>
          <w:szCs w:val="30"/>
          <w:cs/>
        </w:rPr>
        <w:t xml:space="preserve"> ของจำนวนหุ้นท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ออกจำหน่ายแล้วทั</w:t>
      </w:r>
      <w:r>
        <w:rPr>
          <w:rFonts w:eastAsia="Angsana New" w:hint="cs"/>
          <w:szCs w:val="30"/>
          <w:cs/>
        </w:rPr>
        <w:t>้</w:t>
      </w:r>
      <w:r w:rsidRPr="00CC37C8">
        <w:rPr>
          <w:rFonts w:asciiTheme="majorBidi" w:hAnsiTheme="majorBidi"/>
          <w:szCs w:val="30"/>
          <w:cs/>
        </w:rPr>
        <w:t xml:space="preserve">งหมดของ </w:t>
      </w:r>
      <w:r w:rsidRPr="00CC37C8">
        <w:rPr>
          <w:rFonts w:asciiTheme="majorBidi" w:hAnsiTheme="majorBidi" w:cstheme="majorBidi"/>
          <w:szCs w:val="30"/>
        </w:rPr>
        <w:t xml:space="preserve">KMKP) </w:t>
      </w:r>
      <w:r w:rsidRPr="00CC37C8">
        <w:rPr>
          <w:rFonts w:asciiTheme="majorBidi" w:hAnsiTheme="majorBidi"/>
          <w:szCs w:val="30"/>
          <w:cs/>
        </w:rPr>
        <w:t>และ/หรือ ทรัพย์สินท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เก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 xml:space="preserve">ยวข้องกับร้านค้า </w:t>
      </w:r>
      <w:proofErr w:type="spellStart"/>
      <w:r w:rsidRPr="00CC37C8">
        <w:rPr>
          <w:rFonts w:asciiTheme="majorBidi" w:hAnsiTheme="majorBidi" w:cstheme="majorBidi"/>
          <w:szCs w:val="30"/>
        </w:rPr>
        <w:t>Belanja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</w:t>
      </w:r>
      <w:r w:rsidRPr="00CC37C8">
        <w:rPr>
          <w:rFonts w:asciiTheme="majorBidi" w:hAnsiTheme="majorBidi"/>
          <w:szCs w:val="30"/>
          <w:cs/>
        </w:rPr>
        <w:t>ในราคามูลค่ายุติธรรมที</w:t>
      </w:r>
      <w:r>
        <w:rPr>
          <w:rFonts w:eastAsia="Angsana New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ประเมินโดยที</w:t>
      </w:r>
      <w:r>
        <w:rPr>
          <w:rFonts w:eastAsia="Angsana New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ปรึกษาทางการเงินอิสระ โดยมีเงื</w:t>
      </w:r>
      <w:r>
        <w:rPr>
          <w:rFonts w:eastAsia="Angsana New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อนไขบังคับก่อนที</w:t>
      </w:r>
      <w:r>
        <w:rPr>
          <w:rFonts w:eastAsia="Angsana New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สำคัญตามที</w:t>
      </w:r>
      <w:r>
        <w:rPr>
          <w:rFonts w:eastAsia="Angsana New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กำหนดในสัญญาจะซื</w:t>
      </w:r>
      <w:r>
        <w:rPr>
          <w:rFonts w:eastAsia="Angsana New" w:hint="cs"/>
          <w:szCs w:val="30"/>
          <w:cs/>
        </w:rPr>
        <w:t>้</w:t>
      </w:r>
      <w:r w:rsidRPr="00CC37C8">
        <w:rPr>
          <w:rFonts w:asciiTheme="majorBidi" w:hAnsiTheme="majorBidi"/>
          <w:szCs w:val="30"/>
          <w:cs/>
        </w:rPr>
        <w:t xml:space="preserve">อจะขาย เช่น ประเด็นข้อเรียกร้องของรัฐบาลอินโดนีเซีย ต่อ </w:t>
      </w:r>
      <w:r w:rsidRPr="00CC37C8">
        <w:rPr>
          <w:rFonts w:asciiTheme="majorBidi" w:hAnsiTheme="majorBidi" w:cstheme="majorBidi"/>
          <w:szCs w:val="30"/>
        </w:rPr>
        <w:t xml:space="preserve">PT </w:t>
      </w:r>
      <w:proofErr w:type="spellStart"/>
      <w:r w:rsidRPr="00CC37C8">
        <w:rPr>
          <w:rFonts w:asciiTheme="majorBidi" w:hAnsiTheme="majorBidi" w:cstheme="majorBidi"/>
          <w:szCs w:val="30"/>
        </w:rPr>
        <w:t>Keramika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</w:t>
      </w:r>
      <w:proofErr w:type="spellStart"/>
      <w:r w:rsidRPr="00CC37C8">
        <w:rPr>
          <w:rFonts w:asciiTheme="majorBidi" w:hAnsiTheme="majorBidi" w:cstheme="majorBidi"/>
          <w:szCs w:val="30"/>
        </w:rPr>
        <w:t>IndonesiaAssosiasi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, </w:t>
      </w:r>
      <w:proofErr w:type="spellStart"/>
      <w:r w:rsidRPr="00CC37C8">
        <w:rPr>
          <w:rFonts w:asciiTheme="majorBidi" w:hAnsiTheme="majorBidi" w:cstheme="majorBidi"/>
          <w:szCs w:val="30"/>
        </w:rPr>
        <w:t>Tbk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. (“KIA”), PT KIA </w:t>
      </w:r>
      <w:proofErr w:type="spellStart"/>
      <w:r w:rsidRPr="00CC37C8">
        <w:rPr>
          <w:rFonts w:asciiTheme="majorBidi" w:hAnsiTheme="majorBidi" w:cstheme="majorBidi"/>
          <w:szCs w:val="30"/>
        </w:rPr>
        <w:t>Keramik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Mas (“KKM”) </w:t>
      </w:r>
      <w:r w:rsidRPr="00CC37C8">
        <w:rPr>
          <w:rFonts w:asciiTheme="majorBidi" w:hAnsiTheme="majorBidi"/>
          <w:szCs w:val="30"/>
          <w:cs/>
        </w:rPr>
        <w:t xml:space="preserve">และ </w:t>
      </w:r>
      <w:r w:rsidRPr="00CC37C8">
        <w:rPr>
          <w:rFonts w:asciiTheme="majorBidi" w:hAnsiTheme="majorBidi" w:cstheme="majorBidi"/>
          <w:szCs w:val="30"/>
        </w:rPr>
        <w:t xml:space="preserve">PT KIA </w:t>
      </w:r>
      <w:proofErr w:type="spellStart"/>
      <w:r w:rsidRPr="00CC37C8">
        <w:rPr>
          <w:rFonts w:asciiTheme="majorBidi" w:hAnsiTheme="majorBidi" w:cstheme="majorBidi"/>
          <w:szCs w:val="30"/>
        </w:rPr>
        <w:t>Serpih</w:t>
      </w:r>
      <w:proofErr w:type="spellEnd"/>
      <w:r w:rsidRPr="00CC37C8">
        <w:rPr>
          <w:rFonts w:asciiTheme="majorBidi" w:hAnsiTheme="majorBidi" w:cstheme="majorBidi"/>
          <w:szCs w:val="30"/>
        </w:rPr>
        <w:t xml:space="preserve"> Mas (“KSM”) </w:t>
      </w:r>
      <w:r w:rsidRPr="00CC37C8">
        <w:rPr>
          <w:rFonts w:asciiTheme="majorBidi" w:hAnsiTheme="majorBidi"/>
          <w:szCs w:val="30"/>
          <w:cs/>
        </w:rPr>
        <w:t>เป็นอันยุติและท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ประชุมผู้ถือหุ้นของบริษัทท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เก</w:t>
      </w:r>
      <w:r w:rsidRPr="00CC37C8">
        <w:rPr>
          <w:rFonts w:asciiTheme="majorBidi" w:hAnsiTheme="majorBidi" w:hint="eastAsia"/>
          <w:szCs w:val="30"/>
          <w:cs/>
        </w:rPr>
        <w:t>ี</w:t>
      </w:r>
      <w:r>
        <w:rPr>
          <w:rFonts w:asciiTheme="majorBidi" w:hAnsiTheme="majorBidi" w:hint="cs"/>
          <w:szCs w:val="30"/>
          <w:cs/>
        </w:rPr>
        <w:t>่</w:t>
      </w:r>
      <w:r w:rsidRPr="00CC37C8">
        <w:rPr>
          <w:rFonts w:asciiTheme="majorBidi" w:hAnsiTheme="majorBidi"/>
          <w:szCs w:val="30"/>
          <w:cs/>
        </w:rPr>
        <w:t>ยวข้องได้มีมติอนุมัติการซื</w:t>
      </w:r>
      <w:r>
        <w:rPr>
          <w:rFonts w:eastAsia="Angsana New" w:hint="cs"/>
          <w:szCs w:val="30"/>
          <w:cs/>
        </w:rPr>
        <w:t>้</w:t>
      </w:r>
      <w:r w:rsidRPr="00CC37C8">
        <w:rPr>
          <w:rFonts w:asciiTheme="majorBidi" w:hAnsiTheme="majorBidi"/>
          <w:szCs w:val="30"/>
          <w:cs/>
        </w:rPr>
        <w:t>อขายดังกล่าว เป็นต้น</w:t>
      </w:r>
    </w:p>
    <w:p w14:paraId="123D5C16" w14:textId="77777777" w:rsidR="0046509B" w:rsidRPr="00FB3ED7" w:rsidRDefault="0046509B" w:rsidP="0046509B">
      <w:pPr>
        <w:pStyle w:val="ListParagraph"/>
        <w:ind w:left="1017" w:right="-35"/>
        <w:jc w:val="thaiDistribute"/>
        <w:rPr>
          <w:rFonts w:asciiTheme="majorBidi" w:hAnsiTheme="majorBidi"/>
          <w:sz w:val="20"/>
          <w:szCs w:val="20"/>
        </w:rPr>
      </w:pPr>
    </w:p>
    <w:p w14:paraId="136650A7" w14:textId="6517421C" w:rsidR="00E00572" w:rsidRPr="0046509B" w:rsidRDefault="0046509B" w:rsidP="0046509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9"/>
        <w:contextualSpacing w:val="0"/>
        <w:jc w:val="thaiDistribute"/>
        <w:rPr>
          <w:rFonts w:asciiTheme="majorBidi" w:hAnsiTheme="majorBidi" w:cstheme="majorBidi"/>
          <w:szCs w:val="30"/>
        </w:rPr>
      </w:pPr>
      <w:r w:rsidRPr="001F7FE4">
        <w:rPr>
          <w:rFonts w:asciiTheme="majorBidi" w:hAnsiTheme="majorBidi"/>
          <w:szCs w:val="30"/>
          <w:cs/>
        </w:rPr>
        <w:lastRenderedPageBreak/>
        <w:t xml:space="preserve">เมื่อวันที่ </w:t>
      </w:r>
      <w:r w:rsidRPr="001F7FE4">
        <w:rPr>
          <w:rFonts w:asciiTheme="majorBidi" w:hAnsiTheme="majorBidi"/>
          <w:szCs w:val="30"/>
        </w:rPr>
        <w:t xml:space="preserve">25 </w:t>
      </w:r>
      <w:r w:rsidRPr="001F7FE4">
        <w:rPr>
          <w:rFonts w:asciiTheme="majorBidi" w:hAnsiTheme="majorBidi"/>
          <w:szCs w:val="30"/>
          <w:cs/>
        </w:rPr>
        <w:t xml:space="preserve">มีนาคม </w:t>
      </w:r>
      <w:r w:rsidRPr="001F7FE4">
        <w:rPr>
          <w:rFonts w:asciiTheme="majorBidi" w:hAnsiTheme="majorBidi"/>
          <w:szCs w:val="30"/>
        </w:rPr>
        <w:t xml:space="preserve">2567 </w:t>
      </w:r>
      <w:r w:rsidRPr="001F7FE4">
        <w:rPr>
          <w:rFonts w:asciiTheme="majorBidi" w:hAnsiTheme="majorBidi"/>
          <w:szCs w:val="30"/>
          <w:cs/>
        </w:rPr>
        <w:t>ที่ประชุมสามัญผู้ถือหุ้นมีมติอนุมัติการออกและเสนอขายหุ้นกู้ของบริษัท</w:t>
      </w:r>
      <w:r>
        <w:rPr>
          <w:rFonts w:asciiTheme="majorBidi" w:hAnsiTheme="majorBidi"/>
          <w:szCs w:val="30"/>
        </w:rPr>
        <w:br/>
      </w:r>
      <w:r w:rsidRPr="001F7FE4">
        <w:rPr>
          <w:rFonts w:asciiTheme="majorBidi" w:hAnsiTheme="majorBidi"/>
          <w:szCs w:val="30"/>
          <w:cs/>
        </w:rPr>
        <w:t xml:space="preserve">ในวงเงินทั้งสิ้น </w:t>
      </w:r>
      <w:r w:rsidRPr="001F7FE4">
        <w:rPr>
          <w:rFonts w:asciiTheme="majorBidi" w:hAnsiTheme="majorBidi"/>
          <w:szCs w:val="30"/>
        </w:rPr>
        <w:t xml:space="preserve">15,000 </w:t>
      </w:r>
      <w:r w:rsidRPr="001F7FE4">
        <w:rPr>
          <w:rFonts w:asciiTheme="majorBidi" w:hAnsiTheme="majorBidi"/>
          <w:szCs w:val="30"/>
          <w:cs/>
        </w:rPr>
        <w:t>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</w:t>
      </w:r>
    </w:p>
    <w:p w14:paraId="53135E84" w14:textId="77777777" w:rsidR="0046509B" w:rsidRPr="0046509B" w:rsidRDefault="0046509B" w:rsidP="0046509B">
      <w:pPr>
        <w:pStyle w:val="ListParagraph"/>
        <w:rPr>
          <w:rFonts w:asciiTheme="majorBidi" w:hAnsiTheme="majorBidi" w:cstheme="majorBidi"/>
          <w:szCs w:val="30"/>
        </w:rPr>
      </w:pPr>
    </w:p>
    <w:p w14:paraId="767FDF77" w14:textId="14D9E8F1" w:rsidR="001E7BAB" w:rsidRPr="00EA1231" w:rsidRDefault="001E7BAB" w:rsidP="001E7BA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asciiTheme="majorBidi" w:hAnsiTheme="majorBidi" w:cstheme="majorBidi"/>
          <w:b/>
          <w:bCs/>
          <w:szCs w:val="30"/>
        </w:rPr>
      </w:pPr>
      <w:r w:rsidRPr="00EA1231">
        <w:rPr>
          <w:rFonts w:asciiTheme="majorBidi" w:hAnsiTheme="majorBidi" w:cstheme="majorBidi"/>
          <w:b/>
          <w:bCs/>
          <w:szCs w:val="30"/>
          <w:cs/>
        </w:rPr>
        <w:t>เหตุการณ์ภายหลังรอบระยะเวลารายงาน</w:t>
      </w:r>
    </w:p>
    <w:p w14:paraId="472F0C65" w14:textId="72FB5BC0" w:rsidR="00876E81" w:rsidRDefault="00876E81" w:rsidP="001E7B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1774F54" w14:textId="355E72FB" w:rsidR="00484DA0" w:rsidRPr="008A3E50" w:rsidRDefault="008A3E50" w:rsidP="005D40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Cs w:val="30"/>
          <w:cs/>
        </w:rPr>
      </w:pPr>
      <w:r w:rsidRPr="008A3E50">
        <w:rPr>
          <w:rFonts w:asciiTheme="majorBidi" w:hAnsiTheme="majorBidi"/>
          <w:szCs w:val="30"/>
          <w:cs/>
        </w:rPr>
        <w:t xml:space="preserve">เมื่อวันที่ </w:t>
      </w:r>
      <w:r>
        <w:rPr>
          <w:rFonts w:asciiTheme="majorBidi" w:hAnsiTheme="majorBidi"/>
          <w:szCs w:val="30"/>
        </w:rPr>
        <w:t>28</w:t>
      </w:r>
      <w:r w:rsidRPr="008A3E50">
        <w:rPr>
          <w:rFonts w:asciiTheme="majorBidi" w:hAnsiTheme="majorBidi"/>
          <w:szCs w:val="30"/>
          <w:cs/>
        </w:rPr>
        <w:t xml:space="preserve"> มกราคม </w:t>
      </w:r>
      <w:r>
        <w:rPr>
          <w:rFonts w:asciiTheme="majorBidi" w:hAnsiTheme="majorBidi"/>
          <w:szCs w:val="30"/>
        </w:rPr>
        <w:t>2568</w:t>
      </w:r>
      <w:r w:rsidRPr="008A3E50">
        <w:rPr>
          <w:rFonts w:asciiTheme="majorBidi" w:hAnsiTheme="majorBidi"/>
          <w:szCs w:val="30"/>
          <w:cs/>
        </w:rPr>
        <w:t xml:space="preserve"> 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ประจำปี </w:t>
      </w:r>
      <w:r w:rsidR="005D402C">
        <w:rPr>
          <w:rFonts w:asciiTheme="majorBidi" w:hAnsiTheme="majorBidi"/>
          <w:szCs w:val="30"/>
        </w:rPr>
        <w:t>2567</w:t>
      </w:r>
      <w:r w:rsidRPr="008A3E50">
        <w:rPr>
          <w:rFonts w:asciiTheme="majorBidi" w:hAnsiTheme="majorBidi"/>
          <w:szCs w:val="30"/>
          <w:cs/>
        </w:rPr>
        <w:t xml:space="preserve"> ในอัตราหุ้นละ </w:t>
      </w:r>
      <w:r w:rsidR="005D402C">
        <w:rPr>
          <w:rFonts w:asciiTheme="majorBidi" w:hAnsiTheme="majorBidi"/>
          <w:szCs w:val="30"/>
        </w:rPr>
        <w:t>0.20</w:t>
      </w:r>
      <w:r w:rsidRPr="008A3E50">
        <w:rPr>
          <w:rFonts w:asciiTheme="majorBidi" w:hAnsiTheme="majorBidi"/>
          <w:szCs w:val="30"/>
          <w:cs/>
        </w:rPr>
        <w:t xml:space="preserve"> บาท รวมเป็นเงิน </w:t>
      </w:r>
      <w:r w:rsidR="005D402C">
        <w:rPr>
          <w:rFonts w:asciiTheme="majorBidi" w:hAnsiTheme="majorBidi"/>
          <w:szCs w:val="30"/>
        </w:rPr>
        <w:t>330</w:t>
      </w:r>
      <w:r w:rsidRPr="008A3E50">
        <w:rPr>
          <w:rFonts w:asciiTheme="majorBidi" w:hAnsiTheme="majorBidi"/>
          <w:szCs w:val="30"/>
          <w:cs/>
        </w:rPr>
        <w:t xml:space="preserve"> ล้านบาท </w:t>
      </w:r>
      <w:r w:rsidR="001C720B">
        <w:rPr>
          <w:rFonts w:asciiTheme="majorBidi" w:hAnsiTheme="majorBidi" w:hint="cs"/>
          <w:szCs w:val="30"/>
          <w:cs/>
        </w:rPr>
        <w:t>ซึ่ง</w:t>
      </w:r>
      <w:r w:rsidRPr="008A3E50">
        <w:rPr>
          <w:rFonts w:asciiTheme="majorBidi" w:hAnsiTheme="majorBidi"/>
          <w:szCs w:val="30"/>
          <w:cs/>
        </w:rPr>
        <w:t xml:space="preserve">บริษัทได้จ่ายเงินปันผลระหว่างกาลไปแล้ว ในอัตราหุ้นละ </w:t>
      </w:r>
      <w:r w:rsidR="005D402C">
        <w:rPr>
          <w:rFonts w:asciiTheme="majorBidi" w:hAnsiTheme="majorBidi"/>
          <w:szCs w:val="30"/>
        </w:rPr>
        <w:t>0.10</w:t>
      </w:r>
      <w:r w:rsidRPr="008A3E50">
        <w:rPr>
          <w:rFonts w:asciiTheme="majorBidi" w:hAnsiTheme="majorBidi"/>
          <w:szCs w:val="30"/>
          <w:cs/>
        </w:rPr>
        <w:t xml:space="preserve"> บาท เมื่อวันพฤหัสบดีที่ </w:t>
      </w:r>
      <w:r w:rsidR="005D402C">
        <w:rPr>
          <w:rFonts w:asciiTheme="majorBidi" w:hAnsiTheme="majorBidi"/>
          <w:szCs w:val="30"/>
        </w:rPr>
        <w:t>22</w:t>
      </w:r>
      <w:r w:rsidRPr="008A3E50">
        <w:rPr>
          <w:rFonts w:asciiTheme="majorBidi" w:hAnsiTheme="majorBidi"/>
          <w:szCs w:val="30"/>
          <w:cs/>
        </w:rPr>
        <w:t xml:space="preserve"> สิงหาคม </w:t>
      </w:r>
      <w:r w:rsidR="005D402C">
        <w:rPr>
          <w:rFonts w:asciiTheme="majorBidi" w:hAnsiTheme="majorBidi"/>
          <w:szCs w:val="30"/>
        </w:rPr>
        <w:t>2567</w:t>
      </w:r>
      <w:r w:rsidRPr="008A3E50">
        <w:rPr>
          <w:rFonts w:asciiTheme="majorBidi" w:hAnsiTheme="majorBidi"/>
          <w:szCs w:val="30"/>
          <w:cs/>
        </w:rPr>
        <w:t xml:space="preserve"> </w:t>
      </w:r>
      <w:r w:rsidR="001C720B" w:rsidRPr="001C720B">
        <w:rPr>
          <w:rFonts w:asciiTheme="majorBidi" w:hAnsiTheme="majorBidi"/>
          <w:szCs w:val="30"/>
          <w:cs/>
        </w:rPr>
        <w:t xml:space="preserve">ตามที่กล่าวไว้ในหมายเหตุประกอบงบการเงินข้อ </w:t>
      </w:r>
      <w:r w:rsidR="001C720B">
        <w:rPr>
          <w:rFonts w:asciiTheme="majorBidi" w:hAnsiTheme="majorBidi"/>
          <w:szCs w:val="30"/>
        </w:rPr>
        <w:t xml:space="preserve">19 </w:t>
      </w:r>
      <w:r w:rsidRPr="008A3E50">
        <w:rPr>
          <w:rFonts w:asciiTheme="majorBidi" w:hAnsiTheme="majorBidi"/>
          <w:szCs w:val="30"/>
          <w:cs/>
        </w:rPr>
        <w:t xml:space="preserve">และจะจ่ายเงินปันผลงวดสุดท้ายในอัตราหุ้นละ </w:t>
      </w:r>
      <w:r w:rsidR="005D402C">
        <w:rPr>
          <w:rFonts w:asciiTheme="majorBidi" w:hAnsiTheme="majorBidi"/>
          <w:szCs w:val="30"/>
        </w:rPr>
        <w:t>0.10</w:t>
      </w:r>
      <w:r w:rsidRPr="008A3E50">
        <w:rPr>
          <w:rFonts w:asciiTheme="majorBidi" w:hAnsiTheme="majorBidi"/>
          <w:szCs w:val="30"/>
          <w:cs/>
        </w:rPr>
        <w:t xml:space="preserve"> บาท </w:t>
      </w:r>
      <w:r w:rsidR="001C720B">
        <w:rPr>
          <w:rFonts w:asciiTheme="majorBidi" w:hAnsiTheme="majorBidi" w:hint="cs"/>
          <w:szCs w:val="30"/>
          <w:cs/>
        </w:rPr>
        <w:t>ใ</w:t>
      </w:r>
      <w:r w:rsidR="001C720B" w:rsidRPr="001C720B">
        <w:rPr>
          <w:rFonts w:asciiTheme="majorBidi" w:hAnsiTheme="majorBidi"/>
          <w:szCs w:val="30"/>
          <w:cs/>
        </w:rPr>
        <w:t>ห้แก่ผู้ถือหุ้นเฉพาะผู้ที่มีสิทธิรับเงินปันผล คิดเป็นเงินประมาณ</w:t>
      </w:r>
      <w:r w:rsidR="001C720B">
        <w:rPr>
          <w:rFonts w:asciiTheme="majorBidi" w:hAnsiTheme="majorBidi" w:hint="cs"/>
          <w:szCs w:val="30"/>
          <w:cs/>
        </w:rPr>
        <w:t xml:space="preserve"> </w:t>
      </w:r>
      <w:r w:rsidR="005D402C">
        <w:rPr>
          <w:rFonts w:asciiTheme="majorBidi" w:hAnsiTheme="majorBidi"/>
          <w:szCs w:val="30"/>
        </w:rPr>
        <w:t>165</w:t>
      </w:r>
      <w:r w:rsidRPr="008A3E50">
        <w:rPr>
          <w:rFonts w:asciiTheme="majorBidi" w:hAnsiTheme="majorBidi"/>
          <w:szCs w:val="30"/>
          <w:cs/>
        </w:rPr>
        <w:t xml:space="preserve"> ล้านบาท โดยกำหนดจ่ายในวันที่ </w:t>
      </w:r>
      <w:r w:rsidR="005D402C">
        <w:rPr>
          <w:rFonts w:asciiTheme="majorBidi" w:hAnsiTheme="majorBidi"/>
          <w:szCs w:val="30"/>
        </w:rPr>
        <w:t>23</w:t>
      </w:r>
      <w:r w:rsidRPr="008A3E50">
        <w:rPr>
          <w:rFonts w:asciiTheme="majorBidi" w:hAnsiTheme="majorBidi"/>
          <w:szCs w:val="30"/>
          <w:cs/>
        </w:rPr>
        <w:t xml:space="preserve"> เมษายน </w:t>
      </w:r>
      <w:r w:rsidR="005D402C">
        <w:rPr>
          <w:rFonts w:asciiTheme="majorBidi" w:hAnsiTheme="majorBidi"/>
          <w:szCs w:val="30"/>
        </w:rPr>
        <w:t>2568</w:t>
      </w:r>
      <w:r w:rsidRPr="008A3E50">
        <w:rPr>
          <w:rFonts w:asciiTheme="majorBidi" w:hAnsiTheme="majorBidi"/>
          <w:szCs w:val="30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5D402C">
        <w:rPr>
          <w:rFonts w:asciiTheme="majorBidi" w:hAnsiTheme="majorBidi"/>
          <w:szCs w:val="30"/>
        </w:rPr>
        <w:t>24</w:t>
      </w:r>
      <w:r w:rsidRPr="008A3E50">
        <w:rPr>
          <w:rFonts w:asciiTheme="majorBidi" w:hAnsiTheme="majorBidi"/>
          <w:szCs w:val="30"/>
          <w:cs/>
        </w:rPr>
        <w:t xml:space="preserve"> มีนาคม </w:t>
      </w:r>
      <w:r w:rsidR="005D402C">
        <w:rPr>
          <w:rFonts w:asciiTheme="majorBidi" w:hAnsiTheme="majorBidi"/>
          <w:szCs w:val="30"/>
        </w:rPr>
        <w:t>2568</w:t>
      </w:r>
    </w:p>
    <w:p w14:paraId="54C3A057" w14:textId="77777777" w:rsidR="000113F5" w:rsidRPr="00484DA0" w:rsidRDefault="000113F5" w:rsidP="001E7B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Cs w:val="30"/>
        </w:rPr>
      </w:pPr>
    </w:p>
    <w:p w14:paraId="384D63AF" w14:textId="77777777" w:rsidR="00BC39E2" w:rsidRPr="00EA1231" w:rsidRDefault="00BC39E2" w:rsidP="001969A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53"/>
        <w:jc w:val="thaiDistribute"/>
        <w:rPr>
          <w:rFonts w:asciiTheme="majorBidi" w:hAnsiTheme="majorBidi" w:cstheme="majorBidi"/>
          <w:b/>
          <w:bCs/>
          <w:szCs w:val="30"/>
        </w:rPr>
      </w:pPr>
      <w:r w:rsidRPr="00EA1231">
        <w:rPr>
          <w:rFonts w:asciiTheme="majorBidi" w:hAnsiTheme="majorBidi" w:cstheme="majorBidi"/>
          <w:b/>
          <w:bCs/>
          <w:szCs w:val="30"/>
          <w:cs/>
        </w:rPr>
        <w:t>มาตรฐานกา</w:t>
      </w:r>
      <w:r w:rsidR="00260813" w:rsidRPr="00EA1231">
        <w:rPr>
          <w:rFonts w:asciiTheme="majorBidi" w:hAnsiTheme="majorBidi" w:cstheme="majorBidi"/>
          <w:b/>
          <w:bCs/>
          <w:szCs w:val="30"/>
          <w:cs/>
        </w:rPr>
        <w:t>ร</w:t>
      </w:r>
      <w:r w:rsidRPr="00EA1231">
        <w:rPr>
          <w:rFonts w:asciiTheme="majorBidi" w:hAnsiTheme="majorBidi" w:cstheme="majorBidi"/>
          <w:b/>
          <w:bCs/>
          <w:szCs w:val="30"/>
          <w:cs/>
        </w:rPr>
        <w:t>รายงานทางการเงินที่ประกาศแล้วแต่ยังไม่มีผลบังคับใช้</w:t>
      </w:r>
    </w:p>
    <w:p w14:paraId="0BF601BA" w14:textId="77777777" w:rsidR="00871345" w:rsidRPr="00E72C22" w:rsidRDefault="00871345" w:rsidP="00D30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1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F0E9AE" w14:textId="48DDBD4D" w:rsidR="005745F3" w:rsidRPr="00EA1231" w:rsidRDefault="005745F3" w:rsidP="00E94BEF">
      <w:pPr>
        <w:pStyle w:val="paragraph"/>
        <w:tabs>
          <w:tab w:val="left" w:pos="540"/>
        </w:tabs>
        <w:spacing w:before="0" w:beforeAutospacing="0" w:after="0" w:afterAutospacing="0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</w:t>
      </w:r>
      <w:r w:rsidR="00F83137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</w:rPr>
        <w:t xml:space="preserve"> 1 </w:t>
      </w:r>
      <w:r w:rsidR="00F83137">
        <w:rPr>
          <w:rStyle w:val="normaltextrun"/>
          <w:rFonts w:asciiTheme="majorBidi" w:hAnsiTheme="majorBidi" w:cstheme="majorBidi" w:hint="cs"/>
          <w:color w:val="000000"/>
          <w:position w:val="1"/>
          <w:sz w:val="30"/>
          <w:szCs w:val="30"/>
          <w:cs/>
        </w:rPr>
        <w:t xml:space="preserve">มกราคม </w:t>
      </w:r>
      <w:r w:rsidR="00F83137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</w:rPr>
        <w:t xml:space="preserve">2568 </w:t>
      </w: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  <w:cs/>
        </w:rPr>
        <w:t>โดยบริษัทไม่ได้นำมาตรฐานการรายงานทางการเงินดังกล่าวมาใช้ในการจัดทำ</w:t>
      </w:r>
      <w:r w:rsidR="006A4DA7"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  <w:cs/>
        </w:rPr>
        <w:br/>
      </w: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  <w:cs/>
        </w:rPr>
        <w:t>งบการเงินนี้เนื่องจากยังไม่มีผลบังคับใช้ บริษัทได้ประเมินผลกระทบที่อาจเกิดขึ้นต่องบการเงิน</w:t>
      </w: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</w:rPr>
        <w:t xml:space="preserve"> </w:t>
      </w: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</w:t>
      </w: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</w:rPr>
        <w:t xml:space="preserve"> </w:t>
      </w:r>
      <w:r w:rsidRPr="00EA1231">
        <w:rPr>
          <w:rStyle w:val="normaltextrun"/>
          <w:rFonts w:asciiTheme="majorBidi" w:hAnsiTheme="majorBidi" w:cstheme="majorBidi"/>
          <w:color w:val="000000"/>
          <w:position w:val="1"/>
          <w:sz w:val="30"/>
          <w:szCs w:val="30"/>
          <w:cs/>
        </w:rPr>
        <w:t xml:space="preserve">ที่มีสาระสำคัญต่องบการเงินในปีที่ถือปฏิบัติ </w:t>
      </w:r>
    </w:p>
    <w:p w14:paraId="6C71046C" w14:textId="18FBAA2A" w:rsidR="00E00572" w:rsidRPr="00E72C22" w:rsidRDefault="00E00572" w:rsidP="005745F3">
      <w:pPr>
        <w:tabs>
          <w:tab w:val="clear" w:pos="227"/>
          <w:tab w:val="clear" w:pos="454"/>
          <w:tab w:val="clear" w:pos="680"/>
          <w:tab w:val="left" w:pos="720"/>
        </w:tabs>
        <w:ind w:left="540" w:right="31"/>
        <w:jc w:val="thaiDistribute"/>
        <w:rPr>
          <w:rFonts w:asciiTheme="majorBidi" w:hAnsiTheme="majorBidi" w:cstheme="majorBidi"/>
          <w:sz w:val="20"/>
          <w:szCs w:val="20"/>
        </w:rPr>
      </w:pPr>
    </w:p>
    <w:sectPr w:rsidR="00E00572" w:rsidRPr="00E72C22" w:rsidSect="0041199B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7D29" w14:textId="77777777" w:rsidR="00EF7621" w:rsidRDefault="00EF7621">
      <w:r>
        <w:separator/>
      </w:r>
    </w:p>
  </w:endnote>
  <w:endnote w:type="continuationSeparator" w:id="0">
    <w:p w14:paraId="39DE171F" w14:textId="77777777" w:rsidR="00EF7621" w:rsidRDefault="00EF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Cambria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CEC6" w14:textId="03A48CBF" w:rsidR="004E6FEE" w:rsidRPr="00E95229" w:rsidRDefault="004E6FEE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>
      <w:rPr>
        <w:rStyle w:val="PageNumber"/>
        <w:noProof/>
      </w:rPr>
      <w:t>1</w:t>
    </w:r>
    <w:r w:rsidRPr="001C7230">
      <w:rPr>
        <w:rStyle w:val="PageNumber"/>
        <w:noProof/>
      </w:rPr>
      <w:t>4</w:t>
    </w:r>
    <w:r w:rsidRPr="00E95229">
      <w:rPr>
        <w:rStyle w:val="PageNumber"/>
      </w:rPr>
      <w:fldChar w:fldCharType="end"/>
    </w:r>
  </w:p>
  <w:p w14:paraId="4E71667C" w14:textId="5CF35890" w:rsidR="004E6FEE" w:rsidRPr="004579E3" w:rsidRDefault="004E6FEE" w:rsidP="00F217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  <w:r>
      <w:rPr>
        <w:i/>
        <w:iCs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03B74" w14:textId="59907DD4" w:rsidR="004E6FEE" w:rsidRPr="00E95229" w:rsidRDefault="004E6FEE" w:rsidP="007B396F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>
      <w:rPr>
        <w:rStyle w:val="PageNumber"/>
      </w:rPr>
      <w:t>4</w:t>
    </w:r>
    <w:r w:rsidRPr="001C7230">
      <w:rPr>
        <w:rStyle w:val="PageNumber"/>
      </w:rPr>
      <w:t>1</w:t>
    </w:r>
    <w:r w:rsidRPr="00E95229">
      <w:rPr>
        <w:rStyle w:val="PageNumber"/>
      </w:rPr>
      <w:fldChar w:fldCharType="end"/>
    </w:r>
  </w:p>
  <w:p w14:paraId="2E38DACF" w14:textId="77777777" w:rsidR="004E6FEE" w:rsidRDefault="004E6F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E7BDA" w14:textId="53B8C84C" w:rsidR="004E6FEE" w:rsidRPr="00E95229" w:rsidRDefault="004E6FEE" w:rsidP="00C157D3">
    <w:pPr>
      <w:pStyle w:val="Footer"/>
      <w:framePr w:wrap="around" w:vAnchor="text" w:hAnchor="margin" w:xAlign="center" w:y="1"/>
      <w:jc w:val="right"/>
      <w:rPr>
        <w:rStyle w:val="PageNumber"/>
      </w:rPr>
    </w:pPr>
    <w:r w:rsidRPr="00E95229">
      <w:rPr>
        <w:rStyle w:val="PageNumber"/>
      </w:rPr>
      <w:fldChar w:fldCharType="begin"/>
    </w:r>
    <w:r w:rsidRPr="00E95229">
      <w:rPr>
        <w:rStyle w:val="PageNumber"/>
      </w:rPr>
      <w:instrText xml:space="preserve">PAGE  </w:instrText>
    </w:r>
    <w:r w:rsidRPr="00E95229">
      <w:rPr>
        <w:rStyle w:val="PageNumber"/>
      </w:rPr>
      <w:fldChar w:fldCharType="separate"/>
    </w:r>
    <w:r>
      <w:rPr>
        <w:rStyle w:val="PageNumber"/>
        <w:noProof/>
      </w:rPr>
      <w:t>6</w:t>
    </w:r>
    <w:r w:rsidRPr="001C7230">
      <w:rPr>
        <w:rStyle w:val="PageNumber"/>
        <w:noProof/>
      </w:rPr>
      <w:t>1</w:t>
    </w:r>
    <w:r w:rsidRPr="00E95229">
      <w:rPr>
        <w:rStyle w:val="PageNumber"/>
      </w:rPr>
      <w:fldChar w:fldCharType="end"/>
    </w:r>
  </w:p>
  <w:p w14:paraId="57A234DC" w14:textId="77777777" w:rsidR="004E6FEE" w:rsidRPr="007F674C" w:rsidRDefault="004E6FEE" w:rsidP="007F674C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8D24F" w14:textId="77777777" w:rsidR="00EF7621" w:rsidRDefault="00EF7621">
      <w:r>
        <w:separator/>
      </w:r>
    </w:p>
  </w:footnote>
  <w:footnote w:type="continuationSeparator" w:id="0">
    <w:p w14:paraId="4415C6D4" w14:textId="77777777" w:rsidR="00EF7621" w:rsidRDefault="00EF7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F7D36" w14:textId="11B793C1" w:rsidR="004E6FEE" w:rsidRPr="0019707C" w:rsidRDefault="004E6FEE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A07255">
      <w:rPr>
        <w:b/>
        <w:bCs/>
        <w:sz w:val="32"/>
        <w:szCs w:val="32"/>
        <w:cs/>
      </w:rPr>
      <w:t xml:space="preserve">บริษัทเอสซีจี เดคคอร์ จำกัด </w:t>
    </w:r>
    <w:r w:rsidRPr="001C7230">
      <w:rPr>
        <w:b/>
        <w:bCs/>
        <w:sz w:val="32"/>
        <w:szCs w:val="32"/>
      </w:rPr>
      <w:t>(</w:t>
    </w:r>
    <w:r w:rsidRPr="00A07255">
      <w:rPr>
        <w:rFonts w:hint="cs"/>
        <w:b/>
        <w:bCs/>
        <w:sz w:val="32"/>
        <w:szCs w:val="32"/>
        <w:cs/>
      </w:rPr>
      <w:t>มหาชน</w:t>
    </w:r>
    <w:r w:rsidRPr="001C7230">
      <w:rPr>
        <w:b/>
        <w:bCs/>
        <w:sz w:val="32"/>
        <w:szCs w:val="32"/>
      </w:rPr>
      <w:t>)</w:t>
    </w:r>
    <w:r w:rsidRPr="00A07255">
      <w:rPr>
        <w:b/>
        <w:bCs/>
        <w:sz w:val="32"/>
        <w:szCs w:val="32"/>
        <w:cs/>
      </w:rPr>
      <w:t xml:space="preserve"> </w:t>
    </w:r>
  </w:p>
  <w:p w14:paraId="3F8385C4" w14:textId="77777777" w:rsidR="004E6FEE" w:rsidRPr="00105297" w:rsidRDefault="004E6FEE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33AF8180" w14:textId="7E125CA1" w:rsidR="004E6FEE" w:rsidRPr="00A4356D" w:rsidRDefault="004E6FEE" w:rsidP="003B523A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96"/>
      </w:tabs>
      <w:ind w:left="252"/>
      <w:jc w:val="both"/>
      <w:rPr>
        <w:b/>
        <w:bCs/>
        <w:sz w:val="32"/>
        <w:szCs w:val="32"/>
        <w:cs/>
      </w:rPr>
    </w:pPr>
    <w:r w:rsidRPr="00E15F7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C7230">
      <w:rPr>
        <w:rFonts w:hint="cs"/>
        <w:b/>
        <w:bCs/>
        <w:sz w:val="32"/>
        <w:szCs w:val="32"/>
      </w:rPr>
      <w:t>31</w:t>
    </w:r>
    <w:r w:rsidRPr="00E15F77">
      <w:rPr>
        <w:rFonts w:hint="cs"/>
        <w:b/>
        <w:bCs/>
        <w:sz w:val="32"/>
        <w:szCs w:val="32"/>
        <w:cs/>
      </w:rPr>
      <w:t xml:space="preserve"> ธันวาคม </w:t>
    </w:r>
    <w:r w:rsidRPr="001C7230">
      <w:rPr>
        <w:rFonts w:hint="cs"/>
        <w:b/>
        <w:bCs/>
        <w:sz w:val="32"/>
        <w:szCs w:val="32"/>
      </w:rPr>
      <w:t>25</w:t>
    </w:r>
    <w:r w:rsidRPr="001C7230">
      <w:rPr>
        <w:b/>
        <w:bCs/>
        <w:sz w:val="32"/>
        <w:szCs w:val="32"/>
      </w:rPr>
      <w:t>67</w:t>
    </w:r>
    <w:r>
      <w:rPr>
        <w:b/>
        <w:bCs/>
        <w:sz w:val="32"/>
        <w:szCs w:val="32"/>
      </w:rPr>
      <w:tab/>
    </w:r>
  </w:p>
  <w:p w14:paraId="6F07E869" w14:textId="77777777" w:rsidR="004E6FEE" w:rsidRPr="00762045" w:rsidRDefault="004E6F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502FF" w14:textId="655B1C84" w:rsidR="004E6FEE" w:rsidRPr="0019707C" w:rsidRDefault="004E6FEE" w:rsidP="007B39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A07255">
      <w:rPr>
        <w:b/>
        <w:bCs/>
        <w:sz w:val="32"/>
        <w:szCs w:val="32"/>
        <w:cs/>
      </w:rPr>
      <w:t xml:space="preserve">บริษัทเอสซีจี เดคคอร์ จำกัด </w:t>
    </w:r>
    <w:r w:rsidRPr="001C7230">
      <w:rPr>
        <w:b/>
        <w:bCs/>
        <w:sz w:val="32"/>
        <w:szCs w:val="32"/>
      </w:rPr>
      <w:t>(</w:t>
    </w:r>
    <w:r w:rsidRPr="00A07255">
      <w:rPr>
        <w:rFonts w:hint="cs"/>
        <w:b/>
        <w:bCs/>
        <w:sz w:val="32"/>
        <w:szCs w:val="32"/>
        <w:cs/>
      </w:rPr>
      <w:t>มหาชน</w:t>
    </w:r>
    <w:r w:rsidRPr="001C7230">
      <w:rPr>
        <w:b/>
        <w:bCs/>
        <w:sz w:val="32"/>
        <w:szCs w:val="32"/>
      </w:rPr>
      <w:t>)</w:t>
    </w:r>
    <w:r w:rsidRPr="00A07255">
      <w:rPr>
        <w:b/>
        <w:bCs/>
        <w:sz w:val="32"/>
        <w:szCs w:val="32"/>
        <w:cs/>
      </w:rPr>
      <w:t xml:space="preserve"> </w:t>
    </w:r>
  </w:p>
  <w:p w14:paraId="3B10CA67" w14:textId="77777777" w:rsidR="004E6FEE" w:rsidRPr="00105297" w:rsidRDefault="004E6FEE" w:rsidP="007B39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0E319C20" w14:textId="694B7EB2" w:rsidR="004E6FEE" w:rsidRPr="00A4356D" w:rsidRDefault="004E6FEE" w:rsidP="007B396F">
    <w:pPr>
      <w:ind w:left="252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สำหรับปีสิ้นสุด</w:t>
    </w:r>
    <w:r w:rsidRPr="00282B07">
      <w:rPr>
        <w:rFonts w:hint="cs"/>
        <w:b/>
        <w:bCs/>
        <w:sz w:val="32"/>
        <w:szCs w:val="32"/>
        <w:cs/>
      </w:rPr>
      <w:t xml:space="preserve">วันที่ </w:t>
    </w:r>
    <w:r w:rsidRPr="001C7230">
      <w:rPr>
        <w:rFonts w:hint="cs"/>
        <w:b/>
        <w:bCs/>
        <w:sz w:val="32"/>
        <w:szCs w:val="32"/>
      </w:rPr>
      <w:t>31</w:t>
    </w:r>
    <w:r w:rsidRPr="00282B07">
      <w:rPr>
        <w:rFonts w:hint="cs"/>
        <w:b/>
        <w:bCs/>
        <w:sz w:val="32"/>
        <w:szCs w:val="32"/>
        <w:cs/>
      </w:rPr>
      <w:t xml:space="preserve"> ธันวาคม </w:t>
    </w:r>
    <w:r w:rsidRPr="001C7230">
      <w:rPr>
        <w:rFonts w:hint="cs"/>
        <w:b/>
        <w:bCs/>
        <w:sz w:val="32"/>
        <w:szCs w:val="32"/>
      </w:rPr>
      <w:t>25</w:t>
    </w:r>
    <w:r w:rsidRPr="001C7230">
      <w:rPr>
        <w:b/>
        <w:bCs/>
        <w:sz w:val="32"/>
        <w:szCs w:val="32"/>
      </w:rPr>
      <w:t>67</w:t>
    </w:r>
  </w:p>
  <w:p w14:paraId="6A79ACE2" w14:textId="77777777" w:rsidR="004E6FEE" w:rsidRPr="007B396F" w:rsidRDefault="004E6F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84C6E" w14:textId="0F3EA0C6" w:rsidR="004E6FEE" w:rsidRPr="0019707C" w:rsidRDefault="004E6FEE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  <w:cs/>
      </w:rPr>
    </w:pPr>
    <w:r w:rsidRPr="00A07255">
      <w:rPr>
        <w:b/>
        <w:bCs/>
        <w:sz w:val="32"/>
        <w:szCs w:val="32"/>
        <w:cs/>
      </w:rPr>
      <w:t xml:space="preserve">บริษัทเอสซีจี เดคคอร์ จำกัด </w:t>
    </w:r>
    <w:r w:rsidRPr="001C7230">
      <w:rPr>
        <w:b/>
        <w:bCs/>
        <w:sz w:val="32"/>
        <w:szCs w:val="32"/>
      </w:rPr>
      <w:t>(</w:t>
    </w:r>
    <w:r w:rsidRPr="00A07255">
      <w:rPr>
        <w:rFonts w:hint="cs"/>
        <w:b/>
        <w:bCs/>
        <w:sz w:val="32"/>
        <w:szCs w:val="32"/>
        <w:cs/>
      </w:rPr>
      <w:t>มหาชน</w:t>
    </w:r>
    <w:r w:rsidRPr="001C7230">
      <w:rPr>
        <w:b/>
        <w:bCs/>
        <w:sz w:val="32"/>
        <w:szCs w:val="32"/>
      </w:rPr>
      <w:t>)</w:t>
    </w:r>
    <w:r w:rsidRPr="00A07255">
      <w:rPr>
        <w:b/>
        <w:bCs/>
        <w:sz w:val="32"/>
        <w:szCs w:val="32"/>
        <w:cs/>
      </w:rPr>
      <w:t xml:space="preserve"> </w:t>
    </w:r>
    <w:r w:rsidRPr="001C7230">
      <w:rPr>
        <w:b/>
        <w:bCs/>
        <w:sz w:val="32"/>
        <w:szCs w:val="32"/>
      </w:rPr>
      <w:t>(</w:t>
    </w:r>
    <w:r w:rsidRPr="00A07255">
      <w:rPr>
        <w:b/>
        <w:bCs/>
        <w:sz w:val="32"/>
        <w:szCs w:val="32"/>
        <w:cs/>
      </w:rPr>
      <w:t>เดิมชื่อ บริษัทเอสซีจี ผลิตภัณฑ์ก่อสร้าง จำกัด</w:t>
    </w:r>
    <w:r w:rsidRPr="001C7230">
      <w:rPr>
        <w:b/>
        <w:bCs/>
        <w:sz w:val="32"/>
        <w:szCs w:val="32"/>
      </w:rPr>
      <w:t>)</w:t>
    </w:r>
  </w:p>
  <w:p w14:paraId="06E8C479" w14:textId="77777777" w:rsidR="004E6FEE" w:rsidRPr="00105297" w:rsidRDefault="004E6FEE" w:rsidP="00A26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52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2AC60563" w14:textId="3F77E222" w:rsidR="004E6FEE" w:rsidRPr="00A4356D" w:rsidRDefault="004E6FEE" w:rsidP="00A26F9A">
    <w:pPr>
      <w:ind w:left="252"/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C7230">
      <w:rPr>
        <w:rFonts w:hint="cs"/>
        <w:b/>
        <w:bCs/>
        <w:sz w:val="32"/>
        <w:szCs w:val="32"/>
        <w:highlight w:val="green"/>
      </w:rPr>
      <w:t>31</w:t>
    </w:r>
    <w:r w:rsidRPr="00531525">
      <w:rPr>
        <w:rFonts w:hint="cs"/>
        <w:b/>
        <w:bCs/>
        <w:sz w:val="32"/>
        <w:szCs w:val="32"/>
        <w:highlight w:val="green"/>
        <w:cs/>
      </w:rPr>
      <w:t xml:space="preserve"> ธันวาคม </w:t>
    </w:r>
    <w:r w:rsidRPr="001C7230">
      <w:rPr>
        <w:rFonts w:hint="cs"/>
        <w:b/>
        <w:bCs/>
        <w:sz w:val="32"/>
        <w:szCs w:val="32"/>
        <w:highlight w:val="green"/>
      </w:rPr>
      <w:t>25</w:t>
    </w:r>
    <w:r w:rsidRPr="001C7230">
      <w:rPr>
        <w:b/>
        <w:bCs/>
        <w:sz w:val="32"/>
        <w:szCs w:val="32"/>
        <w:highlight w:val="green"/>
      </w:rPr>
      <w:t>6</w:t>
    </w:r>
    <w:r w:rsidRPr="001C7230">
      <w:rPr>
        <w:rFonts w:hint="cs"/>
        <w:b/>
        <w:bCs/>
        <w:sz w:val="32"/>
        <w:szCs w:val="32"/>
        <w:highlight w:val="green"/>
      </w:rPr>
      <w:t>6</w:t>
    </w:r>
  </w:p>
  <w:p w14:paraId="09C97FFC" w14:textId="77777777" w:rsidR="004E6FEE" w:rsidRPr="00762045" w:rsidRDefault="004E6F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AC94B" w14:textId="3EA93945" w:rsidR="004E6FEE" w:rsidRPr="003259F1" w:rsidRDefault="004E6FEE" w:rsidP="004119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b/>
        <w:bCs/>
        <w:sz w:val="32"/>
        <w:szCs w:val="32"/>
      </w:rPr>
    </w:pPr>
    <w:r w:rsidRPr="00B520E8">
      <w:rPr>
        <w:b/>
        <w:bCs/>
        <w:sz w:val="32"/>
        <w:szCs w:val="32"/>
        <w:cs/>
      </w:rPr>
      <w:t>บริษัทเอสซีจี เดคคอร์ จำกัด</w:t>
    </w:r>
    <w:r>
      <w:rPr>
        <w:b/>
        <w:bCs/>
        <w:sz w:val="32"/>
        <w:szCs w:val="32"/>
        <w:cs/>
      </w:rPr>
      <w:t xml:space="preserve"> </w:t>
    </w:r>
    <w:r w:rsidRPr="001C7230">
      <w:rPr>
        <w:b/>
        <w:bCs/>
        <w:sz w:val="32"/>
        <w:szCs w:val="32"/>
      </w:rPr>
      <w:t>(</w:t>
    </w:r>
    <w:r w:rsidRPr="003259F1">
      <w:rPr>
        <w:rFonts w:hint="cs"/>
        <w:b/>
        <w:bCs/>
        <w:sz w:val="32"/>
        <w:szCs w:val="32"/>
        <w:cs/>
      </w:rPr>
      <w:t>มหาชน</w:t>
    </w:r>
    <w:r w:rsidRPr="001C7230">
      <w:rPr>
        <w:b/>
        <w:bCs/>
        <w:sz w:val="32"/>
        <w:szCs w:val="32"/>
      </w:rPr>
      <w:t>)</w:t>
    </w:r>
    <w:r w:rsidRPr="003259F1"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 xml:space="preserve"> </w:t>
    </w:r>
  </w:p>
  <w:p w14:paraId="2274408C" w14:textId="77777777" w:rsidR="004E6FEE" w:rsidRPr="00105297" w:rsidRDefault="004E6FEE" w:rsidP="00A17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b/>
        <w:bCs/>
        <w:sz w:val="32"/>
        <w:szCs w:val="32"/>
      </w:rPr>
    </w:pPr>
    <w:r w:rsidRPr="00105297">
      <w:rPr>
        <w:b/>
        <w:bCs/>
        <w:sz w:val="32"/>
        <w:szCs w:val="32"/>
        <w:cs/>
      </w:rPr>
      <w:t>หมายเหตุประกอบงบการเงิน</w:t>
    </w:r>
  </w:p>
  <w:p w14:paraId="60DD033D" w14:textId="41B71682" w:rsidR="004E6FEE" w:rsidRPr="00A4356D" w:rsidRDefault="004E6FEE" w:rsidP="00762045">
    <w:pPr>
      <w:jc w:val="both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1C7230">
      <w:rPr>
        <w:rFonts w:hint="cs"/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Pr="001C7230">
      <w:rPr>
        <w:rFonts w:hint="cs"/>
        <w:b/>
        <w:bCs/>
        <w:sz w:val="32"/>
        <w:szCs w:val="32"/>
      </w:rPr>
      <w:t>25</w:t>
    </w:r>
    <w:r w:rsidRPr="001C7230">
      <w:rPr>
        <w:b/>
        <w:bCs/>
        <w:sz w:val="32"/>
        <w:szCs w:val="32"/>
      </w:rPr>
      <w:t>67</w:t>
    </w:r>
  </w:p>
  <w:p w14:paraId="19D226D6" w14:textId="77777777" w:rsidR="004E6FEE" w:rsidRPr="00762045" w:rsidRDefault="004E6F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3773C0"/>
    <w:multiLevelType w:val="hybridMultilevel"/>
    <w:tmpl w:val="F9327486"/>
    <w:lvl w:ilvl="0" w:tplc="8D2EB36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00E75167"/>
    <w:multiLevelType w:val="hybridMultilevel"/>
    <w:tmpl w:val="EDCC47D4"/>
    <w:lvl w:ilvl="0" w:tplc="586453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BD2E0422"/>
    <w:lvl w:ilvl="0" w:tplc="DE4A5BD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0CC358E7"/>
    <w:multiLevelType w:val="multilevel"/>
    <w:tmpl w:val="6290A542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(%3)"/>
      <w:lvlJc w:val="left"/>
      <w:pPr>
        <w:ind w:left="63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0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248C8"/>
    <w:multiLevelType w:val="hybridMultilevel"/>
    <w:tmpl w:val="DFA4436E"/>
    <w:lvl w:ilvl="0" w:tplc="4620B1C0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21A729A6"/>
    <w:multiLevelType w:val="hybridMultilevel"/>
    <w:tmpl w:val="632AA0CE"/>
    <w:lvl w:ilvl="0" w:tplc="9C90E832">
      <w:start w:val="4"/>
      <w:numFmt w:val="lowerLetter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C296D"/>
    <w:multiLevelType w:val="hybridMultilevel"/>
    <w:tmpl w:val="9B28F324"/>
    <w:lvl w:ilvl="0" w:tplc="6D96774A">
      <w:start w:val="1"/>
      <w:numFmt w:val="thaiLetters"/>
      <w:lvlText w:val="(%1)"/>
      <w:lvlJc w:val="left"/>
      <w:pPr>
        <w:ind w:left="198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3AF23D4"/>
    <w:multiLevelType w:val="hybridMultilevel"/>
    <w:tmpl w:val="6C72A994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EF66D872"/>
    <w:lvl w:ilvl="0" w:tplc="206C366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mallCap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9363B85"/>
    <w:multiLevelType w:val="hybridMultilevel"/>
    <w:tmpl w:val="5442C91C"/>
    <w:lvl w:ilvl="0" w:tplc="1C8EBDC2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D5136DB"/>
    <w:multiLevelType w:val="hybridMultilevel"/>
    <w:tmpl w:val="7396AC4C"/>
    <w:lvl w:ilvl="0" w:tplc="7DC42B00">
      <w:start w:val="1"/>
      <w:numFmt w:val="thaiLetters"/>
      <w:lvlText w:val="%1."/>
      <w:lvlJc w:val="left"/>
      <w:pPr>
        <w:ind w:left="92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64DC2"/>
    <w:multiLevelType w:val="hybridMultilevel"/>
    <w:tmpl w:val="55BC7FFC"/>
    <w:lvl w:ilvl="0" w:tplc="9B1E64A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133D63"/>
    <w:multiLevelType w:val="multilevel"/>
    <w:tmpl w:val="C1E6474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A7FF2"/>
    <w:multiLevelType w:val="hybridMultilevel"/>
    <w:tmpl w:val="DC54227C"/>
    <w:lvl w:ilvl="0" w:tplc="549C57D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630DD"/>
    <w:multiLevelType w:val="hybridMultilevel"/>
    <w:tmpl w:val="53F8D3A2"/>
    <w:lvl w:ilvl="0" w:tplc="7D36EDB2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4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819338B"/>
    <w:multiLevelType w:val="multilevel"/>
    <w:tmpl w:val="975E89D8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thaiLetters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0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57325B0A"/>
    <w:multiLevelType w:val="hybridMultilevel"/>
    <w:tmpl w:val="84948CCE"/>
    <w:lvl w:ilvl="0" w:tplc="604A6790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7" w15:restartNumberingAfterBreak="0">
    <w:nsid w:val="645D17B4"/>
    <w:multiLevelType w:val="hybridMultilevel"/>
    <w:tmpl w:val="D932FFF8"/>
    <w:lvl w:ilvl="0" w:tplc="6F2420F8">
      <w:start w:val="1"/>
      <w:numFmt w:val="decimal"/>
      <w:lvlText w:val="%1"/>
      <w:lvlJc w:val="left"/>
      <w:pPr>
        <w:ind w:left="1530" w:hanging="360"/>
      </w:pPr>
      <w:rPr>
        <w:rFonts w:ascii="Angsana New" w:hAnsi="Angsana New" w:cs="Angsan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D7654"/>
    <w:multiLevelType w:val="hybridMultilevel"/>
    <w:tmpl w:val="6840E164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E784EA8"/>
    <w:multiLevelType w:val="hybridMultilevel"/>
    <w:tmpl w:val="4B509D84"/>
    <w:lvl w:ilvl="0" w:tplc="F0A223C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2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19"/>
  </w:num>
  <w:num w:numId="13">
    <w:abstractNumId w:val="39"/>
  </w:num>
  <w:num w:numId="14">
    <w:abstractNumId w:val="24"/>
  </w:num>
  <w:num w:numId="15">
    <w:abstractNumId w:val="32"/>
  </w:num>
  <w:num w:numId="16">
    <w:abstractNumId w:val="12"/>
  </w:num>
  <w:num w:numId="17">
    <w:abstractNumId w:val="27"/>
  </w:num>
  <w:num w:numId="18">
    <w:abstractNumId w:val="26"/>
  </w:num>
  <w:num w:numId="19">
    <w:abstractNumId w:val="20"/>
  </w:num>
  <w:num w:numId="20">
    <w:abstractNumId w:val="31"/>
  </w:num>
  <w:num w:numId="21">
    <w:abstractNumId w:val="42"/>
  </w:num>
  <w:num w:numId="22">
    <w:abstractNumId w:val="17"/>
  </w:num>
  <w:num w:numId="23">
    <w:abstractNumId w:val="38"/>
  </w:num>
  <w:num w:numId="24">
    <w:abstractNumId w:val="29"/>
  </w:num>
  <w:num w:numId="25">
    <w:abstractNumId w:val="33"/>
  </w:num>
  <w:num w:numId="26">
    <w:abstractNumId w:val="37"/>
  </w:num>
  <w:num w:numId="27">
    <w:abstractNumId w:val="14"/>
  </w:num>
  <w:num w:numId="28">
    <w:abstractNumId w:val="10"/>
  </w:num>
  <w:num w:numId="29">
    <w:abstractNumId w:val="41"/>
  </w:num>
  <w:num w:numId="30">
    <w:abstractNumId w:val="15"/>
  </w:num>
  <w:num w:numId="31">
    <w:abstractNumId w:val="21"/>
  </w:num>
  <w:num w:numId="32">
    <w:abstractNumId w:val="35"/>
  </w:num>
  <w:num w:numId="33">
    <w:abstractNumId w:val="22"/>
  </w:num>
  <w:num w:numId="34">
    <w:abstractNumId w:val="18"/>
  </w:num>
  <w:num w:numId="35">
    <w:abstractNumId w:val="2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34"/>
  </w:num>
  <w:num w:numId="40">
    <w:abstractNumId w:val="16"/>
  </w:num>
  <w:num w:numId="41">
    <w:abstractNumId w:val="40"/>
  </w:num>
  <w:num w:numId="42">
    <w:abstractNumId w:val="28"/>
  </w:num>
  <w:num w:numId="43">
    <w:abstractNumId w:val="25"/>
  </w:num>
  <w:num w:numId="44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684"/>
    <w:rsid w:val="000008BC"/>
    <w:rsid w:val="00000DF0"/>
    <w:rsid w:val="000017C1"/>
    <w:rsid w:val="000026C7"/>
    <w:rsid w:val="000028BF"/>
    <w:rsid w:val="00003314"/>
    <w:rsid w:val="00003D0E"/>
    <w:rsid w:val="000045BF"/>
    <w:rsid w:val="00004719"/>
    <w:rsid w:val="0000494D"/>
    <w:rsid w:val="00004B4A"/>
    <w:rsid w:val="00004C6B"/>
    <w:rsid w:val="00005B5A"/>
    <w:rsid w:val="0000621D"/>
    <w:rsid w:val="000072AF"/>
    <w:rsid w:val="000077CF"/>
    <w:rsid w:val="00007800"/>
    <w:rsid w:val="000079AC"/>
    <w:rsid w:val="000106BC"/>
    <w:rsid w:val="00010ED7"/>
    <w:rsid w:val="000113F5"/>
    <w:rsid w:val="00011B9C"/>
    <w:rsid w:val="00011BBE"/>
    <w:rsid w:val="00011FB8"/>
    <w:rsid w:val="00012038"/>
    <w:rsid w:val="000121B1"/>
    <w:rsid w:val="000128F6"/>
    <w:rsid w:val="00012E88"/>
    <w:rsid w:val="0001311D"/>
    <w:rsid w:val="00013122"/>
    <w:rsid w:val="000133C4"/>
    <w:rsid w:val="00014190"/>
    <w:rsid w:val="000142CE"/>
    <w:rsid w:val="00014620"/>
    <w:rsid w:val="00014EDE"/>
    <w:rsid w:val="0001535A"/>
    <w:rsid w:val="00015803"/>
    <w:rsid w:val="00015894"/>
    <w:rsid w:val="00015C60"/>
    <w:rsid w:val="00015DD6"/>
    <w:rsid w:val="00016046"/>
    <w:rsid w:val="0001612A"/>
    <w:rsid w:val="00016379"/>
    <w:rsid w:val="000169A3"/>
    <w:rsid w:val="0001705C"/>
    <w:rsid w:val="0001715A"/>
    <w:rsid w:val="000172DE"/>
    <w:rsid w:val="00017EC2"/>
    <w:rsid w:val="00020DB0"/>
    <w:rsid w:val="0002163F"/>
    <w:rsid w:val="00021B8F"/>
    <w:rsid w:val="00022184"/>
    <w:rsid w:val="0002229F"/>
    <w:rsid w:val="00022927"/>
    <w:rsid w:val="00022D01"/>
    <w:rsid w:val="00022D85"/>
    <w:rsid w:val="000233E9"/>
    <w:rsid w:val="000238C2"/>
    <w:rsid w:val="00023EF6"/>
    <w:rsid w:val="0002401E"/>
    <w:rsid w:val="0002411C"/>
    <w:rsid w:val="00024539"/>
    <w:rsid w:val="00024B4C"/>
    <w:rsid w:val="00024E1D"/>
    <w:rsid w:val="0002509C"/>
    <w:rsid w:val="000252E2"/>
    <w:rsid w:val="000252EB"/>
    <w:rsid w:val="000253AD"/>
    <w:rsid w:val="00025671"/>
    <w:rsid w:val="00025A7B"/>
    <w:rsid w:val="00025D8F"/>
    <w:rsid w:val="00025F48"/>
    <w:rsid w:val="00026146"/>
    <w:rsid w:val="0002668C"/>
    <w:rsid w:val="0002700B"/>
    <w:rsid w:val="0002712A"/>
    <w:rsid w:val="000274D6"/>
    <w:rsid w:val="000277F7"/>
    <w:rsid w:val="000279ED"/>
    <w:rsid w:val="000279F2"/>
    <w:rsid w:val="000305EC"/>
    <w:rsid w:val="00030761"/>
    <w:rsid w:val="000310BC"/>
    <w:rsid w:val="00031B33"/>
    <w:rsid w:val="00031D74"/>
    <w:rsid w:val="00032026"/>
    <w:rsid w:val="000324F3"/>
    <w:rsid w:val="00032BD3"/>
    <w:rsid w:val="00033032"/>
    <w:rsid w:val="0003334C"/>
    <w:rsid w:val="00033663"/>
    <w:rsid w:val="000336AC"/>
    <w:rsid w:val="00033B34"/>
    <w:rsid w:val="00033E83"/>
    <w:rsid w:val="000343C8"/>
    <w:rsid w:val="00034568"/>
    <w:rsid w:val="00034699"/>
    <w:rsid w:val="000349AA"/>
    <w:rsid w:val="000350CD"/>
    <w:rsid w:val="00035278"/>
    <w:rsid w:val="00035969"/>
    <w:rsid w:val="00035B53"/>
    <w:rsid w:val="00036E11"/>
    <w:rsid w:val="0003718F"/>
    <w:rsid w:val="00037712"/>
    <w:rsid w:val="000379F0"/>
    <w:rsid w:val="000400B2"/>
    <w:rsid w:val="00040875"/>
    <w:rsid w:val="00040DF8"/>
    <w:rsid w:val="000413BD"/>
    <w:rsid w:val="0004180B"/>
    <w:rsid w:val="00041A67"/>
    <w:rsid w:val="00042D90"/>
    <w:rsid w:val="0004371D"/>
    <w:rsid w:val="0004386F"/>
    <w:rsid w:val="000438FF"/>
    <w:rsid w:val="00043CF0"/>
    <w:rsid w:val="00043D37"/>
    <w:rsid w:val="00044231"/>
    <w:rsid w:val="000442A7"/>
    <w:rsid w:val="00045530"/>
    <w:rsid w:val="0004571C"/>
    <w:rsid w:val="0004631B"/>
    <w:rsid w:val="00046DA0"/>
    <w:rsid w:val="00047650"/>
    <w:rsid w:val="000501A3"/>
    <w:rsid w:val="000503AA"/>
    <w:rsid w:val="000503E9"/>
    <w:rsid w:val="00051234"/>
    <w:rsid w:val="0005232D"/>
    <w:rsid w:val="00052484"/>
    <w:rsid w:val="00052869"/>
    <w:rsid w:val="00052B56"/>
    <w:rsid w:val="00052F54"/>
    <w:rsid w:val="000533B5"/>
    <w:rsid w:val="00053B03"/>
    <w:rsid w:val="0005405C"/>
    <w:rsid w:val="00054087"/>
    <w:rsid w:val="0005412C"/>
    <w:rsid w:val="000542DB"/>
    <w:rsid w:val="0005486F"/>
    <w:rsid w:val="00054DEF"/>
    <w:rsid w:val="000550D5"/>
    <w:rsid w:val="00055203"/>
    <w:rsid w:val="00055409"/>
    <w:rsid w:val="0005549F"/>
    <w:rsid w:val="00055573"/>
    <w:rsid w:val="0005656D"/>
    <w:rsid w:val="000566FD"/>
    <w:rsid w:val="00056980"/>
    <w:rsid w:val="000571DD"/>
    <w:rsid w:val="0005764B"/>
    <w:rsid w:val="00057C67"/>
    <w:rsid w:val="00060261"/>
    <w:rsid w:val="00060344"/>
    <w:rsid w:val="000604C5"/>
    <w:rsid w:val="000606EE"/>
    <w:rsid w:val="00060E58"/>
    <w:rsid w:val="0006122E"/>
    <w:rsid w:val="000614AB"/>
    <w:rsid w:val="00062187"/>
    <w:rsid w:val="00062219"/>
    <w:rsid w:val="000622D0"/>
    <w:rsid w:val="000625FF"/>
    <w:rsid w:val="00062E9C"/>
    <w:rsid w:val="00063494"/>
    <w:rsid w:val="00063B8E"/>
    <w:rsid w:val="0006422D"/>
    <w:rsid w:val="00064407"/>
    <w:rsid w:val="0006501B"/>
    <w:rsid w:val="000652EF"/>
    <w:rsid w:val="00066179"/>
    <w:rsid w:val="00066634"/>
    <w:rsid w:val="000668C3"/>
    <w:rsid w:val="00066CE2"/>
    <w:rsid w:val="00067A4B"/>
    <w:rsid w:val="00070883"/>
    <w:rsid w:val="00070CCF"/>
    <w:rsid w:val="00070E3C"/>
    <w:rsid w:val="00070EE6"/>
    <w:rsid w:val="0007118D"/>
    <w:rsid w:val="000715A0"/>
    <w:rsid w:val="000722C1"/>
    <w:rsid w:val="0007261F"/>
    <w:rsid w:val="000727A0"/>
    <w:rsid w:val="00072843"/>
    <w:rsid w:val="000728C5"/>
    <w:rsid w:val="00072E95"/>
    <w:rsid w:val="00073416"/>
    <w:rsid w:val="000735DA"/>
    <w:rsid w:val="00073FD0"/>
    <w:rsid w:val="00074260"/>
    <w:rsid w:val="00074AC1"/>
    <w:rsid w:val="00074AE3"/>
    <w:rsid w:val="00074C7F"/>
    <w:rsid w:val="00074D1E"/>
    <w:rsid w:val="000757AD"/>
    <w:rsid w:val="00075811"/>
    <w:rsid w:val="00075E58"/>
    <w:rsid w:val="00076869"/>
    <w:rsid w:val="0007695B"/>
    <w:rsid w:val="0007702D"/>
    <w:rsid w:val="00077211"/>
    <w:rsid w:val="00077356"/>
    <w:rsid w:val="00077C35"/>
    <w:rsid w:val="00077D52"/>
    <w:rsid w:val="0008019E"/>
    <w:rsid w:val="00081151"/>
    <w:rsid w:val="00081461"/>
    <w:rsid w:val="00081782"/>
    <w:rsid w:val="00081C0F"/>
    <w:rsid w:val="00081F45"/>
    <w:rsid w:val="0008264A"/>
    <w:rsid w:val="00082723"/>
    <w:rsid w:val="00083136"/>
    <w:rsid w:val="00083568"/>
    <w:rsid w:val="00083A3A"/>
    <w:rsid w:val="00083AD1"/>
    <w:rsid w:val="00083F91"/>
    <w:rsid w:val="00084204"/>
    <w:rsid w:val="0008430A"/>
    <w:rsid w:val="00084498"/>
    <w:rsid w:val="00084589"/>
    <w:rsid w:val="00084CA9"/>
    <w:rsid w:val="0008505E"/>
    <w:rsid w:val="00085300"/>
    <w:rsid w:val="00085630"/>
    <w:rsid w:val="0008642D"/>
    <w:rsid w:val="00086A11"/>
    <w:rsid w:val="00086B65"/>
    <w:rsid w:val="000874E5"/>
    <w:rsid w:val="0008781B"/>
    <w:rsid w:val="0008784D"/>
    <w:rsid w:val="00087B26"/>
    <w:rsid w:val="00090D49"/>
    <w:rsid w:val="0009169C"/>
    <w:rsid w:val="00091BC8"/>
    <w:rsid w:val="00091EFB"/>
    <w:rsid w:val="0009265B"/>
    <w:rsid w:val="00092809"/>
    <w:rsid w:val="00092B3C"/>
    <w:rsid w:val="000931B7"/>
    <w:rsid w:val="000935CF"/>
    <w:rsid w:val="00093861"/>
    <w:rsid w:val="000938A3"/>
    <w:rsid w:val="00093B9E"/>
    <w:rsid w:val="0009465D"/>
    <w:rsid w:val="0009474E"/>
    <w:rsid w:val="00094B65"/>
    <w:rsid w:val="00094CE3"/>
    <w:rsid w:val="00095C29"/>
    <w:rsid w:val="00096177"/>
    <w:rsid w:val="00096633"/>
    <w:rsid w:val="000967B1"/>
    <w:rsid w:val="00096C7A"/>
    <w:rsid w:val="00096FD7"/>
    <w:rsid w:val="0009707D"/>
    <w:rsid w:val="00097D35"/>
    <w:rsid w:val="00097EC8"/>
    <w:rsid w:val="000A0451"/>
    <w:rsid w:val="000A0B5F"/>
    <w:rsid w:val="000A0C10"/>
    <w:rsid w:val="000A0E01"/>
    <w:rsid w:val="000A0F95"/>
    <w:rsid w:val="000A107D"/>
    <w:rsid w:val="000A12A0"/>
    <w:rsid w:val="000A12AC"/>
    <w:rsid w:val="000A1526"/>
    <w:rsid w:val="000A1A7C"/>
    <w:rsid w:val="000A1F60"/>
    <w:rsid w:val="000A2135"/>
    <w:rsid w:val="000A271B"/>
    <w:rsid w:val="000A2A2C"/>
    <w:rsid w:val="000A32B6"/>
    <w:rsid w:val="000A32F8"/>
    <w:rsid w:val="000A39C4"/>
    <w:rsid w:val="000A4522"/>
    <w:rsid w:val="000A46E8"/>
    <w:rsid w:val="000A489D"/>
    <w:rsid w:val="000A4FC9"/>
    <w:rsid w:val="000A5960"/>
    <w:rsid w:val="000A5C5F"/>
    <w:rsid w:val="000A6040"/>
    <w:rsid w:val="000A61C6"/>
    <w:rsid w:val="000A61CF"/>
    <w:rsid w:val="000A6414"/>
    <w:rsid w:val="000A6DBD"/>
    <w:rsid w:val="000A6EC2"/>
    <w:rsid w:val="000A6F73"/>
    <w:rsid w:val="000A7401"/>
    <w:rsid w:val="000A748E"/>
    <w:rsid w:val="000A78F4"/>
    <w:rsid w:val="000A7A3E"/>
    <w:rsid w:val="000B047F"/>
    <w:rsid w:val="000B0570"/>
    <w:rsid w:val="000B0D73"/>
    <w:rsid w:val="000B10A7"/>
    <w:rsid w:val="000B169C"/>
    <w:rsid w:val="000B1B26"/>
    <w:rsid w:val="000B1D26"/>
    <w:rsid w:val="000B1F93"/>
    <w:rsid w:val="000B1FAB"/>
    <w:rsid w:val="000B21D8"/>
    <w:rsid w:val="000B220B"/>
    <w:rsid w:val="000B2ACA"/>
    <w:rsid w:val="000B2B60"/>
    <w:rsid w:val="000B3171"/>
    <w:rsid w:val="000B336F"/>
    <w:rsid w:val="000B3560"/>
    <w:rsid w:val="000B3D81"/>
    <w:rsid w:val="000B3F13"/>
    <w:rsid w:val="000B3FD4"/>
    <w:rsid w:val="000B40EB"/>
    <w:rsid w:val="000B47DB"/>
    <w:rsid w:val="000B495C"/>
    <w:rsid w:val="000B536E"/>
    <w:rsid w:val="000B586A"/>
    <w:rsid w:val="000B5941"/>
    <w:rsid w:val="000B59DF"/>
    <w:rsid w:val="000B59E8"/>
    <w:rsid w:val="000B5B23"/>
    <w:rsid w:val="000B60B4"/>
    <w:rsid w:val="000B61F3"/>
    <w:rsid w:val="000B684B"/>
    <w:rsid w:val="000B6A06"/>
    <w:rsid w:val="000B6AA8"/>
    <w:rsid w:val="000B6E5A"/>
    <w:rsid w:val="000B716D"/>
    <w:rsid w:val="000B7462"/>
    <w:rsid w:val="000B780F"/>
    <w:rsid w:val="000B7B28"/>
    <w:rsid w:val="000C0601"/>
    <w:rsid w:val="000C0B2C"/>
    <w:rsid w:val="000C0E8D"/>
    <w:rsid w:val="000C0FAE"/>
    <w:rsid w:val="000C100A"/>
    <w:rsid w:val="000C1017"/>
    <w:rsid w:val="000C1068"/>
    <w:rsid w:val="000C12EB"/>
    <w:rsid w:val="000C133E"/>
    <w:rsid w:val="000C159D"/>
    <w:rsid w:val="000C1901"/>
    <w:rsid w:val="000C1A9F"/>
    <w:rsid w:val="000C1AB0"/>
    <w:rsid w:val="000C1EB7"/>
    <w:rsid w:val="000C1FF3"/>
    <w:rsid w:val="000C2472"/>
    <w:rsid w:val="000C25B8"/>
    <w:rsid w:val="000C2ACE"/>
    <w:rsid w:val="000C32C9"/>
    <w:rsid w:val="000C374D"/>
    <w:rsid w:val="000C3801"/>
    <w:rsid w:val="000C3F7D"/>
    <w:rsid w:val="000C4643"/>
    <w:rsid w:val="000C4F20"/>
    <w:rsid w:val="000C5F1A"/>
    <w:rsid w:val="000C60B6"/>
    <w:rsid w:val="000C64E5"/>
    <w:rsid w:val="000C6AE0"/>
    <w:rsid w:val="000C6D78"/>
    <w:rsid w:val="000C7B45"/>
    <w:rsid w:val="000D01A5"/>
    <w:rsid w:val="000D043D"/>
    <w:rsid w:val="000D0477"/>
    <w:rsid w:val="000D2109"/>
    <w:rsid w:val="000D287F"/>
    <w:rsid w:val="000D2ABB"/>
    <w:rsid w:val="000D2DD6"/>
    <w:rsid w:val="000D2E0F"/>
    <w:rsid w:val="000D374D"/>
    <w:rsid w:val="000D3F09"/>
    <w:rsid w:val="000D3F77"/>
    <w:rsid w:val="000D4800"/>
    <w:rsid w:val="000D4868"/>
    <w:rsid w:val="000D5232"/>
    <w:rsid w:val="000D5264"/>
    <w:rsid w:val="000D5AD9"/>
    <w:rsid w:val="000D669F"/>
    <w:rsid w:val="000D6CE5"/>
    <w:rsid w:val="000D6D07"/>
    <w:rsid w:val="000D6F2A"/>
    <w:rsid w:val="000D712B"/>
    <w:rsid w:val="000D7D07"/>
    <w:rsid w:val="000D7D3E"/>
    <w:rsid w:val="000E030B"/>
    <w:rsid w:val="000E1893"/>
    <w:rsid w:val="000E1FEA"/>
    <w:rsid w:val="000E259B"/>
    <w:rsid w:val="000E2C47"/>
    <w:rsid w:val="000E37FE"/>
    <w:rsid w:val="000E3DDF"/>
    <w:rsid w:val="000E415F"/>
    <w:rsid w:val="000E428B"/>
    <w:rsid w:val="000E42ED"/>
    <w:rsid w:val="000E45AD"/>
    <w:rsid w:val="000E4799"/>
    <w:rsid w:val="000E4A06"/>
    <w:rsid w:val="000E4F86"/>
    <w:rsid w:val="000E5090"/>
    <w:rsid w:val="000E6892"/>
    <w:rsid w:val="000E6B31"/>
    <w:rsid w:val="000E6EC0"/>
    <w:rsid w:val="000E6F55"/>
    <w:rsid w:val="000E703F"/>
    <w:rsid w:val="000E756E"/>
    <w:rsid w:val="000E76EB"/>
    <w:rsid w:val="000E7AB4"/>
    <w:rsid w:val="000E7EC5"/>
    <w:rsid w:val="000F086F"/>
    <w:rsid w:val="000F0B00"/>
    <w:rsid w:val="000F1320"/>
    <w:rsid w:val="000F1729"/>
    <w:rsid w:val="000F2AF2"/>
    <w:rsid w:val="000F2E08"/>
    <w:rsid w:val="000F2F46"/>
    <w:rsid w:val="000F2F4F"/>
    <w:rsid w:val="000F399C"/>
    <w:rsid w:val="000F3B6E"/>
    <w:rsid w:val="000F3DBC"/>
    <w:rsid w:val="000F410B"/>
    <w:rsid w:val="000F4826"/>
    <w:rsid w:val="000F558F"/>
    <w:rsid w:val="000F5C6E"/>
    <w:rsid w:val="000F643E"/>
    <w:rsid w:val="000F6580"/>
    <w:rsid w:val="000F73AE"/>
    <w:rsid w:val="000F74AD"/>
    <w:rsid w:val="000F7584"/>
    <w:rsid w:val="000F7F36"/>
    <w:rsid w:val="0010011D"/>
    <w:rsid w:val="00100726"/>
    <w:rsid w:val="001008F2"/>
    <w:rsid w:val="00100AA1"/>
    <w:rsid w:val="0010100A"/>
    <w:rsid w:val="0010111A"/>
    <w:rsid w:val="00101223"/>
    <w:rsid w:val="00101B3B"/>
    <w:rsid w:val="0010221D"/>
    <w:rsid w:val="00102E15"/>
    <w:rsid w:val="00103545"/>
    <w:rsid w:val="00103904"/>
    <w:rsid w:val="00103942"/>
    <w:rsid w:val="00103AC6"/>
    <w:rsid w:val="0010432B"/>
    <w:rsid w:val="001046E5"/>
    <w:rsid w:val="001049EC"/>
    <w:rsid w:val="00104FE5"/>
    <w:rsid w:val="00105297"/>
    <w:rsid w:val="001052C0"/>
    <w:rsid w:val="00105D8B"/>
    <w:rsid w:val="00106516"/>
    <w:rsid w:val="00106DED"/>
    <w:rsid w:val="00106E6B"/>
    <w:rsid w:val="001070F1"/>
    <w:rsid w:val="00107234"/>
    <w:rsid w:val="001074B8"/>
    <w:rsid w:val="0010797A"/>
    <w:rsid w:val="00107DE4"/>
    <w:rsid w:val="00107E44"/>
    <w:rsid w:val="00107ECB"/>
    <w:rsid w:val="001105BA"/>
    <w:rsid w:val="0011075D"/>
    <w:rsid w:val="00111066"/>
    <w:rsid w:val="00111D65"/>
    <w:rsid w:val="00112639"/>
    <w:rsid w:val="00113E2E"/>
    <w:rsid w:val="00114121"/>
    <w:rsid w:val="0011427A"/>
    <w:rsid w:val="00114C3E"/>
    <w:rsid w:val="00115183"/>
    <w:rsid w:val="00115205"/>
    <w:rsid w:val="00115225"/>
    <w:rsid w:val="001152B8"/>
    <w:rsid w:val="00116038"/>
    <w:rsid w:val="0011610D"/>
    <w:rsid w:val="001165A4"/>
    <w:rsid w:val="00116729"/>
    <w:rsid w:val="001170B8"/>
    <w:rsid w:val="00117305"/>
    <w:rsid w:val="00117C6C"/>
    <w:rsid w:val="00117E9C"/>
    <w:rsid w:val="001202D6"/>
    <w:rsid w:val="001203D2"/>
    <w:rsid w:val="001204F7"/>
    <w:rsid w:val="00120738"/>
    <w:rsid w:val="00120BC8"/>
    <w:rsid w:val="00121572"/>
    <w:rsid w:val="001222D8"/>
    <w:rsid w:val="00122390"/>
    <w:rsid w:val="001223F4"/>
    <w:rsid w:val="0012305A"/>
    <w:rsid w:val="00123775"/>
    <w:rsid w:val="00124385"/>
    <w:rsid w:val="00124AF1"/>
    <w:rsid w:val="001250DE"/>
    <w:rsid w:val="00125946"/>
    <w:rsid w:val="0012595D"/>
    <w:rsid w:val="00125BD5"/>
    <w:rsid w:val="00125CEC"/>
    <w:rsid w:val="0012692A"/>
    <w:rsid w:val="001269E4"/>
    <w:rsid w:val="00126BB7"/>
    <w:rsid w:val="00130391"/>
    <w:rsid w:val="00130545"/>
    <w:rsid w:val="00131449"/>
    <w:rsid w:val="001317CC"/>
    <w:rsid w:val="00132017"/>
    <w:rsid w:val="00132102"/>
    <w:rsid w:val="001328D5"/>
    <w:rsid w:val="00132981"/>
    <w:rsid w:val="00133280"/>
    <w:rsid w:val="00133A4D"/>
    <w:rsid w:val="00133B04"/>
    <w:rsid w:val="00133D84"/>
    <w:rsid w:val="00134149"/>
    <w:rsid w:val="001347A6"/>
    <w:rsid w:val="0013482C"/>
    <w:rsid w:val="001348EE"/>
    <w:rsid w:val="00134C35"/>
    <w:rsid w:val="00134CE9"/>
    <w:rsid w:val="00134D33"/>
    <w:rsid w:val="00134E1E"/>
    <w:rsid w:val="0013530E"/>
    <w:rsid w:val="001354FF"/>
    <w:rsid w:val="0013561B"/>
    <w:rsid w:val="0013598F"/>
    <w:rsid w:val="00135B35"/>
    <w:rsid w:val="00135D85"/>
    <w:rsid w:val="00136396"/>
    <w:rsid w:val="001364B3"/>
    <w:rsid w:val="0013669D"/>
    <w:rsid w:val="00137087"/>
    <w:rsid w:val="001374BA"/>
    <w:rsid w:val="001375B4"/>
    <w:rsid w:val="0013774C"/>
    <w:rsid w:val="00137C3F"/>
    <w:rsid w:val="00137D68"/>
    <w:rsid w:val="00137E22"/>
    <w:rsid w:val="001401CF"/>
    <w:rsid w:val="001406E9"/>
    <w:rsid w:val="00140F9D"/>
    <w:rsid w:val="00140FF7"/>
    <w:rsid w:val="0014119F"/>
    <w:rsid w:val="00141732"/>
    <w:rsid w:val="001418D2"/>
    <w:rsid w:val="00141FA7"/>
    <w:rsid w:val="0014220D"/>
    <w:rsid w:val="00142591"/>
    <w:rsid w:val="0014344F"/>
    <w:rsid w:val="001435B0"/>
    <w:rsid w:val="00143E61"/>
    <w:rsid w:val="00145236"/>
    <w:rsid w:val="00145B7B"/>
    <w:rsid w:val="0014678B"/>
    <w:rsid w:val="001468D3"/>
    <w:rsid w:val="001469C6"/>
    <w:rsid w:val="00146BA6"/>
    <w:rsid w:val="00147364"/>
    <w:rsid w:val="00147688"/>
    <w:rsid w:val="0014787B"/>
    <w:rsid w:val="001479D5"/>
    <w:rsid w:val="00147E12"/>
    <w:rsid w:val="00147E43"/>
    <w:rsid w:val="00147F2E"/>
    <w:rsid w:val="00150291"/>
    <w:rsid w:val="00150642"/>
    <w:rsid w:val="001506D1"/>
    <w:rsid w:val="001509DE"/>
    <w:rsid w:val="00150F52"/>
    <w:rsid w:val="0015199C"/>
    <w:rsid w:val="001526D9"/>
    <w:rsid w:val="00152CA0"/>
    <w:rsid w:val="00152E58"/>
    <w:rsid w:val="00152E7D"/>
    <w:rsid w:val="00153258"/>
    <w:rsid w:val="001543D7"/>
    <w:rsid w:val="001546E3"/>
    <w:rsid w:val="0015475D"/>
    <w:rsid w:val="00154843"/>
    <w:rsid w:val="00154CF8"/>
    <w:rsid w:val="001553D4"/>
    <w:rsid w:val="001559DA"/>
    <w:rsid w:val="00155FA5"/>
    <w:rsid w:val="0015621E"/>
    <w:rsid w:val="0015692E"/>
    <w:rsid w:val="00156A8B"/>
    <w:rsid w:val="00156DFA"/>
    <w:rsid w:val="00157C43"/>
    <w:rsid w:val="00157E50"/>
    <w:rsid w:val="00161052"/>
    <w:rsid w:val="00162120"/>
    <w:rsid w:val="001634E8"/>
    <w:rsid w:val="0016354A"/>
    <w:rsid w:val="00163D8B"/>
    <w:rsid w:val="001641B0"/>
    <w:rsid w:val="00164A4B"/>
    <w:rsid w:val="00164A63"/>
    <w:rsid w:val="00165032"/>
    <w:rsid w:val="001651E8"/>
    <w:rsid w:val="00165545"/>
    <w:rsid w:val="00165572"/>
    <w:rsid w:val="001664E5"/>
    <w:rsid w:val="00166599"/>
    <w:rsid w:val="00166955"/>
    <w:rsid w:val="00166AA4"/>
    <w:rsid w:val="00166EB8"/>
    <w:rsid w:val="00167C14"/>
    <w:rsid w:val="001704F9"/>
    <w:rsid w:val="00170519"/>
    <w:rsid w:val="001708E6"/>
    <w:rsid w:val="00170C4A"/>
    <w:rsid w:val="00170E12"/>
    <w:rsid w:val="001710DC"/>
    <w:rsid w:val="0017110F"/>
    <w:rsid w:val="0017128C"/>
    <w:rsid w:val="00171578"/>
    <w:rsid w:val="0017162F"/>
    <w:rsid w:val="00171A3A"/>
    <w:rsid w:val="00171D7C"/>
    <w:rsid w:val="00171E84"/>
    <w:rsid w:val="001721AA"/>
    <w:rsid w:val="00172AF6"/>
    <w:rsid w:val="00172E1D"/>
    <w:rsid w:val="00173062"/>
    <w:rsid w:val="00173AA4"/>
    <w:rsid w:val="00174409"/>
    <w:rsid w:val="00174FD8"/>
    <w:rsid w:val="00175335"/>
    <w:rsid w:val="001759EE"/>
    <w:rsid w:val="00175D21"/>
    <w:rsid w:val="0017608D"/>
    <w:rsid w:val="0017614A"/>
    <w:rsid w:val="001766DC"/>
    <w:rsid w:val="00176751"/>
    <w:rsid w:val="00176831"/>
    <w:rsid w:val="00176BAA"/>
    <w:rsid w:val="00176EFF"/>
    <w:rsid w:val="00177836"/>
    <w:rsid w:val="00177A86"/>
    <w:rsid w:val="00177ADE"/>
    <w:rsid w:val="00177F29"/>
    <w:rsid w:val="001803E9"/>
    <w:rsid w:val="001804CA"/>
    <w:rsid w:val="001805E4"/>
    <w:rsid w:val="00180A13"/>
    <w:rsid w:val="00180A7B"/>
    <w:rsid w:val="001812AB"/>
    <w:rsid w:val="00182034"/>
    <w:rsid w:val="00182351"/>
    <w:rsid w:val="00182829"/>
    <w:rsid w:val="0018286B"/>
    <w:rsid w:val="00182A17"/>
    <w:rsid w:val="00182C45"/>
    <w:rsid w:val="00182EE0"/>
    <w:rsid w:val="001833FC"/>
    <w:rsid w:val="00183934"/>
    <w:rsid w:val="00183BF2"/>
    <w:rsid w:val="00184F54"/>
    <w:rsid w:val="001852C9"/>
    <w:rsid w:val="001852E0"/>
    <w:rsid w:val="0018536B"/>
    <w:rsid w:val="0018542D"/>
    <w:rsid w:val="001855D0"/>
    <w:rsid w:val="001866B9"/>
    <w:rsid w:val="00186727"/>
    <w:rsid w:val="001867F0"/>
    <w:rsid w:val="00186CEA"/>
    <w:rsid w:val="00186D8D"/>
    <w:rsid w:val="00186D9B"/>
    <w:rsid w:val="00186E9A"/>
    <w:rsid w:val="0018714F"/>
    <w:rsid w:val="00187B8E"/>
    <w:rsid w:val="00190B69"/>
    <w:rsid w:val="00190D4F"/>
    <w:rsid w:val="00190F35"/>
    <w:rsid w:val="00191360"/>
    <w:rsid w:val="00192522"/>
    <w:rsid w:val="0019254E"/>
    <w:rsid w:val="001927C1"/>
    <w:rsid w:val="00192A35"/>
    <w:rsid w:val="00192C75"/>
    <w:rsid w:val="00192D63"/>
    <w:rsid w:val="00193379"/>
    <w:rsid w:val="001937F5"/>
    <w:rsid w:val="001941CB"/>
    <w:rsid w:val="001943CD"/>
    <w:rsid w:val="00194484"/>
    <w:rsid w:val="001950F1"/>
    <w:rsid w:val="00195AD0"/>
    <w:rsid w:val="00195DD3"/>
    <w:rsid w:val="001969AF"/>
    <w:rsid w:val="0019707C"/>
    <w:rsid w:val="001971FE"/>
    <w:rsid w:val="0019734F"/>
    <w:rsid w:val="00197E3C"/>
    <w:rsid w:val="001A04B3"/>
    <w:rsid w:val="001A0823"/>
    <w:rsid w:val="001A0A59"/>
    <w:rsid w:val="001A1413"/>
    <w:rsid w:val="001A1416"/>
    <w:rsid w:val="001A17C0"/>
    <w:rsid w:val="001A1899"/>
    <w:rsid w:val="001A1B73"/>
    <w:rsid w:val="001A2011"/>
    <w:rsid w:val="001A2464"/>
    <w:rsid w:val="001A2928"/>
    <w:rsid w:val="001A2F5C"/>
    <w:rsid w:val="001A35F3"/>
    <w:rsid w:val="001A3673"/>
    <w:rsid w:val="001A3B31"/>
    <w:rsid w:val="001A3DFB"/>
    <w:rsid w:val="001A494F"/>
    <w:rsid w:val="001A49EA"/>
    <w:rsid w:val="001A542D"/>
    <w:rsid w:val="001A5ED8"/>
    <w:rsid w:val="001A637D"/>
    <w:rsid w:val="001A69B4"/>
    <w:rsid w:val="001A6A38"/>
    <w:rsid w:val="001A6F45"/>
    <w:rsid w:val="001A6F57"/>
    <w:rsid w:val="001A77BB"/>
    <w:rsid w:val="001A7A4A"/>
    <w:rsid w:val="001A7C79"/>
    <w:rsid w:val="001B0027"/>
    <w:rsid w:val="001B0202"/>
    <w:rsid w:val="001B1263"/>
    <w:rsid w:val="001B1655"/>
    <w:rsid w:val="001B18F2"/>
    <w:rsid w:val="001B1D55"/>
    <w:rsid w:val="001B1DC8"/>
    <w:rsid w:val="001B1F9F"/>
    <w:rsid w:val="001B23EC"/>
    <w:rsid w:val="001B2A22"/>
    <w:rsid w:val="001B2EF3"/>
    <w:rsid w:val="001B3334"/>
    <w:rsid w:val="001B3DDC"/>
    <w:rsid w:val="001B4740"/>
    <w:rsid w:val="001B4B6B"/>
    <w:rsid w:val="001B4C27"/>
    <w:rsid w:val="001B52F1"/>
    <w:rsid w:val="001B5463"/>
    <w:rsid w:val="001B5959"/>
    <w:rsid w:val="001B6084"/>
    <w:rsid w:val="001B60D1"/>
    <w:rsid w:val="001B6579"/>
    <w:rsid w:val="001B6BB4"/>
    <w:rsid w:val="001B6C2C"/>
    <w:rsid w:val="001B6D58"/>
    <w:rsid w:val="001B6E0A"/>
    <w:rsid w:val="001B6E9B"/>
    <w:rsid w:val="001B6EF3"/>
    <w:rsid w:val="001B756D"/>
    <w:rsid w:val="001B7705"/>
    <w:rsid w:val="001B7800"/>
    <w:rsid w:val="001B7CD5"/>
    <w:rsid w:val="001B7FDA"/>
    <w:rsid w:val="001C02B3"/>
    <w:rsid w:val="001C0CD7"/>
    <w:rsid w:val="001C0D86"/>
    <w:rsid w:val="001C1054"/>
    <w:rsid w:val="001C1640"/>
    <w:rsid w:val="001C1AC8"/>
    <w:rsid w:val="001C2396"/>
    <w:rsid w:val="001C26E2"/>
    <w:rsid w:val="001C2713"/>
    <w:rsid w:val="001C2779"/>
    <w:rsid w:val="001C27E9"/>
    <w:rsid w:val="001C2BCA"/>
    <w:rsid w:val="001C2FCA"/>
    <w:rsid w:val="001C36FC"/>
    <w:rsid w:val="001C3709"/>
    <w:rsid w:val="001C3719"/>
    <w:rsid w:val="001C3E79"/>
    <w:rsid w:val="001C54B8"/>
    <w:rsid w:val="001C5C38"/>
    <w:rsid w:val="001C5EE1"/>
    <w:rsid w:val="001C636D"/>
    <w:rsid w:val="001C6451"/>
    <w:rsid w:val="001C65B0"/>
    <w:rsid w:val="001C6B7D"/>
    <w:rsid w:val="001C6E59"/>
    <w:rsid w:val="001C6ECC"/>
    <w:rsid w:val="001C7118"/>
    <w:rsid w:val="001C720B"/>
    <w:rsid w:val="001C7230"/>
    <w:rsid w:val="001C7A17"/>
    <w:rsid w:val="001C7DCB"/>
    <w:rsid w:val="001D02B5"/>
    <w:rsid w:val="001D0622"/>
    <w:rsid w:val="001D10C7"/>
    <w:rsid w:val="001D1868"/>
    <w:rsid w:val="001D2717"/>
    <w:rsid w:val="001D2A08"/>
    <w:rsid w:val="001D3A93"/>
    <w:rsid w:val="001D3DB7"/>
    <w:rsid w:val="001D4471"/>
    <w:rsid w:val="001D451B"/>
    <w:rsid w:val="001D48EE"/>
    <w:rsid w:val="001D4B6D"/>
    <w:rsid w:val="001D535B"/>
    <w:rsid w:val="001D549E"/>
    <w:rsid w:val="001D5BDF"/>
    <w:rsid w:val="001D5C44"/>
    <w:rsid w:val="001D5D6C"/>
    <w:rsid w:val="001D5E0E"/>
    <w:rsid w:val="001D61C4"/>
    <w:rsid w:val="001D6532"/>
    <w:rsid w:val="001D65D6"/>
    <w:rsid w:val="001D6739"/>
    <w:rsid w:val="001D67CF"/>
    <w:rsid w:val="001D6E49"/>
    <w:rsid w:val="001D6EF0"/>
    <w:rsid w:val="001D756F"/>
    <w:rsid w:val="001D78DD"/>
    <w:rsid w:val="001D7FD1"/>
    <w:rsid w:val="001E01E9"/>
    <w:rsid w:val="001E06A7"/>
    <w:rsid w:val="001E08E1"/>
    <w:rsid w:val="001E0CC1"/>
    <w:rsid w:val="001E19DA"/>
    <w:rsid w:val="001E1B1A"/>
    <w:rsid w:val="001E2234"/>
    <w:rsid w:val="001E235F"/>
    <w:rsid w:val="001E2EC4"/>
    <w:rsid w:val="001E3151"/>
    <w:rsid w:val="001E34E4"/>
    <w:rsid w:val="001E3506"/>
    <w:rsid w:val="001E3D7A"/>
    <w:rsid w:val="001E3F53"/>
    <w:rsid w:val="001E47EE"/>
    <w:rsid w:val="001E4F7D"/>
    <w:rsid w:val="001E5295"/>
    <w:rsid w:val="001E54ED"/>
    <w:rsid w:val="001E584E"/>
    <w:rsid w:val="001E59EF"/>
    <w:rsid w:val="001E5AD3"/>
    <w:rsid w:val="001E5FF5"/>
    <w:rsid w:val="001E6577"/>
    <w:rsid w:val="001E6722"/>
    <w:rsid w:val="001E6CDD"/>
    <w:rsid w:val="001E747C"/>
    <w:rsid w:val="001E7792"/>
    <w:rsid w:val="001E7882"/>
    <w:rsid w:val="001E7BAB"/>
    <w:rsid w:val="001E7F94"/>
    <w:rsid w:val="001F034C"/>
    <w:rsid w:val="001F03A3"/>
    <w:rsid w:val="001F066C"/>
    <w:rsid w:val="001F0C9C"/>
    <w:rsid w:val="001F0D6C"/>
    <w:rsid w:val="001F1195"/>
    <w:rsid w:val="001F122C"/>
    <w:rsid w:val="001F135A"/>
    <w:rsid w:val="001F14C8"/>
    <w:rsid w:val="001F18B5"/>
    <w:rsid w:val="001F28CD"/>
    <w:rsid w:val="001F293A"/>
    <w:rsid w:val="001F390C"/>
    <w:rsid w:val="001F3E02"/>
    <w:rsid w:val="001F438F"/>
    <w:rsid w:val="001F488D"/>
    <w:rsid w:val="001F4CD0"/>
    <w:rsid w:val="001F50EA"/>
    <w:rsid w:val="001F5119"/>
    <w:rsid w:val="001F5A35"/>
    <w:rsid w:val="001F7831"/>
    <w:rsid w:val="0020041C"/>
    <w:rsid w:val="00200AE2"/>
    <w:rsid w:val="00201021"/>
    <w:rsid w:val="00201490"/>
    <w:rsid w:val="002018F0"/>
    <w:rsid w:val="00201C06"/>
    <w:rsid w:val="00201D9D"/>
    <w:rsid w:val="00201E22"/>
    <w:rsid w:val="0020201B"/>
    <w:rsid w:val="002020BC"/>
    <w:rsid w:val="0020253C"/>
    <w:rsid w:val="00202622"/>
    <w:rsid w:val="00202663"/>
    <w:rsid w:val="00203370"/>
    <w:rsid w:val="002034C8"/>
    <w:rsid w:val="00203A77"/>
    <w:rsid w:val="00203F50"/>
    <w:rsid w:val="00204129"/>
    <w:rsid w:val="002043BD"/>
    <w:rsid w:val="002046EC"/>
    <w:rsid w:val="002048CA"/>
    <w:rsid w:val="002056C8"/>
    <w:rsid w:val="00205ECC"/>
    <w:rsid w:val="00206783"/>
    <w:rsid w:val="00206A4B"/>
    <w:rsid w:val="00207CD1"/>
    <w:rsid w:val="00207DC4"/>
    <w:rsid w:val="0021052F"/>
    <w:rsid w:val="00210568"/>
    <w:rsid w:val="0021084C"/>
    <w:rsid w:val="00210DD0"/>
    <w:rsid w:val="00211007"/>
    <w:rsid w:val="00211842"/>
    <w:rsid w:val="00211876"/>
    <w:rsid w:val="00211AC0"/>
    <w:rsid w:val="00211E59"/>
    <w:rsid w:val="00211E77"/>
    <w:rsid w:val="00212484"/>
    <w:rsid w:val="002124C2"/>
    <w:rsid w:val="00212D4D"/>
    <w:rsid w:val="00212DD7"/>
    <w:rsid w:val="00212E5F"/>
    <w:rsid w:val="0021359A"/>
    <w:rsid w:val="002135C1"/>
    <w:rsid w:val="0021377F"/>
    <w:rsid w:val="002138B1"/>
    <w:rsid w:val="002138C8"/>
    <w:rsid w:val="00213FAC"/>
    <w:rsid w:val="002143EE"/>
    <w:rsid w:val="00214CC5"/>
    <w:rsid w:val="00215458"/>
    <w:rsid w:val="00215643"/>
    <w:rsid w:val="00215A44"/>
    <w:rsid w:val="00215DB6"/>
    <w:rsid w:val="00215FA1"/>
    <w:rsid w:val="0021621C"/>
    <w:rsid w:val="00216648"/>
    <w:rsid w:val="0021667A"/>
    <w:rsid w:val="002176F1"/>
    <w:rsid w:val="00217A68"/>
    <w:rsid w:val="00220BFC"/>
    <w:rsid w:val="00221179"/>
    <w:rsid w:val="00221191"/>
    <w:rsid w:val="002214A2"/>
    <w:rsid w:val="0022180F"/>
    <w:rsid w:val="00222615"/>
    <w:rsid w:val="002228CE"/>
    <w:rsid w:val="002229EA"/>
    <w:rsid w:val="00222B52"/>
    <w:rsid w:val="00222DDF"/>
    <w:rsid w:val="00222FBD"/>
    <w:rsid w:val="002233AE"/>
    <w:rsid w:val="002237FF"/>
    <w:rsid w:val="00223D2B"/>
    <w:rsid w:val="00223FE1"/>
    <w:rsid w:val="00224213"/>
    <w:rsid w:val="00224389"/>
    <w:rsid w:val="00224636"/>
    <w:rsid w:val="00224D39"/>
    <w:rsid w:val="00224E84"/>
    <w:rsid w:val="00224EA9"/>
    <w:rsid w:val="00224F60"/>
    <w:rsid w:val="00225528"/>
    <w:rsid w:val="00225B8F"/>
    <w:rsid w:val="0022785E"/>
    <w:rsid w:val="00230ABF"/>
    <w:rsid w:val="00230BC5"/>
    <w:rsid w:val="00230D03"/>
    <w:rsid w:val="00231A9F"/>
    <w:rsid w:val="0023200D"/>
    <w:rsid w:val="00232F31"/>
    <w:rsid w:val="00233076"/>
    <w:rsid w:val="002335EC"/>
    <w:rsid w:val="00233C98"/>
    <w:rsid w:val="00233CEA"/>
    <w:rsid w:val="00233EBE"/>
    <w:rsid w:val="00234102"/>
    <w:rsid w:val="0023419A"/>
    <w:rsid w:val="00234285"/>
    <w:rsid w:val="0023436D"/>
    <w:rsid w:val="00234A82"/>
    <w:rsid w:val="00234BCE"/>
    <w:rsid w:val="00234E33"/>
    <w:rsid w:val="00234FF7"/>
    <w:rsid w:val="002350A2"/>
    <w:rsid w:val="002355BE"/>
    <w:rsid w:val="00235C0E"/>
    <w:rsid w:val="00235C6F"/>
    <w:rsid w:val="00236157"/>
    <w:rsid w:val="0023618B"/>
    <w:rsid w:val="00236988"/>
    <w:rsid w:val="00236B0B"/>
    <w:rsid w:val="00236E2F"/>
    <w:rsid w:val="00236E76"/>
    <w:rsid w:val="00237084"/>
    <w:rsid w:val="002372A4"/>
    <w:rsid w:val="00237347"/>
    <w:rsid w:val="002374C3"/>
    <w:rsid w:val="002376C4"/>
    <w:rsid w:val="0023782D"/>
    <w:rsid w:val="00237DF6"/>
    <w:rsid w:val="00240FCB"/>
    <w:rsid w:val="00241416"/>
    <w:rsid w:val="00241955"/>
    <w:rsid w:val="00241B6B"/>
    <w:rsid w:val="00241D18"/>
    <w:rsid w:val="00242274"/>
    <w:rsid w:val="00242E13"/>
    <w:rsid w:val="00243146"/>
    <w:rsid w:val="002434E4"/>
    <w:rsid w:val="002436F7"/>
    <w:rsid w:val="00243A6C"/>
    <w:rsid w:val="00243B1B"/>
    <w:rsid w:val="00244640"/>
    <w:rsid w:val="00244B04"/>
    <w:rsid w:val="002452C5"/>
    <w:rsid w:val="00245940"/>
    <w:rsid w:val="00245EEC"/>
    <w:rsid w:val="00246118"/>
    <w:rsid w:val="00246383"/>
    <w:rsid w:val="0024641F"/>
    <w:rsid w:val="00247253"/>
    <w:rsid w:val="00247856"/>
    <w:rsid w:val="00247DC1"/>
    <w:rsid w:val="00250066"/>
    <w:rsid w:val="00250231"/>
    <w:rsid w:val="002504DC"/>
    <w:rsid w:val="0025071A"/>
    <w:rsid w:val="00250966"/>
    <w:rsid w:val="00250D3E"/>
    <w:rsid w:val="00251854"/>
    <w:rsid w:val="002518E8"/>
    <w:rsid w:val="00251924"/>
    <w:rsid w:val="00251994"/>
    <w:rsid w:val="00252648"/>
    <w:rsid w:val="00252F33"/>
    <w:rsid w:val="00253369"/>
    <w:rsid w:val="0025348D"/>
    <w:rsid w:val="00253639"/>
    <w:rsid w:val="0025379E"/>
    <w:rsid w:val="00253811"/>
    <w:rsid w:val="00253E07"/>
    <w:rsid w:val="00254A35"/>
    <w:rsid w:val="00254F52"/>
    <w:rsid w:val="00255ABB"/>
    <w:rsid w:val="00255C16"/>
    <w:rsid w:val="00255C9D"/>
    <w:rsid w:val="00256CDA"/>
    <w:rsid w:val="00256E4E"/>
    <w:rsid w:val="002572C0"/>
    <w:rsid w:val="00257758"/>
    <w:rsid w:val="002577C3"/>
    <w:rsid w:val="00257BA1"/>
    <w:rsid w:val="002600F9"/>
    <w:rsid w:val="00260813"/>
    <w:rsid w:val="00261276"/>
    <w:rsid w:val="00261674"/>
    <w:rsid w:val="0026186A"/>
    <w:rsid w:val="0026249F"/>
    <w:rsid w:val="00262E00"/>
    <w:rsid w:val="002632D4"/>
    <w:rsid w:val="002633B1"/>
    <w:rsid w:val="002635DB"/>
    <w:rsid w:val="002639AC"/>
    <w:rsid w:val="00263B83"/>
    <w:rsid w:val="00264377"/>
    <w:rsid w:val="0026449C"/>
    <w:rsid w:val="002644DD"/>
    <w:rsid w:val="002644E8"/>
    <w:rsid w:val="002647DC"/>
    <w:rsid w:val="0026618D"/>
    <w:rsid w:val="002663B3"/>
    <w:rsid w:val="00266C68"/>
    <w:rsid w:val="0026752B"/>
    <w:rsid w:val="002676FA"/>
    <w:rsid w:val="00267A92"/>
    <w:rsid w:val="00267A98"/>
    <w:rsid w:val="002701C9"/>
    <w:rsid w:val="00270542"/>
    <w:rsid w:val="002706CB"/>
    <w:rsid w:val="002706F2"/>
    <w:rsid w:val="00270870"/>
    <w:rsid w:val="00270E03"/>
    <w:rsid w:val="00271116"/>
    <w:rsid w:val="002712FD"/>
    <w:rsid w:val="00271A43"/>
    <w:rsid w:val="0027212F"/>
    <w:rsid w:val="002721C1"/>
    <w:rsid w:val="002724B2"/>
    <w:rsid w:val="00272641"/>
    <w:rsid w:val="0027265D"/>
    <w:rsid w:val="0027276E"/>
    <w:rsid w:val="0027358C"/>
    <w:rsid w:val="0027524F"/>
    <w:rsid w:val="0027538F"/>
    <w:rsid w:val="0027540C"/>
    <w:rsid w:val="00275645"/>
    <w:rsid w:val="002756A0"/>
    <w:rsid w:val="00275E16"/>
    <w:rsid w:val="00275F97"/>
    <w:rsid w:val="002768F1"/>
    <w:rsid w:val="00276976"/>
    <w:rsid w:val="00276A27"/>
    <w:rsid w:val="00276A79"/>
    <w:rsid w:val="00276B6F"/>
    <w:rsid w:val="00276DB3"/>
    <w:rsid w:val="0027707A"/>
    <w:rsid w:val="00277761"/>
    <w:rsid w:val="00280563"/>
    <w:rsid w:val="00280A9F"/>
    <w:rsid w:val="00280D5A"/>
    <w:rsid w:val="00280F1A"/>
    <w:rsid w:val="00280FAB"/>
    <w:rsid w:val="002812FF"/>
    <w:rsid w:val="0028143C"/>
    <w:rsid w:val="00281B16"/>
    <w:rsid w:val="002821C6"/>
    <w:rsid w:val="002827DE"/>
    <w:rsid w:val="00282B07"/>
    <w:rsid w:val="00282B67"/>
    <w:rsid w:val="00282D93"/>
    <w:rsid w:val="002830F2"/>
    <w:rsid w:val="00283197"/>
    <w:rsid w:val="00283331"/>
    <w:rsid w:val="0028334B"/>
    <w:rsid w:val="0028341B"/>
    <w:rsid w:val="002834D9"/>
    <w:rsid w:val="002834F4"/>
    <w:rsid w:val="002837DE"/>
    <w:rsid w:val="0028402B"/>
    <w:rsid w:val="002841A4"/>
    <w:rsid w:val="002848DA"/>
    <w:rsid w:val="00284A83"/>
    <w:rsid w:val="00284C63"/>
    <w:rsid w:val="00284ED7"/>
    <w:rsid w:val="00285521"/>
    <w:rsid w:val="00285E24"/>
    <w:rsid w:val="0028609D"/>
    <w:rsid w:val="0028686B"/>
    <w:rsid w:val="00286D07"/>
    <w:rsid w:val="00287061"/>
    <w:rsid w:val="00287112"/>
    <w:rsid w:val="00287A8C"/>
    <w:rsid w:val="00287CEF"/>
    <w:rsid w:val="00290111"/>
    <w:rsid w:val="00290477"/>
    <w:rsid w:val="00290633"/>
    <w:rsid w:val="002906FB"/>
    <w:rsid w:val="00290DDF"/>
    <w:rsid w:val="0029154E"/>
    <w:rsid w:val="0029155D"/>
    <w:rsid w:val="00291A11"/>
    <w:rsid w:val="00291E9E"/>
    <w:rsid w:val="0029258E"/>
    <w:rsid w:val="0029287F"/>
    <w:rsid w:val="00292A9A"/>
    <w:rsid w:val="00293942"/>
    <w:rsid w:val="002939D5"/>
    <w:rsid w:val="00293C58"/>
    <w:rsid w:val="002940A3"/>
    <w:rsid w:val="002940F6"/>
    <w:rsid w:val="00294B25"/>
    <w:rsid w:val="00294E66"/>
    <w:rsid w:val="00294E90"/>
    <w:rsid w:val="00294F91"/>
    <w:rsid w:val="0029511D"/>
    <w:rsid w:val="0029589E"/>
    <w:rsid w:val="002959DA"/>
    <w:rsid w:val="00295AB6"/>
    <w:rsid w:val="00295D3D"/>
    <w:rsid w:val="0029644D"/>
    <w:rsid w:val="00296DE1"/>
    <w:rsid w:val="00296EF2"/>
    <w:rsid w:val="00297510"/>
    <w:rsid w:val="00297E26"/>
    <w:rsid w:val="002A013A"/>
    <w:rsid w:val="002A0402"/>
    <w:rsid w:val="002A04EA"/>
    <w:rsid w:val="002A0D12"/>
    <w:rsid w:val="002A10CE"/>
    <w:rsid w:val="002A1101"/>
    <w:rsid w:val="002A18CA"/>
    <w:rsid w:val="002A1A6E"/>
    <w:rsid w:val="002A1AEF"/>
    <w:rsid w:val="002A1E33"/>
    <w:rsid w:val="002A2F51"/>
    <w:rsid w:val="002A3328"/>
    <w:rsid w:val="002A3962"/>
    <w:rsid w:val="002A3A47"/>
    <w:rsid w:val="002A4E3F"/>
    <w:rsid w:val="002A4F11"/>
    <w:rsid w:val="002A4F26"/>
    <w:rsid w:val="002A583B"/>
    <w:rsid w:val="002A5E04"/>
    <w:rsid w:val="002A6466"/>
    <w:rsid w:val="002A64DA"/>
    <w:rsid w:val="002A675B"/>
    <w:rsid w:val="002A6BEA"/>
    <w:rsid w:val="002A6C01"/>
    <w:rsid w:val="002A6E4A"/>
    <w:rsid w:val="002A6EA4"/>
    <w:rsid w:val="002A7099"/>
    <w:rsid w:val="002A7170"/>
    <w:rsid w:val="002A7498"/>
    <w:rsid w:val="002A76A4"/>
    <w:rsid w:val="002A78BE"/>
    <w:rsid w:val="002A7C38"/>
    <w:rsid w:val="002A7E48"/>
    <w:rsid w:val="002B0265"/>
    <w:rsid w:val="002B0357"/>
    <w:rsid w:val="002B08E6"/>
    <w:rsid w:val="002B0A3F"/>
    <w:rsid w:val="002B0C66"/>
    <w:rsid w:val="002B1417"/>
    <w:rsid w:val="002B1C4A"/>
    <w:rsid w:val="002B1C9B"/>
    <w:rsid w:val="002B29D3"/>
    <w:rsid w:val="002B349B"/>
    <w:rsid w:val="002B34AF"/>
    <w:rsid w:val="002B35D6"/>
    <w:rsid w:val="002B39D1"/>
    <w:rsid w:val="002B3C6F"/>
    <w:rsid w:val="002B45A0"/>
    <w:rsid w:val="002B5256"/>
    <w:rsid w:val="002B66B0"/>
    <w:rsid w:val="002B6A7B"/>
    <w:rsid w:val="002B73E8"/>
    <w:rsid w:val="002B7419"/>
    <w:rsid w:val="002B7BCF"/>
    <w:rsid w:val="002B7C33"/>
    <w:rsid w:val="002B7C39"/>
    <w:rsid w:val="002B7F87"/>
    <w:rsid w:val="002C0139"/>
    <w:rsid w:val="002C075A"/>
    <w:rsid w:val="002C0810"/>
    <w:rsid w:val="002C0BB1"/>
    <w:rsid w:val="002C0D01"/>
    <w:rsid w:val="002C0F14"/>
    <w:rsid w:val="002C143E"/>
    <w:rsid w:val="002C1739"/>
    <w:rsid w:val="002C17F8"/>
    <w:rsid w:val="002C216B"/>
    <w:rsid w:val="002C2D69"/>
    <w:rsid w:val="002C31C2"/>
    <w:rsid w:val="002C4254"/>
    <w:rsid w:val="002C4670"/>
    <w:rsid w:val="002C4947"/>
    <w:rsid w:val="002C5B0C"/>
    <w:rsid w:val="002C5BAD"/>
    <w:rsid w:val="002C5FEA"/>
    <w:rsid w:val="002C653A"/>
    <w:rsid w:val="002C6917"/>
    <w:rsid w:val="002C6B73"/>
    <w:rsid w:val="002C6C4E"/>
    <w:rsid w:val="002C6F53"/>
    <w:rsid w:val="002C6FB8"/>
    <w:rsid w:val="002C7067"/>
    <w:rsid w:val="002C7809"/>
    <w:rsid w:val="002C79AF"/>
    <w:rsid w:val="002D00C9"/>
    <w:rsid w:val="002D023C"/>
    <w:rsid w:val="002D0294"/>
    <w:rsid w:val="002D07D3"/>
    <w:rsid w:val="002D08C3"/>
    <w:rsid w:val="002D08DF"/>
    <w:rsid w:val="002D0B02"/>
    <w:rsid w:val="002D0E19"/>
    <w:rsid w:val="002D1278"/>
    <w:rsid w:val="002D19B1"/>
    <w:rsid w:val="002D1ABB"/>
    <w:rsid w:val="002D1DDB"/>
    <w:rsid w:val="002D20A2"/>
    <w:rsid w:val="002D2214"/>
    <w:rsid w:val="002D2247"/>
    <w:rsid w:val="002D2C5A"/>
    <w:rsid w:val="002D3E4A"/>
    <w:rsid w:val="002D3E82"/>
    <w:rsid w:val="002D44B3"/>
    <w:rsid w:val="002D47C5"/>
    <w:rsid w:val="002D49F0"/>
    <w:rsid w:val="002D5A13"/>
    <w:rsid w:val="002D5D20"/>
    <w:rsid w:val="002D5EE6"/>
    <w:rsid w:val="002D5F1C"/>
    <w:rsid w:val="002D61C4"/>
    <w:rsid w:val="002D62C2"/>
    <w:rsid w:val="002D7077"/>
    <w:rsid w:val="002D7A5C"/>
    <w:rsid w:val="002E01CA"/>
    <w:rsid w:val="002E04C5"/>
    <w:rsid w:val="002E17E7"/>
    <w:rsid w:val="002E18CF"/>
    <w:rsid w:val="002E213F"/>
    <w:rsid w:val="002E22B9"/>
    <w:rsid w:val="002E268A"/>
    <w:rsid w:val="002E2775"/>
    <w:rsid w:val="002E27E7"/>
    <w:rsid w:val="002E2B97"/>
    <w:rsid w:val="002E2D6E"/>
    <w:rsid w:val="002E2FDA"/>
    <w:rsid w:val="002E387E"/>
    <w:rsid w:val="002E3A64"/>
    <w:rsid w:val="002E3D81"/>
    <w:rsid w:val="002E3FAD"/>
    <w:rsid w:val="002E4E5A"/>
    <w:rsid w:val="002E4EA1"/>
    <w:rsid w:val="002E52D0"/>
    <w:rsid w:val="002E57E4"/>
    <w:rsid w:val="002E5BD1"/>
    <w:rsid w:val="002E62DD"/>
    <w:rsid w:val="002E66AD"/>
    <w:rsid w:val="002E697C"/>
    <w:rsid w:val="002E6A7F"/>
    <w:rsid w:val="002E7474"/>
    <w:rsid w:val="002E761A"/>
    <w:rsid w:val="002E786D"/>
    <w:rsid w:val="002E7B79"/>
    <w:rsid w:val="002E7F86"/>
    <w:rsid w:val="002F036F"/>
    <w:rsid w:val="002F06F1"/>
    <w:rsid w:val="002F0A38"/>
    <w:rsid w:val="002F0F69"/>
    <w:rsid w:val="002F138E"/>
    <w:rsid w:val="002F1394"/>
    <w:rsid w:val="002F148B"/>
    <w:rsid w:val="002F1DD5"/>
    <w:rsid w:val="002F2065"/>
    <w:rsid w:val="002F22C8"/>
    <w:rsid w:val="002F29A4"/>
    <w:rsid w:val="002F2DFC"/>
    <w:rsid w:val="002F31E2"/>
    <w:rsid w:val="002F41B8"/>
    <w:rsid w:val="002F4B24"/>
    <w:rsid w:val="002F4BDD"/>
    <w:rsid w:val="002F4FA5"/>
    <w:rsid w:val="002F51CC"/>
    <w:rsid w:val="002F558D"/>
    <w:rsid w:val="002F587E"/>
    <w:rsid w:val="002F5BAD"/>
    <w:rsid w:val="002F604B"/>
    <w:rsid w:val="002F616D"/>
    <w:rsid w:val="002F6215"/>
    <w:rsid w:val="002F6576"/>
    <w:rsid w:val="002F6D16"/>
    <w:rsid w:val="002F6DB9"/>
    <w:rsid w:val="002F7809"/>
    <w:rsid w:val="002F7A30"/>
    <w:rsid w:val="00300228"/>
    <w:rsid w:val="00300389"/>
    <w:rsid w:val="0030065C"/>
    <w:rsid w:val="003008C7"/>
    <w:rsid w:val="00300A20"/>
    <w:rsid w:val="00300C05"/>
    <w:rsid w:val="00300C25"/>
    <w:rsid w:val="003015EF"/>
    <w:rsid w:val="00301608"/>
    <w:rsid w:val="003019B9"/>
    <w:rsid w:val="00302065"/>
    <w:rsid w:val="003029AB"/>
    <w:rsid w:val="00302B03"/>
    <w:rsid w:val="00302CFE"/>
    <w:rsid w:val="00303058"/>
    <w:rsid w:val="0030310F"/>
    <w:rsid w:val="00303563"/>
    <w:rsid w:val="0030368A"/>
    <w:rsid w:val="00303937"/>
    <w:rsid w:val="00303F6A"/>
    <w:rsid w:val="003047E2"/>
    <w:rsid w:val="00305041"/>
    <w:rsid w:val="00305263"/>
    <w:rsid w:val="00305378"/>
    <w:rsid w:val="003069AE"/>
    <w:rsid w:val="00307335"/>
    <w:rsid w:val="003104D5"/>
    <w:rsid w:val="003105CA"/>
    <w:rsid w:val="00310827"/>
    <w:rsid w:val="003109C6"/>
    <w:rsid w:val="003109F5"/>
    <w:rsid w:val="00310C68"/>
    <w:rsid w:val="00310EEC"/>
    <w:rsid w:val="003112D7"/>
    <w:rsid w:val="00311409"/>
    <w:rsid w:val="00311A38"/>
    <w:rsid w:val="00311DE0"/>
    <w:rsid w:val="00311E0A"/>
    <w:rsid w:val="00312580"/>
    <w:rsid w:val="003125DC"/>
    <w:rsid w:val="00312977"/>
    <w:rsid w:val="00312C15"/>
    <w:rsid w:val="003139CA"/>
    <w:rsid w:val="0031425F"/>
    <w:rsid w:val="003147C6"/>
    <w:rsid w:val="0031489B"/>
    <w:rsid w:val="00314ACF"/>
    <w:rsid w:val="00314CF7"/>
    <w:rsid w:val="0031534C"/>
    <w:rsid w:val="003156AB"/>
    <w:rsid w:val="00315C4A"/>
    <w:rsid w:val="00315F49"/>
    <w:rsid w:val="00315FBF"/>
    <w:rsid w:val="00316370"/>
    <w:rsid w:val="003164CA"/>
    <w:rsid w:val="003166E5"/>
    <w:rsid w:val="00316998"/>
    <w:rsid w:val="00316B90"/>
    <w:rsid w:val="00316C5E"/>
    <w:rsid w:val="00316F19"/>
    <w:rsid w:val="003174FD"/>
    <w:rsid w:val="00317F11"/>
    <w:rsid w:val="0032014A"/>
    <w:rsid w:val="00320467"/>
    <w:rsid w:val="0032062D"/>
    <w:rsid w:val="00320B62"/>
    <w:rsid w:val="00320F6E"/>
    <w:rsid w:val="0032120F"/>
    <w:rsid w:val="0032144F"/>
    <w:rsid w:val="00321484"/>
    <w:rsid w:val="00321603"/>
    <w:rsid w:val="00321C12"/>
    <w:rsid w:val="00322BAC"/>
    <w:rsid w:val="003231E6"/>
    <w:rsid w:val="0032394E"/>
    <w:rsid w:val="003242DA"/>
    <w:rsid w:val="00324B2C"/>
    <w:rsid w:val="00324D52"/>
    <w:rsid w:val="00325222"/>
    <w:rsid w:val="00325440"/>
    <w:rsid w:val="00325970"/>
    <w:rsid w:val="00325C2E"/>
    <w:rsid w:val="00325DE7"/>
    <w:rsid w:val="00325EA9"/>
    <w:rsid w:val="003262AA"/>
    <w:rsid w:val="0032690E"/>
    <w:rsid w:val="00326987"/>
    <w:rsid w:val="00327168"/>
    <w:rsid w:val="0032730E"/>
    <w:rsid w:val="00327400"/>
    <w:rsid w:val="003278D9"/>
    <w:rsid w:val="00327A67"/>
    <w:rsid w:val="00327A83"/>
    <w:rsid w:val="00327D50"/>
    <w:rsid w:val="00327D75"/>
    <w:rsid w:val="00330165"/>
    <w:rsid w:val="003301AD"/>
    <w:rsid w:val="0033067C"/>
    <w:rsid w:val="00330D8A"/>
    <w:rsid w:val="003311E6"/>
    <w:rsid w:val="00331408"/>
    <w:rsid w:val="00331750"/>
    <w:rsid w:val="0033252D"/>
    <w:rsid w:val="00332769"/>
    <w:rsid w:val="00332967"/>
    <w:rsid w:val="00332F32"/>
    <w:rsid w:val="00333198"/>
    <w:rsid w:val="003331BE"/>
    <w:rsid w:val="003343BC"/>
    <w:rsid w:val="00334881"/>
    <w:rsid w:val="00334919"/>
    <w:rsid w:val="003349C1"/>
    <w:rsid w:val="0033520C"/>
    <w:rsid w:val="00335592"/>
    <w:rsid w:val="003357A5"/>
    <w:rsid w:val="00336073"/>
    <w:rsid w:val="00336216"/>
    <w:rsid w:val="00336C03"/>
    <w:rsid w:val="00336EBB"/>
    <w:rsid w:val="00337034"/>
    <w:rsid w:val="0033718F"/>
    <w:rsid w:val="00337B9A"/>
    <w:rsid w:val="00340135"/>
    <w:rsid w:val="00340136"/>
    <w:rsid w:val="00340ACE"/>
    <w:rsid w:val="00341784"/>
    <w:rsid w:val="00341844"/>
    <w:rsid w:val="0034238A"/>
    <w:rsid w:val="00342448"/>
    <w:rsid w:val="0034295C"/>
    <w:rsid w:val="00342EDD"/>
    <w:rsid w:val="00342F2A"/>
    <w:rsid w:val="0034318D"/>
    <w:rsid w:val="00343302"/>
    <w:rsid w:val="003436F5"/>
    <w:rsid w:val="0034395E"/>
    <w:rsid w:val="003439C1"/>
    <w:rsid w:val="003440E7"/>
    <w:rsid w:val="0034424E"/>
    <w:rsid w:val="0034441D"/>
    <w:rsid w:val="00344A02"/>
    <w:rsid w:val="00344C70"/>
    <w:rsid w:val="00344F30"/>
    <w:rsid w:val="00345126"/>
    <w:rsid w:val="0034556D"/>
    <w:rsid w:val="00345CB5"/>
    <w:rsid w:val="0034615F"/>
    <w:rsid w:val="00346236"/>
    <w:rsid w:val="0034628C"/>
    <w:rsid w:val="003468A9"/>
    <w:rsid w:val="00346B97"/>
    <w:rsid w:val="00346DD9"/>
    <w:rsid w:val="00346E0C"/>
    <w:rsid w:val="003470BE"/>
    <w:rsid w:val="00347253"/>
    <w:rsid w:val="003477B6"/>
    <w:rsid w:val="0034788A"/>
    <w:rsid w:val="00347B24"/>
    <w:rsid w:val="00347C5E"/>
    <w:rsid w:val="00350D64"/>
    <w:rsid w:val="00351340"/>
    <w:rsid w:val="0035136B"/>
    <w:rsid w:val="00351995"/>
    <w:rsid w:val="00351B34"/>
    <w:rsid w:val="00351D07"/>
    <w:rsid w:val="00352494"/>
    <w:rsid w:val="003524C6"/>
    <w:rsid w:val="00352B41"/>
    <w:rsid w:val="00352EC4"/>
    <w:rsid w:val="003532B5"/>
    <w:rsid w:val="003532E0"/>
    <w:rsid w:val="00354036"/>
    <w:rsid w:val="00354E28"/>
    <w:rsid w:val="00354E58"/>
    <w:rsid w:val="00354EBC"/>
    <w:rsid w:val="00355D81"/>
    <w:rsid w:val="00356087"/>
    <w:rsid w:val="003565F4"/>
    <w:rsid w:val="0035686C"/>
    <w:rsid w:val="003571BC"/>
    <w:rsid w:val="00357211"/>
    <w:rsid w:val="00357B73"/>
    <w:rsid w:val="00357EEF"/>
    <w:rsid w:val="00360705"/>
    <w:rsid w:val="00360783"/>
    <w:rsid w:val="00361198"/>
    <w:rsid w:val="0036142A"/>
    <w:rsid w:val="00362073"/>
    <w:rsid w:val="00362329"/>
    <w:rsid w:val="0036279E"/>
    <w:rsid w:val="00363C38"/>
    <w:rsid w:val="00364B79"/>
    <w:rsid w:val="00365CE0"/>
    <w:rsid w:val="00366012"/>
    <w:rsid w:val="0036633E"/>
    <w:rsid w:val="003664C0"/>
    <w:rsid w:val="00366B03"/>
    <w:rsid w:val="003671D5"/>
    <w:rsid w:val="00367DE4"/>
    <w:rsid w:val="0037037F"/>
    <w:rsid w:val="00370599"/>
    <w:rsid w:val="003709A3"/>
    <w:rsid w:val="003716B9"/>
    <w:rsid w:val="0037179B"/>
    <w:rsid w:val="00371D00"/>
    <w:rsid w:val="00372A16"/>
    <w:rsid w:val="0037328A"/>
    <w:rsid w:val="0037385F"/>
    <w:rsid w:val="00373956"/>
    <w:rsid w:val="003739B6"/>
    <w:rsid w:val="003739CE"/>
    <w:rsid w:val="003743B9"/>
    <w:rsid w:val="003749D8"/>
    <w:rsid w:val="00374A09"/>
    <w:rsid w:val="00375303"/>
    <w:rsid w:val="00375428"/>
    <w:rsid w:val="00375596"/>
    <w:rsid w:val="003755C0"/>
    <w:rsid w:val="003757CC"/>
    <w:rsid w:val="00375871"/>
    <w:rsid w:val="00375B9B"/>
    <w:rsid w:val="0037628D"/>
    <w:rsid w:val="00376A89"/>
    <w:rsid w:val="00376EC0"/>
    <w:rsid w:val="00377522"/>
    <w:rsid w:val="00377948"/>
    <w:rsid w:val="00377E25"/>
    <w:rsid w:val="00380019"/>
    <w:rsid w:val="0038074F"/>
    <w:rsid w:val="00380F6C"/>
    <w:rsid w:val="003817C1"/>
    <w:rsid w:val="003819BA"/>
    <w:rsid w:val="00381A43"/>
    <w:rsid w:val="00381A91"/>
    <w:rsid w:val="00382182"/>
    <w:rsid w:val="003828D8"/>
    <w:rsid w:val="0038296D"/>
    <w:rsid w:val="00382FAB"/>
    <w:rsid w:val="00383091"/>
    <w:rsid w:val="003830A1"/>
    <w:rsid w:val="00383D12"/>
    <w:rsid w:val="00383F9B"/>
    <w:rsid w:val="00384138"/>
    <w:rsid w:val="00384453"/>
    <w:rsid w:val="003844CA"/>
    <w:rsid w:val="00384748"/>
    <w:rsid w:val="003848BB"/>
    <w:rsid w:val="00384E13"/>
    <w:rsid w:val="00385116"/>
    <w:rsid w:val="003851EC"/>
    <w:rsid w:val="00385DEB"/>
    <w:rsid w:val="00385E3A"/>
    <w:rsid w:val="00386385"/>
    <w:rsid w:val="003866FA"/>
    <w:rsid w:val="00386723"/>
    <w:rsid w:val="003867C6"/>
    <w:rsid w:val="003868A3"/>
    <w:rsid w:val="00386FDF"/>
    <w:rsid w:val="0038718A"/>
    <w:rsid w:val="00387207"/>
    <w:rsid w:val="0038747C"/>
    <w:rsid w:val="00387915"/>
    <w:rsid w:val="00387A43"/>
    <w:rsid w:val="00387ACD"/>
    <w:rsid w:val="00387BE9"/>
    <w:rsid w:val="00387E05"/>
    <w:rsid w:val="003902F7"/>
    <w:rsid w:val="00390433"/>
    <w:rsid w:val="003904F5"/>
    <w:rsid w:val="00390702"/>
    <w:rsid w:val="0039113A"/>
    <w:rsid w:val="00391148"/>
    <w:rsid w:val="003912E1"/>
    <w:rsid w:val="00391BCC"/>
    <w:rsid w:val="00391C63"/>
    <w:rsid w:val="00392029"/>
    <w:rsid w:val="00392874"/>
    <w:rsid w:val="00392CA4"/>
    <w:rsid w:val="003936E3"/>
    <w:rsid w:val="00393743"/>
    <w:rsid w:val="0039409D"/>
    <w:rsid w:val="003949D0"/>
    <w:rsid w:val="00394CBA"/>
    <w:rsid w:val="00394FB8"/>
    <w:rsid w:val="003950E4"/>
    <w:rsid w:val="00395305"/>
    <w:rsid w:val="00395AD7"/>
    <w:rsid w:val="00395BF3"/>
    <w:rsid w:val="00395F17"/>
    <w:rsid w:val="00395FA9"/>
    <w:rsid w:val="00396560"/>
    <w:rsid w:val="00396D1E"/>
    <w:rsid w:val="00396DE8"/>
    <w:rsid w:val="00397742"/>
    <w:rsid w:val="003A13FF"/>
    <w:rsid w:val="003A15A8"/>
    <w:rsid w:val="003A15BC"/>
    <w:rsid w:val="003A1827"/>
    <w:rsid w:val="003A1856"/>
    <w:rsid w:val="003A2254"/>
    <w:rsid w:val="003A3061"/>
    <w:rsid w:val="003A3094"/>
    <w:rsid w:val="003A381F"/>
    <w:rsid w:val="003A3ABA"/>
    <w:rsid w:val="003A3E99"/>
    <w:rsid w:val="003A44B6"/>
    <w:rsid w:val="003A4699"/>
    <w:rsid w:val="003A47F0"/>
    <w:rsid w:val="003A4CA1"/>
    <w:rsid w:val="003A5267"/>
    <w:rsid w:val="003A5380"/>
    <w:rsid w:val="003A5DB1"/>
    <w:rsid w:val="003A5F5B"/>
    <w:rsid w:val="003A6613"/>
    <w:rsid w:val="003A6757"/>
    <w:rsid w:val="003A791B"/>
    <w:rsid w:val="003A7A3D"/>
    <w:rsid w:val="003A7C75"/>
    <w:rsid w:val="003B022D"/>
    <w:rsid w:val="003B0820"/>
    <w:rsid w:val="003B0E74"/>
    <w:rsid w:val="003B10E6"/>
    <w:rsid w:val="003B136D"/>
    <w:rsid w:val="003B21E9"/>
    <w:rsid w:val="003B24D2"/>
    <w:rsid w:val="003B2761"/>
    <w:rsid w:val="003B28E3"/>
    <w:rsid w:val="003B2AEC"/>
    <w:rsid w:val="003B2B5B"/>
    <w:rsid w:val="003B3474"/>
    <w:rsid w:val="003B34AC"/>
    <w:rsid w:val="003B3F48"/>
    <w:rsid w:val="003B45C4"/>
    <w:rsid w:val="003B523A"/>
    <w:rsid w:val="003B5343"/>
    <w:rsid w:val="003B57C3"/>
    <w:rsid w:val="003B5CAB"/>
    <w:rsid w:val="003B5D72"/>
    <w:rsid w:val="003B5DDE"/>
    <w:rsid w:val="003B5FFA"/>
    <w:rsid w:val="003B65F9"/>
    <w:rsid w:val="003B7214"/>
    <w:rsid w:val="003B7567"/>
    <w:rsid w:val="003B7C4B"/>
    <w:rsid w:val="003B7D93"/>
    <w:rsid w:val="003C070C"/>
    <w:rsid w:val="003C0DB9"/>
    <w:rsid w:val="003C15B3"/>
    <w:rsid w:val="003C1634"/>
    <w:rsid w:val="003C1A83"/>
    <w:rsid w:val="003C1BC4"/>
    <w:rsid w:val="003C1E26"/>
    <w:rsid w:val="003C244F"/>
    <w:rsid w:val="003C2BE0"/>
    <w:rsid w:val="003C2C48"/>
    <w:rsid w:val="003C373F"/>
    <w:rsid w:val="003C379A"/>
    <w:rsid w:val="003C3FDB"/>
    <w:rsid w:val="003C4047"/>
    <w:rsid w:val="003C42F7"/>
    <w:rsid w:val="003C4FD7"/>
    <w:rsid w:val="003C53F0"/>
    <w:rsid w:val="003C545F"/>
    <w:rsid w:val="003C6481"/>
    <w:rsid w:val="003C6568"/>
    <w:rsid w:val="003C6732"/>
    <w:rsid w:val="003C698B"/>
    <w:rsid w:val="003C69ED"/>
    <w:rsid w:val="003C6D1D"/>
    <w:rsid w:val="003C7272"/>
    <w:rsid w:val="003C78A8"/>
    <w:rsid w:val="003C791C"/>
    <w:rsid w:val="003C7F12"/>
    <w:rsid w:val="003D003C"/>
    <w:rsid w:val="003D0683"/>
    <w:rsid w:val="003D0896"/>
    <w:rsid w:val="003D08B9"/>
    <w:rsid w:val="003D08BD"/>
    <w:rsid w:val="003D0950"/>
    <w:rsid w:val="003D18C0"/>
    <w:rsid w:val="003D21DD"/>
    <w:rsid w:val="003D240E"/>
    <w:rsid w:val="003D2716"/>
    <w:rsid w:val="003D29C2"/>
    <w:rsid w:val="003D30A1"/>
    <w:rsid w:val="003D36A7"/>
    <w:rsid w:val="003D3AA2"/>
    <w:rsid w:val="003D3AE1"/>
    <w:rsid w:val="003D4098"/>
    <w:rsid w:val="003D4FED"/>
    <w:rsid w:val="003D500C"/>
    <w:rsid w:val="003D52B3"/>
    <w:rsid w:val="003D52DE"/>
    <w:rsid w:val="003D54CF"/>
    <w:rsid w:val="003D5A11"/>
    <w:rsid w:val="003D5A2E"/>
    <w:rsid w:val="003D5A55"/>
    <w:rsid w:val="003D5F3E"/>
    <w:rsid w:val="003D64D5"/>
    <w:rsid w:val="003D696E"/>
    <w:rsid w:val="003D6AB8"/>
    <w:rsid w:val="003D7408"/>
    <w:rsid w:val="003D785E"/>
    <w:rsid w:val="003D796C"/>
    <w:rsid w:val="003D7A03"/>
    <w:rsid w:val="003D7DCA"/>
    <w:rsid w:val="003E0104"/>
    <w:rsid w:val="003E03C8"/>
    <w:rsid w:val="003E0694"/>
    <w:rsid w:val="003E08E6"/>
    <w:rsid w:val="003E0903"/>
    <w:rsid w:val="003E0AE6"/>
    <w:rsid w:val="003E0C46"/>
    <w:rsid w:val="003E0EA4"/>
    <w:rsid w:val="003E1348"/>
    <w:rsid w:val="003E17FA"/>
    <w:rsid w:val="003E1916"/>
    <w:rsid w:val="003E1B21"/>
    <w:rsid w:val="003E257D"/>
    <w:rsid w:val="003E2841"/>
    <w:rsid w:val="003E29AB"/>
    <w:rsid w:val="003E37A6"/>
    <w:rsid w:val="003E3C1D"/>
    <w:rsid w:val="003E3FEE"/>
    <w:rsid w:val="003E42EB"/>
    <w:rsid w:val="003E4431"/>
    <w:rsid w:val="003E47E5"/>
    <w:rsid w:val="003E514E"/>
    <w:rsid w:val="003E5DF9"/>
    <w:rsid w:val="003E5F85"/>
    <w:rsid w:val="003E60C0"/>
    <w:rsid w:val="003E61F5"/>
    <w:rsid w:val="003E65FE"/>
    <w:rsid w:val="003E6BEC"/>
    <w:rsid w:val="003F0766"/>
    <w:rsid w:val="003F1026"/>
    <w:rsid w:val="003F1218"/>
    <w:rsid w:val="003F13EE"/>
    <w:rsid w:val="003F1447"/>
    <w:rsid w:val="003F1E7F"/>
    <w:rsid w:val="003F2171"/>
    <w:rsid w:val="003F2743"/>
    <w:rsid w:val="003F2A94"/>
    <w:rsid w:val="003F34FA"/>
    <w:rsid w:val="003F3FD5"/>
    <w:rsid w:val="003F4023"/>
    <w:rsid w:val="003F4E50"/>
    <w:rsid w:val="003F4F68"/>
    <w:rsid w:val="003F51F0"/>
    <w:rsid w:val="003F554D"/>
    <w:rsid w:val="003F5AAC"/>
    <w:rsid w:val="003F5C4F"/>
    <w:rsid w:val="003F5E10"/>
    <w:rsid w:val="003F6410"/>
    <w:rsid w:val="003F6B17"/>
    <w:rsid w:val="003F6E0D"/>
    <w:rsid w:val="003F6E96"/>
    <w:rsid w:val="003F6FE3"/>
    <w:rsid w:val="003F71C3"/>
    <w:rsid w:val="003F7874"/>
    <w:rsid w:val="003F7A32"/>
    <w:rsid w:val="003F7AFA"/>
    <w:rsid w:val="00400017"/>
    <w:rsid w:val="004000DA"/>
    <w:rsid w:val="004007D6"/>
    <w:rsid w:val="00400832"/>
    <w:rsid w:val="00401667"/>
    <w:rsid w:val="00401782"/>
    <w:rsid w:val="004017D3"/>
    <w:rsid w:val="00401840"/>
    <w:rsid w:val="004019FD"/>
    <w:rsid w:val="004020B4"/>
    <w:rsid w:val="00402141"/>
    <w:rsid w:val="004023BA"/>
    <w:rsid w:val="0040272A"/>
    <w:rsid w:val="00402D39"/>
    <w:rsid w:val="00403028"/>
    <w:rsid w:val="00403407"/>
    <w:rsid w:val="0040369C"/>
    <w:rsid w:val="00403DD7"/>
    <w:rsid w:val="004042F3"/>
    <w:rsid w:val="00404638"/>
    <w:rsid w:val="00404C0C"/>
    <w:rsid w:val="00404E0B"/>
    <w:rsid w:val="00405069"/>
    <w:rsid w:val="00405152"/>
    <w:rsid w:val="004059CF"/>
    <w:rsid w:val="0040668D"/>
    <w:rsid w:val="00406963"/>
    <w:rsid w:val="0040698C"/>
    <w:rsid w:val="00406A08"/>
    <w:rsid w:val="00406E84"/>
    <w:rsid w:val="00406F76"/>
    <w:rsid w:val="004073A4"/>
    <w:rsid w:val="004074BB"/>
    <w:rsid w:val="004079A8"/>
    <w:rsid w:val="00407B09"/>
    <w:rsid w:val="00407D72"/>
    <w:rsid w:val="0041050D"/>
    <w:rsid w:val="00410615"/>
    <w:rsid w:val="004106DF"/>
    <w:rsid w:val="00410963"/>
    <w:rsid w:val="00410999"/>
    <w:rsid w:val="00410AF9"/>
    <w:rsid w:val="00410B5A"/>
    <w:rsid w:val="00410B8A"/>
    <w:rsid w:val="00410BB2"/>
    <w:rsid w:val="004111CA"/>
    <w:rsid w:val="00411437"/>
    <w:rsid w:val="0041145C"/>
    <w:rsid w:val="004116A8"/>
    <w:rsid w:val="0041199B"/>
    <w:rsid w:val="00411B58"/>
    <w:rsid w:val="004120A8"/>
    <w:rsid w:val="00412651"/>
    <w:rsid w:val="00413408"/>
    <w:rsid w:val="0041407F"/>
    <w:rsid w:val="00414306"/>
    <w:rsid w:val="00414893"/>
    <w:rsid w:val="004148D4"/>
    <w:rsid w:val="00414D16"/>
    <w:rsid w:val="00414D3F"/>
    <w:rsid w:val="00414EEC"/>
    <w:rsid w:val="004151F5"/>
    <w:rsid w:val="00415373"/>
    <w:rsid w:val="004156BF"/>
    <w:rsid w:val="0041577D"/>
    <w:rsid w:val="00415A76"/>
    <w:rsid w:val="00415F97"/>
    <w:rsid w:val="0041615F"/>
    <w:rsid w:val="00416742"/>
    <w:rsid w:val="00416761"/>
    <w:rsid w:val="004167CF"/>
    <w:rsid w:val="00416A20"/>
    <w:rsid w:val="00417093"/>
    <w:rsid w:val="00417206"/>
    <w:rsid w:val="004175BA"/>
    <w:rsid w:val="004177E0"/>
    <w:rsid w:val="00417B6E"/>
    <w:rsid w:val="00417D37"/>
    <w:rsid w:val="004200ED"/>
    <w:rsid w:val="0042057B"/>
    <w:rsid w:val="004205DD"/>
    <w:rsid w:val="00420C34"/>
    <w:rsid w:val="00421A79"/>
    <w:rsid w:val="00421CD0"/>
    <w:rsid w:val="00422049"/>
    <w:rsid w:val="0042216A"/>
    <w:rsid w:val="004223BD"/>
    <w:rsid w:val="004228F0"/>
    <w:rsid w:val="00422B07"/>
    <w:rsid w:val="00422F09"/>
    <w:rsid w:val="004232EA"/>
    <w:rsid w:val="0042352A"/>
    <w:rsid w:val="00423DA7"/>
    <w:rsid w:val="00424168"/>
    <w:rsid w:val="004249CD"/>
    <w:rsid w:val="00424A5D"/>
    <w:rsid w:val="004251A3"/>
    <w:rsid w:val="00425477"/>
    <w:rsid w:val="00425576"/>
    <w:rsid w:val="004256E6"/>
    <w:rsid w:val="004264FD"/>
    <w:rsid w:val="00426849"/>
    <w:rsid w:val="004268DB"/>
    <w:rsid w:val="00426AF7"/>
    <w:rsid w:val="00426F7D"/>
    <w:rsid w:val="00426FBB"/>
    <w:rsid w:val="004276FF"/>
    <w:rsid w:val="004279A5"/>
    <w:rsid w:val="00427C50"/>
    <w:rsid w:val="00427DD0"/>
    <w:rsid w:val="004302F2"/>
    <w:rsid w:val="0043035E"/>
    <w:rsid w:val="00430439"/>
    <w:rsid w:val="00430FF1"/>
    <w:rsid w:val="00431AE3"/>
    <w:rsid w:val="00431B19"/>
    <w:rsid w:val="00431F49"/>
    <w:rsid w:val="00431FB8"/>
    <w:rsid w:val="00432003"/>
    <w:rsid w:val="004320F1"/>
    <w:rsid w:val="0043295F"/>
    <w:rsid w:val="00433037"/>
    <w:rsid w:val="004331AA"/>
    <w:rsid w:val="004341A7"/>
    <w:rsid w:val="00434F88"/>
    <w:rsid w:val="00435140"/>
    <w:rsid w:val="004351BD"/>
    <w:rsid w:val="00435375"/>
    <w:rsid w:val="0043551C"/>
    <w:rsid w:val="0043574F"/>
    <w:rsid w:val="00435883"/>
    <w:rsid w:val="004365E9"/>
    <w:rsid w:val="00436B26"/>
    <w:rsid w:val="004377C7"/>
    <w:rsid w:val="00437D84"/>
    <w:rsid w:val="004401CC"/>
    <w:rsid w:val="004401F2"/>
    <w:rsid w:val="00441299"/>
    <w:rsid w:val="004418F7"/>
    <w:rsid w:val="00441B5D"/>
    <w:rsid w:val="00441C32"/>
    <w:rsid w:val="00442021"/>
    <w:rsid w:val="004420E5"/>
    <w:rsid w:val="00442317"/>
    <w:rsid w:val="00442374"/>
    <w:rsid w:val="004423CE"/>
    <w:rsid w:val="00442F09"/>
    <w:rsid w:val="00442F11"/>
    <w:rsid w:val="00443354"/>
    <w:rsid w:val="004435A5"/>
    <w:rsid w:val="00443935"/>
    <w:rsid w:val="00443F12"/>
    <w:rsid w:val="0044420B"/>
    <w:rsid w:val="004443FC"/>
    <w:rsid w:val="004444D5"/>
    <w:rsid w:val="00444E09"/>
    <w:rsid w:val="00444F93"/>
    <w:rsid w:val="00445251"/>
    <w:rsid w:val="0044544E"/>
    <w:rsid w:val="00445917"/>
    <w:rsid w:val="00446079"/>
    <w:rsid w:val="00446153"/>
    <w:rsid w:val="00446748"/>
    <w:rsid w:val="00446CD7"/>
    <w:rsid w:val="00447480"/>
    <w:rsid w:val="00447698"/>
    <w:rsid w:val="004478A7"/>
    <w:rsid w:val="00447A70"/>
    <w:rsid w:val="00450110"/>
    <w:rsid w:val="00450750"/>
    <w:rsid w:val="00450A97"/>
    <w:rsid w:val="00450B16"/>
    <w:rsid w:val="00450DAF"/>
    <w:rsid w:val="00450E4D"/>
    <w:rsid w:val="00450E76"/>
    <w:rsid w:val="00451B94"/>
    <w:rsid w:val="00451F71"/>
    <w:rsid w:val="004527CD"/>
    <w:rsid w:val="00452B4D"/>
    <w:rsid w:val="00452BC4"/>
    <w:rsid w:val="0045311B"/>
    <w:rsid w:val="0045344E"/>
    <w:rsid w:val="00453492"/>
    <w:rsid w:val="00453D73"/>
    <w:rsid w:val="00453FDC"/>
    <w:rsid w:val="00454543"/>
    <w:rsid w:val="004548B9"/>
    <w:rsid w:val="00454EFC"/>
    <w:rsid w:val="00454FBA"/>
    <w:rsid w:val="0045509E"/>
    <w:rsid w:val="004553E6"/>
    <w:rsid w:val="004556F4"/>
    <w:rsid w:val="00455C8F"/>
    <w:rsid w:val="00456337"/>
    <w:rsid w:val="0045667B"/>
    <w:rsid w:val="00456838"/>
    <w:rsid w:val="00456A86"/>
    <w:rsid w:val="004571A2"/>
    <w:rsid w:val="00457648"/>
    <w:rsid w:val="0045769A"/>
    <w:rsid w:val="004579E3"/>
    <w:rsid w:val="004603C4"/>
    <w:rsid w:val="00460575"/>
    <w:rsid w:val="004605B3"/>
    <w:rsid w:val="00460C92"/>
    <w:rsid w:val="00460DF0"/>
    <w:rsid w:val="00460FC5"/>
    <w:rsid w:val="0046103F"/>
    <w:rsid w:val="0046108A"/>
    <w:rsid w:val="00461E1A"/>
    <w:rsid w:val="00461FB5"/>
    <w:rsid w:val="004622B3"/>
    <w:rsid w:val="00462376"/>
    <w:rsid w:val="00462A66"/>
    <w:rsid w:val="00462CD4"/>
    <w:rsid w:val="00463C3A"/>
    <w:rsid w:val="00463D93"/>
    <w:rsid w:val="00463DE9"/>
    <w:rsid w:val="0046408D"/>
    <w:rsid w:val="004648A1"/>
    <w:rsid w:val="004648BD"/>
    <w:rsid w:val="00464C3E"/>
    <w:rsid w:val="00464E1E"/>
    <w:rsid w:val="00465081"/>
    <w:rsid w:val="0046509B"/>
    <w:rsid w:val="004655AA"/>
    <w:rsid w:val="0046570D"/>
    <w:rsid w:val="0046578E"/>
    <w:rsid w:val="00465EDD"/>
    <w:rsid w:val="00466336"/>
    <w:rsid w:val="00466DB2"/>
    <w:rsid w:val="00466FAF"/>
    <w:rsid w:val="00467293"/>
    <w:rsid w:val="0046793D"/>
    <w:rsid w:val="00467D05"/>
    <w:rsid w:val="00467E66"/>
    <w:rsid w:val="00470210"/>
    <w:rsid w:val="00470279"/>
    <w:rsid w:val="004703C7"/>
    <w:rsid w:val="00470DEB"/>
    <w:rsid w:val="0047178D"/>
    <w:rsid w:val="00471DE6"/>
    <w:rsid w:val="00471E33"/>
    <w:rsid w:val="0047228A"/>
    <w:rsid w:val="00472758"/>
    <w:rsid w:val="00472983"/>
    <w:rsid w:val="00472A61"/>
    <w:rsid w:val="00472BBA"/>
    <w:rsid w:val="004730EF"/>
    <w:rsid w:val="004731AD"/>
    <w:rsid w:val="004737E5"/>
    <w:rsid w:val="004737FC"/>
    <w:rsid w:val="00474458"/>
    <w:rsid w:val="0047466E"/>
    <w:rsid w:val="00474CD0"/>
    <w:rsid w:val="00474D61"/>
    <w:rsid w:val="004752E9"/>
    <w:rsid w:val="00475D73"/>
    <w:rsid w:val="00476227"/>
    <w:rsid w:val="004763EA"/>
    <w:rsid w:val="0047682F"/>
    <w:rsid w:val="00476CB9"/>
    <w:rsid w:val="00476D19"/>
    <w:rsid w:val="00477037"/>
    <w:rsid w:val="00477254"/>
    <w:rsid w:val="004772EF"/>
    <w:rsid w:val="00477851"/>
    <w:rsid w:val="00477AF7"/>
    <w:rsid w:val="00477BA7"/>
    <w:rsid w:val="00477D10"/>
    <w:rsid w:val="00477D42"/>
    <w:rsid w:val="0048019F"/>
    <w:rsid w:val="004813C5"/>
    <w:rsid w:val="0048152C"/>
    <w:rsid w:val="00481555"/>
    <w:rsid w:val="004815BD"/>
    <w:rsid w:val="00481D79"/>
    <w:rsid w:val="0048214D"/>
    <w:rsid w:val="00482461"/>
    <w:rsid w:val="00482CDD"/>
    <w:rsid w:val="00482F30"/>
    <w:rsid w:val="00483223"/>
    <w:rsid w:val="00483982"/>
    <w:rsid w:val="00484DA0"/>
    <w:rsid w:val="00485342"/>
    <w:rsid w:val="004858E1"/>
    <w:rsid w:val="00485F67"/>
    <w:rsid w:val="00486267"/>
    <w:rsid w:val="004862FE"/>
    <w:rsid w:val="00486468"/>
    <w:rsid w:val="00486680"/>
    <w:rsid w:val="0048668F"/>
    <w:rsid w:val="00486B7B"/>
    <w:rsid w:val="00486CCB"/>
    <w:rsid w:val="00487489"/>
    <w:rsid w:val="0048771D"/>
    <w:rsid w:val="00487DC2"/>
    <w:rsid w:val="00490787"/>
    <w:rsid w:val="00490BF0"/>
    <w:rsid w:val="00490D40"/>
    <w:rsid w:val="00490D7F"/>
    <w:rsid w:val="00491907"/>
    <w:rsid w:val="00492482"/>
    <w:rsid w:val="0049315E"/>
    <w:rsid w:val="004931C3"/>
    <w:rsid w:val="004936F4"/>
    <w:rsid w:val="00493EF0"/>
    <w:rsid w:val="0049449C"/>
    <w:rsid w:val="00494868"/>
    <w:rsid w:val="004948C4"/>
    <w:rsid w:val="00494B8B"/>
    <w:rsid w:val="004951FF"/>
    <w:rsid w:val="00495291"/>
    <w:rsid w:val="0049541C"/>
    <w:rsid w:val="004955E4"/>
    <w:rsid w:val="00495C09"/>
    <w:rsid w:val="0049615F"/>
    <w:rsid w:val="004964D1"/>
    <w:rsid w:val="004965FB"/>
    <w:rsid w:val="004966C0"/>
    <w:rsid w:val="00496B85"/>
    <w:rsid w:val="004975D7"/>
    <w:rsid w:val="00497BEA"/>
    <w:rsid w:val="004A01BF"/>
    <w:rsid w:val="004A0894"/>
    <w:rsid w:val="004A09F5"/>
    <w:rsid w:val="004A0A48"/>
    <w:rsid w:val="004A0BB8"/>
    <w:rsid w:val="004A1314"/>
    <w:rsid w:val="004A19E0"/>
    <w:rsid w:val="004A19FD"/>
    <w:rsid w:val="004A1FF0"/>
    <w:rsid w:val="004A2113"/>
    <w:rsid w:val="004A2373"/>
    <w:rsid w:val="004A27C0"/>
    <w:rsid w:val="004A27D9"/>
    <w:rsid w:val="004A2A11"/>
    <w:rsid w:val="004A3D84"/>
    <w:rsid w:val="004A3F43"/>
    <w:rsid w:val="004A46E0"/>
    <w:rsid w:val="004A4DED"/>
    <w:rsid w:val="004A5281"/>
    <w:rsid w:val="004A5AFA"/>
    <w:rsid w:val="004A5BEC"/>
    <w:rsid w:val="004A62AB"/>
    <w:rsid w:val="004A6719"/>
    <w:rsid w:val="004A6B84"/>
    <w:rsid w:val="004A727E"/>
    <w:rsid w:val="004B0B1B"/>
    <w:rsid w:val="004B0D7A"/>
    <w:rsid w:val="004B0F39"/>
    <w:rsid w:val="004B0F8B"/>
    <w:rsid w:val="004B1C05"/>
    <w:rsid w:val="004B1E46"/>
    <w:rsid w:val="004B23F2"/>
    <w:rsid w:val="004B2491"/>
    <w:rsid w:val="004B2B72"/>
    <w:rsid w:val="004B2C62"/>
    <w:rsid w:val="004B37C1"/>
    <w:rsid w:val="004B3ECB"/>
    <w:rsid w:val="004B4316"/>
    <w:rsid w:val="004B443A"/>
    <w:rsid w:val="004B466E"/>
    <w:rsid w:val="004B4871"/>
    <w:rsid w:val="004B4ABF"/>
    <w:rsid w:val="004B546F"/>
    <w:rsid w:val="004B5A22"/>
    <w:rsid w:val="004B5B24"/>
    <w:rsid w:val="004B5D4E"/>
    <w:rsid w:val="004B5FEA"/>
    <w:rsid w:val="004B63D1"/>
    <w:rsid w:val="004B65AF"/>
    <w:rsid w:val="004B66CF"/>
    <w:rsid w:val="004B6C5A"/>
    <w:rsid w:val="004B7291"/>
    <w:rsid w:val="004B7ADE"/>
    <w:rsid w:val="004C189E"/>
    <w:rsid w:val="004C1CFB"/>
    <w:rsid w:val="004C1D08"/>
    <w:rsid w:val="004C26F3"/>
    <w:rsid w:val="004C29E5"/>
    <w:rsid w:val="004C33AA"/>
    <w:rsid w:val="004C3D18"/>
    <w:rsid w:val="004C41EE"/>
    <w:rsid w:val="004C43AF"/>
    <w:rsid w:val="004C481E"/>
    <w:rsid w:val="004C568A"/>
    <w:rsid w:val="004C56A1"/>
    <w:rsid w:val="004C5BED"/>
    <w:rsid w:val="004C5BF4"/>
    <w:rsid w:val="004C5CE7"/>
    <w:rsid w:val="004C6439"/>
    <w:rsid w:val="004C6C9E"/>
    <w:rsid w:val="004C7737"/>
    <w:rsid w:val="004C7F35"/>
    <w:rsid w:val="004D0437"/>
    <w:rsid w:val="004D049F"/>
    <w:rsid w:val="004D0CC6"/>
    <w:rsid w:val="004D0D32"/>
    <w:rsid w:val="004D1087"/>
    <w:rsid w:val="004D1259"/>
    <w:rsid w:val="004D13AA"/>
    <w:rsid w:val="004D1745"/>
    <w:rsid w:val="004D2075"/>
    <w:rsid w:val="004D215F"/>
    <w:rsid w:val="004D227C"/>
    <w:rsid w:val="004D267A"/>
    <w:rsid w:val="004D2D1F"/>
    <w:rsid w:val="004D3801"/>
    <w:rsid w:val="004D490A"/>
    <w:rsid w:val="004D4E23"/>
    <w:rsid w:val="004D4F3A"/>
    <w:rsid w:val="004D525D"/>
    <w:rsid w:val="004D5AD4"/>
    <w:rsid w:val="004D5B77"/>
    <w:rsid w:val="004D623F"/>
    <w:rsid w:val="004D691B"/>
    <w:rsid w:val="004D6D68"/>
    <w:rsid w:val="004D7747"/>
    <w:rsid w:val="004D7839"/>
    <w:rsid w:val="004D7D30"/>
    <w:rsid w:val="004E0032"/>
    <w:rsid w:val="004E05DE"/>
    <w:rsid w:val="004E0D8F"/>
    <w:rsid w:val="004E1001"/>
    <w:rsid w:val="004E101A"/>
    <w:rsid w:val="004E13FA"/>
    <w:rsid w:val="004E1538"/>
    <w:rsid w:val="004E188B"/>
    <w:rsid w:val="004E1D8C"/>
    <w:rsid w:val="004E1EFD"/>
    <w:rsid w:val="004E26F4"/>
    <w:rsid w:val="004E2ACC"/>
    <w:rsid w:val="004E2DA9"/>
    <w:rsid w:val="004E2FEF"/>
    <w:rsid w:val="004E303F"/>
    <w:rsid w:val="004E33A9"/>
    <w:rsid w:val="004E3553"/>
    <w:rsid w:val="004E39CF"/>
    <w:rsid w:val="004E3BE1"/>
    <w:rsid w:val="004E3C7C"/>
    <w:rsid w:val="004E4051"/>
    <w:rsid w:val="004E4089"/>
    <w:rsid w:val="004E46CE"/>
    <w:rsid w:val="004E5040"/>
    <w:rsid w:val="004E58E7"/>
    <w:rsid w:val="004E5937"/>
    <w:rsid w:val="004E5C09"/>
    <w:rsid w:val="004E5E7B"/>
    <w:rsid w:val="004E6259"/>
    <w:rsid w:val="004E6595"/>
    <w:rsid w:val="004E6C41"/>
    <w:rsid w:val="004E6E05"/>
    <w:rsid w:val="004E6FEE"/>
    <w:rsid w:val="004E7451"/>
    <w:rsid w:val="004F0524"/>
    <w:rsid w:val="004F06E0"/>
    <w:rsid w:val="004F0980"/>
    <w:rsid w:val="004F19FA"/>
    <w:rsid w:val="004F21DF"/>
    <w:rsid w:val="004F2702"/>
    <w:rsid w:val="004F288B"/>
    <w:rsid w:val="004F2A50"/>
    <w:rsid w:val="004F3189"/>
    <w:rsid w:val="004F34CC"/>
    <w:rsid w:val="004F371F"/>
    <w:rsid w:val="004F39B6"/>
    <w:rsid w:val="004F3C57"/>
    <w:rsid w:val="004F4C27"/>
    <w:rsid w:val="004F4DB0"/>
    <w:rsid w:val="004F53A0"/>
    <w:rsid w:val="004F560E"/>
    <w:rsid w:val="004F5F24"/>
    <w:rsid w:val="004F5F8D"/>
    <w:rsid w:val="004F6C66"/>
    <w:rsid w:val="004F70CE"/>
    <w:rsid w:val="004F733B"/>
    <w:rsid w:val="004F7774"/>
    <w:rsid w:val="004F77CD"/>
    <w:rsid w:val="004F7D1B"/>
    <w:rsid w:val="004F7E24"/>
    <w:rsid w:val="004F7E93"/>
    <w:rsid w:val="005002A3"/>
    <w:rsid w:val="00500311"/>
    <w:rsid w:val="005003DE"/>
    <w:rsid w:val="00500693"/>
    <w:rsid w:val="00501A81"/>
    <w:rsid w:val="00501C26"/>
    <w:rsid w:val="00501D5F"/>
    <w:rsid w:val="00502BBB"/>
    <w:rsid w:val="0050324D"/>
    <w:rsid w:val="00503A4B"/>
    <w:rsid w:val="00504140"/>
    <w:rsid w:val="00504AEE"/>
    <w:rsid w:val="0050514C"/>
    <w:rsid w:val="00505189"/>
    <w:rsid w:val="0050528E"/>
    <w:rsid w:val="005053B1"/>
    <w:rsid w:val="00505709"/>
    <w:rsid w:val="00505E12"/>
    <w:rsid w:val="00505E74"/>
    <w:rsid w:val="0050610B"/>
    <w:rsid w:val="0050626A"/>
    <w:rsid w:val="00506436"/>
    <w:rsid w:val="00506476"/>
    <w:rsid w:val="005069B9"/>
    <w:rsid w:val="00506B1F"/>
    <w:rsid w:val="00507029"/>
    <w:rsid w:val="005102EF"/>
    <w:rsid w:val="00510882"/>
    <w:rsid w:val="005111AB"/>
    <w:rsid w:val="00511352"/>
    <w:rsid w:val="00511364"/>
    <w:rsid w:val="00511D1F"/>
    <w:rsid w:val="005125CF"/>
    <w:rsid w:val="00512925"/>
    <w:rsid w:val="00512ADF"/>
    <w:rsid w:val="0051323F"/>
    <w:rsid w:val="00513264"/>
    <w:rsid w:val="0051330F"/>
    <w:rsid w:val="005134D8"/>
    <w:rsid w:val="0051363F"/>
    <w:rsid w:val="0051364C"/>
    <w:rsid w:val="005137CC"/>
    <w:rsid w:val="00513882"/>
    <w:rsid w:val="00513C2E"/>
    <w:rsid w:val="00514178"/>
    <w:rsid w:val="0051435E"/>
    <w:rsid w:val="0051443A"/>
    <w:rsid w:val="0051446C"/>
    <w:rsid w:val="005148A4"/>
    <w:rsid w:val="00514EF1"/>
    <w:rsid w:val="005156C7"/>
    <w:rsid w:val="00515735"/>
    <w:rsid w:val="00515C61"/>
    <w:rsid w:val="00516350"/>
    <w:rsid w:val="00517086"/>
    <w:rsid w:val="00517803"/>
    <w:rsid w:val="00517D5D"/>
    <w:rsid w:val="00520026"/>
    <w:rsid w:val="005205D8"/>
    <w:rsid w:val="005207D0"/>
    <w:rsid w:val="005208EE"/>
    <w:rsid w:val="0052124F"/>
    <w:rsid w:val="00521419"/>
    <w:rsid w:val="0052151B"/>
    <w:rsid w:val="00521E25"/>
    <w:rsid w:val="00522361"/>
    <w:rsid w:val="00522552"/>
    <w:rsid w:val="00522CEC"/>
    <w:rsid w:val="0052323D"/>
    <w:rsid w:val="00523911"/>
    <w:rsid w:val="00523D89"/>
    <w:rsid w:val="00523E4C"/>
    <w:rsid w:val="00523F3C"/>
    <w:rsid w:val="0052488D"/>
    <w:rsid w:val="00524C96"/>
    <w:rsid w:val="0052524B"/>
    <w:rsid w:val="005253EC"/>
    <w:rsid w:val="005254EC"/>
    <w:rsid w:val="0052623D"/>
    <w:rsid w:val="005262DD"/>
    <w:rsid w:val="00526643"/>
    <w:rsid w:val="00526C81"/>
    <w:rsid w:val="00527509"/>
    <w:rsid w:val="00527C9C"/>
    <w:rsid w:val="005301E6"/>
    <w:rsid w:val="00530966"/>
    <w:rsid w:val="00530C98"/>
    <w:rsid w:val="00530ECA"/>
    <w:rsid w:val="00531525"/>
    <w:rsid w:val="00531E12"/>
    <w:rsid w:val="005328A5"/>
    <w:rsid w:val="00532D9A"/>
    <w:rsid w:val="00532DAB"/>
    <w:rsid w:val="0053359E"/>
    <w:rsid w:val="00533AEE"/>
    <w:rsid w:val="00533BDA"/>
    <w:rsid w:val="00533F99"/>
    <w:rsid w:val="005340D8"/>
    <w:rsid w:val="005346CB"/>
    <w:rsid w:val="00534B21"/>
    <w:rsid w:val="00534F50"/>
    <w:rsid w:val="0053509F"/>
    <w:rsid w:val="00535A3B"/>
    <w:rsid w:val="00535A53"/>
    <w:rsid w:val="0053652D"/>
    <w:rsid w:val="005367EB"/>
    <w:rsid w:val="0053688F"/>
    <w:rsid w:val="00536B4E"/>
    <w:rsid w:val="005370F2"/>
    <w:rsid w:val="005371AF"/>
    <w:rsid w:val="0053731D"/>
    <w:rsid w:val="00537433"/>
    <w:rsid w:val="00537668"/>
    <w:rsid w:val="00537EE9"/>
    <w:rsid w:val="00540AEC"/>
    <w:rsid w:val="00540B7A"/>
    <w:rsid w:val="00540DF5"/>
    <w:rsid w:val="005417E5"/>
    <w:rsid w:val="005420E0"/>
    <w:rsid w:val="00542377"/>
    <w:rsid w:val="005424B6"/>
    <w:rsid w:val="0054252C"/>
    <w:rsid w:val="0054262B"/>
    <w:rsid w:val="00542A76"/>
    <w:rsid w:val="00543911"/>
    <w:rsid w:val="00543A50"/>
    <w:rsid w:val="00543E23"/>
    <w:rsid w:val="00543E9D"/>
    <w:rsid w:val="0054425E"/>
    <w:rsid w:val="00544BC9"/>
    <w:rsid w:val="00545165"/>
    <w:rsid w:val="005458B6"/>
    <w:rsid w:val="00545DA6"/>
    <w:rsid w:val="00546294"/>
    <w:rsid w:val="0054629E"/>
    <w:rsid w:val="00546472"/>
    <w:rsid w:val="00546473"/>
    <w:rsid w:val="00546652"/>
    <w:rsid w:val="0054677F"/>
    <w:rsid w:val="0054689F"/>
    <w:rsid w:val="00546B22"/>
    <w:rsid w:val="005472A1"/>
    <w:rsid w:val="00547352"/>
    <w:rsid w:val="00547354"/>
    <w:rsid w:val="0054773C"/>
    <w:rsid w:val="00547D78"/>
    <w:rsid w:val="0055050A"/>
    <w:rsid w:val="00550548"/>
    <w:rsid w:val="0055085B"/>
    <w:rsid w:val="00550B35"/>
    <w:rsid w:val="00551126"/>
    <w:rsid w:val="0055161E"/>
    <w:rsid w:val="00551768"/>
    <w:rsid w:val="00551C0C"/>
    <w:rsid w:val="00551E3B"/>
    <w:rsid w:val="00552574"/>
    <w:rsid w:val="005529B6"/>
    <w:rsid w:val="00552A14"/>
    <w:rsid w:val="00553262"/>
    <w:rsid w:val="0055352B"/>
    <w:rsid w:val="005536F7"/>
    <w:rsid w:val="005537AA"/>
    <w:rsid w:val="005537DE"/>
    <w:rsid w:val="005539B6"/>
    <w:rsid w:val="00553B25"/>
    <w:rsid w:val="00553BAB"/>
    <w:rsid w:val="005540AF"/>
    <w:rsid w:val="00554353"/>
    <w:rsid w:val="00554587"/>
    <w:rsid w:val="005548E9"/>
    <w:rsid w:val="0055503E"/>
    <w:rsid w:val="005563D5"/>
    <w:rsid w:val="00556B6F"/>
    <w:rsid w:val="00556BA7"/>
    <w:rsid w:val="0055720C"/>
    <w:rsid w:val="00557488"/>
    <w:rsid w:val="00560143"/>
    <w:rsid w:val="00560352"/>
    <w:rsid w:val="00560469"/>
    <w:rsid w:val="00560F78"/>
    <w:rsid w:val="00561629"/>
    <w:rsid w:val="00561FB5"/>
    <w:rsid w:val="005629EF"/>
    <w:rsid w:val="00562D80"/>
    <w:rsid w:val="0056300C"/>
    <w:rsid w:val="00563091"/>
    <w:rsid w:val="00563127"/>
    <w:rsid w:val="005634B3"/>
    <w:rsid w:val="0056395D"/>
    <w:rsid w:val="00563D58"/>
    <w:rsid w:val="00563DF5"/>
    <w:rsid w:val="005640B8"/>
    <w:rsid w:val="005644D8"/>
    <w:rsid w:val="00564B89"/>
    <w:rsid w:val="0056522E"/>
    <w:rsid w:val="0056573D"/>
    <w:rsid w:val="00565B7D"/>
    <w:rsid w:val="00565C2A"/>
    <w:rsid w:val="00565C98"/>
    <w:rsid w:val="0056645A"/>
    <w:rsid w:val="00566D32"/>
    <w:rsid w:val="00566ED9"/>
    <w:rsid w:val="00567347"/>
    <w:rsid w:val="005678C7"/>
    <w:rsid w:val="00567AAF"/>
    <w:rsid w:val="00567D2C"/>
    <w:rsid w:val="0057019A"/>
    <w:rsid w:val="00570644"/>
    <w:rsid w:val="00570923"/>
    <w:rsid w:val="00570DE6"/>
    <w:rsid w:val="00570EB6"/>
    <w:rsid w:val="0057108C"/>
    <w:rsid w:val="0057163D"/>
    <w:rsid w:val="00571A8C"/>
    <w:rsid w:val="0057296F"/>
    <w:rsid w:val="005735F8"/>
    <w:rsid w:val="00573686"/>
    <w:rsid w:val="005739A9"/>
    <w:rsid w:val="005745F3"/>
    <w:rsid w:val="00574647"/>
    <w:rsid w:val="005746DC"/>
    <w:rsid w:val="00574786"/>
    <w:rsid w:val="00574E20"/>
    <w:rsid w:val="00575275"/>
    <w:rsid w:val="005755FF"/>
    <w:rsid w:val="00575ABD"/>
    <w:rsid w:val="00575BFB"/>
    <w:rsid w:val="00575DD7"/>
    <w:rsid w:val="00575EDB"/>
    <w:rsid w:val="005764D2"/>
    <w:rsid w:val="0057694F"/>
    <w:rsid w:val="00576CC8"/>
    <w:rsid w:val="00576EC0"/>
    <w:rsid w:val="00576FA5"/>
    <w:rsid w:val="0057757D"/>
    <w:rsid w:val="005779C6"/>
    <w:rsid w:val="00577A61"/>
    <w:rsid w:val="005800D3"/>
    <w:rsid w:val="00580752"/>
    <w:rsid w:val="00580B54"/>
    <w:rsid w:val="00581276"/>
    <w:rsid w:val="00581CBE"/>
    <w:rsid w:val="00581FF3"/>
    <w:rsid w:val="0058225A"/>
    <w:rsid w:val="0058242A"/>
    <w:rsid w:val="00582515"/>
    <w:rsid w:val="005826ED"/>
    <w:rsid w:val="0058277A"/>
    <w:rsid w:val="00582801"/>
    <w:rsid w:val="00582A19"/>
    <w:rsid w:val="00582F15"/>
    <w:rsid w:val="0058305A"/>
    <w:rsid w:val="00583076"/>
    <w:rsid w:val="005830D4"/>
    <w:rsid w:val="00583457"/>
    <w:rsid w:val="00583BDC"/>
    <w:rsid w:val="00583E8D"/>
    <w:rsid w:val="00583F22"/>
    <w:rsid w:val="00584376"/>
    <w:rsid w:val="00584648"/>
    <w:rsid w:val="00584737"/>
    <w:rsid w:val="00585028"/>
    <w:rsid w:val="00585043"/>
    <w:rsid w:val="00585211"/>
    <w:rsid w:val="00585703"/>
    <w:rsid w:val="005859E1"/>
    <w:rsid w:val="00585C87"/>
    <w:rsid w:val="00585D60"/>
    <w:rsid w:val="00586195"/>
    <w:rsid w:val="005863BC"/>
    <w:rsid w:val="005867C4"/>
    <w:rsid w:val="00586BE1"/>
    <w:rsid w:val="00586DB5"/>
    <w:rsid w:val="00586E53"/>
    <w:rsid w:val="005870B6"/>
    <w:rsid w:val="00587413"/>
    <w:rsid w:val="00587464"/>
    <w:rsid w:val="00590453"/>
    <w:rsid w:val="00590B94"/>
    <w:rsid w:val="0059110A"/>
    <w:rsid w:val="0059124D"/>
    <w:rsid w:val="00591677"/>
    <w:rsid w:val="0059167B"/>
    <w:rsid w:val="00591973"/>
    <w:rsid w:val="00591D06"/>
    <w:rsid w:val="00592220"/>
    <w:rsid w:val="00592272"/>
    <w:rsid w:val="0059236F"/>
    <w:rsid w:val="00592CB0"/>
    <w:rsid w:val="00592E08"/>
    <w:rsid w:val="00593195"/>
    <w:rsid w:val="00593436"/>
    <w:rsid w:val="00593A77"/>
    <w:rsid w:val="0059401E"/>
    <w:rsid w:val="0059425F"/>
    <w:rsid w:val="00594CBB"/>
    <w:rsid w:val="00594D53"/>
    <w:rsid w:val="00594D7E"/>
    <w:rsid w:val="00594EBE"/>
    <w:rsid w:val="00595B8C"/>
    <w:rsid w:val="0059646C"/>
    <w:rsid w:val="00596535"/>
    <w:rsid w:val="00597723"/>
    <w:rsid w:val="00597F90"/>
    <w:rsid w:val="005A026F"/>
    <w:rsid w:val="005A05F5"/>
    <w:rsid w:val="005A0CAD"/>
    <w:rsid w:val="005A1E82"/>
    <w:rsid w:val="005A1F7D"/>
    <w:rsid w:val="005A2530"/>
    <w:rsid w:val="005A296D"/>
    <w:rsid w:val="005A2C06"/>
    <w:rsid w:val="005A2C90"/>
    <w:rsid w:val="005A3037"/>
    <w:rsid w:val="005A38CA"/>
    <w:rsid w:val="005A3A08"/>
    <w:rsid w:val="005A3B9F"/>
    <w:rsid w:val="005A4721"/>
    <w:rsid w:val="005A4B6C"/>
    <w:rsid w:val="005A55AB"/>
    <w:rsid w:val="005A5B39"/>
    <w:rsid w:val="005A5BAA"/>
    <w:rsid w:val="005A632E"/>
    <w:rsid w:val="005A651D"/>
    <w:rsid w:val="005A674B"/>
    <w:rsid w:val="005A677F"/>
    <w:rsid w:val="005A6A9F"/>
    <w:rsid w:val="005A6AF5"/>
    <w:rsid w:val="005A6BBE"/>
    <w:rsid w:val="005A6E16"/>
    <w:rsid w:val="005A6F5B"/>
    <w:rsid w:val="005A6F7A"/>
    <w:rsid w:val="005A724A"/>
    <w:rsid w:val="005A76AF"/>
    <w:rsid w:val="005A76CB"/>
    <w:rsid w:val="005A7A49"/>
    <w:rsid w:val="005A7AF6"/>
    <w:rsid w:val="005A7B0E"/>
    <w:rsid w:val="005A7DE0"/>
    <w:rsid w:val="005A7FDE"/>
    <w:rsid w:val="005B065A"/>
    <w:rsid w:val="005B07C1"/>
    <w:rsid w:val="005B07F9"/>
    <w:rsid w:val="005B0D35"/>
    <w:rsid w:val="005B1178"/>
    <w:rsid w:val="005B11AD"/>
    <w:rsid w:val="005B1AEB"/>
    <w:rsid w:val="005B2516"/>
    <w:rsid w:val="005B2FC9"/>
    <w:rsid w:val="005B32B1"/>
    <w:rsid w:val="005B3475"/>
    <w:rsid w:val="005B366D"/>
    <w:rsid w:val="005B39AB"/>
    <w:rsid w:val="005B3A2B"/>
    <w:rsid w:val="005B3F9C"/>
    <w:rsid w:val="005B40A5"/>
    <w:rsid w:val="005B40D2"/>
    <w:rsid w:val="005B5194"/>
    <w:rsid w:val="005B578D"/>
    <w:rsid w:val="005B5DFD"/>
    <w:rsid w:val="005B646B"/>
    <w:rsid w:val="005B6490"/>
    <w:rsid w:val="005B6586"/>
    <w:rsid w:val="005B6B04"/>
    <w:rsid w:val="005B7575"/>
    <w:rsid w:val="005B76E1"/>
    <w:rsid w:val="005B7CFE"/>
    <w:rsid w:val="005C016B"/>
    <w:rsid w:val="005C09C5"/>
    <w:rsid w:val="005C0A67"/>
    <w:rsid w:val="005C0ADB"/>
    <w:rsid w:val="005C164B"/>
    <w:rsid w:val="005C212C"/>
    <w:rsid w:val="005C231F"/>
    <w:rsid w:val="005C3C47"/>
    <w:rsid w:val="005C3D3E"/>
    <w:rsid w:val="005C3E41"/>
    <w:rsid w:val="005C3F05"/>
    <w:rsid w:val="005C44C1"/>
    <w:rsid w:val="005C59BC"/>
    <w:rsid w:val="005C6273"/>
    <w:rsid w:val="005C6F18"/>
    <w:rsid w:val="005C6F40"/>
    <w:rsid w:val="005C70B7"/>
    <w:rsid w:val="005C72E0"/>
    <w:rsid w:val="005C7D00"/>
    <w:rsid w:val="005C7E93"/>
    <w:rsid w:val="005D0485"/>
    <w:rsid w:val="005D0CA3"/>
    <w:rsid w:val="005D0D04"/>
    <w:rsid w:val="005D0FCD"/>
    <w:rsid w:val="005D158A"/>
    <w:rsid w:val="005D1B28"/>
    <w:rsid w:val="005D1D7E"/>
    <w:rsid w:val="005D1E01"/>
    <w:rsid w:val="005D21A2"/>
    <w:rsid w:val="005D21BB"/>
    <w:rsid w:val="005D26A3"/>
    <w:rsid w:val="005D282D"/>
    <w:rsid w:val="005D2AB1"/>
    <w:rsid w:val="005D2D15"/>
    <w:rsid w:val="005D30BB"/>
    <w:rsid w:val="005D318F"/>
    <w:rsid w:val="005D3434"/>
    <w:rsid w:val="005D3B46"/>
    <w:rsid w:val="005D3EB4"/>
    <w:rsid w:val="005D402C"/>
    <w:rsid w:val="005D4056"/>
    <w:rsid w:val="005D42AB"/>
    <w:rsid w:val="005D44C8"/>
    <w:rsid w:val="005D4A76"/>
    <w:rsid w:val="005D4B30"/>
    <w:rsid w:val="005D4F5E"/>
    <w:rsid w:val="005D4FB6"/>
    <w:rsid w:val="005D503A"/>
    <w:rsid w:val="005D5587"/>
    <w:rsid w:val="005D59DF"/>
    <w:rsid w:val="005D5BEE"/>
    <w:rsid w:val="005D6056"/>
    <w:rsid w:val="005D63E0"/>
    <w:rsid w:val="005D6672"/>
    <w:rsid w:val="005D737B"/>
    <w:rsid w:val="005D7869"/>
    <w:rsid w:val="005D7BEF"/>
    <w:rsid w:val="005D7E92"/>
    <w:rsid w:val="005E0176"/>
    <w:rsid w:val="005E07FB"/>
    <w:rsid w:val="005E0CDF"/>
    <w:rsid w:val="005E0E20"/>
    <w:rsid w:val="005E14EA"/>
    <w:rsid w:val="005E1A65"/>
    <w:rsid w:val="005E1C90"/>
    <w:rsid w:val="005E1CE5"/>
    <w:rsid w:val="005E1D51"/>
    <w:rsid w:val="005E2157"/>
    <w:rsid w:val="005E287B"/>
    <w:rsid w:val="005E2D28"/>
    <w:rsid w:val="005E3408"/>
    <w:rsid w:val="005E3AB3"/>
    <w:rsid w:val="005E3B45"/>
    <w:rsid w:val="005E3E2A"/>
    <w:rsid w:val="005E4009"/>
    <w:rsid w:val="005E449C"/>
    <w:rsid w:val="005E4553"/>
    <w:rsid w:val="005E4666"/>
    <w:rsid w:val="005E4716"/>
    <w:rsid w:val="005E4A4A"/>
    <w:rsid w:val="005E4D36"/>
    <w:rsid w:val="005E551A"/>
    <w:rsid w:val="005E56C1"/>
    <w:rsid w:val="005E58F4"/>
    <w:rsid w:val="005E60B0"/>
    <w:rsid w:val="005E6381"/>
    <w:rsid w:val="005E6E71"/>
    <w:rsid w:val="005E6EFE"/>
    <w:rsid w:val="005E7441"/>
    <w:rsid w:val="005E7663"/>
    <w:rsid w:val="005E7958"/>
    <w:rsid w:val="005E7A05"/>
    <w:rsid w:val="005F0207"/>
    <w:rsid w:val="005F0327"/>
    <w:rsid w:val="005F0EB8"/>
    <w:rsid w:val="005F1394"/>
    <w:rsid w:val="005F15E2"/>
    <w:rsid w:val="005F16A5"/>
    <w:rsid w:val="005F1B28"/>
    <w:rsid w:val="005F1BF4"/>
    <w:rsid w:val="005F20D8"/>
    <w:rsid w:val="005F2213"/>
    <w:rsid w:val="005F2624"/>
    <w:rsid w:val="005F294D"/>
    <w:rsid w:val="005F365B"/>
    <w:rsid w:val="005F3B25"/>
    <w:rsid w:val="005F3D08"/>
    <w:rsid w:val="005F4BB6"/>
    <w:rsid w:val="005F522D"/>
    <w:rsid w:val="005F668F"/>
    <w:rsid w:val="005F690A"/>
    <w:rsid w:val="005F6BBA"/>
    <w:rsid w:val="005F7794"/>
    <w:rsid w:val="005F77C3"/>
    <w:rsid w:val="005F7854"/>
    <w:rsid w:val="005F7955"/>
    <w:rsid w:val="005F7B14"/>
    <w:rsid w:val="006005A0"/>
    <w:rsid w:val="00600739"/>
    <w:rsid w:val="0060083D"/>
    <w:rsid w:val="00600CF8"/>
    <w:rsid w:val="00600DA1"/>
    <w:rsid w:val="00601459"/>
    <w:rsid w:val="006014F1"/>
    <w:rsid w:val="006015E8"/>
    <w:rsid w:val="006018E0"/>
    <w:rsid w:val="00601B40"/>
    <w:rsid w:val="006020B4"/>
    <w:rsid w:val="006021CC"/>
    <w:rsid w:val="006029CC"/>
    <w:rsid w:val="00602CC0"/>
    <w:rsid w:val="00602EB9"/>
    <w:rsid w:val="00603488"/>
    <w:rsid w:val="00603733"/>
    <w:rsid w:val="00603958"/>
    <w:rsid w:val="00603A87"/>
    <w:rsid w:val="00603B12"/>
    <w:rsid w:val="00604039"/>
    <w:rsid w:val="0060411C"/>
    <w:rsid w:val="0060412B"/>
    <w:rsid w:val="00604330"/>
    <w:rsid w:val="00604DCE"/>
    <w:rsid w:val="00604F08"/>
    <w:rsid w:val="006055E0"/>
    <w:rsid w:val="006058FE"/>
    <w:rsid w:val="00605BF4"/>
    <w:rsid w:val="0060693C"/>
    <w:rsid w:val="00606B7E"/>
    <w:rsid w:val="00606EB5"/>
    <w:rsid w:val="006070F6"/>
    <w:rsid w:val="006078DD"/>
    <w:rsid w:val="00607A70"/>
    <w:rsid w:val="00607D95"/>
    <w:rsid w:val="006109D0"/>
    <w:rsid w:val="00610A38"/>
    <w:rsid w:val="00610C3A"/>
    <w:rsid w:val="00610D00"/>
    <w:rsid w:val="00610F62"/>
    <w:rsid w:val="006116B7"/>
    <w:rsid w:val="00611EDE"/>
    <w:rsid w:val="0061218C"/>
    <w:rsid w:val="00612211"/>
    <w:rsid w:val="00612950"/>
    <w:rsid w:val="00612B9C"/>
    <w:rsid w:val="00612F9B"/>
    <w:rsid w:val="00613FDB"/>
    <w:rsid w:val="00614054"/>
    <w:rsid w:val="00614636"/>
    <w:rsid w:val="00614932"/>
    <w:rsid w:val="00614BCA"/>
    <w:rsid w:val="00614C0E"/>
    <w:rsid w:val="00614DC7"/>
    <w:rsid w:val="006151A7"/>
    <w:rsid w:val="00615345"/>
    <w:rsid w:val="00615632"/>
    <w:rsid w:val="006166FA"/>
    <w:rsid w:val="00616D18"/>
    <w:rsid w:val="0061717D"/>
    <w:rsid w:val="006178D6"/>
    <w:rsid w:val="00617B18"/>
    <w:rsid w:val="00620FFF"/>
    <w:rsid w:val="006211D4"/>
    <w:rsid w:val="00621FA5"/>
    <w:rsid w:val="006226BE"/>
    <w:rsid w:val="006227C4"/>
    <w:rsid w:val="00623AC8"/>
    <w:rsid w:val="00623E4A"/>
    <w:rsid w:val="006243F5"/>
    <w:rsid w:val="006245BC"/>
    <w:rsid w:val="0062466F"/>
    <w:rsid w:val="006247AA"/>
    <w:rsid w:val="0062487D"/>
    <w:rsid w:val="00624CDB"/>
    <w:rsid w:val="00624D03"/>
    <w:rsid w:val="00624D49"/>
    <w:rsid w:val="006250AC"/>
    <w:rsid w:val="0062566A"/>
    <w:rsid w:val="00625A0E"/>
    <w:rsid w:val="00625BAE"/>
    <w:rsid w:val="00625F72"/>
    <w:rsid w:val="00626021"/>
    <w:rsid w:val="006260DA"/>
    <w:rsid w:val="00626345"/>
    <w:rsid w:val="00626D2D"/>
    <w:rsid w:val="006272CC"/>
    <w:rsid w:val="00627404"/>
    <w:rsid w:val="00627A0E"/>
    <w:rsid w:val="006300C5"/>
    <w:rsid w:val="006302AD"/>
    <w:rsid w:val="006303EC"/>
    <w:rsid w:val="00630459"/>
    <w:rsid w:val="0063088F"/>
    <w:rsid w:val="00630BB1"/>
    <w:rsid w:val="00631359"/>
    <w:rsid w:val="006319FD"/>
    <w:rsid w:val="00631AED"/>
    <w:rsid w:val="00631D71"/>
    <w:rsid w:val="00631DFB"/>
    <w:rsid w:val="00631F77"/>
    <w:rsid w:val="00632CCC"/>
    <w:rsid w:val="00632E26"/>
    <w:rsid w:val="0063310C"/>
    <w:rsid w:val="00633373"/>
    <w:rsid w:val="00633377"/>
    <w:rsid w:val="00633A64"/>
    <w:rsid w:val="00633AD6"/>
    <w:rsid w:val="00634064"/>
    <w:rsid w:val="00634FB5"/>
    <w:rsid w:val="006357B4"/>
    <w:rsid w:val="00635CAD"/>
    <w:rsid w:val="00636225"/>
    <w:rsid w:val="00636527"/>
    <w:rsid w:val="006367E4"/>
    <w:rsid w:val="0063787B"/>
    <w:rsid w:val="00637C63"/>
    <w:rsid w:val="006406C9"/>
    <w:rsid w:val="00640AC8"/>
    <w:rsid w:val="00640E3A"/>
    <w:rsid w:val="00640FA0"/>
    <w:rsid w:val="00641439"/>
    <w:rsid w:val="00641CD9"/>
    <w:rsid w:val="00641D4B"/>
    <w:rsid w:val="0064237C"/>
    <w:rsid w:val="00642717"/>
    <w:rsid w:val="00642C2F"/>
    <w:rsid w:val="00642E8B"/>
    <w:rsid w:val="006430D6"/>
    <w:rsid w:val="00643A1C"/>
    <w:rsid w:val="006440DF"/>
    <w:rsid w:val="0064424E"/>
    <w:rsid w:val="00644378"/>
    <w:rsid w:val="00644A41"/>
    <w:rsid w:val="00644ADD"/>
    <w:rsid w:val="00644D77"/>
    <w:rsid w:val="00644FBC"/>
    <w:rsid w:val="006451A5"/>
    <w:rsid w:val="00645204"/>
    <w:rsid w:val="006464AF"/>
    <w:rsid w:val="00646899"/>
    <w:rsid w:val="00646ABB"/>
    <w:rsid w:val="00646CF4"/>
    <w:rsid w:val="00646DEA"/>
    <w:rsid w:val="00647212"/>
    <w:rsid w:val="00647521"/>
    <w:rsid w:val="00647724"/>
    <w:rsid w:val="00647808"/>
    <w:rsid w:val="00647C80"/>
    <w:rsid w:val="00647EFF"/>
    <w:rsid w:val="00650012"/>
    <w:rsid w:val="006507B0"/>
    <w:rsid w:val="00650BE6"/>
    <w:rsid w:val="00651552"/>
    <w:rsid w:val="00651ACE"/>
    <w:rsid w:val="00651CEB"/>
    <w:rsid w:val="00652581"/>
    <w:rsid w:val="00652613"/>
    <w:rsid w:val="00652734"/>
    <w:rsid w:val="00652747"/>
    <w:rsid w:val="00652C64"/>
    <w:rsid w:val="0065322D"/>
    <w:rsid w:val="006534E6"/>
    <w:rsid w:val="0065359C"/>
    <w:rsid w:val="00653629"/>
    <w:rsid w:val="0065413B"/>
    <w:rsid w:val="00654BDC"/>
    <w:rsid w:val="0065524B"/>
    <w:rsid w:val="006554AA"/>
    <w:rsid w:val="006556A2"/>
    <w:rsid w:val="006558EF"/>
    <w:rsid w:val="00655DC7"/>
    <w:rsid w:val="00655FA4"/>
    <w:rsid w:val="00656008"/>
    <w:rsid w:val="00656359"/>
    <w:rsid w:val="0065660D"/>
    <w:rsid w:val="006573AF"/>
    <w:rsid w:val="00657540"/>
    <w:rsid w:val="00657B36"/>
    <w:rsid w:val="00660060"/>
    <w:rsid w:val="00660591"/>
    <w:rsid w:val="00660CCF"/>
    <w:rsid w:val="00660DFB"/>
    <w:rsid w:val="00661384"/>
    <w:rsid w:val="00661CD7"/>
    <w:rsid w:val="00661D8E"/>
    <w:rsid w:val="0066230E"/>
    <w:rsid w:val="00662908"/>
    <w:rsid w:val="0066302D"/>
    <w:rsid w:val="00663064"/>
    <w:rsid w:val="00663CDC"/>
    <w:rsid w:val="00664035"/>
    <w:rsid w:val="006646C3"/>
    <w:rsid w:val="006648EB"/>
    <w:rsid w:val="00664C0E"/>
    <w:rsid w:val="006651DA"/>
    <w:rsid w:val="00665227"/>
    <w:rsid w:val="00665856"/>
    <w:rsid w:val="0066621E"/>
    <w:rsid w:val="0066639D"/>
    <w:rsid w:val="00667277"/>
    <w:rsid w:val="006673BA"/>
    <w:rsid w:val="006676BF"/>
    <w:rsid w:val="00667D34"/>
    <w:rsid w:val="006700E7"/>
    <w:rsid w:val="006701C4"/>
    <w:rsid w:val="00670385"/>
    <w:rsid w:val="0067062B"/>
    <w:rsid w:val="00670A52"/>
    <w:rsid w:val="00670AF5"/>
    <w:rsid w:val="00671249"/>
    <w:rsid w:val="00671263"/>
    <w:rsid w:val="00671331"/>
    <w:rsid w:val="00671C8B"/>
    <w:rsid w:val="00671DAF"/>
    <w:rsid w:val="00671FB2"/>
    <w:rsid w:val="0067208D"/>
    <w:rsid w:val="006724DF"/>
    <w:rsid w:val="006728A0"/>
    <w:rsid w:val="006739B1"/>
    <w:rsid w:val="00673CFE"/>
    <w:rsid w:val="00674032"/>
    <w:rsid w:val="00674043"/>
    <w:rsid w:val="00674266"/>
    <w:rsid w:val="0067427C"/>
    <w:rsid w:val="00674E17"/>
    <w:rsid w:val="00674E79"/>
    <w:rsid w:val="00675107"/>
    <w:rsid w:val="006754E9"/>
    <w:rsid w:val="00675837"/>
    <w:rsid w:val="0067590E"/>
    <w:rsid w:val="00675FDE"/>
    <w:rsid w:val="006761F4"/>
    <w:rsid w:val="00676301"/>
    <w:rsid w:val="00676979"/>
    <w:rsid w:val="00676EEC"/>
    <w:rsid w:val="00677473"/>
    <w:rsid w:val="006801F5"/>
    <w:rsid w:val="006804DB"/>
    <w:rsid w:val="006806AC"/>
    <w:rsid w:val="0068074C"/>
    <w:rsid w:val="00681099"/>
    <w:rsid w:val="0068140C"/>
    <w:rsid w:val="00681B59"/>
    <w:rsid w:val="00681D28"/>
    <w:rsid w:val="00681D87"/>
    <w:rsid w:val="006821A8"/>
    <w:rsid w:val="00683135"/>
    <w:rsid w:val="006834C3"/>
    <w:rsid w:val="0068377A"/>
    <w:rsid w:val="006837BF"/>
    <w:rsid w:val="00683E4C"/>
    <w:rsid w:val="0068451E"/>
    <w:rsid w:val="00684663"/>
    <w:rsid w:val="00684DA6"/>
    <w:rsid w:val="00685254"/>
    <w:rsid w:val="006852FB"/>
    <w:rsid w:val="00685CE2"/>
    <w:rsid w:val="00685D09"/>
    <w:rsid w:val="006862F6"/>
    <w:rsid w:val="0068637D"/>
    <w:rsid w:val="006865A1"/>
    <w:rsid w:val="00686895"/>
    <w:rsid w:val="00687050"/>
    <w:rsid w:val="00687A47"/>
    <w:rsid w:val="00687A6D"/>
    <w:rsid w:val="00687DF4"/>
    <w:rsid w:val="0069025B"/>
    <w:rsid w:val="006904A6"/>
    <w:rsid w:val="006904B0"/>
    <w:rsid w:val="006906AF"/>
    <w:rsid w:val="006907AA"/>
    <w:rsid w:val="006909EE"/>
    <w:rsid w:val="00690AD5"/>
    <w:rsid w:val="006912D8"/>
    <w:rsid w:val="006915B6"/>
    <w:rsid w:val="00691DFF"/>
    <w:rsid w:val="0069204E"/>
    <w:rsid w:val="00692270"/>
    <w:rsid w:val="00692457"/>
    <w:rsid w:val="00692814"/>
    <w:rsid w:val="0069288C"/>
    <w:rsid w:val="00692B79"/>
    <w:rsid w:val="00692D25"/>
    <w:rsid w:val="00692DE2"/>
    <w:rsid w:val="0069313C"/>
    <w:rsid w:val="006932E3"/>
    <w:rsid w:val="00693467"/>
    <w:rsid w:val="00693502"/>
    <w:rsid w:val="00693CCA"/>
    <w:rsid w:val="006941FB"/>
    <w:rsid w:val="006949CB"/>
    <w:rsid w:val="00694E0C"/>
    <w:rsid w:val="00694F3E"/>
    <w:rsid w:val="006952C2"/>
    <w:rsid w:val="006956E4"/>
    <w:rsid w:val="006957AF"/>
    <w:rsid w:val="00695DB1"/>
    <w:rsid w:val="00695F3D"/>
    <w:rsid w:val="006960AC"/>
    <w:rsid w:val="00696745"/>
    <w:rsid w:val="00696A90"/>
    <w:rsid w:val="006977ED"/>
    <w:rsid w:val="00697838"/>
    <w:rsid w:val="00697F94"/>
    <w:rsid w:val="006A0045"/>
    <w:rsid w:val="006A097A"/>
    <w:rsid w:val="006A1581"/>
    <w:rsid w:val="006A17CD"/>
    <w:rsid w:val="006A1ADA"/>
    <w:rsid w:val="006A1E76"/>
    <w:rsid w:val="006A293C"/>
    <w:rsid w:val="006A2B45"/>
    <w:rsid w:val="006A2E9E"/>
    <w:rsid w:val="006A2EDD"/>
    <w:rsid w:val="006A359F"/>
    <w:rsid w:val="006A4126"/>
    <w:rsid w:val="006A4385"/>
    <w:rsid w:val="006A439B"/>
    <w:rsid w:val="006A4DA7"/>
    <w:rsid w:val="006A5B16"/>
    <w:rsid w:val="006A6651"/>
    <w:rsid w:val="006A6E5B"/>
    <w:rsid w:val="006A6F95"/>
    <w:rsid w:val="006A6FC5"/>
    <w:rsid w:val="006A7199"/>
    <w:rsid w:val="006A7C87"/>
    <w:rsid w:val="006A7ED7"/>
    <w:rsid w:val="006B02C9"/>
    <w:rsid w:val="006B02E7"/>
    <w:rsid w:val="006B0523"/>
    <w:rsid w:val="006B0BE7"/>
    <w:rsid w:val="006B0DFA"/>
    <w:rsid w:val="006B12D1"/>
    <w:rsid w:val="006B1488"/>
    <w:rsid w:val="006B1549"/>
    <w:rsid w:val="006B1559"/>
    <w:rsid w:val="006B167A"/>
    <w:rsid w:val="006B1A50"/>
    <w:rsid w:val="006B1D78"/>
    <w:rsid w:val="006B2334"/>
    <w:rsid w:val="006B2389"/>
    <w:rsid w:val="006B2517"/>
    <w:rsid w:val="006B2BF9"/>
    <w:rsid w:val="006B2F84"/>
    <w:rsid w:val="006B332E"/>
    <w:rsid w:val="006B34F2"/>
    <w:rsid w:val="006B3544"/>
    <w:rsid w:val="006B3A15"/>
    <w:rsid w:val="006B3BF4"/>
    <w:rsid w:val="006B42CB"/>
    <w:rsid w:val="006B4497"/>
    <w:rsid w:val="006B450A"/>
    <w:rsid w:val="006B52AD"/>
    <w:rsid w:val="006B5E99"/>
    <w:rsid w:val="006B61CD"/>
    <w:rsid w:val="006B6215"/>
    <w:rsid w:val="006B67E1"/>
    <w:rsid w:val="006B77BC"/>
    <w:rsid w:val="006B7951"/>
    <w:rsid w:val="006B7B4D"/>
    <w:rsid w:val="006B7FF2"/>
    <w:rsid w:val="006C0147"/>
    <w:rsid w:val="006C0483"/>
    <w:rsid w:val="006C04E1"/>
    <w:rsid w:val="006C052E"/>
    <w:rsid w:val="006C06BC"/>
    <w:rsid w:val="006C09DA"/>
    <w:rsid w:val="006C0A72"/>
    <w:rsid w:val="006C0D86"/>
    <w:rsid w:val="006C0DA4"/>
    <w:rsid w:val="006C0E1F"/>
    <w:rsid w:val="006C0EAC"/>
    <w:rsid w:val="006C1256"/>
    <w:rsid w:val="006C16BE"/>
    <w:rsid w:val="006C1F5F"/>
    <w:rsid w:val="006C2E27"/>
    <w:rsid w:val="006C2F77"/>
    <w:rsid w:val="006C326B"/>
    <w:rsid w:val="006C338D"/>
    <w:rsid w:val="006C34EF"/>
    <w:rsid w:val="006C3EBB"/>
    <w:rsid w:val="006C4004"/>
    <w:rsid w:val="006C42C8"/>
    <w:rsid w:val="006C4870"/>
    <w:rsid w:val="006C4C4C"/>
    <w:rsid w:val="006C52C9"/>
    <w:rsid w:val="006C5C13"/>
    <w:rsid w:val="006C6967"/>
    <w:rsid w:val="006C69BE"/>
    <w:rsid w:val="006C6EF3"/>
    <w:rsid w:val="006C7A2C"/>
    <w:rsid w:val="006D05B3"/>
    <w:rsid w:val="006D1185"/>
    <w:rsid w:val="006D13E8"/>
    <w:rsid w:val="006D17DB"/>
    <w:rsid w:val="006D1E09"/>
    <w:rsid w:val="006D1E60"/>
    <w:rsid w:val="006D1EBB"/>
    <w:rsid w:val="006D1EDF"/>
    <w:rsid w:val="006D22C5"/>
    <w:rsid w:val="006D2367"/>
    <w:rsid w:val="006D23A5"/>
    <w:rsid w:val="006D2860"/>
    <w:rsid w:val="006D28C2"/>
    <w:rsid w:val="006D3542"/>
    <w:rsid w:val="006D36D1"/>
    <w:rsid w:val="006D3884"/>
    <w:rsid w:val="006D3950"/>
    <w:rsid w:val="006D3FF2"/>
    <w:rsid w:val="006D41E4"/>
    <w:rsid w:val="006D42E5"/>
    <w:rsid w:val="006D443D"/>
    <w:rsid w:val="006D46D0"/>
    <w:rsid w:val="006D495A"/>
    <w:rsid w:val="006D4D7B"/>
    <w:rsid w:val="006D57E1"/>
    <w:rsid w:val="006D5849"/>
    <w:rsid w:val="006D5C6E"/>
    <w:rsid w:val="006D5CED"/>
    <w:rsid w:val="006D5F22"/>
    <w:rsid w:val="006D5F37"/>
    <w:rsid w:val="006D6087"/>
    <w:rsid w:val="006D60B5"/>
    <w:rsid w:val="006D6562"/>
    <w:rsid w:val="006D6594"/>
    <w:rsid w:val="006D6C2D"/>
    <w:rsid w:val="006D716D"/>
    <w:rsid w:val="006D783A"/>
    <w:rsid w:val="006E08C8"/>
    <w:rsid w:val="006E0A6B"/>
    <w:rsid w:val="006E0AB7"/>
    <w:rsid w:val="006E0D9F"/>
    <w:rsid w:val="006E0E0F"/>
    <w:rsid w:val="006E1847"/>
    <w:rsid w:val="006E232B"/>
    <w:rsid w:val="006E2440"/>
    <w:rsid w:val="006E3943"/>
    <w:rsid w:val="006E3E5F"/>
    <w:rsid w:val="006E43F1"/>
    <w:rsid w:val="006E44DE"/>
    <w:rsid w:val="006E4D0E"/>
    <w:rsid w:val="006E5204"/>
    <w:rsid w:val="006E5653"/>
    <w:rsid w:val="006E5713"/>
    <w:rsid w:val="006E5813"/>
    <w:rsid w:val="006E5A61"/>
    <w:rsid w:val="006E5AAF"/>
    <w:rsid w:val="006E5B3D"/>
    <w:rsid w:val="006E5B5A"/>
    <w:rsid w:val="006E623E"/>
    <w:rsid w:val="006E6BE7"/>
    <w:rsid w:val="006E6F9C"/>
    <w:rsid w:val="006E7814"/>
    <w:rsid w:val="006E7B3A"/>
    <w:rsid w:val="006F0311"/>
    <w:rsid w:val="006F0F90"/>
    <w:rsid w:val="006F159F"/>
    <w:rsid w:val="006F1913"/>
    <w:rsid w:val="006F1ADA"/>
    <w:rsid w:val="006F1D3A"/>
    <w:rsid w:val="006F1E7C"/>
    <w:rsid w:val="006F20DD"/>
    <w:rsid w:val="006F21E0"/>
    <w:rsid w:val="006F2CAB"/>
    <w:rsid w:val="006F342D"/>
    <w:rsid w:val="006F3783"/>
    <w:rsid w:val="006F3B7B"/>
    <w:rsid w:val="006F3B8B"/>
    <w:rsid w:val="006F3E87"/>
    <w:rsid w:val="006F4414"/>
    <w:rsid w:val="006F4ADD"/>
    <w:rsid w:val="006F50BD"/>
    <w:rsid w:val="006F54DA"/>
    <w:rsid w:val="006F68AD"/>
    <w:rsid w:val="006F6B8C"/>
    <w:rsid w:val="006F7635"/>
    <w:rsid w:val="006F77E9"/>
    <w:rsid w:val="006F7D69"/>
    <w:rsid w:val="006F7EB6"/>
    <w:rsid w:val="0070017A"/>
    <w:rsid w:val="007001DA"/>
    <w:rsid w:val="0070088F"/>
    <w:rsid w:val="00700934"/>
    <w:rsid w:val="007012C7"/>
    <w:rsid w:val="0070134B"/>
    <w:rsid w:val="007015C5"/>
    <w:rsid w:val="00701AC1"/>
    <w:rsid w:val="00701D32"/>
    <w:rsid w:val="00702618"/>
    <w:rsid w:val="007026B0"/>
    <w:rsid w:val="007026B9"/>
    <w:rsid w:val="007030A0"/>
    <w:rsid w:val="007038FA"/>
    <w:rsid w:val="007040A4"/>
    <w:rsid w:val="0070425F"/>
    <w:rsid w:val="007043DD"/>
    <w:rsid w:val="007045AE"/>
    <w:rsid w:val="007048DA"/>
    <w:rsid w:val="00704B8E"/>
    <w:rsid w:val="00705280"/>
    <w:rsid w:val="007053A3"/>
    <w:rsid w:val="0070545B"/>
    <w:rsid w:val="0070560D"/>
    <w:rsid w:val="007056FC"/>
    <w:rsid w:val="00705886"/>
    <w:rsid w:val="00705B9E"/>
    <w:rsid w:val="007063D8"/>
    <w:rsid w:val="00706436"/>
    <w:rsid w:val="007065EB"/>
    <w:rsid w:val="007065FF"/>
    <w:rsid w:val="007066F3"/>
    <w:rsid w:val="00706FFF"/>
    <w:rsid w:val="007072A8"/>
    <w:rsid w:val="00707375"/>
    <w:rsid w:val="00707425"/>
    <w:rsid w:val="00707A53"/>
    <w:rsid w:val="00707A90"/>
    <w:rsid w:val="00707D7C"/>
    <w:rsid w:val="00710131"/>
    <w:rsid w:val="00710A51"/>
    <w:rsid w:val="00710F6A"/>
    <w:rsid w:val="007110D7"/>
    <w:rsid w:val="00712373"/>
    <w:rsid w:val="0071248E"/>
    <w:rsid w:val="00712646"/>
    <w:rsid w:val="007138DA"/>
    <w:rsid w:val="007141BF"/>
    <w:rsid w:val="00714444"/>
    <w:rsid w:val="007145B9"/>
    <w:rsid w:val="00714704"/>
    <w:rsid w:val="0071471C"/>
    <w:rsid w:val="00714FDD"/>
    <w:rsid w:val="007156E6"/>
    <w:rsid w:val="00715B19"/>
    <w:rsid w:val="00715BF5"/>
    <w:rsid w:val="00716750"/>
    <w:rsid w:val="00716BBC"/>
    <w:rsid w:val="00717286"/>
    <w:rsid w:val="00717937"/>
    <w:rsid w:val="00720095"/>
    <w:rsid w:val="00720624"/>
    <w:rsid w:val="00720BB3"/>
    <w:rsid w:val="007211E1"/>
    <w:rsid w:val="00721ADE"/>
    <w:rsid w:val="00721E38"/>
    <w:rsid w:val="00721E5B"/>
    <w:rsid w:val="00721F05"/>
    <w:rsid w:val="0072232A"/>
    <w:rsid w:val="007223D5"/>
    <w:rsid w:val="0072271A"/>
    <w:rsid w:val="00722D46"/>
    <w:rsid w:val="00723471"/>
    <w:rsid w:val="00723644"/>
    <w:rsid w:val="00723B30"/>
    <w:rsid w:val="00723FDE"/>
    <w:rsid w:val="0072417A"/>
    <w:rsid w:val="00724528"/>
    <w:rsid w:val="00724982"/>
    <w:rsid w:val="00724E40"/>
    <w:rsid w:val="007259BC"/>
    <w:rsid w:val="00726127"/>
    <w:rsid w:val="00726442"/>
    <w:rsid w:val="007264FF"/>
    <w:rsid w:val="00726E53"/>
    <w:rsid w:val="00727259"/>
    <w:rsid w:val="00727463"/>
    <w:rsid w:val="00727D71"/>
    <w:rsid w:val="0073083D"/>
    <w:rsid w:val="0073231D"/>
    <w:rsid w:val="00733608"/>
    <w:rsid w:val="0073365E"/>
    <w:rsid w:val="00733AF0"/>
    <w:rsid w:val="00733CE9"/>
    <w:rsid w:val="00734B89"/>
    <w:rsid w:val="007350C2"/>
    <w:rsid w:val="007357A1"/>
    <w:rsid w:val="00735958"/>
    <w:rsid w:val="00735DCF"/>
    <w:rsid w:val="00735E77"/>
    <w:rsid w:val="007363A1"/>
    <w:rsid w:val="007363BC"/>
    <w:rsid w:val="00736500"/>
    <w:rsid w:val="007369EE"/>
    <w:rsid w:val="00736AB1"/>
    <w:rsid w:val="00736B3C"/>
    <w:rsid w:val="00736CF8"/>
    <w:rsid w:val="00736F05"/>
    <w:rsid w:val="00737188"/>
    <w:rsid w:val="00737AF6"/>
    <w:rsid w:val="00737CA4"/>
    <w:rsid w:val="00740246"/>
    <w:rsid w:val="0074069E"/>
    <w:rsid w:val="00740889"/>
    <w:rsid w:val="007413C8"/>
    <w:rsid w:val="00741FB2"/>
    <w:rsid w:val="0074227E"/>
    <w:rsid w:val="00742BE5"/>
    <w:rsid w:val="007434B3"/>
    <w:rsid w:val="00743798"/>
    <w:rsid w:val="00743AC3"/>
    <w:rsid w:val="00743CD0"/>
    <w:rsid w:val="00743F65"/>
    <w:rsid w:val="00744046"/>
    <w:rsid w:val="00744AF1"/>
    <w:rsid w:val="00744B18"/>
    <w:rsid w:val="00744F79"/>
    <w:rsid w:val="0074521D"/>
    <w:rsid w:val="00745DCC"/>
    <w:rsid w:val="0074613A"/>
    <w:rsid w:val="007461FE"/>
    <w:rsid w:val="00746220"/>
    <w:rsid w:val="00746F9D"/>
    <w:rsid w:val="00747168"/>
    <w:rsid w:val="00747500"/>
    <w:rsid w:val="007477FC"/>
    <w:rsid w:val="0075011C"/>
    <w:rsid w:val="00750A35"/>
    <w:rsid w:val="00750FCA"/>
    <w:rsid w:val="00751236"/>
    <w:rsid w:val="007514BF"/>
    <w:rsid w:val="00751AB1"/>
    <w:rsid w:val="00751BB5"/>
    <w:rsid w:val="007524BD"/>
    <w:rsid w:val="0075292F"/>
    <w:rsid w:val="00752A11"/>
    <w:rsid w:val="00752B2C"/>
    <w:rsid w:val="00752BF1"/>
    <w:rsid w:val="007530F0"/>
    <w:rsid w:val="0075348E"/>
    <w:rsid w:val="00753F58"/>
    <w:rsid w:val="0075412D"/>
    <w:rsid w:val="00754384"/>
    <w:rsid w:val="00754832"/>
    <w:rsid w:val="00754A20"/>
    <w:rsid w:val="007551A9"/>
    <w:rsid w:val="007554C9"/>
    <w:rsid w:val="0075556E"/>
    <w:rsid w:val="007557B9"/>
    <w:rsid w:val="00755EB5"/>
    <w:rsid w:val="00756036"/>
    <w:rsid w:val="007568FF"/>
    <w:rsid w:val="00757006"/>
    <w:rsid w:val="007571E9"/>
    <w:rsid w:val="007578BB"/>
    <w:rsid w:val="0075792B"/>
    <w:rsid w:val="00757CDC"/>
    <w:rsid w:val="00757E3F"/>
    <w:rsid w:val="00761241"/>
    <w:rsid w:val="00761271"/>
    <w:rsid w:val="007619C5"/>
    <w:rsid w:val="00761C59"/>
    <w:rsid w:val="00761F95"/>
    <w:rsid w:val="00762045"/>
    <w:rsid w:val="00762121"/>
    <w:rsid w:val="007625E8"/>
    <w:rsid w:val="00763958"/>
    <w:rsid w:val="00763E49"/>
    <w:rsid w:val="00763E5D"/>
    <w:rsid w:val="00763E80"/>
    <w:rsid w:val="00764C49"/>
    <w:rsid w:val="00765159"/>
    <w:rsid w:val="00765788"/>
    <w:rsid w:val="00765B4F"/>
    <w:rsid w:val="00765D3A"/>
    <w:rsid w:val="00765D99"/>
    <w:rsid w:val="0076611D"/>
    <w:rsid w:val="0076631E"/>
    <w:rsid w:val="0076639D"/>
    <w:rsid w:val="0076722B"/>
    <w:rsid w:val="00767370"/>
    <w:rsid w:val="00767596"/>
    <w:rsid w:val="007677A0"/>
    <w:rsid w:val="007678A0"/>
    <w:rsid w:val="00770206"/>
    <w:rsid w:val="00770ED9"/>
    <w:rsid w:val="007713CF"/>
    <w:rsid w:val="00771641"/>
    <w:rsid w:val="0077186B"/>
    <w:rsid w:val="0077191C"/>
    <w:rsid w:val="007721A4"/>
    <w:rsid w:val="007722A1"/>
    <w:rsid w:val="00772756"/>
    <w:rsid w:val="00772890"/>
    <w:rsid w:val="00772A1D"/>
    <w:rsid w:val="00772C31"/>
    <w:rsid w:val="00772E05"/>
    <w:rsid w:val="00772EF1"/>
    <w:rsid w:val="00772FFB"/>
    <w:rsid w:val="007733EC"/>
    <w:rsid w:val="0077372B"/>
    <w:rsid w:val="00773934"/>
    <w:rsid w:val="007742CB"/>
    <w:rsid w:val="007743EC"/>
    <w:rsid w:val="007744E2"/>
    <w:rsid w:val="0077495B"/>
    <w:rsid w:val="007749CE"/>
    <w:rsid w:val="00774C55"/>
    <w:rsid w:val="00774D9A"/>
    <w:rsid w:val="00775047"/>
    <w:rsid w:val="00776843"/>
    <w:rsid w:val="0077719D"/>
    <w:rsid w:val="00777688"/>
    <w:rsid w:val="007779CA"/>
    <w:rsid w:val="00777ADA"/>
    <w:rsid w:val="0078004F"/>
    <w:rsid w:val="007801B3"/>
    <w:rsid w:val="0078022C"/>
    <w:rsid w:val="00780663"/>
    <w:rsid w:val="00780B44"/>
    <w:rsid w:val="00780B4C"/>
    <w:rsid w:val="007812AD"/>
    <w:rsid w:val="00781381"/>
    <w:rsid w:val="00781426"/>
    <w:rsid w:val="00781878"/>
    <w:rsid w:val="0078223F"/>
    <w:rsid w:val="007826CA"/>
    <w:rsid w:val="0078272B"/>
    <w:rsid w:val="0078298F"/>
    <w:rsid w:val="00783448"/>
    <w:rsid w:val="00783526"/>
    <w:rsid w:val="0078353B"/>
    <w:rsid w:val="00783B7F"/>
    <w:rsid w:val="007840EF"/>
    <w:rsid w:val="00784DC7"/>
    <w:rsid w:val="00784E50"/>
    <w:rsid w:val="00785828"/>
    <w:rsid w:val="00785D96"/>
    <w:rsid w:val="007860D3"/>
    <w:rsid w:val="0078637F"/>
    <w:rsid w:val="007864B9"/>
    <w:rsid w:val="00786580"/>
    <w:rsid w:val="00786D92"/>
    <w:rsid w:val="007876A9"/>
    <w:rsid w:val="007877A0"/>
    <w:rsid w:val="00787D2D"/>
    <w:rsid w:val="00787D86"/>
    <w:rsid w:val="00790150"/>
    <w:rsid w:val="0079057B"/>
    <w:rsid w:val="007905A2"/>
    <w:rsid w:val="0079136E"/>
    <w:rsid w:val="007914B9"/>
    <w:rsid w:val="00791E0E"/>
    <w:rsid w:val="00792ADA"/>
    <w:rsid w:val="00792BB5"/>
    <w:rsid w:val="00792CA1"/>
    <w:rsid w:val="007930EE"/>
    <w:rsid w:val="00793907"/>
    <w:rsid w:val="0079418B"/>
    <w:rsid w:val="0079454B"/>
    <w:rsid w:val="00794680"/>
    <w:rsid w:val="007947E2"/>
    <w:rsid w:val="00794C8A"/>
    <w:rsid w:val="00795097"/>
    <w:rsid w:val="007959A5"/>
    <w:rsid w:val="00795AF8"/>
    <w:rsid w:val="00795E20"/>
    <w:rsid w:val="00795E62"/>
    <w:rsid w:val="0079618E"/>
    <w:rsid w:val="0079635C"/>
    <w:rsid w:val="007965F1"/>
    <w:rsid w:val="00797461"/>
    <w:rsid w:val="00797484"/>
    <w:rsid w:val="007974E6"/>
    <w:rsid w:val="00797C0C"/>
    <w:rsid w:val="00797EC3"/>
    <w:rsid w:val="00797F99"/>
    <w:rsid w:val="007A043E"/>
    <w:rsid w:val="007A05BB"/>
    <w:rsid w:val="007A17A2"/>
    <w:rsid w:val="007A1CEE"/>
    <w:rsid w:val="007A20E2"/>
    <w:rsid w:val="007A251A"/>
    <w:rsid w:val="007A2C8D"/>
    <w:rsid w:val="007A303B"/>
    <w:rsid w:val="007A3681"/>
    <w:rsid w:val="007A3892"/>
    <w:rsid w:val="007A3E11"/>
    <w:rsid w:val="007A42ED"/>
    <w:rsid w:val="007A5378"/>
    <w:rsid w:val="007A552E"/>
    <w:rsid w:val="007A5B9C"/>
    <w:rsid w:val="007A5FFC"/>
    <w:rsid w:val="007A616A"/>
    <w:rsid w:val="007A62F7"/>
    <w:rsid w:val="007A66EF"/>
    <w:rsid w:val="007A6726"/>
    <w:rsid w:val="007A6D17"/>
    <w:rsid w:val="007A7077"/>
    <w:rsid w:val="007A7367"/>
    <w:rsid w:val="007A7839"/>
    <w:rsid w:val="007A7A4A"/>
    <w:rsid w:val="007B00F5"/>
    <w:rsid w:val="007B05C7"/>
    <w:rsid w:val="007B0810"/>
    <w:rsid w:val="007B09D0"/>
    <w:rsid w:val="007B0B39"/>
    <w:rsid w:val="007B0E88"/>
    <w:rsid w:val="007B12CC"/>
    <w:rsid w:val="007B163D"/>
    <w:rsid w:val="007B16D5"/>
    <w:rsid w:val="007B1D51"/>
    <w:rsid w:val="007B22DA"/>
    <w:rsid w:val="007B231A"/>
    <w:rsid w:val="007B2CDE"/>
    <w:rsid w:val="007B2F73"/>
    <w:rsid w:val="007B302E"/>
    <w:rsid w:val="007B33A6"/>
    <w:rsid w:val="007B3469"/>
    <w:rsid w:val="007B346E"/>
    <w:rsid w:val="007B34F4"/>
    <w:rsid w:val="007B396F"/>
    <w:rsid w:val="007B3F1B"/>
    <w:rsid w:val="007B3F5F"/>
    <w:rsid w:val="007B4A13"/>
    <w:rsid w:val="007B4A62"/>
    <w:rsid w:val="007B5135"/>
    <w:rsid w:val="007B522D"/>
    <w:rsid w:val="007B53F9"/>
    <w:rsid w:val="007B5C84"/>
    <w:rsid w:val="007B6345"/>
    <w:rsid w:val="007B7328"/>
    <w:rsid w:val="007B76A9"/>
    <w:rsid w:val="007B7BCB"/>
    <w:rsid w:val="007B7E4A"/>
    <w:rsid w:val="007C0F57"/>
    <w:rsid w:val="007C100C"/>
    <w:rsid w:val="007C14FA"/>
    <w:rsid w:val="007C1881"/>
    <w:rsid w:val="007C194A"/>
    <w:rsid w:val="007C1BD3"/>
    <w:rsid w:val="007C1DF5"/>
    <w:rsid w:val="007C1EC9"/>
    <w:rsid w:val="007C209A"/>
    <w:rsid w:val="007C220A"/>
    <w:rsid w:val="007C24D1"/>
    <w:rsid w:val="007C257F"/>
    <w:rsid w:val="007C2CA7"/>
    <w:rsid w:val="007C2DE4"/>
    <w:rsid w:val="007C32F0"/>
    <w:rsid w:val="007C343E"/>
    <w:rsid w:val="007C3690"/>
    <w:rsid w:val="007C3C8A"/>
    <w:rsid w:val="007C4048"/>
    <w:rsid w:val="007C453A"/>
    <w:rsid w:val="007C4655"/>
    <w:rsid w:val="007C4752"/>
    <w:rsid w:val="007C4B0B"/>
    <w:rsid w:val="007C5CB2"/>
    <w:rsid w:val="007C5D45"/>
    <w:rsid w:val="007C5D82"/>
    <w:rsid w:val="007C6007"/>
    <w:rsid w:val="007C6081"/>
    <w:rsid w:val="007C69D5"/>
    <w:rsid w:val="007C6C12"/>
    <w:rsid w:val="007C6CB8"/>
    <w:rsid w:val="007C6D3A"/>
    <w:rsid w:val="007C7BB2"/>
    <w:rsid w:val="007C7FE2"/>
    <w:rsid w:val="007D04BB"/>
    <w:rsid w:val="007D080D"/>
    <w:rsid w:val="007D0B0A"/>
    <w:rsid w:val="007D0C30"/>
    <w:rsid w:val="007D17FD"/>
    <w:rsid w:val="007D1E8B"/>
    <w:rsid w:val="007D211F"/>
    <w:rsid w:val="007D23D2"/>
    <w:rsid w:val="007D2C41"/>
    <w:rsid w:val="007D2FA2"/>
    <w:rsid w:val="007D33AA"/>
    <w:rsid w:val="007D3A92"/>
    <w:rsid w:val="007D3BE7"/>
    <w:rsid w:val="007D48CE"/>
    <w:rsid w:val="007D4F6B"/>
    <w:rsid w:val="007D507F"/>
    <w:rsid w:val="007D50EA"/>
    <w:rsid w:val="007D52FF"/>
    <w:rsid w:val="007D54B2"/>
    <w:rsid w:val="007D5E72"/>
    <w:rsid w:val="007D5E74"/>
    <w:rsid w:val="007D5F10"/>
    <w:rsid w:val="007D6303"/>
    <w:rsid w:val="007D6473"/>
    <w:rsid w:val="007D68A7"/>
    <w:rsid w:val="007D6A9E"/>
    <w:rsid w:val="007D7177"/>
    <w:rsid w:val="007D752D"/>
    <w:rsid w:val="007D762D"/>
    <w:rsid w:val="007D7989"/>
    <w:rsid w:val="007D7EAB"/>
    <w:rsid w:val="007E0197"/>
    <w:rsid w:val="007E01DB"/>
    <w:rsid w:val="007E0A0C"/>
    <w:rsid w:val="007E19A5"/>
    <w:rsid w:val="007E1AFA"/>
    <w:rsid w:val="007E2107"/>
    <w:rsid w:val="007E244B"/>
    <w:rsid w:val="007E2922"/>
    <w:rsid w:val="007E3462"/>
    <w:rsid w:val="007E37FD"/>
    <w:rsid w:val="007E4283"/>
    <w:rsid w:val="007E4693"/>
    <w:rsid w:val="007E4B95"/>
    <w:rsid w:val="007E4CA1"/>
    <w:rsid w:val="007E5084"/>
    <w:rsid w:val="007E51B7"/>
    <w:rsid w:val="007E5992"/>
    <w:rsid w:val="007E5A74"/>
    <w:rsid w:val="007E6359"/>
    <w:rsid w:val="007E63B9"/>
    <w:rsid w:val="007E65C5"/>
    <w:rsid w:val="007E66E7"/>
    <w:rsid w:val="007E6770"/>
    <w:rsid w:val="007E694B"/>
    <w:rsid w:val="007E7147"/>
    <w:rsid w:val="007E77A4"/>
    <w:rsid w:val="007F11FF"/>
    <w:rsid w:val="007F1363"/>
    <w:rsid w:val="007F277A"/>
    <w:rsid w:val="007F29D3"/>
    <w:rsid w:val="007F2E89"/>
    <w:rsid w:val="007F3377"/>
    <w:rsid w:val="007F4F7F"/>
    <w:rsid w:val="007F5543"/>
    <w:rsid w:val="007F5822"/>
    <w:rsid w:val="007F58C0"/>
    <w:rsid w:val="007F5DCA"/>
    <w:rsid w:val="007F65F7"/>
    <w:rsid w:val="007F674C"/>
    <w:rsid w:val="007F6935"/>
    <w:rsid w:val="007F6E4F"/>
    <w:rsid w:val="007F709E"/>
    <w:rsid w:val="007F7114"/>
    <w:rsid w:val="007F7738"/>
    <w:rsid w:val="007F7973"/>
    <w:rsid w:val="00800B00"/>
    <w:rsid w:val="008032F9"/>
    <w:rsid w:val="008033C4"/>
    <w:rsid w:val="00803EFB"/>
    <w:rsid w:val="0080420C"/>
    <w:rsid w:val="008043B3"/>
    <w:rsid w:val="00805359"/>
    <w:rsid w:val="008053C0"/>
    <w:rsid w:val="00805CD9"/>
    <w:rsid w:val="0080613B"/>
    <w:rsid w:val="00806BB2"/>
    <w:rsid w:val="00807176"/>
    <w:rsid w:val="008071F6"/>
    <w:rsid w:val="00807564"/>
    <w:rsid w:val="008107F0"/>
    <w:rsid w:val="008109E9"/>
    <w:rsid w:val="00810BA0"/>
    <w:rsid w:val="00810C6E"/>
    <w:rsid w:val="0081165F"/>
    <w:rsid w:val="0081195A"/>
    <w:rsid w:val="0081223B"/>
    <w:rsid w:val="00812327"/>
    <w:rsid w:val="00812802"/>
    <w:rsid w:val="00812C97"/>
    <w:rsid w:val="0081310C"/>
    <w:rsid w:val="008132CC"/>
    <w:rsid w:val="008139A2"/>
    <w:rsid w:val="008145AC"/>
    <w:rsid w:val="00814790"/>
    <w:rsid w:val="0081489D"/>
    <w:rsid w:val="00814B9B"/>
    <w:rsid w:val="00814D21"/>
    <w:rsid w:val="008150D6"/>
    <w:rsid w:val="00815217"/>
    <w:rsid w:val="0081541E"/>
    <w:rsid w:val="00815690"/>
    <w:rsid w:val="00815816"/>
    <w:rsid w:val="00815BA4"/>
    <w:rsid w:val="00815EEE"/>
    <w:rsid w:val="00815F0A"/>
    <w:rsid w:val="00816290"/>
    <w:rsid w:val="008164CB"/>
    <w:rsid w:val="008164E1"/>
    <w:rsid w:val="00816FE5"/>
    <w:rsid w:val="008203BC"/>
    <w:rsid w:val="00821012"/>
    <w:rsid w:val="008214AE"/>
    <w:rsid w:val="0082152F"/>
    <w:rsid w:val="008216AA"/>
    <w:rsid w:val="00822138"/>
    <w:rsid w:val="008228C7"/>
    <w:rsid w:val="00822934"/>
    <w:rsid w:val="0082297B"/>
    <w:rsid w:val="00822D29"/>
    <w:rsid w:val="00822DD0"/>
    <w:rsid w:val="00822E49"/>
    <w:rsid w:val="00822F01"/>
    <w:rsid w:val="008235A0"/>
    <w:rsid w:val="0082368E"/>
    <w:rsid w:val="00823A7B"/>
    <w:rsid w:val="00823D5F"/>
    <w:rsid w:val="00823F2A"/>
    <w:rsid w:val="0082430C"/>
    <w:rsid w:val="0082444C"/>
    <w:rsid w:val="00824712"/>
    <w:rsid w:val="00824910"/>
    <w:rsid w:val="00824C18"/>
    <w:rsid w:val="0082530C"/>
    <w:rsid w:val="00825C08"/>
    <w:rsid w:val="00826561"/>
    <w:rsid w:val="008268A8"/>
    <w:rsid w:val="00826FFE"/>
    <w:rsid w:val="00827041"/>
    <w:rsid w:val="00827168"/>
    <w:rsid w:val="00827181"/>
    <w:rsid w:val="008278FB"/>
    <w:rsid w:val="00827F53"/>
    <w:rsid w:val="00827FD6"/>
    <w:rsid w:val="00830111"/>
    <w:rsid w:val="008302BC"/>
    <w:rsid w:val="0083136C"/>
    <w:rsid w:val="008314BA"/>
    <w:rsid w:val="00831B1F"/>
    <w:rsid w:val="00832760"/>
    <w:rsid w:val="0083306C"/>
    <w:rsid w:val="00833E0A"/>
    <w:rsid w:val="00834160"/>
    <w:rsid w:val="008345AC"/>
    <w:rsid w:val="00834B78"/>
    <w:rsid w:val="00834B7C"/>
    <w:rsid w:val="00835033"/>
    <w:rsid w:val="008351FA"/>
    <w:rsid w:val="00835334"/>
    <w:rsid w:val="0083556F"/>
    <w:rsid w:val="008357DA"/>
    <w:rsid w:val="0083585E"/>
    <w:rsid w:val="00835EF1"/>
    <w:rsid w:val="00836CA4"/>
    <w:rsid w:val="00836D97"/>
    <w:rsid w:val="00836DCA"/>
    <w:rsid w:val="00837348"/>
    <w:rsid w:val="0083739D"/>
    <w:rsid w:val="008377BC"/>
    <w:rsid w:val="00837A08"/>
    <w:rsid w:val="0084006C"/>
    <w:rsid w:val="008409C5"/>
    <w:rsid w:val="00840CFD"/>
    <w:rsid w:val="00841031"/>
    <w:rsid w:val="00841121"/>
    <w:rsid w:val="008418C5"/>
    <w:rsid w:val="00841F5D"/>
    <w:rsid w:val="00841FEA"/>
    <w:rsid w:val="00842044"/>
    <w:rsid w:val="0084294F"/>
    <w:rsid w:val="00842AC9"/>
    <w:rsid w:val="00842EA2"/>
    <w:rsid w:val="00843344"/>
    <w:rsid w:val="00843745"/>
    <w:rsid w:val="00843838"/>
    <w:rsid w:val="00843B20"/>
    <w:rsid w:val="00843D4C"/>
    <w:rsid w:val="00843E7C"/>
    <w:rsid w:val="008446C5"/>
    <w:rsid w:val="00844D5C"/>
    <w:rsid w:val="00845282"/>
    <w:rsid w:val="008459E7"/>
    <w:rsid w:val="00845AE4"/>
    <w:rsid w:val="008460F2"/>
    <w:rsid w:val="008467B5"/>
    <w:rsid w:val="0084708F"/>
    <w:rsid w:val="00847394"/>
    <w:rsid w:val="008474CD"/>
    <w:rsid w:val="008475F7"/>
    <w:rsid w:val="008479EC"/>
    <w:rsid w:val="00847A10"/>
    <w:rsid w:val="008502C3"/>
    <w:rsid w:val="008503E1"/>
    <w:rsid w:val="0085077E"/>
    <w:rsid w:val="0085087E"/>
    <w:rsid w:val="00850C31"/>
    <w:rsid w:val="00850D23"/>
    <w:rsid w:val="00850EBC"/>
    <w:rsid w:val="00850F82"/>
    <w:rsid w:val="008512C0"/>
    <w:rsid w:val="00851321"/>
    <w:rsid w:val="008513CE"/>
    <w:rsid w:val="008514A5"/>
    <w:rsid w:val="00851B26"/>
    <w:rsid w:val="008528E9"/>
    <w:rsid w:val="008532A9"/>
    <w:rsid w:val="008535DB"/>
    <w:rsid w:val="00853611"/>
    <w:rsid w:val="00854345"/>
    <w:rsid w:val="008544F7"/>
    <w:rsid w:val="00855282"/>
    <w:rsid w:val="0085557D"/>
    <w:rsid w:val="008557D1"/>
    <w:rsid w:val="00855C20"/>
    <w:rsid w:val="00855F72"/>
    <w:rsid w:val="00856419"/>
    <w:rsid w:val="0085676C"/>
    <w:rsid w:val="00856AEF"/>
    <w:rsid w:val="008572D9"/>
    <w:rsid w:val="008572F0"/>
    <w:rsid w:val="008576A4"/>
    <w:rsid w:val="008578BB"/>
    <w:rsid w:val="00857E52"/>
    <w:rsid w:val="008601B3"/>
    <w:rsid w:val="00860B14"/>
    <w:rsid w:val="00861381"/>
    <w:rsid w:val="00861427"/>
    <w:rsid w:val="00861EB4"/>
    <w:rsid w:val="008622E9"/>
    <w:rsid w:val="00862BC7"/>
    <w:rsid w:val="00862CF3"/>
    <w:rsid w:val="00863765"/>
    <w:rsid w:val="008638CA"/>
    <w:rsid w:val="00863C37"/>
    <w:rsid w:val="00863E2E"/>
    <w:rsid w:val="00863E66"/>
    <w:rsid w:val="00863EEA"/>
    <w:rsid w:val="008646CD"/>
    <w:rsid w:val="0086493F"/>
    <w:rsid w:val="00864AA6"/>
    <w:rsid w:val="00864AB1"/>
    <w:rsid w:val="00865567"/>
    <w:rsid w:val="00865FF5"/>
    <w:rsid w:val="0086684A"/>
    <w:rsid w:val="00866918"/>
    <w:rsid w:val="00866EEA"/>
    <w:rsid w:val="00867095"/>
    <w:rsid w:val="00867769"/>
    <w:rsid w:val="0087042A"/>
    <w:rsid w:val="008708B9"/>
    <w:rsid w:val="00870F8E"/>
    <w:rsid w:val="00871345"/>
    <w:rsid w:val="00871589"/>
    <w:rsid w:val="00872106"/>
    <w:rsid w:val="0087248A"/>
    <w:rsid w:val="00872549"/>
    <w:rsid w:val="00872DD4"/>
    <w:rsid w:val="00872F1C"/>
    <w:rsid w:val="00872F24"/>
    <w:rsid w:val="0087370B"/>
    <w:rsid w:val="00873CAA"/>
    <w:rsid w:val="00874183"/>
    <w:rsid w:val="00874293"/>
    <w:rsid w:val="0087435A"/>
    <w:rsid w:val="0087495A"/>
    <w:rsid w:val="00874CDE"/>
    <w:rsid w:val="00874F06"/>
    <w:rsid w:val="00875251"/>
    <w:rsid w:val="008756B0"/>
    <w:rsid w:val="00875B1E"/>
    <w:rsid w:val="00875EBA"/>
    <w:rsid w:val="0087642A"/>
    <w:rsid w:val="00876923"/>
    <w:rsid w:val="00876BC5"/>
    <w:rsid w:val="00876E81"/>
    <w:rsid w:val="00876F07"/>
    <w:rsid w:val="00876FB5"/>
    <w:rsid w:val="008770E4"/>
    <w:rsid w:val="00877687"/>
    <w:rsid w:val="00877E9E"/>
    <w:rsid w:val="00880298"/>
    <w:rsid w:val="00880424"/>
    <w:rsid w:val="00880937"/>
    <w:rsid w:val="00880EA0"/>
    <w:rsid w:val="00881132"/>
    <w:rsid w:val="00881474"/>
    <w:rsid w:val="00881541"/>
    <w:rsid w:val="00881801"/>
    <w:rsid w:val="00881DA7"/>
    <w:rsid w:val="00882A43"/>
    <w:rsid w:val="00884209"/>
    <w:rsid w:val="008845ED"/>
    <w:rsid w:val="00884762"/>
    <w:rsid w:val="008849A4"/>
    <w:rsid w:val="008854AF"/>
    <w:rsid w:val="00885753"/>
    <w:rsid w:val="00885D7B"/>
    <w:rsid w:val="00886710"/>
    <w:rsid w:val="00886BAD"/>
    <w:rsid w:val="00886EB5"/>
    <w:rsid w:val="0088759F"/>
    <w:rsid w:val="00887C13"/>
    <w:rsid w:val="00890604"/>
    <w:rsid w:val="00891207"/>
    <w:rsid w:val="0089172D"/>
    <w:rsid w:val="00891DCE"/>
    <w:rsid w:val="0089217A"/>
    <w:rsid w:val="0089298A"/>
    <w:rsid w:val="00892F06"/>
    <w:rsid w:val="00893AF1"/>
    <w:rsid w:val="00893D11"/>
    <w:rsid w:val="00893E74"/>
    <w:rsid w:val="00893EB4"/>
    <w:rsid w:val="00893EF1"/>
    <w:rsid w:val="0089419A"/>
    <w:rsid w:val="00894431"/>
    <w:rsid w:val="008944EE"/>
    <w:rsid w:val="008947FA"/>
    <w:rsid w:val="008954E1"/>
    <w:rsid w:val="008954E8"/>
    <w:rsid w:val="00895596"/>
    <w:rsid w:val="0089583F"/>
    <w:rsid w:val="00895BCD"/>
    <w:rsid w:val="00895D46"/>
    <w:rsid w:val="008966E1"/>
    <w:rsid w:val="00896911"/>
    <w:rsid w:val="00896D08"/>
    <w:rsid w:val="008975B3"/>
    <w:rsid w:val="008977C1"/>
    <w:rsid w:val="00897E8C"/>
    <w:rsid w:val="008A0447"/>
    <w:rsid w:val="008A0823"/>
    <w:rsid w:val="008A2626"/>
    <w:rsid w:val="008A30F4"/>
    <w:rsid w:val="008A343F"/>
    <w:rsid w:val="008A3585"/>
    <w:rsid w:val="008A3B34"/>
    <w:rsid w:val="008A3E50"/>
    <w:rsid w:val="008A403C"/>
    <w:rsid w:val="008A432F"/>
    <w:rsid w:val="008A48A7"/>
    <w:rsid w:val="008A4A59"/>
    <w:rsid w:val="008A4B49"/>
    <w:rsid w:val="008A4DF5"/>
    <w:rsid w:val="008A4E90"/>
    <w:rsid w:val="008A5523"/>
    <w:rsid w:val="008A5777"/>
    <w:rsid w:val="008A5BAC"/>
    <w:rsid w:val="008A5C35"/>
    <w:rsid w:val="008A5C4A"/>
    <w:rsid w:val="008A5E47"/>
    <w:rsid w:val="008A6357"/>
    <w:rsid w:val="008A643C"/>
    <w:rsid w:val="008A6CB1"/>
    <w:rsid w:val="008A7007"/>
    <w:rsid w:val="008A785F"/>
    <w:rsid w:val="008A7C1D"/>
    <w:rsid w:val="008A7D84"/>
    <w:rsid w:val="008B01C0"/>
    <w:rsid w:val="008B0355"/>
    <w:rsid w:val="008B04E3"/>
    <w:rsid w:val="008B0834"/>
    <w:rsid w:val="008B087B"/>
    <w:rsid w:val="008B0C48"/>
    <w:rsid w:val="008B0F80"/>
    <w:rsid w:val="008B126E"/>
    <w:rsid w:val="008B14E6"/>
    <w:rsid w:val="008B152F"/>
    <w:rsid w:val="008B154E"/>
    <w:rsid w:val="008B1E50"/>
    <w:rsid w:val="008B22B5"/>
    <w:rsid w:val="008B28B0"/>
    <w:rsid w:val="008B2A83"/>
    <w:rsid w:val="008B2C8A"/>
    <w:rsid w:val="008B2D8E"/>
    <w:rsid w:val="008B338A"/>
    <w:rsid w:val="008B3AEE"/>
    <w:rsid w:val="008B3C70"/>
    <w:rsid w:val="008B3F83"/>
    <w:rsid w:val="008B4593"/>
    <w:rsid w:val="008B4EAF"/>
    <w:rsid w:val="008B4ECA"/>
    <w:rsid w:val="008B5123"/>
    <w:rsid w:val="008B5135"/>
    <w:rsid w:val="008B5D11"/>
    <w:rsid w:val="008B5FE1"/>
    <w:rsid w:val="008B6277"/>
    <w:rsid w:val="008B679F"/>
    <w:rsid w:val="008B6B44"/>
    <w:rsid w:val="008B73C5"/>
    <w:rsid w:val="008B77B6"/>
    <w:rsid w:val="008B78E5"/>
    <w:rsid w:val="008B7BC8"/>
    <w:rsid w:val="008B7CAC"/>
    <w:rsid w:val="008C02CD"/>
    <w:rsid w:val="008C043E"/>
    <w:rsid w:val="008C047E"/>
    <w:rsid w:val="008C1595"/>
    <w:rsid w:val="008C1D91"/>
    <w:rsid w:val="008C1E1F"/>
    <w:rsid w:val="008C2298"/>
    <w:rsid w:val="008C233E"/>
    <w:rsid w:val="008C2354"/>
    <w:rsid w:val="008C2432"/>
    <w:rsid w:val="008C26B1"/>
    <w:rsid w:val="008C27AE"/>
    <w:rsid w:val="008C2D23"/>
    <w:rsid w:val="008C3274"/>
    <w:rsid w:val="008C3B96"/>
    <w:rsid w:val="008C3D17"/>
    <w:rsid w:val="008C3F57"/>
    <w:rsid w:val="008C40E3"/>
    <w:rsid w:val="008C4150"/>
    <w:rsid w:val="008C418F"/>
    <w:rsid w:val="008C4EA0"/>
    <w:rsid w:val="008C55F1"/>
    <w:rsid w:val="008C5B9F"/>
    <w:rsid w:val="008C5BA1"/>
    <w:rsid w:val="008C5CC4"/>
    <w:rsid w:val="008C5E29"/>
    <w:rsid w:val="008C644E"/>
    <w:rsid w:val="008C6F55"/>
    <w:rsid w:val="008C700B"/>
    <w:rsid w:val="008C70F7"/>
    <w:rsid w:val="008C758A"/>
    <w:rsid w:val="008C7759"/>
    <w:rsid w:val="008C77CD"/>
    <w:rsid w:val="008C7AD8"/>
    <w:rsid w:val="008D0339"/>
    <w:rsid w:val="008D0360"/>
    <w:rsid w:val="008D03BB"/>
    <w:rsid w:val="008D06AC"/>
    <w:rsid w:val="008D0E0E"/>
    <w:rsid w:val="008D0E41"/>
    <w:rsid w:val="008D179F"/>
    <w:rsid w:val="008D184C"/>
    <w:rsid w:val="008D1D25"/>
    <w:rsid w:val="008D1DDE"/>
    <w:rsid w:val="008D2192"/>
    <w:rsid w:val="008D2338"/>
    <w:rsid w:val="008D3A8D"/>
    <w:rsid w:val="008D3DE3"/>
    <w:rsid w:val="008D3F64"/>
    <w:rsid w:val="008D410D"/>
    <w:rsid w:val="008D4796"/>
    <w:rsid w:val="008D49E6"/>
    <w:rsid w:val="008D4A34"/>
    <w:rsid w:val="008D4BFF"/>
    <w:rsid w:val="008D500F"/>
    <w:rsid w:val="008D5E4B"/>
    <w:rsid w:val="008D6332"/>
    <w:rsid w:val="008D6931"/>
    <w:rsid w:val="008D6A50"/>
    <w:rsid w:val="008D6BEA"/>
    <w:rsid w:val="008D6D20"/>
    <w:rsid w:val="008D76A4"/>
    <w:rsid w:val="008D79DD"/>
    <w:rsid w:val="008E02BE"/>
    <w:rsid w:val="008E0BA1"/>
    <w:rsid w:val="008E0C33"/>
    <w:rsid w:val="008E1655"/>
    <w:rsid w:val="008E16AC"/>
    <w:rsid w:val="008E178C"/>
    <w:rsid w:val="008E1B66"/>
    <w:rsid w:val="008E1D76"/>
    <w:rsid w:val="008E27D6"/>
    <w:rsid w:val="008E28E6"/>
    <w:rsid w:val="008E2D4A"/>
    <w:rsid w:val="008E325C"/>
    <w:rsid w:val="008E3603"/>
    <w:rsid w:val="008E3C9A"/>
    <w:rsid w:val="008E454E"/>
    <w:rsid w:val="008E4668"/>
    <w:rsid w:val="008E4C35"/>
    <w:rsid w:val="008E4CD8"/>
    <w:rsid w:val="008E5324"/>
    <w:rsid w:val="008E5508"/>
    <w:rsid w:val="008E5E0B"/>
    <w:rsid w:val="008E5E5D"/>
    <w:rsid w:val="008E6492"/>
    <w:rsid w:val="008E64D0"/>
    <w:rsid w:val="008E6599"/>
    <w:rsid w:val="008E6C17"/>
    <w:rsid w:val="008E6F97"/>
    <w:rsid w:val="008E72CB"/>
    <w:rsid w:val="008E7548"/>
    <w:rsid w:val="008E7CBD"/>
    <w:rsid w:val="008F014B"/>
    <w:rsid w:val="008F043D"/>
    <w:rsid w:val="008F0A0B"/>
    <w:rsid w:val="008F152B"/>
    <w:rsid w:val="008F1DA4"/>
    <w:rsid w:val="008F2285"/>
    <w:rsid w:val="008F2373"/>
    <w:rsid w:val="008F24A2"/>
    <w:rsid w:val="008F2A5E"/>
    <w:rsid w:val="008F2B62"/>
    <w:rsid w:val="008F335B"/>
    <w:rsid w:val="008F39A2"/>
    <w:rsid w:val="008F3B8A"/>
    <w:rsid w:val="008F3F44"/>
    <w:rsid w:val="008F41EA"/>
    <w:rsid w:val="008F4505"/>
    <w:rsid w:val="008F48F3"/>
    <w:rsid w:val="008F4C85"/>
    <w:rsid w:val="008F4DCB"/>
    <w:rsid w:val="008F526C"/>
    <w:rsid w:val="008F567F"/>
    <w:rsid w:val="008F56BE"/>
    <w:rsid w:val="008F6245"/>
    <w:rsid w:val="008F6517"/>
    <w:rsid w:val="008F7786"/>
    <w:rsid w:val="008F7832"/>
    <w:rsid w:val="008F7ADB"/>
    <w:rsid w:val="008F7CAD"/>
    <w:rsid w:val="00900891"/>
    <w:rsid w:val="00900FDA"/>
    <w:rsid w:val="0090134C"/>
    <w:rsid w:val="009018BC"/>
    <w:rsid w:val="009018BD"/>
    <w:rsid w:val="00901F51"/>
    <w:rsid w:val="009026FE"/>
    <w:rsid w:val="00902B19"/>
    <w:rsid w:val="00903C47"/>
    <w:rsid w:val="00903E43"/>
    <w:rsid w:val="00904041"/>
    <w:rsid w:val="0090435C"/>
    <w:rsid w:val="00904504"/>
    <w:rsid w:val="00905403"/>
    <w:rsid w:val="00905689"/>
    <w:rsid w:val="00905B8A"/>
    <w:rsid w:val="0090604F"/>
    <w:rsid w:val="009061F0"/>
    <w:rsid w:val="0090623F"/>
    <w:rsid w:val="00906299"/>
    <w:rsid w:val="009062E5"/>
    <w:rsid w:val="0090631A"/>
    <w:rsid w:val="00906FC9"/>
    <w:rsid w:val="00907395"/>
    <w:rsid w:val="00907732"/>
    <w:rsid w:val="00907A04"/>
    <w:rsid w:val="00907AA0"/>
    <w:rsid w:val="00910514"/>
    <w:rsid w:val="00910632"/>
    <w:rsid w:val="00910B25"/>
    <w:rsid w:val="0091196A"/>
    <w:rsid w:val="00911E5E"/>
    <w:rsid w:val="00912151"/>
    <w:rsid w:val="0091219E"/>
    <w:rsid w:val="009129EB"/>
    <w:rsid w:val="00912A15"/>
    <w:rsid w:val="00912F37"/>
    <w:rsid w:val="00913A75"/>
    <w:rsid w:val="00914BBB"/>
    <w:rsid w:val="0091522A"/>
    <w:rsid w:val="009161DD"/>
    <w:rsid w:val="00916718"/>
    <w:rsid w:val="00916907"/>
    <w:rsid w:val="0091692A"/>
    <w:rsid w:val="00916F93"/>
    <w:rsid w:val="00920051"/>
    <w:rsid w:val="0092069A"/>
    <w:rsid w:val="00921A48"/>
    <w:rsid w:val="00921CF9"/>
    <w:rsid w:val="009222B1"/>
    <w:rsid w:val="0092245A"/>
    <w:rsid w:val="00922B18"/>
    <w:rsid w:val="00922F99"/>
    <w:rsid w:val="009231DB"/>
    <w:rsid w:val="009231E6"/>
    <w:rsid w:val="00923866"/>
    <w:rsid w:val="00923A9B"/>
    <w:rsid w:val="00923A9F"/>
    <w:rsid w:val="00923DC7"/>
    <w:rsid w:val="00923F42"/>
    <w:rsid w:val="0092431E"/>
    <w:rsid w:val="00924874"/>
    <w:rsid w:val="00924AD3"/>
    <w:rsid w:val="00924F2B"/>
    <w:rsid w:val="0092517E"/>
    <w:rsid w:val="00925215"/>
    <w:rsid w:val="00926831"/>
    <w:rsid w:val="00926E88"/>
    <w:rsid w:val="0092709D"/>
    <w:rsid w:val="00927333"/>
    <w:rsid w:val="009273FB"/>
    <w:rsid w:val="0092740B"/>
    <w:rsid w:val="00927706"/>
    <w:rsid w:val="009277EB"/>
    <w:rsid w:val="00927807"/>
    <w:rsid w:val="00927833"/>
    <w:rsid w:val="009279A0"/>
    <w:rsid w:val="00927A8B"/>
    <w:rsid w:val="00927FCA"/>
    <w:rsid w:val="00930016"/>
    <w:rsid w:val="0093075F"/>
    <w:rsid w:val="00930779"/>
    <w:rsid w:val="00930C01"/>
    <w:rsid w:val="00930DDD"/>
    <w:rsid w:val="00931666"/>
    <w:rsid w:val="00931777"/>
    <w:rsid w:val="00931966"/>
    <w:rsid w:val="0093198A"/>
    <w:rsid w:val="00931EBD"/>
    <w:rsid w:val="009322AE"/>
    <w:rsid w:val="009322D3"/>
    <w:rsid w:val="009325C0"/>
    <w:rsid w:val="0093268B"/>
    <w:rsid w:val="00932AC0"/>
    <w:rsid w:val="00932CC0"/>
    <w:rsid w:val="009334F9"/>
    <w:rsid w:val="00933979"/>
    <w:rsid w:val="00934033"/>
    <w:rsid w:val="0093404F"/>
    <w:rsid w:val="00934C94"/>
    <w:rsid w:val="00935021"/>
    <w:rsid w:val="009353B6"/>
    <w:rsid w:val="00936098"/>
    <w:rsid w:val="009360C2"/>
    <w:rsid w:val="00936379"/>
    <w:rsid w:val="00936969"/>
    <w:rsid w:val="009369B2"/>
    <w:rsid w:val="00936C08"/>
    <w:rsid w:val="00936F7D"/>
    <w:rsid w:val="00937415"/>
    <w:rsid w:val="009376C8"/>
    <w:rsid w:val="00937EDB"/>
    <w:rsid w:val="00940552"/>
    <w:rsid w:val="009406CC"/>
    <w:rsid w:val="00940785"/>
    <w:rsid w:val="0094081A"/>
    <w:rsid w:val="009414FE"/>
    <w:rsid w:val="0094157F"/>
    <w:rsid w:val="0094183D"/>
    <w:rsid w:val="00942B8F"/>
    <w:rsid w:val="009435FA"/>
    <w:rsid w:val="00943912"/>
    <w:rsid w:val="00943D15"/>
    <w:rsid w:val="00943FC3"/>
    <w:rsid w:val="00944158"/>
    <w:rsid w:val="0094429A"/>
    <w:rsid w:val="00944C32"/>
    <w:rsid w:val="0094500B"/>
    <w:rsid w:val="00945D6F"/>
    <w:rsid w:val="00946692"/>
    <w:rsid w:val="009467DB"/>
    <w:rsid w:val="00946869"/>
    <w:rsid w:val="00946C85"/>
    <w:rsid w:val="00946F9C"/>
    <w:rsid w:val="00947029"/>
    <w:rsid w:val="009477A6"/>
    <w:rsid w:val="00947A6B"/>
    <w:rsid w:val="00947F99"/>
    <w:rsid w:val="0095038F"/>
    <w:rsid w:val="009505CF"/>
    <w:rsid w:val="0095080F"/>
    <w:rsid w:val="00950AF7"/>
    <w:rsid w:val="00951549"/>
    <w:rsid w:val="00951757"/>
    <w:rsid w:val="00951B1C"/>
    <w:rsid w:val="00951C69"/>
    <w:rsid w:val="00952071"/>
    <w:rsid w:val="00952A2C"/>
    <w:rsid w:val="0095323A"/>
    <w:rsid w:val="009535A9"/>
    <w:rsid w:val="009535D6"/>
    <w:rsid w:val="009540C5"/>
    <w:rsid w:val="00954CED"/>
    <w:rsid w:val="00954E3C"/>
    <w:rsid w:val="00955184"/>
    <w:rsid w:val="009552E2"/>
    <w:rsid w:val="009559E3"/>
    <w:rsid w:val="00956477"/>
    <w:rsid w:val="00956500"/>
    <w:rsid w:val="009575A0"/>
    <w:rsid w:val="0095760F"/>
    <w:rsid w:val="0095791B"/>
    <w:rsid w:val="00957B33"/>
    <w:rsid w:val="00957BA3"/>
    <w:rsid w:val="00957C2E"/>
    <w:rsid w:val="00957E8B"/>
    <w:rsid w:val="00957FD0"/>
    <w:rsid w:val="009605EB"/>
    <w:rsid w:val="009606B0"/>
    <w:rsid w:val="00961ABC"/>
    <w:rsid w:val="00961AF2"/>
    <w:rsid w:val="00961BCB"/>
    <w:rsid w:val="00962161"/>
    <w:rsid w:val="00962635"/>
    <w:rsid w:val="00962C92"/>
    <w:rsid w:val="00962CCE"/>
    <w:rsid w:val="00963175"/>
    <w:rsid w:val="0096356C"/>
    <w:rsid w:val="009635BD"/>
    <w:rsid w:val="00963645"/>
    <w:rsid w:val="00963A38"/>
    <w:rsid w:val="00963C33"/>
    <w:rsid w:val="009642EA"/>
    <w:rsid w:val="00964616"/>
    <w:rsid w:val="009647D0"/>
    <w:rsid w:val="00964E21"/>
    <w:rsid w:val="0096513F"/>
    <w:rsid w:val="00965A04"/>
    <w:rsid w:val="00966420"/>
    <w:rsid w:val="00966B8D"/>
    <w:rsid w:val="00966E48"/>
    <w:rsid w:val="00967183"/>
    <w:rsid w:val="00967AC6"/>
    <w:rsid w:val="00967DD9"/>
    <w:rsid w:val="009710BD"/>
    <w:rsid w:val="0097113D"/>
    <w:rsid w:val="00971B0F"/>
    <w:rsid w:val="00971F95"/>
    <w:rsid w:val="009722BE"/>
    <w:rsid w:val="0097289C"/>
    <w:rsid w:val="0097305E"/>
    <w:rsid w:val="00973B8E"/>
    <w:rsid w:val="00974735"/>
    <w:rsid w:val="00975049"/>
    <w:rsid w:val="00975360"/>
    <w:rsid w:val="0097555E"/>
    <w:rsid w:val="00975916"/>
    <w:rsid w:val="00975C3D"/>
    <w:rsid w:val="00976058"/>
    <w:rsid w:val="0097676B"/>
    <w:rsid w:val="009771FF"/>
    <w:rsid w:val="009774F8"/>
    <w:rsid w:val="00977518"/>
    <w:rsid w:val="00977805"/>
    <w:rsid w:val="00977991"/>
    <w:rsid w:val="00977D18"/>
    <w:rsid w:val="009807EA"/>
    <w:rsid w:val="00980AC9"/>
    <w:rsid w:val="009811BE"/>
    <w:rsid w:val="00981352"/>
    <w:rsid w:val="00982667"/>
    <w:rsid w:val="00982861"/>
    <w:rsid w:val="00982C10"/>
    <w:rsid w:val="009830ED"/>
    <w:rsid w:val="009831EE"/>
    <w:rsid w:val="00983351"/>
    <w:rsid w:val="00983958"/>
    <w:rsid w:val="00983D10"/>
    <w:rsid w:val="00984897"/>
    <w:rsid w:val="00984944"/>
    <w:rsid w:val="00984B1E"/>
    <w:rsid w:val="00984C65"/>
    <w:rsid w:val="00985110"/>
    <w:rsid w:val="00985480"/>
    <w:rsid w:val="00985D86"/>
    <w:rsid w:val="009861EA"/>
    <w:rsid w:val="0098637E"/>
    <w:rsid w:val="0098641B"/>
    <w:rsid w:val="0098651C"/>
    <w:rsid w:val="009865A5"/>
    <w:rsid w:val="00986B35"/>
    <w:rsid w:val="00987218"/>
    <w:rsid w:val="009901C6"/>
    <w:rsid w:val="00990CD8"/>
    <w:rsid w:val="00990F7A"/>
    <w:rsid w:val="00990F8F"/>
    <w:rsid w:val="00991986"/>
    <w:rsid w:val="00991DCE"/>
    <w:rsid w:val="0099204A"/>
    <w:rsid w:val="0099230B"/>
    <w:rsid w:val="00992505"/>
    <w:rsid w:val="00992921"/>
    <w:rsid w:val="0099302E"/>
    <w:rsid w:val="009936C3"/>
    <w:rsid w:val="00994143"/>
    <w:rsid w:val="00994723"/>
    <w:rsid w:val="00994B26"/>
    <w:rsid w:val="00994E3C"/>
    <w:rsid w:val="009952BE"/>
    <w:rsid w:val="0099590F"/>
    <w:rsid w:val="00995941"/>
    <w:rsid w:val="00995BE0"/>
    <w:rsid w:val="00996053"/>
    <w:rsid w:val="0099613D"/>
    <w:rsid w:val="00996217"/>
    <w:rsid w:val="0099648F"/>
    <w:rsid w:val="0099665F"/>
    <w:rsid w:val="00996AC2"/>
    <w:rsid w:val="00996D23"/>
    <w:rsid w:val="00996EFE"/>
    <w:rsid w:val="00997524"/>
    <w:rsid w:val="0099779B"/>
    <w:rsid w:val="009978AD"/>
    <w:rsid w:val="00997D5B"/>
    <w:rsid w:val="00997FF6"/>
    <w:rsid w:val="009A00D3"/>
    <w:rsid w:val="009A0221"/>
    <w:rsid w:val="009A072C"/>
    <w:rsid w:val="009A08C3"/>
    <w:rsid w:val="009A154F"/>
    <w:rsid w:val="009A2030"/>
    <w:rsid w:val="009A2198"/>
    <w:rsid w:val="009A24CF"/>
    <w:rsid w:val="009A2860"/>
    <w:rsid w:val="009A2D52"/>
    <w:rsid w:val="009A2D94"/>
    <w:rsid w:val="009A2E5C"/>
    <w:rsid w:val="009A2F22"/>
    <w:rsid w:val="009A32BD"/>
    <w:rsid w:val="009A3C0B"/>
    <w:rsid w:val="009A3C67"/>
    <w:rsid w:val="009A45C2"/>
    <w:rsid w:val="009A56EF"/>
    <w:rsid w:val="009A6168"/>
    <w:rsid w:val="009A6470"/>
    <w:rsid w:val="009A69CE"/>
    <w:rsid w:val="009A6BC1"/>
    <w:rsid w:val="009A6EDC"/>
    <w:rsid w:val="009A7250"/>
    <w:rsid w:val="009A7BDF"/>
    <w:rsid w:val="009B04D1"/>
    <w:rsid w:val="009B0708"/>
    <w:rsid w:val="009B097E"/>
    <w:rsid w:val="009B12C7"/>
    <w:rsid w:val="009B12E1"/>
    <w:rsid w:val="009B1345"/>
    <w:rsid w:val="009B198C"/>
    <w:rsid w:val="009B1BCE"/>
    <w:rsid w:val="009B1C00"/>
    <w:rsid w:val="009B2204"/>
    <w:rsid w:val="009B2383"/>
    <w:rsid w:val="009B2395"/>
    <w:rsid w:val="009B2941"/>
    <w:rsid w:val="009B29BE"/>
    <w:rsid w:val="009B29D5"/>
    <w:rsid w:val="009B35A1"/>
    <w:rsid w:val="009B3C5A"/>
    <w:rsid w:val="009B3EC6"/>
    <w:rsid w:val="009B45F5"/>
    <w:rsid w:val="009B490C"/>
    <w:rsid w:val="009B52AF"/>
    <w:rsid w:val="009B54BB"/>
    <w:rsid w:val="009B60EE"/>
    <w:rsid w:val="009B621A"/>
    <w:rsid w:val="009B68DA"/>
    <w:rsid w:val="009B696A"/>
    <w:rsid w:val="009B6E94"/>
    <w:rsid w:val="009B73B4"/>
    <w:rsid w:val="009B7897"/>
    <w:rsid w:val="009B7ACB"/>
    <w:rsid w:val="009B7E26"/>
    <w:rsid w:val="009C06BF"/>
    <w:rsid w:val="009C0CF1"/>
    <w:rsid w:val="009C1112"/>
    <w:rsid w:val="009C1A53"/>
    <w:rsid w:val="009C1F6A"/>
    <w:rsid w:val="009C1F96"/>
    <w:rsid w:val="009C278B"/>
    <w:rsid w:val="009C2D1C"/>
    <w:rsid w:val="009C3533"/>
    <w:rsid w:val="009C3E9A"/>
    <w:rsid w:val="009C43E2"/>
    <w:rsid w:val="009C4E82"/>
    <w:rsid w:val="009C4F71"/>
    <w:rsid w:val="009C535A"/>
    <w:rsid w:val="009C556E"/>
    <w:rsid w:val="009C5625"/>
    <w:rsid w:val="009C57B2"/>
    <w:rsid w:val="009C5911"/>
    <w:rsid w:val="009C5B41"/>
    <w:rsid w:val="009C5BA8"/>
    <w:rsid w:val="009C65C5"/>
    <w:rsid w:val="009C7678"/>
    <w:rsid w:val="009C78C8"/>
    <w:rsid w:val="009C7A99"/>
    <w:rsid w:val="009D0561"/>
    <w:rsid w:val="009D08B3"/>
    <w:rsid w:val="009D0AAA"/>
    <w:rsid w:val="009D0CDC"/>
    <w:rsid w:val="009D0DAF"/>
    <w:rsid w:val="009D130E"/>
    <w:rsid w:val="009D1BD7"/>
    <w:rsid w:val="009D218F"/>
    <w:rsid w:val="009D27D0"/>
    <w:rsid w:val="009D2875"/>
    <w:rsid w:val="009D291F"/>
    <w:rsid w:val="009D306A"/>
    <w:rsid w:val="009D370E"/>
    <w:rsid w:val="009D3762"/>
    <w:rsid w:val="009D3FA4"/>
    <w:rsid w:val="009D4A03"/>
    <w:rsid w:val="009D564E"/>
    <w:rsid w:val="009D58C4"/>
    <w:rsid w:val="009D59FB"/>
    <w:rsid w:val="009D6556"/>
    <w:rsid w:val="009D6F01"/>
    <w:rsid w:val="009D727A"/>
    <w:rsid w:val="009D77CF"/>
    <w:rsid w:val="009D7B21"/>
    <w:rsid w:val="009D7B5A"/>
    <w:rsid w:val="009D7E79"/>
    <w:rsid w:val="009E0030"/>
    <w:rsid w:val="009E04AD"/>
    <w:rsid w:val="009E0555"/>
    <w:rsid w:val="009E09D2"/>
    <w:rsid w:val="009E10C6"/>
    <w:rsid w:val="009E1904"/>
    <w:rsid w:val="009E1AB4"/>
    <w:rsid w:val="009E1FD6"/>
    <w:rsid w:val="009E29CE"/>
    <w:rsid w:val="009E2AA4"/>
    <w:rsid w:val="009E2B32"/>
    <w:rsid w:val="009E2CFB"/>
    <w:rsid w:val="009E3E34"/>
    <w:rsid w:val="009E3E7B"/>
    <w:rsid w:val="009E40C5"/>
    <w:rsid w:val="009E447F"/>
    <w:rsid w:val="009E4484"/>
    <w:rsid w:val="009E4504"/>
    <w:rsid w:val="009E48EE"/>
    <w:rsid w:val="009E4D3D"/>
    <w:rsid w:val="009E4EC4"/>
    <w:rsid w:val="009E62C1"/>
    <w:rsid w:val="009E659C"/>
    <w:rsid w:val="009E6B63"/>
    <w:rsid w:val="009E77C5"/>
    <w:rsid w:val="009E7A42"/>
    <w:rsid w:val="009E7A7E"/>
    <w:rsid w:val="009E7D68"/>
    <w:rsid w:val="009F0525"/>
    <w:rsid w:val="009F061A"/>
    <w:rsid w:val="009F0AE3"/>
    <w:rsid w:val="009F180F"/>
    <w:rsid w:val="009F1F19"/>
    <w:rsid w:val="009F27D9"/>
    <w:rsid w:val="009F2A91"/>
    <w:rsid w:val="009F2C2A"/>
    <w:rsid w:val="009F386A"/>
    <w:rsid w:val="009F47C8"/>
    <w:rsid w:val="009F4DDD"/>
    <w:rsid w:val="009F4F8A"/>
    <w:rsid w:val="009F5008"/>
    <w:rsid w:val="009F556C"/>
    <w:rsid w:val="009F58E3"/>
    <w:rsid w:val="009F68FC"/>
    <w:rsid w:val="009F6940"/>
    <w:rsid w:val="009F6A44"/>
    <w:rsid w:val="009F6F3F"/>
    <w:rsid w:val="009F713D"/>
    <w:rsid w:val="009F76FD"/>
    <w:rsid w:val="009F77AA"/>
    <w:rsid w:val="009F7BF3"/>
    <w:rsid w:val="009F7C5F"/>
    <w:rsid w:val="00A00104"/>
    <w:rsid w:val="00A00BDF"/>
    <w:rsid w:val="00A00E32"/>
    <w:rsid w:val="00A0108F"/>
    <w:rsid w:val="00A01188"/>
    <w:rsid w:val="00A01664"/>
    <w:rsid w:val="00A02158"/>
    <w:rsid w:val="00A023BC"/>
    <w:rsid w:val="00A02705"/>
    <w:rsid w:val="00A0272C"/>
    <w:rsid w:val="00A04099"/>
    <w:rsid w:val="00A04783"/>
    <w:rsid w:val="00A04E23"/>
    <w:rsid w:val="00A05CED"/>
    <w:rsid w:val="00A0614B"/>
    <w:rsid w:val="00A0619D"/>
    <w:rsid w:val="00A06746"/>
    <w:rsid w:val="00A06D96"/>
    <w:rsid w:val="00A06F31"/>
    <w:rsid w:val="00A07255"/>
    <w:rsid w:val="00A0772E"/>
    <w:rsid w:val="00A0781C"/>
    <w:rsid w:val="00A07906"/>
    <w:rsid w:val="00A079BE"/>
    <w:rsid w:val="00A07FAB"/>
    <w:rsid w:val="00A1040D"/>
    <w:rsid w:val="00A10DE7"/>
    <w:rsid w:val="00A110FB"/>
    <w:rsid w:val="00A1114A"/>
    <w:rsid w:val="00A1131F"/>
    <w:rsid w:val="00A11733"/>
    <w:rsid w:val="00A11796"/>
    <w:rsid w:val="00A12032"/>
    <w:rsid w:val="00A129FB"/>
    <w:rsid w:val="00A12B25"/>
    <w:rsid w:val="00A135FA"/>
    <w:rsid w:val="00A1366B"/>
    <w:rsid w:val="00A1389B"/>
    <w:rsid w:val="00A13968"/>
    <w:rsid w:val="00A13DE1"/>
    <w:rsid w:val="00A142C5"/>
    <w:rsid w:val="00A143CA"/>
    <w:rsid w:val="00A15ECC"/>
    <w:rsid w:val="00A1635C"/>
    <w:rsid w:val="00A16518"/>
    <w:rsid w:val="00A1657B"/>
    <w:rsid w:val="00A16615"/>
    <w:rsid w:val="00A1680C"/>
    <w:rsid w:val="00A16979"/>
    <w:rsid w:val="00A17036"/>
    <w:rsid w:val="00A170BD"/>
    <w:rsid w:val="00A170D4"/>
    <w:rsid w:val="00A1742E"/>
    <w:rsid w:val="00A20221"/>
    <w:rsid w:val="00A20677"/>
    <w:rsid w:val="00A22579"/>
    <w:rsid w:val="00A227E6"/>
    <w:rsid w:val="00A22FAA"/>
    <w:rsid w:val="00A2352A"/>
    <w:rsid w:val="00A238B8"/>
    <w:rsid w:val="00A23E25"/>
    <w:rsid w:val="00A241CA"/>
    <w:rsid w:val="00A2441D"/>
    <w:rsid w:val="00A24B1B"/>
    <w:rsid w:val="00A24B5A"/>
    <w:rsid w:val="00A2564A"/>
    <w:rsid w:val="00A25BDA"/>
    <w:rsid w:val="00A25E73"/>
    <w:rsid w:val="00A260E1"/>
    <w:rsid w:val="00A2665F"/>
    <w:rsid w:val="00A26C49"/>
    <w:rsid w:val="00A26F9A"/>
    <w:rsid w:val="00A270EF"/>
    <w:rsid w:val="00A274B6"/>
    <w:rsid w:val="00A27516"/>
    <w:rsid w:val="00A27AF0"/>
    <w:rsid w:val="00A27D1C"/>
    <w:rsid w:val="00A27D69"/>
    <w:rsid w:val="00A303CA"/>
    <w:rsid w:val="00A30521"/>
    <w:rsid w:val="00A306C1"/>
    <w:rsid w:val="00A30F10"/>
    <w:rsid w:val="00A314A0"/>
    <w:rsid w:val="00A31774"/>
    <w:rsid w:val="00A318E2"/>
    <w:rsid w:val="00A31B23"/>
    <w:rsid w:val="00A31CEC"/>
    <w:rsid w:val="00A31F81"/>
    <w:rsid w:val="00A32029"/>
    <w:rsid w:val="00A32539"/>
    <w:rsid w:val="00A326E2"/>
    <w:rsid w:val="00A32D54"/>
    <w:rsid w:val="00A332F3"/>
    <w:rsid w:val="00A3333D"/>
    <w:rsid w:val="00A33424"/>
    <w:rsid w:val="00A33AC9"/>
    <w:rsid w:val="00A33B01"/>
    <w:rsid w:val="00A33F5D"/>
    <w:rsid w:val="00A3451E"/>
    <w:rsid w:val="00A34815"/>
    <w:rsid w:val="00A35334"/>
    <w:rsid w:val="00A3577D"/>
    <w:rsid w:val="00A3580D"/>
    <w:rsid w:val="00A359B5"/>
    <w:rsid w:val="00A36664"/>
    <w:rsid w:val="00A36829"/>
    <w:rsid w:val="00A36BEB"/>
    <w:rsid w:val="00A36BF1"/>
    <w:rsid w:val="00A370D2"/>
    <w:rsid w:val="00A372E0"/>
    <w:rsid w:val="00A37308"/>
    <w:rsid w:val="00A373F3"/>
    <w:rsid w:val="00A3762B"/>
    <w:rsid w:val="00A379DE"/>
    <w:rsid w:val="00A37DEE"/>
    <w:rsid w:val="00A40610"/>
    <w:rsid w:val="00A4085F"/>
    <w:rsid w:val="00A41533"/>
    <w:rsid w:val="00A4171C"/>
    <w:rsid w:val="00A4186F"/>
    <w:rsid w:val="00A41B9A"/>
    <w:rsid w:val="00A41F85"/>
    <w:rsid w:val="00A42012"/>
    <w:rsid w:val="00A42165"/>
    <w:rsid w:val="00A421F3"/>
    <w:rsid w:val="00A424F1"/>
    <w:rsid w:val="00A42726"/>
    <w:rsid w:val="00A42F85"/>
    <w:rsid w:val="00A42F9A"/>
    <w:rsid w:val="00A43188"/>
    <w:rsid w:val="00A4366F"/>
    <w:rsid w:val="00A43C30"/>
    <w:rsid w:val="00A43CE1"/>
    <w:rsid w:val="00A4419C"/>
    <w:rsid w:val="00A44459"/>
    <w:rsid w:val="00A444E8"/>
    <w:rsid w:val="00A44831"/>
    <w:rsid w:val="00A44B26"/>
    <w:rsid w:val="00A456D1"/>
    <w:rsid w:val="00A45B7F"/>
    <w:rsid w:val="00A45FE4"/>
    <w:rsid w:val="00A46E3A"/>
    <w:rsid w:val="00A4776C"/>
    <w:rsid w:val="00A47C52"/>
    <w:rsid w:val="00A47CAC"/>
    <w:rsid w:val="00A47EA2"/>
    <w:rsid w:val="00A5057C"/>
    <w:rsid w:val="00A509B6"/>
    <w:rsid w:val="00A50AF4"/>
    <w:rsid w:val="00A51261"/>
    <w:rsid w:val="00A513C1"/>
    <w:rsid w:val="00A5152E"/>
    <w:rsid w:val="00A519E9"/>
    <w:rsid w:val="00A51E86"/>
    <w:rsid w:val="00A51ECD"/>
    <w:rsid w:val="00A51F48"/>
    <w:rsid w:val="00A52404"/>
    <w:rsid w:val="00A524D2"/>
    <w:rsid w:val="00A52B7E"/>
    <w:rsid w:val="00A52BC4"/>
    <w:rsid w:val="00A52D7A"/>
    <w:rsid w:val="00A545FC"/>
    <w:rsid w:val="00A546E7"/>
    <w:rsid w:val="00A550F0"/>
    <w:rsid w:val="00A551EA"/>
    <w:rsid w:val="00A5572C"/>
    <w:rsid w:val="00A55730"/>
    <w:rsid w:val="00A55C8A"/>
    <w:rsid w:val="00A55FB8"/>
    <w:rsid w:val="00A561BF"/>
    <w:rsid w:val="00A572CC"/>
    <w:rsid w:val="00A57BDD"/>
    <w:rsid w:val="00A57E78"/>
    <w:rsid w:val="00A606E7"/>
    <w:rsid w:val="00A6094A"/>
    <w:rsid w:val="00A60B73"/>
    <w:rsid w:val="00A61636"/>
    <w:rsid w:val="00A62083"/>
    <w:rsid w:val="00A6217A"/>
    <w:rsid w:val="00A62802"/>
    <w:rsid w:val="00A62830"/>
    <w:rsid w:val="00A62870"/>
    <w:rsid w:val="00A62AC9"/>
    <w:rsid w:val="00A6328D"/>
    <w:rsid w:val="00A63B04"/>
    <w:rsid w:val="00A63C37"/>
    <w:rsid w:val="00A6423E"/>
    <w:rsid w:val="00A64CC6"/>
    <w:rsid w:val="00A64E3B"/>
    <w:rsid w:val="00A64E5C"/>
    <w:rsid w:val="00A64EEC"/>
    <w:rsid w:val="00A65094"/>
    <w:rsid w:val="00A6514D"/>
    <w:rsid w:val="00A655E7"/>
    <w:rsid w:val="00A65CF4"/>
    <w:rsid w:val="00A65D1F"/>
    <w:rsid w:val="00A66B45"/>
    <w:rsid w:val="00A66B53"/>
    <w:rsid w:val="00A66D7E"/>
    <w:rsid w:val="00A67B09"/>
    <w:rsid w:val="00A70004"/>
    <w:rsid w:val="00A700FF"/>
    <w:rsid w:val="00A70435"/>
    <w:rsid w:val="00A714A7"/>
    <w:rsid w:val="00A71BDE"/>
    <w:rsid w:val="00A71E3D"/>
    <w:rsid w:val="00A72050"/>
    <w:rsid w:val="00A726FD"/>
    <w:rsid w:val="00A72752"/>
    <w:rsid w:val="00A72754"/>
    <w:rsid w:val="00A72BFC"/>
    <w:rsid w:val="00A7332E"/>
    <w:rsid w:val="00A739B7"/>
    <w:rsid w:val="00A74265"/>
    <w:rsid w:val="00A7489F"/>
    <w:rsid w:val="00A749A2"/>
    <w:rsid w:val="00A749CE"/>
    <w:rsid w:val="00A74A08"/>
    <w:rsid w:val="00A74CAD"/>
    <w:rsid w:val="00A75182"/>
    <w:rsid w:val="00A75C56"/>
    <w:rsid w:val="00A75C6E"/>
    <w:rsid w:val="00A7606C"/>
    <w:rsid w:val="00A7646D"/>
    <w:rsid w:val="00A76A50"/>
    <w:rsid w:val="00A76D44"/>
    <w:rsid w:val="00A77ABA"/>
    <w:rsid w:val="00A77BF1"/>
    <w:rsid w:val="00A803B9"/>
    <w:rsid w:val="00A80809"/>
    <w:rsid w:val="00A80883"/>
    <w:rsid w:val="00A80AFC"/>
    <w:rsid w:val="00A815B7"/>
    <w:rsid w:val="00A8172F"/>
    <w:rsid w:val="00A8191E"/>
    <w:rsid w:val="00A81950"/>
    <w:rsid w:val="00A819D7"/>
    <w:rsid w:val="00A81CF2"/>
    <w:rsid w:val="00A821C4"/>
    <w:rsid w:val="00A821F6"/>
    <w:rsid w:val="00A8258B"/>
    <w:rsid w:val="00A82F0F"/>
    <w:rsid w:val="00A8308D"/>
    <w:rsid w:val="00A83D91"/>
    <w:rsid w:val="00A84008"/>
    <w:rsid w:val="00A842A6"/>
    <w:rsid w:val="00A8445A"/>
    <w:rsid w:val="00A8487E"/>
    <w:rsid w:val="00A84897"/>
    <w:rsid w:val="00A8490B"/>
    <w:rsid w:val="00A84F0B"/>
    <w:rsid w:val="00A84F9C"/>
    <w:rsid w:val="00A8539F"/>
    <w:rsid w:val="00A855B4"/>
    <w:rsid w:val="00A858A0"/>
    <w:rsid w:val="00A858FB"/>
    <w:rsid w:val="00A85D3E"/>
    <w:rsid w:val="00A86905"/>
    <w:rsid w:val="00A86A75"/>
    <w:rsid w:val="00A86A7D"/>
    <w:rsid w:val="00A87372"/>
    <w:rsid w:val="00A873F6"/>
    <w:rsid w:val="00A87D6F"/>
    <w:rsid w:val="00A900BE"/>
    <w:rsid w:val="00A9035D"/>
    <w:rsid w:val="00A903C1"/>
    <w:rsid w:val="00A9056D"/>
    <w:rsid w:val="00A90982"/>
    <w:rsid w:val="00A91456"/>
    <w:rsid w:val="00A918DB"/>
    <w:rsid w:val="00A91C71"/>
    <w:rsid w:val="00A920E6"/>
    <w:rsid w:val="00A92AD6"/>
    <w:rsid w:val="00A9340B"/>
    <w:rsid w:val="00A935CF"/>
    <w:rsid w:val="00A93628"/>
    <w:rsid w:val="00A93B09"/>
    <w:rsid w:val="00A93B19"/>
    <w:rsid w:val="00A94388"/>
    <w:rsid w:val="00A943DE"/>
    <w:rsid w:val="00A94A6D"/>
    <w:rsid w:val="00A94B7A"/>
    <w:rsid w:val="00A94C29"/>
    <w:rsid w:val="00A94DBE"/>
    <w:rsid w:val="00A94DCE"/>
    <w:rsid w:val="00A95F4D"/>
    <w:rsid w:val="00A96101"/>
    <w:rsid w:val="00A96574"/>
    <w:rsid w:val="00A965E1"/>
    <w:rsid w:val="00A970D6"/>
    <w:rsid w:val="00A9798C"/>
    <w:rsid w:val="00A97F00"/>
    <w:rsid w:val="00AA0008"/>
    <w:rsid w:val="00AA00D7"/>
    <w:rsid w:val="00AA01C5"/>
    <w:rsid w:val="00AA0206"/>
    <w:rsid w:val="00AA06E2"/>
    <w:rsid w:val="00AA08EE"/>
    <w:rsid w:val="00AA1769"/>
    <w:rsid w:val="00AA17E1"/>
    <w:rsid w:val="00AA18AE"/>
    <w:rsid w:val="00AA19CB"/>
    <w:rsid w:val="00AA1A03"/>
    <w:rsid w:val="00AA1EE0"/>
    <w:rsid w:val="00AA23D4"/>
    <w:rsid w:val="00AA2438"/>
    <w:rsid w:val="00AA263E"/>
    <w:rsid w:val="00AA341D"/>
    <w:rsid w:val="00AA3589"/>
    <w:rsid w:val="00AA38AD"/>
    <w:rsid w:val="00AA4192"/>
    <w:rsid w:val="00AA42B5"/>
    <w:rsid w:val="00AA4570"/>
    <w:rsid w:val="00AA4AA4"/>
    <w:rsid w:val="00AA4DA3"/>
    <w:rsid w:val="00AA5A1A"/>
    <w:rsid w:val="00AA5FB1"/>
    <w:rsid w:val="00AA6476"/>
    <w:rsid w:val="00AA65BA"/>
    <w:rsid w:val="00AA6B1A"/>
    <w:rsid w:val="00AA6EF5"/>
    <w:rsid w:val="00AA70D6"/>
    <w:rsid w:val="00AA75F6"/>
    <w:rsid w:val="00AA76FD"/>
    <w:rsid w:val="00AA7939"/>
    <w:rsid w:val="00AB0016"/>
    <w:rsid w:val="00AB0622"/>
    <w:rsid w:val="00AB0762"/>
    <w:rsid w:val="00AB07E6"/>
    <w:rsid w:val="00AB0A9B"/>
    <w:rsid w:val="00AB0DD9"/>
    <w:rsid w:val="00AB1AE5"/>
    <w:rsid w:val="00AB1AFC"/>
    <w:rsid w:val="00AB211D"/>
    <w:rsid w:val="00AB239A"/>
    <w:rsid w:val="00AB3456"/>
    <w:rsid w:val="00AB3928"/>
    <w:rsid w:val="00AB471B"/>
    <w:rsid w:val="00AB47F2"/>
    <w:rsid w:val="00AB4DA1"/>
    <w:rsid w:val="00AB4EAD"/>
    <w:rsid w:val="00AB5603"/>
    <w:rsid w:val="00AB5CE5"/>
    <w:rsid w:val="00AB66B9"/>
    <w:rsid w:val="00AB6B1F"/>
    <w:rsid w:val="00AB6D14"/>
    <w:rsid w:val="00AB75ED"/>
    <w:rsid w:val="00AB7D60"/>
    <w:rsid w:val="00AC0760"/>
    <w:rsid w:val="00AC08AC"/>
    <w:rsid w:val="00AC09A0"/>
    <w:rsid w:val="00AC0CB8"/>
    <w:rsid w:val="00AC0CFE"/>
    <w:rsid w:val="00AC1537"/>
    <w:rsid w:val="00AC1AD1"/>
    <w:rsid w:val="00AC1B54"/>
    <w:rsid w:val="00AC1CBE"/>
    <w:rsid w:val="00AC1EE6"/>
    <w:rsid w:val="00AC20C2"/>
    <w:rsid w:val="00AC2442"/>
    <w:rsid w:val="00AC2ABB"/>
    <w:rsid w:val="00AC2E25"/>
    <w:rsid w:val="00AC30C3"/>
    <w:rsid w:val="00AC3167"/>
    <w:rsid w:val="00AC316D"/>
    <w:rsid w:val="00AC38FA"/>
    <w:rsid w:val="00AC3AFC"/>
    <w:rsid w:val="00AC3C1E"/>
    <w:rsid w:val="00AC3CED"/>
    <w:rsid w:val="00AC4237"/>
    <w:rsid w:val="00AC43C3"/>
    <w:rsid w:val="00AC4639"/>
    <w:rsid w:val="00AC495F"/>
    <w:rsid w:val="00AC4AF5"/>
    <w:rsid w:val="00AC516E"/>
    <w:rsid w:val="00AC51DF"/>
    <w:rsid w:val="00AC5497"/>
    <w:rsid w:val="00AC557B"/>
    <w:rsid w:val="00AC58EA"/>
    <w:rsid w:val="00AC62CE"/>
    <w:rsid w:val="00AC6713"/>
    <w:rsid w:val="00AC6733"/>
    <w:rsid w:val="00AC71C1"/>
    <w:rsid w:val="00AC720E"/>
    <w:rsid w:val="00AC7B38"/>
    <w:rsid w:val="00AC7FC1"/>
    <w:rsid w:val="00AD015F"/>
    <w:rsid w:val="00AD0CFC"/>
    <w:rsid w:val="00AD0E0B"/>
    <w:rsid w:val="00AD1213"/>
    <w:rsid w:val="00AD124F"/>
    <w:rsid w:val="00AD1F91"/>
    <w:rsid w:val="00AD20BE"/>
    <w:rsid w:val="00AD2892"/>
    <w:rsid w:val="00AD2CF8"/>
    <w:rsid w:val="00AD37FC"/>
    <w:rsid w:val="00AD3D6A"/>
    <w:rsid w:val="00AD430A"/>
    <w:rsid w:val="00AD43E9"/>
    <w:rsid w:val="00AD44B1"/>
    <w:rsid w:val="00AD4A27"/>
    <w:rsid w:val="00AD4AA7"/>
    <w:rsid w:val="00AD5301"/>
    <w:rsid w:val="00AD560A"/>
    <w:rsid w:val="00AD59E1"/>
    <w:rsid w:val="00AD5EFD"/>
    <w:rsid w:val="00AD62C9"/>
    <w:rsid w:val="00AD66E2"/>
    <w:rsid w:val="00AD6805"/>
    <w:rsid w:val="00AD693E"/>
    <w:rsid w:val="00AD7190"/>
    <w:rsid w:val="00AD7598"/>
    <w:rsid w:val="00AD75EF"/>
    <w:rsid w:val="00AD7774"/>
    <w:rsid w:val="00AD7E37"/>
    <w:rsid w:val="00AE0389"/>
    <w:rsid w:val="00AE0F37"/>
    <w:rsid w:val="00AE1F63"/>
    <w:rsid w:val="00AE216E"/>
    <w:rsid w:val="00AE21AA"/>
    <w:rsid w:val="00AE21FC"/>
    <w:rsid w:val="00AE228E"/>
    <w:rsid w:val="00AE242A"/>
    <w:rsid w:val="00AE27E6"/>
    <w:rsid w:val="00AE295B"/>
    <w:rsid w:val="00AE29F6"/>
    <w:rsid w:val="00AE2C32"/>
    <w:rsid w:val="00AE3075"/>
    <w:rsid w:val="00AE31A7"/>
    <w:rsid w:val="00AE3556"/>
    <w:rsid w:val="00AE3635"/>
    <w:rsid w:val="00AE39AE"/>
    <w:rsid w:val="00AE3F9B"/>
    <w:rsid w:val="00AE4785"/>
    <w:rsid w:val="00AE53DF"/>
    <w:rsid w:val="00AE5685"/>
    <w:rsid w:val="00AE5698"/>
    <w:rsid w:val="00AE578B"/>
    <w:rsid w:val="00AE620E"/>
    <w:rsid w:val="00AE7A8F"/>
    <w:rsid w:val="00AE7B21"/>
    <w:rsid w:val="00AE7CF7"/>
    <w:rsid w:val="00AF03D4"/>
    <w:rsid w:val="00AF05BA"/>
    <w:rsid w:val="00AF0C17"/>
    <w:rsid w:val="00AF0C68"/>
    <w:rsid w:val="00AF1361"/>
    <w:rsid w:val="00AF16B1"/>
    <w:rsid w:val="00AF1739"/>
    <w:rsid w:val="00AF1A66"/>
    <w:rsid w:val="00AF1CDD"/>
    <w:rsid w:val="00AF20FA"/>
    <w:rsid w:val="00AF2136"/>
    <w:rsid w:val="00AF2210"/>
    <w:rsid w:val="00AF226C"/>
    <w:rsid w:val="00AF2825"/>
    <w:rsid w:val="00AF288D"/>
    <w:rsid w:val="00AF2BC7"/>
    <w:rsid w:val="00AF373F"/>
    <w:rsid w:val="00AF37ED"/>
    <w:rsid w:val="00AF3EB5"/>
    <w:rsid w:val="00AF4396"/>
    <w:rsid w:val="00AF51E1"/>
    <w:rsid w:val="00AF5A44"/>
    <w:rsid w:val="00AF5B90"/>
    <w:rsid w:val="00AF61E6"/>
    <w:rsid w:val="00AF6766"/>
    <w:rsid w:val="00AF67B9"/>
    <w:rsid w:val="00AF6A19"/>
    <w:rsid w:val="00AF7172"/>
    <w:rsid w:val="00AF727D"/>
    <w:rsid w:val="00AF73A0"/>
    <w:rsid w:val="00AF7F01"/>
    <w:rsid w:val="00B001AC"/>
    <w:rsid w:val="00B00896"/>
    <w:rsid w:val="00B00899"/>
    <w:rsid w:val="00B009F8"/>
    <w:rsid w:val="00B00A5C"/>
    <w:rsid w:val="00B01009"/>
    <w:rsid w:val="00B01219"/>
    <w:rsid w:val="00B01227"/>
    <w:rsid w:val="00B013FD"/>
    <w:rsid w:val="00B0173D"/>
    <w:rsid w:val="00B019AE"/>
    <w:rsid w:val="00B019EB"/>
    <w:rsid w:val="00B01B1A"/>
    <w:rsid w:val="00B01D92"/>
    <w:rsid w:val="00B023A5"/>
    <w:rsid w:val="00B023C8"/>
    <w:rsid w:val="00B0387B"/>
    <w:rsid w:val="00B0396F"/>
    <w:rsid w:val="00B039ED"/>
    <w:rsid w:val="00B03A05"/>
    <w:rsid w:val="00B03B74"/>
    <w:rsid w:val="00B03C6C"/>
    <w:rsid w:val="00B03DCA"/>
    <w:rsid w:val="00B03E3C"/>
    <w:rsid w:val="00B03EC8"/>
    <w:rsid w:val="00B04073"/>
    <w:rsid w:val="00B042AD"/>
    <w:rsid w:val="00B04757"/>
    <w:rsid w:val="00B04766"/>
    <w:rsid w:val="00B04BF0"/>
    <w:rsid w:val="00B050F7"/>
    <w:rsid w:val="00B052D6"/>
    <w:rsid w:val="00B05A62"/>
    <w:rsid w:val="00B061FA"/>
    <w:rsid w:val="00B06524"/>
    <w:rsid w:val="00B06FB8"/>
    <w:rsid w:val="00B07344"/>
    <w:rsid w:val="00B07468"/>
    <w:rsid w:val="00B07997"/>
    <w:rsid w:val="00B07F11"/>
    <w:rsid w:val="00B07FDD"/>
    <w:rsid w:val="00B104CE"/>
    <w:rsid w:val="00B10588"/>
    <w:rsid w:val="00B10B88"/>
    <w:rsid w:val="00B10BBF"/>
    <w:rsid w:val="00B10F5D"/>
    <w:rsid w:val="00B10FF4"/>
    <w:rsid w:val="00B112B2"/>
    <w:rsid w:val="00B11465"/>
    <w:rsid w:val="00B115A1"/>
    <w:rsid w:val="00B119B6"/>
    <w:rsid w:val="00B119D8"/>
    <w:rsid w:val="00B11A52"/>
    <w:rsid w:val="00B12FE1"/>
    <w:rsid w:val="00B134D8"/>
    <w:rsid w:val="00B13C86"/>
    <w:rsid w:val="00B14089"/>
    <w:rsid w:val="00B14929"/>
    <w:rsid w:val="00B14EC7"/>
    <w:rsid w:val="00B150B3"/>
    <w:rsid w:val="00B15452"/>
    <w:rsid w:val="00B15612"/>
    <w:rsid w:val="00B156CF"/>
    <w:rsid w:val="00B1575A"/>
    <w:rsid w:val="00B1578B"/>
    <w:rsid w:val="00B15FC0"/>
    <w:rsid w:val="00B16A9A"/>
    <w:rsid w:val="00B17DC2"/>
    <w:rsid w:val="00B17FA7"/>
    <w:rsid w:val="00B20744"/>
    <w:rsid w:val="00B20ADB"/>
    <w:rsid w:val="00B20B6F"/>
    <w:rsid w:val="00B20D1B"/>
    <w:rsid w:val="00B211EC"/>
    <w:rsid w:val="00B2125C"/>
    <w:rsid w:val="00B21A61"/>
    <w:rsid w:val="00B21B11"/>
    <w:rsid w:val="00B22048"/>
    <w:rsid w:val="00B22139"/>
    <w:rsid w:val="00B2221B"/>
    <w:rsid w:val="00B22540"/>
    <w:rsid w:val="00B22580"/>
    <w:rsid w:val="00B2270D"/>
    <w:rsid w:val="00B227E9"/>
    <w:rsid w:val="00B22B36"/>
    <w:rsid w:val="00B23768"/>
    <w:rsid w:val="00B239D7"/>
    <w:rsid w:val="00B23F04"/>
    <w:rsid w:val="00B245E5"/>
    <w:rsid w:val="00B24B94"/>
    <w:rsid w:val="00B24C28"/>
    <w:rsid w:val="00B24D55"/>
    <w:rsid w:val="00B25188"/>
    <w:rsid w:val="00B255BC"/>
    <w:rsid w:val="00B25A88"/>
    <w:rsid w:val="00B25EA0"/>
    <w:rsid w:val="00B26C4D"/>
    <w:rsid w:val="00B274F7"/>
    <w:rsid w:val="00B27D9A"/>
    <w:rsid w:val="00B3018F"/>
    <w:rsid w:val="00B3089B"/>
    <w:rsid w:val="00B309DE"/>
    <w:rsid w:val="00B31156"/>
    <w:rsid w:val="00B311D2"/>
    <w:rsid w:val="00B3140D"/>
    <w:rsid w:val="00B31952"/>
    <w:rsid w:val="00B32003"/>
    <w:rsid w:val="00B3238F"/>
    <w:rsid w:val="00B3363C"/>
    <w:rsid w:val="00B3378C"/>
    <w:rsid w:val="00B33EFC"/>
    <w:rsid w:val="00B3424D"/>
    <w:rsid w:val="00B34927"/>
    <w:rsid w:val="00B34B0F"/>
    <w:rsid w:val="00B34C18"/>
    <w:rsid w:val="00B34C80"/>
    <w:rsid w:val="00B355AA"/>
    <w:rsid w:val="00B35CD1"/>
    <w:rsid w:val="00B35DDD"/>
    <w:rsid w:val="00B3634C"/>
    <w:rsid w:val="00B36511"/>
    <w:rsid w:val="00B36643"/>
    <w:rsid w:val="00B36C1D"/>
    <w:rsid w:val="00B37223"/>
    <w:rsid w:val="00B377A6"/>
    <w:rsid w:val="00B37A1E"/>
    <w:rsid w:val="00B37BDA"/>
    <w:rsid w:val="00B40170"/>
    <w:rsid w:val="00B405E7"/>
    <w:rsid w:val="00B40D0F"/>
    <w:rsid w:val="00B41105"/>
    <w:rsid w:val="00B41624"/>
    <w:rsid w:val="00B41736"/>
    <w:rsid w:val="00B41D3B"/>
    <w:rsid w:val="00B42404"/>
    <w:rsid w:val="00B42ADD"/>
    <w:rsid w:val="00B42B1D"/>
    <w:rsid w:val="00B42B40"/>
    <w:rsid w:val="00B42C3B"/>
    <w:rsid w:val="00B42FD3"/>
    <w:rsid w:val="00B43134"/>
    <w:rsid w:val="00B4385E"/>
    <w:rsid w:val="00B438A5"/>
    <w:rsid w:val="00B44183"/>
    <w:rsid w:val="00B44A90"/>
    <w:rsid w:val="00B45987"/>
    <w:rsid w:val="00B45CB4"/>
    <w:rsid w:val="00B45D46"/>
    <w:rsid w:val="00B45FB3"/>
    <w:rsid w:val="00B461A6"/>
    <w:rsid w:val="00B463F9"/>
    <w:rsid w:val="00B46857"/>
    <w:rsid w:val="00B46985"/>
    <w:rsid w:val="00B46EA8"/>
    <w:rsid w:val="00B471AA"/>
    <w:rsid w:val="00B4722C"/>
    <w:rsid w:val="00B47232"/>
    <w:rsid w:val="00B4759F"/>
    <w:rsid w:val="00B47670"/>
    <w:rsid w:val="00B47C15"/>
    <w:rsid w:val="00B47F11"/>
    <w:rsid w:val="00B501BB"/>
    <w:rsid w:val="00B5031E"/>
    <w:rsid w:val="00B50584"/>
    <w:rsid w:val="00B505FC"/>
    <w:rsid w:val="00B5124C"/>
    <w:rsid w:val="00B51703"/>
    <w:rsid w:val="00B51B4F"/>
    <w:rsid w:val="00B51D82"/>
    <w:rsid w:val="00B52437"/>
    <w:rsid w:val="00B52AFC"/>
    <w:rsid w:val="00B52B83"/>
    <w:rsid w:val="00B530E2"/>
    <w:rsid w:val="00B535D0"/>
    <w:rsid w:val="00B5361E"/>
    <w:rsid w:val="00B53862"/>
    <w:rsid w:val="00B53FE0"/>
    <w:rsid w:val="00B544F8"/>
    <w:rsid w:val="00B5452E"/>
    <w:rsid w:val="00B5534D"/>
    <w:rsid w:val="00B5535B"/>
    <w:rsid w:val="00B5564D"/>
    <w:rsid w:val="00B558C7"/>
    <w:rsid w:val="00B55A85"/>
    <w:rsid w:val="00B55D8C"/>
    <w:rsid w:val="00B566FC"/>
    <w:rsid w:val="00B56CE1"/>
    <w:rsid w:val="00B57141"/>
    <w:rsid w:val="00B57265"/>
    <w:rsid w:val="00B57715"/>
    <w:rsid w:val="00B579E0"/>
    <w:rsid w:val="00B6056E"/>
    <w:rsid w:val="00B60819"/>
    <w:rsid w:val="00B60F07"/>
    <w:rsid w:val="00B611BA"/>
    <w:rsid w:val="00B613DB"/>
    <w:rsid w:val="00B62396"/>
    <w:rsid w:val="00B6271A"/>
    <w:rsid w:val="00B6279F"/>
    <w:rsid w:val="00B6308C"/>
    <w:rsid w:val="00B63C10"/>
    <w:rsid w:val="00B63D23"/>
    <w:rsid w:val="00B63EC0"/>
    <w:rsid w:val="00B643ED"/>
    <w:rsid w:val="00B64A36"/>
    <w:rsid w:val="00B6520B"/>
    <w:rsid w:val="00B65424"/>
    <w:rsid w:val="00B6596E"/>
    <w:rsid w:val="00B65A47"/>
    <w:rsid w:val="00B65E0D"/>
    <w:rsid w:val="00B65EFE"/>
    <w:rsid w:val="00B66B0F"/>
    <w:rsid w:val="00B66CC0"/>
    <w:rsid w:val="00B678B1"/>
    <w:rsid w:val="00B67A89"/>
    <w:rsid w:val="00B67B5C"/>
    <w:rsid w:val="00B702AE"/>
    <w:rsid w:val="00B70586"/>
    <w:rsid w:val="00B709B5"/>
    <w:rsid w:val="00B70A25"/>
    <w:rsid w:val="00B70B47"/>
    <w:rsid w:val="00B70C9B"/>
    <w:rsid w:val="00B70F33"/>
    <w:rsid w:val="00B71201"/>
    <w:rsid w:val="00B71393"/>
    <w:rsid w:val="00B71571"/>
    <w:rsid w:val="00B715E4"/>
    <w:rsid w:val="00B717DF"/>
    <w:rsid w:val="00B71D1F"/>
    <w:rsid w:val="00B71FC2"/>
    <w:rsid w:val="00B72443"/>
    <w:rsid w:val="00B728BB"/>
    <w:rsid w:val="00B73458"/>
    <w:rsid w:val="00B73655"/>
    <w:rsid w:val="00B73EE1"/>
    <w:rsid w:val="00B73F26"/>
    <w:rsid w:val="00B73FEA"/>
    <w:rsid w:val="00B7424A"/>
    <w:rsid w:val="00B7475B"/>
    <w:rsid w:val="00B748C1"/>
    <w:rsid w:val="00B74F5A"/>
    <w:rsid w:val="00B75257"/>
    <w:rsid w:val="00B752AF"/>
    <w:rsid w:val="00B75457"/>
    <w:rsid w:val="00B75618"/>
    <w:rsid w:val="00B756B0"/>
    <w:rsid w:val="00B75A22"/>
    <w:rsid w:val="00B75BBA"/>
    <w:rsid w:val="00B7610F"/>
    <w:rsid w:val="00B7619C"/>
    <w:rsid w:val="00B76378"/>
    <w:rsid w:val="00B767FE"/>
    <w:rsid w:val="00B77475"/>
    <w:rsid w:val="00B7773B"/>
    <w:rsid w:val="00B777AC"/>
    <w:rsid w:val="00B778CC"/>
    <w:rsid w:val="00B80923"/>
    <w:rsid w:val="00B809CF"/>
    <w:rsid w:val="00B80A36"/>
    <w:rsid w:val="00B815D7"/>
    <w:rsid w:val="00B81B32"/>
    <w:rsid w:val="00B81BBD"/>
    <w:rsid w:val="00B81E0F"/>
    <w:rsid w:val="00B823F7"/>
    <w:rsid w:val="00B82B08"/>
    <w:rsid w:val="00B82CF8"/>
    <w:rsid w:val="00B82D5C"/>
    <w:rsid w:val="00B82EC7"/>
    <w:rsid w:val="00B82ECE"/>
    <w:rsid w:val="00B82F0A"/>
    <w:rsid w:val="00B83139"/>
    <w:rsid w:val="00B83481"/>
    <w:rsid w:val="00B835BD"/>
    <w:rsid w:val="00B84697"/>
    <w:rsid w:val="00B84CCC"/>
    <w:rsid w:val="00B84F79"/>
    <w:rsid w:val="00B84FAE"/>
    <w:rsid w:val="00B85107"/>
    <w:rsid w:val="00B85FEC"/>
    <w:rsid w:val="00B863D9"/>
    <w:rsid w:val="00B86A45"/>
    <w:rsid w:val="00B86BF5"/>
    <w:rsid w:val="00B86D66"/>
    <w:rsid w:val="00B87C62"/>
    <w:rsid w:val="00B87C7B"/>
    <w:rsid w:val="00B90106"/>
    <w:rsid w:val="00B90DC5"/>
    <w:rsid w:val="00B91235"/>
    <w:rsid w:val="00B9184B"/>
    <w:rsid w:val="00B91F7D"/>
    <w:rsid w:val="00B9218F"/>
    <w:rsid w:val="00B92283"/>
    <w:rsid w:val="00B922F3"/>
    <w:rsid w:val="00B92577"/>
    <w:rsid w:val="00B925CB"/>
    <w:rsid w:val="00B9261D"/>
    <w:rsid w:val="00B9275E"/>
    <w:rsid w:val="00B93D19"/>
    <w:rsid w:val="00B93E69"/>
    <w:rsid w:val="00B9406D"/>
    <w:rsid w:val="00B9446F"/>
    <w:rsid w:val="00B9497E"/>
    <w:rsid w:val="00B94BF7"/>
    <w:rsid w:val="00B950AF"/>
    <w:rsid w:val="00B95148"/>
    <w:rsid w:val="00B9529F"/>
    <w:rsid w:val="00B95795"/>
    <w:rsid w:val="00B957A0"/>
    <w:rsid w:val="00B96C58"/>
    <w:rsid w:val="00B96E18"/>
    <w:rsid w:val="00B96EF7"/>
    <w:rsid w:val="00B97174"/>
    <w:rsid w:val="00B971D3"/>
    <w:rsid w:val="00BA0392"/>
    <w:rsid w:val="00BA0534"/>
    <w:rsid w:val="00BA11FD"/>
    <w:rsid w:val="00BA127A"/>
    <w:rsid w:val="00BA1282"/>
    <w:rsid w:val="00BA1625"/>
    <w:rsid w:val="00BA1895"/>
    <w:rsid w:val="00BA1AC5"/>
    <w:rsid w:val="00BA1ADE"/>
    <w:rsid w:val="00BA1B1B"/>
    <w:rsid w:val="00BA204B"/>
    <w:rsid w:val="00BA215A"/>
    <w:rsid w:val="00BA243D"/>
    <w:rsid w:val="00BA2449"/>
    <w:rsid w:val="00BA2923"/>
    <w:rsid w:val="00BA296E"/>
    <w:rsid w:val="00BA3803"/>
    <w:rsid w:val="00BA3B55"/>
    <w:rsid w:val="00BA3EE8"/>
    <w:rsid w:val="00BA3FCA"/>
    <w:rsid w:val="00BA4458"/>
    <w:rsid w:val="00BA48A1"/>
    <w:rsid w:val="00BA499D"/>
    <w:rsid w:val="00BA4C84"/>
    <w:rsid w:val="00BA4DAF"/>
    <w:rsid w:val="00BA5308"/>
    <w:rsid w:val="00BA5457"/>
    <w:rsid w:val="00BA58FD"/>
    <w:rsid w:val="00BA78B3"/>
    <w:rsid w:val="00BA7D3A"/>
    <w:rsid w:val="00BB0048"/>
    <w:rsid w:val="00BB01EB"/>
    <w:rsid w:val="00BB0655"/>
    <w:rsid w:val="00BB083C"/>
    <w:rsid w:val="00BB132A"/>
    <w:rsid w:val="00BB1530"/>
    <w:rsid w:val="00BB182A"/>
    <w:rsid w:val="00BB189E"/>
    <w:rsid w:val="00BB1FEC"/>
    <w:rsid w:val="00BB248E"/>
    <w:rsid w:val="00BB2753"/>
    <w:rsid w:val="00BB287A"/>
    <w:rsid w:val="00BB2A0E"/>
    <w:rsid w:val="00BB2B53"/>
    <w:rsid w:val="00BB2CD0"/>
    <w:rsid w:val="00BB3A58"/>
    <w:rsid w:val="00BB4255"/>
    <w:rsid w:val="00BB4604"/>
    <w:rsid w:val="00BB559D"/>
    <w:rsid w:val="00BB5C52"/>
    <w:rsid w:val="00BB5F5F"/>
    <w:rsid w:val="00BB5FAE"/>
    <w:rsid w:val="00BB6149"/>
    <w:rsid w:val="00BB61E7"/>
    <w:rsid w:val="00BB637C"/>
    <w:rsid w:val="00BB767E"/>
    <w:rsid w:val="00BB771B"/>
    <w:rsid w:val="00BB7A8C"/>
    <w:rsid w:val="00BB7E8F"/>
    <w:rsid w:val="00BC002B"/>
    <w:rsid w:val="00BC03B6"/>
    <w:rsid w:val="00BC0411"/>
    <w:rsid w:val="00BC0F69"/>
    <w:rsid w:val="00BC118C"/>
    <w:rsid w:val="00BC1AB5"/>
    <w:rsid w:val="00BC1BCC"/>
    <w:rsid w:val="00BC1F29"/>
    <w:rsid w:val="00BC21F0"/>
    <w:rsid w:val="00BC2210"/>
    <w:rsid w:val="00BC2283"/>
    <w:rsid w:val="00BC2505"/>
    <w:rsid w:val="00BC265A"/>
    <w:rsid w:val="00BC26B3"/>
    <w:rsid w:val="00BC2917"/>
    <w:rsid w:val="00BC2B87"/>
    <w:rsid w:val="00BC3888"/>
    <w:rsid w:val="00BC39E2"/>
    <w:rsid w:val="00BC3A71"/>
    <w:rsid w:val="00BC3F2C"/>
    <w:rsid w:val="00BC4880"/>
    <w:rsid w:val="00BC4AC3"/>
    <w:rsid w:val="00BC4B47"/>
    <w:rsid w:val="00BC4DD3"/>
    <w:rsid w:val="00BC5110"/>
    <w:rsid w:val="00BC5154"/>
    <w:rsid w:val="00BC573D"/>
    <w:rsid w:val="00BC5D68"/>
    <w:rsid w:val="00BC5ED0"/>
    <w:rsid w:val="00BC62E4"/>
    <w:rsid w:val="00BC6AC7"/>
    <w:rsid w:val="00BC6AED"/>
    <w:rsid w:val="00BC6E33"/>
    <w:rsid w:val="00BC713C"/>
    <w:rsid w:val="00BC7475"/>
    <w:rsid w:val="00BC7715"/>
    <w:rsid w:val="00BD001A"/>
    <w:rsid w:val="00BD024B"/>
    <w:rsid w:val="00BD0C47"/>
    <w:rsid w:val="00BD1346"/>
    <w:rsid w:val="00BD1FAE"/>
    <w:rsid w:val="00BD2096"/>
    <w:rsid w:val="00BD2162"/>
    <w:rsid w:val="00BD25A4"/>
    <w:rsid w:val="00BD2791"/>
    <w:rsid w:val="00BD2986"/>
    <w:rsid w:val="00BD2BEF"/>
    <w:rsid w:val="00BD2E1F"/>
    <w:rsid w:val="00BD366B"/>
    <w:rsid w:val="00BD3E26"/>
    <w:rsid w:val="00BD4319"/>
    <w:rsid w:val="00BD4B87"/>
    <w:rsid w:val="00BD5022"/>
    <w:rsid w:val="00BD533D"/>
    <w:rsid w:val="00BD5960"/>
    <w:rsid w:val="00BD5C02"/>
    <w:rsid w:val="00BD5D79"/>
    <w:rsid w:val="00BD67DE"/>
    <w:rsid w:val="00BD68A1"/>
    <w:rsid w:val="00BD6CBB"/>
    <w:rsid w:val="00BD6CDB"/>
    <w:rsid w:val="00BD712D"/>
    <w:rsid w:val="00BD7355"/>
    <w:rsid w:val="00BD7CCA"/>
    <w:rsid w:val="00BD7E23"/>
    <w:rsid w:val="00BE0373"/>
    <w:rsid w:val="00BE07D4"/>
    <w:rsid w:val="00BE0ACA"/>
    <w:rsid w:val="00BE0BF3"/>
    <w:rsid w:val="00BE0DEF"/>
    <w:rsid w:val="00BE1036"/>
    <w:rsid w:val="00BE1635"/>
    <w:rsid w:val="00BE269C"/>
    <w:rsid w:val="00BE2FB8"/>
    <w:rsid w:val="00BE2FBF"/>
    <w:rsid w:val="00BE352D"/>
    <w:rsid w:val="00BE3F59"/>
    <w:rsid w:val="00BE4208"/>
    <w:rsid w:val="00BE43E6"/>
    <w:rsid w:val="00BE46C0"/>
    <w:rsid w:val="00BE4F69"/>
    <w:rsid w:val="00BE5495"/>
    <w:rsid w:val="00BE5720"/>
    <w:rsid w:val="00BE589E"/>
    <w:rsid w:val="00BE6055"/>
    <w:rsid w:val="00BE7C7C"/>
    <w:rsid w:val="00BE7E12"/>
    <w:rsid w:val="00BF0225"/>
    <w:rsid w:val="00BF04E7"/>
    <w:rsid w:val="00BF0568"/>
    <w:rsid w:val="00BF0778"/>
    <w:rsid w:val="00BF0865"/>
    <w:rsid w:val="00BF0D3F"/>
    <w:rsid w:val="00BF10EA"/>
    <w:rsid w:val="00BF12F8"/>
    <w:rsid w:val="00BF191C"/>
    <w:rsid w:val="00BF2404"/>
    <w:rsid w:val="00BF2518"/>
    <w:rsid w:val="00BF3576"/>
    <w:rsid w:val="00BF462D"/>
    <w:rsid w:val="00BF488D"/>
    <w:rsid w:val="00BF4B74"/>
    <w:rsid w:val="00BF4EAF"/>
    <w:rsid w:val="00BF52A6"/>
    <w:rsid w:val="00BF598A"/>
    <w:rsid w:val="00BF6955"/>
    <w:rsid w:val="00BF6B2C"/>
    <w:rsid w:val="00BF6E1C"/>
    <w:rsid w:val="00BF71CC"/>
    <w:rsid w:val="00BF72BB"/>
    <w:rsid w:val="00BF798F"/>
    <w:rsid w:val="00BF7BD2"/>
    <w:rsid w:val="00BF7BD7"/>
    <w:rsid w:val="00BF7F50"/>
    <w:rsid w:val="00C00C68"/>
    <w:rsid w:val="00C0100E"/>
    <w:rsid w:val="00C0144E"/>
    <w:rsid w:val="00C01776"/>
    <w:rsid w:val="00C02747"/>
    <w:rsid w:val="00C0296E"/>
    <w:rsid w:val="00C02D3B"/>
    <w:rsid w:val="00C03653"/>
    <w:rsid w:val="00C0375C"/>
    <w:rsid w:val="00C03F31"/>
    <w:rsid w:val="00C0480C"/>
    <w:rsid w:val="00C04C73"/>
    <w:rsid w:val="00C04EC3"/>
    <w:rsid w:val="00C04FEC"/>
    <w:rsid w:val="00C0526B"/>
    <w:rsid w:val="00C05936"/>
    <w:rsid w:val="00C059F9"/>
    <w:rsid w:val="00C05DE1"/>
    <w:rsid w:val="00C06410"/>
    <w:rsid w:val="00C0669E"/>
    <w:rsid w:val="00C06B07"/>
    <w:rsid w:val="00C06CC3"/>
    <w:rsid w:val="00C07AE3"/>
    <w:rsid w:val="00C07B90"/>
    <w:rsid w:val="00C07E1D"/>
    <w:rsid w:val="00C10093"/>
    <w:rsid w:val="00C10094"/>
    <w:rsid w:val="00C100A8"/>
    <w:rsid w:val="00C10330"/>
    <w:rsid w:val="00C10DA1"/>
    <w:rsid w:val="00C10DA5"/>
    <w:rsid w:val="00C10DA7"/>
    <w:rsid w:val="00C11003"/>
    <w:rsid w:val="00C11238"/>
    <w:rsid w:val="00C11250"/>
    <w:rsid w:val="00C114A5"/>
    <w:rsid w:val="00C11D68"/>
    <w:rsid w:val="00C12C81"/>
    <w:rsid w:val="00C132E2"/>
    <w:rsid w:val="00C1382F"/>
    <w:rsid w:val="00C13882"/>
    <w:rsid w:val="00C13883"/>
    <w:rsid w:val="00C13891"/>
    <w:rsid w:val="00C13AE5"/>
    <w:rsid w:val="00C13F54"/>
    <w:rsid w:val="00C13FB3"/>
    <w:rsid w:val="00C13FDB"/>
    <w:rsid w:val="00C14004"/>
    <w:rsid w:val="00C1452C"/>
    <w:rsid w:val="00C14547"/>
    <w:rsid w:val="00C1466F"/>
    <w:rsid w:val="00C14903"/>
    <w:rsid w:val="00C1533F"/>
    <w:rsid w:val="00C1537E"/>
    <w:rsid w:val="00C157D3"/>
    <w:rsid w:val="00C1613C"/>
    <w:rsid w:val="00C16555"/>
    <w:rsid w:val="00C16CAC"/>
    <w:rsid w:val="00C170A0"/>
    <w:rsid w:val="00C170D2"/>
    <w:rsid w:val="00C177A1"/>
    <w:rsid w:val="00C17C65"/>
    <w:rsid w:val="00C17E40"/>
    <w:rsid w:val="00C17EFF"/>
    <w:rsid w:val="00C20346"/>
    <w:rsid w:val="00C20632"/>
    <w:rsid w:val="00C210F9"/>
    <w:rsid w:val="00C21760"/>
    <w:rsid w:val="00C21BEB"/>
    <w:rsid w:val="00C220B6"/>
    <w:rsid w:val="00C2240C"/>
    <w:rsid w:val="00C22742"/>
    <w:rsid w:val="00C2280C"/>
    <w:rsid w:val="00C2297E"/>
    <w:rsid w:val="00C22F62"/>
    <w:rsid w:val="00C23277"/>
    <w:rsid w:val="00C23321"/>
    <w:rsid w:val="00C23934"/>
    <w:rsid w:val="00C23E94"/>
    <w:rsid w:val="00C24194"/>
    <w:rsid w:val="00C24FC2"/>
    <w:rsid w:val="00C25A2E"/>
    <w:rsid w:val="00C25CFE"/>
    <w:rsid w:val="00C2620F"/>
    <w:rsid w:val="00C262B7"/>
    <w:rsid w:val="00C2632E"/>
    <w:rsid w:val="00C263E7"/>
    <w:rsid w:val="00C26F24"/>
    <w:rsid w:val="00C27043"/>
    <w:rsid w:val="00C2719A"/>
    <w:rsid w:val="00C279AC"/>
    <w:rsid w:val="00C30001"/>
    <w:rsid w:val="00C30130"/>
    <w:rsid w:val="00C305F2"/>
    <w:rsid w:val="00C30630"/>
    <w:rsid w:val="00C306A6"/>
    <w:rsid w:val="00C3085B"/>
    <w:rsid w:val="00C30CB7"/>
    <w:rsid w:val="00C30D2A"/>
    <w:rsid w:val="00C30DC9"/>
    <w:rsid w:val="00C3128E"/>
    <w:rsid w:val="00C319D1"/>
    <w:rsid w:val="00C31F3F"/>
    <w:rsid w:val="00C32C1B"/>
    <w:rsid w:val="00C32CBB"/>
    <w:rsid w:val="00C33163"/>
    <w:rsid w:val="00C332FF"/>
    <w:rsid w:val="00C33F6C"/>
    <w:rsid w:val="00C34288"/>
    <w:rsid w:val="00C34C21"/>
    <w:rsid w:val="00C34D8C"/>
    <w:rsid w:val="00C3540A"/>
    <w:rsid w:val="00C354BB"/>
    <w:rsid w:val="00C35683"/>
    <w:rsid w:val="00C35817"/>
    <w:rsid w:val="00C35FA7"/>
    <w:rsid w:val="00C36246"/>
    <w:rsid w:val="00C36FC4"/>
    <w:rsid w:val="00C379AC"/>
    <w:rsid w:val="00C37BF8"/>
    <w:rsid w:val="00C37F7B"/>
    <w:rsid w:val="00C4025C"/>
    <w:rsid w:val="00C4038E"/>
    <w:rsid w:val="00C406DD"/>
    <w:rsid w:val="00C40877"/>
    <w:rsid w:val="00C40B9C"/>
    <w:rsid w:val="00C41A5B"/>
    <w:rsid w:val="00C41BA7"/>
    <w:rsid w:val="00C42651"/>
    <w:rsid w:val="00C42A93"/>
    <w:rsid w:val="00C43339"/>
    <w:rsid w:val="00C433FD"/>
    <w:rsid w:val="00C43C01"/>
    <w:rsid w:val="00C43E18"/>
    <w:rsid w:val="00C44830"/>
    <w:rsid w:val="00C44A66"/>
    <w:rsid w:val="00C44E38"/>
    <w:rsid w:val="00C44F1C"/>
    <w:rsid w:val="00C44FBA"/>
    <w:rsid w:val="00C454AA"/>
    <w:rsid w:val="00C454E4"/>
    <w:rsid w:val="00C457C9"/>
    <w:rsid w:val="00C45C24"/>
    <w:rsid w:val="00C45E8A"/>
    <w:rsid w:val="00C461F2"/>
    <w:rsid w:val="00C46508"/>
    <w:rsid w:val="00C468C0"/>
    <w:rsid w:val="00C47003"/>
    <w:rsid w:val="00C50744"/>
    <w:rsid w:val="00C509D0"/>
    <w:rsid w:val="00C50ABC"/>
    <w:rsid w:val="00C5146C"/>
    <w:rsid w:val="00C51B34"/>
    <w:rsid w:val="00C51B8A"/>
    <w:rsid w:val="00C51EF0"/>
    <w:rsid w:val="00C522DF"/>
    <w:rsid w:val="00C5288E"/>
    <w:rsid w:val="00C52AB8"/>
    <w:rsid w:val="00C52AE2"/>
    <w:rsid w:val="00C5323D"/>
    <w:rsid w:val="00C538D2"/>
    <w:rsid w:val="00C545E7"/>
    <w:rsid w:val="00C5461C"/>
    <w:rsid w:val="00C546F6"/>
    <w:rsid w:val="00C54751"/>
    <w:rsid w:val="00C5478B"/>
    <w:rsid w:val="00C547CE"/>
    <w:rsid w:val="00C549C2"/>
    <w:rsid w:val="00C54D64"/>
    <w:rsid w:val="00C56A80"/>
    <w:rsid w:val="00C56B0A"/>
    <w:rsid w:val="00C57035"/>
    <w:rsid w:val="00C571C7"/>
    <w:rsid w:val="00C577A8"/>
    <w:rsid w:val="00C5785C"/>
    <w:rsid w:val="00C60338"/>
    <w:rsid w:val="00C60871"/>
    <w:rsid w:val="00C61256"/>
    <w:rsid w:val="00C612AB"/>
    <w:rsid w:val="00C61389"/>
    <w:rsid w:val="00C616A1"/>
    <w:rsid w:val="00C61894"/>
    <w:rsid w:val="00C61FFC"/>
    <w:rsid w:val="00C62615"/>
    <w:rsid w:val="00C62F74"/>
    <w:rsid w:val="00C630CC"/>
    <w:rsid w:val="00C632B1"/>
    <w:rsid w:val="00C63560"/>
    <w:rsid w:val="00C63743"/>
    <w:rsid w:val="00C63996"/>
    <w:rsid w:val="00C63BE5"/>
    <w:rsid w:val="00C63EAE"/>
    <w:rsid w:val="00C63F8A"/>
    <w:rsid w:val="00C64E18"/>
    <w:rsid w:val="00C64F6F"/>
    <w:rsid w:val="00C653CB"/>
    <w:rsid w:val="00C65B73"/>
    <w:rsid w:val="00C65EF8"/>
    <w:rsid w:val="00C6638D"/>
    <w:rsid w:val="00C66B9C"/>
    <w:rsid w:val="00C6735C"/>
    <w:rsid w:val="00C678F5"/>
    <w:rsid w:val="00C67915"/>
    <w:rsid w:val="00C67B49"/>
    <w:rsid w:val="00C67CD8"/>
    <w:rsid w:val="00C70629"/>
    <w:rsid w:val="00C70B85"/>
    <w:rsid w:val="00C70F17"/>
    <w:rsid w:val="00C71D9F"/>
    <w:rsid w:val="00C71F09"/>
    <w:rsid w:val="00C72198"/>
    <w:rsid w:val="00C724BA"/>
    <w:rsid w:val="00C72571"/>
    <w:rsid w:val="00C7257A"/>
    <w:rsid w:val="00C7298F"/>
    <w:rsid w:val="00C73815"/>
    <w:rsid w:val="00C73E17"/>
    <w:rsid w:val="00C73F63"/>
    <w:rsid w:val="00C74B5C"/>
    <w:rsid w:val="00C74DB7"/>
    <w:rsid w:val="00C74E13"/>
    <w:rsid w:val="00C74E56"/>
    <w:rsid w:val="00C75213"/>
    <w:rsid w:val="00C7549B"/>
    <w:rsid w:val="00C754B2"/>
    <w:rsid w:val="00C75E7F"/>
    <w:rsid w:val="00C7622B"/>
    <w:rsid w:val="00C763A4"/>
    <w:rsid w:val="00C76DB6"/>
    <w:rsid w:val="00C76E53"/>
    <w:rsid w:val="00C76FEE"/>
    <w:rsid w:val="00C77E0B"/>
    <w:rsid w:val="00C77F1E"/>
    <w:rsid w:val="00C80155"/>
    <w:rsid w:val="00C80160"/>
    <w:rsid w:val="00C801D0"/>
    <w:rsid w:val="00C8064C"/>
    <w:rsid w:val="00C80739"/>
    <w:rsid w:val="00C80DB2"/>
    <w:rsid w:val="00C8101F"/>
    <w:rsid w:val="00C817DF"/>
    <w:rsid w:val="00C81BF7"/>
    <w:rsid w:val="00C8259C"/>
    <w:rsid w:val="00C826EF"/>
    <w:rsid w:val="00C82B0E"/>
    <w:rsid w:val="00C82E6D"/>
    <w:rsid w:val="00C83108"/>
    <w:rsid w:val="00C83E64"/>
    <w:rsid w:val="00C83FBE"/>
    <w:rsid w:val="00C84B65"/>
    <w:rsid w:val="00C84E31"/>
    <w:rsid w:val="00C85537"/>
    <w:rsid w:val="00C87196"/>
    <w:rsid w:val="00C872D5"/>
    <w:rsid w:val="00C8768D"/>
    <w:rsid w:val="00C879E7"/>
    <w:rsid w:val="00C87F26"/>
    <w:rsid w:val="00C9017F"/>
    <w:rsid w:val="00C9088B"/>
    <w:rsid w:val="00C919D8"/>
    <w:rsid w:val="00C91E29"/>
    <w:rsid w:val="00C93095"/>
    <w:rsid w:val="00C932AA"/>
    <w:rsid w:val="00C93425"/>
    <w:rsid w:val="00C93841"/>
    <w:rsid w:val="00C93E28"/>
    <w:rsid w:val="00C9444C"/>
    <w:rsid w:val="00C94D58"/>
    <w:rsid w:val="00C94FC7"/>
    <w:rsid w:val="00C95021"/>
    <w:rsid w:val="00C95237"/>
    <w:rsid w:val="00C95E6E"/>
    <w:rsid w:val="00C96252"/>
    <w:rsid w:val="00C9650E"/>
    <w:rsid w:val="00C96BE3"/>
    <w:rsid w:val="00C96E51"/>
    <w:rsid w:val="00CA0828"/>
    <w:rsid w:val="00CA090C"/>
    <w:rsid w:val="00CA1A6C"/>
    <w:rsid w:val="00CA1A97"/>
    <w:rsid w:val="00CA1FB3"/>
    <w:rsid w:val="00CA2261"/>
    <w:rsid w:val="00CA23A2"/>
    <w:rsid w:val="00CA2534"/>
    <w:rsid w:val="00CA2D90"/>
    <w:rsid w:val="00CA3EAA"/>
    <w:rsid w:val="00CA477C"/>
    <w:rsid w:val="00CA4FFD"/>
    <w:rsid w:val="00CA51C7"/>
    <w:rsid w:val="00CA534A"/>
    <w:rsid w:val="00CA5865"/>
    <w:rsid w:val="00CA64FA"/>
    <w:rsid w:val="00CA67FD"/>
    <w:rsid w:val="00CA6BF3"/>
    <w:rsid w:val="00CA6CBD"/>
    <w:rsid w:val="00CA703E"/>
    <w:rsid w:val="00CA704F"/>
    <w:rsid w:val="00CA731E"/>
    <w:rsid w:val="00CA75E5"/>
    <w:rsid w:val="00CA75ED"/>
    <w:rsid w:val="00CA7700"/>
    <w:rsid w:val="00CA77B8"/>
    <w:rsid w:val="00CA7C1A"/>
    <w:rsid w:val="00CA7FCF"/>
    <w:rsid w:val="00CB009F"/>
    <w:rsid w:val="00CB0350"/>
    <w:rsid w:val="00CB04FB"/>
    <w:rsid w:val="00CB05DB"/>
    <w:rsid w:val="00CB07B4"/>
    <w:rsid w:val="00CB07FC"/>
    <w:rsid w:val="00CB0F61"/>
    <w:rsid w:val="00CB10B8"/>
    <w:rsid w:val="00CB1D8A"/>
    <w:rsid w:val="00CB1EBE"/>
    <w:rsid w:val="00CB1F7A"/>
    <w:rsid w:val="00CB25C1"/>
    <w:rsid w:val="00CB2862"/>
    <w:rsid w:val="00CB2CDA"/>
    <w:rsid w:val="00CB306F"/>
    <w:rsid w:val="00CB4432"/>
    <w:rsid w:val="00CB4AB7"/>
    <w:rsid w:val="00CB4B03"/>
    <w:rsid w:val="00CB4CB9"/>
    <w:rsid w:val="00CB4E05"/>
    <w:rsid w:val="00CB4FD8"/>
    <w:rsid w:val="00CB55B7"/>
    <w:rsid w:val="00CB57C7"/>
    <w:rsid w:val="00CB5848"/>
    <w:rsid w:val="00CB5BEE"/>
    <w:rsid w:val="00CB5DAC"/>
    <w:rsid w:val="00CB6065"/>
    <w:rsid w:val="00CB60A0"/>
    <w:rsid w:val="00CB60E5"/>
    <w:rsid w:val="00CB6DE3"/>
    <w:rsid w:val="00CB6F49"/>
    <w:rsid w:val="00CB7306"/>
    <w:rsid w:val="00CB74D7"/>
    <w:rsid w:val="00CB7713"/>
    <w:rsid w:val="00CB7B03"/>
    <w:rsid w:val="00CB7F72"/>
    <w:rsid w:val="00CC03C6"/>
    <w:rsid w:val="00CC1A9B"/>
    <w:rsid w:val="00CC234D"/>
    <w:rsid w:val="00CC2CDF"/>
    <w:rsid w:val="00CC348D"/>
    <w:rsid w:val="00CC38F5"/>
    <w:rsid w:val="00CC3950"/>
    <w:rsid w:val="00CC4393"/>
    <w:rsid w:val="00CC4D76"/>
    <w:rsid w:val="00CC51C7"/>
    <w:rsid w:val="00CC5585"/>
    <w:rsid w:val="00CC5AAC"/>
    <w:rsid w:val="00CC62C9"/>
    <w:rsid w:val="00CC6708"/>
    <w:rsid w:val="00CC6BF3"/>
    <w:rsid w:val="00CC725F"/>
    <w:rsid w:val="00CC73C4"/>
    <w:rsid w:val="00CC7478"/>
    <w:rsid w:val="00CC7605"/>
    <w:rsid w:val="00CD01EE"/>
    <w:rsid w:val="00CD064E"/>
    <w:rsid w:val="00CD07A6"/>
    <w:rsid w:val="00CD0FD6"/>
    <w:rsid w:val="00CD18C8"/>
    <w:rsid w:val="00CD1A8D"/>
    <w:rsid w:val="00CD1D37"/>
    <w:rsid w:val="00CD21B0"/>
    <w:rsid w:val="00CD236A"/>
    <w:rsid w:val="00CD292E"/>
    <w:rsid w:val="00CD2AC1"/>
    <w:rsid w:val="00CD2BB9"/>
    <w:rsid w:val="00CD2FD4"/>
    <w:rsid w:val="00CD3136"/>
    <w:rsid w:val="00CD3487"/>
    <w:rsid w:val="00CD3521"/>
    <w:rsid w:val="00CD38A8"/>
    <w:rsid w:val="00CD3C11"/>
    <w:rsid w:val="00CD3EA1"/>
    <w:rsid w:val="00CD4288"/>
    <w:rsid w:val="00CD491E"/>
    <w:rsid w:val="00CD4A31"/>
    <w:rsid w:val="00CD59A7"/>
    <w:rsid w:val="00CD5E2E"/>
    <w:rsid w:val="00CD64F2"/>
    <w:rsid w:val="00CD68B9"/>
    <w:rsid w:val="00CD6C4D"/>
    <w:rsid w:val="00CD7110"/>
    <w:rsid w:val="00CD7299"/>
    <w:rsid w:val="00CD783A"/>
    <w:rsid w:val="00CD7D2E"/>
    <w:rsid w:val="00CD7DEC"/>
    <w:rsid w:val="00CD7E7A"/>
    <w:rsid w:val="00CE019C"/>
    <w:rsid w:val="00CE022F"/>
    <w:rsid w:val="00CE028E"/>
    <w:rsid w:val="00CE0528"/>
    <w:rsid w:val="00CE0955"/>
    <w:rsid w:val="00CE0A80"/>
    <w:rsid w:val="00CE0C98"/>
    <w:rsid w:val="00CE1878"/>
    <w:rsid w:val="00CE2061"/>
    <w:rsid w:val="00CE27B9"/>
    <w:rsid w:val="00CE28BC"/>
    <w:rsid w:val="00CE2A37"/>
    <w:rsid w:val="00CE2CEA"/>
    <w:rsid w:val="00CE3793"/>
    <w:rsid w:val="00CE3900"/>
    <w:rsid w:val="00CE3A76"/>
    <w:rsid w:val="00CE4520"/>
    <w:rsid w:val="00CE4944"/>
    <w:rsid w:val="00CE4A53"/>
    <w:rsid w:val="00CE4E33"/>
    <w:rsid w:val="00CE536E"/>
    <w:rsid w:val="00CE5D3B"/>
    <w:rsid w:val="00CE5F4D"/>
    <w:rsid w:val="00CE61A7"/>
    <w:rsid w:val="00CE663D"/>
    <w:rsid w:val="00CE7286"/>
    <w:rsid w:val="00CE738D"/>
    <w:rsid w:val="00CE761A"/>
    <w:rsid w:val="00CE7869"/>
    <w:rsid w:val="00CE7AFA"/>
    <w:rsid w:val="00CE7B88"/>
    <w:rsid w:val="00CF022A"/>
    <w:rsid w:val="00CF05B7"/>
    <w:rsid w:val="00CF10CC"/>
    <w:rsid w:val="00CF12DF"/>
    <w:rsid w:val="00CF14E7"/>
    <w:rsid w:val="00CF1935"/>
    <w:rsid w:val="00CF1E44"/>
    <w:rsid w:val="00CF255E"/>
    <w:rsid w:val="00CF26B3"/>
    <w:rsid w:val="00CF2961"/>
    <w:rsid w:val="00CF2A83"/>
    <w:rsid w:val="00CF30BF"/>
    <w:rsid w:val="00CF322D"/>
    <w:rsid w:val="00CF3C98"/>
    <w:rsid w:val="00CF404E"/>
    <w:rsid w:val="00CF441F"/>
    <w:rsid w:val="00CF44CF"/>
    <w:rsid w:val="00CF4CB1"/>
    <w:rsid w:val="00CF4F8E"/>
    <w:rsid w:val="00CF54EA"/>
    <w:rsid w:val="00CF5517"/>
    <w:rsid w:val="00CF58D6"/>
    <w:rsid w:val="00CF61F2"/>
    <w:rsid w:val="00CF63BA"/>
    <w:rsid w:val="00CF63DA"/>
    <w:rsid w:val="00CF640F"/>
    <w:rsid w:val="00CF6417"/>
    <w:rsid w:val="00CF6529"/>
    <w:rsid w:val="00CF67FA"/>
    <w:rsid w:val="00CF692C"/>
    <w:rsid w:val="00CF6C3A"/>
    <w:rsid w:val="00CF712E"/>
    <w:rsid w:val="00CF7175"/>
    <w:rsid w:val="00CF7476"/>
    <w:rsid w:val="00CF7DD7"/>
    <w:rsid w:val="00CF7F2E"/>
    <w:rsid w:val="00D00234"/>
    <w:rsid w:val="00D00634"/>
    <w:rsid w:val="00D00DC7"/>
    <w:rsid w:val="00D00E08"/>
    <w:rsid w:val="00D01431"/>
    <w:rsid w:val="00D0160C"/>
    <w:rsid w:val="00D0276A"/>
    <w:rsid w:val="00D029A7"/>
    <w:rsid w:val="00D02A90"/>
    <w:rsid w:val="00D02C1D"/>
    <w:rsid w:val="00D0308F"/>
    <w:rsid w:val="00D03EBB"/>
    <w:rsid w:val="00D0406D"/>
    <w:rsid w:val="00D04070"/>
    <w:rsid w:val="00D04237"/>
    <w:rsid w:val="00D04485"/>
    <w:rsid w:val="00D0452A"/>
    <w:rsid w:val="00D04667"/>
    <w:rsid w:val="00D04E47"/>
    <w:rsid w:val="00D04EDC"/>
    <w:rsid w:val="00D0565F"/>
    <w:rsid w:val="00D0573B"/>
    <w:rsid w:val="00D05B27"/>
    <w:rsid w:val="00D05DD6"/>
    <w:rsid w:val="00D060ED"/>
    <w:rsid w:val="00D0644A"/>
    <w:rsid w:val="00D06657"/>
    <w:rsid w:val="00D06707"/>
    <w:rsid w:val="00D06B21"/>
    <w:rsid w:val="00D06B51"/>
    <w:rsid w:val="00D07233"/>
    <w:rsid w:val="00D07255"/>
    <w:rsid w:val="00D0727F"/>
    <w:rsid w:val="00D1005C"/>
    <w:rsid w:val="00D105C9"/>
    <w:rsid w:val="00D10DAA"/>
    <w:rsid w:val="00D1153A"/>
    <w:rsid w:val="00D11985"/>
    <w:rsid w:val="00D11D06"/>
    <w:rsid w:val="00D12BE5"/>
    <w:rsid w:val="00D12E93"/>
    <w:rsid w:val="00D138A4"/>
    <w:rsid w:val="00D13E92"/>
    <w:rsid w:val="00D140A6"/>
    <w:rsid w:val="00D14434"/>
    <w:rsid w:val="00D144FB"/>
    <w:rsid w:val="00D14585"/>
    <w:rsid w:val="00D145DC"/>
    <w:rsid w:val="00D146C1"/>
    <w:rsid w:val="00D146C4"/>
    <w:rsid w:val="00D146FA"/>
    <w:rsid w:val="00D14A2F"/>
    <w:rsid w:val="00D14A3F"/>
    <w:rsid w:val="00D14ACF"/>
    <w:rsid w:val="00D14CAD"/>
    <w:rsid w:val="00D15087"/>
    <w:rsid w:val="00D150B2"/>
    <w:rsid w:val="00D154F1"/>
    <w:rsid w:val="00D15C8F"/>
    <w:rsid w:val="00D15DD5"/>
    <w:rsid w:val="00D164C1"/>
    <w:rsid w:val="00D16611"/>
    <w:rsid w:val="00D170B3"/>
    <w:rsid w:val="00D175A9"/>
    <w:rsid w:val="00D17640"/>
    <w:rsid w:val="00D178EA"/>
    <w:rsid w:val="00D17976"/>
    <w:rsid w:val="00D17D87"/>
    <w:rsid w:val="00D17E69"/>
    <w:rsid w:val="00D17E72"/>
    <w:rsid w:val="00D17F97"/>
    <w:rsid w:val="00D20491"/>
    <w:rsid w:val="00D20537"/>
    <w:rsid w:val="00D20649"/>
    <w:rsid w:val="00D2095F"/>
    <w:rsid w:val="00D20A38"/>
    <w:rsid w:val="00D20A6C"/>
    <w:rsid w:val="00D20C0C"/>
    <w:rsid w:val="00D20CA8"/>
    <w:rsid w:val="00D21493"/>
    <w:rsid w:val="00D21F88"/>
    <w:rsid w:val="00D227EE"/>
    <w:rsid w:val="00D22ACD"/>
    <w:rsid w:val="00D232B6"/>
    <w:rsid w:val="00D23A0A"/>
    <w:rsid w:val="00D23E1C"/>
    <w:rsid w:val="00D24236"/>
    <w:rsid w:val="00D24277"/>
    <w:rsid w:val="00D2446B"/>
    <w:rsid w:val="00D245FA"/>
    <w:rsid w:val="00D2498D"/>
    <w:rsid w:val="00D25349"/>
    <w:rsid w:val="00D254FD"/>
    <w:rsid w:val="00D25C11"/>
    <w:rsid w:val="00D25C5C"/>
    <w:rsid w:val="00D260A4"/>
    <w:rsid w:val="00D26644"/>
    <w:rsid w:val="00D26F2D"/>
    <w:rsid w:val="00D26F96"/>
    <w:rsid w:val="00D27647"/>
    <w:rsid w:val="00D27681"/>
    <w:rsid w:val="00D30324"/>
    <w:rsid w:val="00D30B53"/>
    <w:rsid w:val="00D30D3D"/>
    <w:rsid w:val="00D30ED6"/>
    <w:rsid w:val="00D30FB6"/>
    <w:rsid w:val="00D3105C"/>
    <w:rsid w:val="00D3109B"/>
    <w:rsid w:val="00D310FB"/>
    <w:rsid w:val="00D31497"/>
    <w:rsid w:val="00D31DF4"/>
    <w:rsid w:val="00D31F81"/>
    <w:rsid w:val="00D31F9D"/>
    <w:rsid w:val="00D323F0"/>
    <w:rsid w:val="00D334C4"/>
    <w:rsid w:val="00D33768"/>
    <w:rsid w:val="00D338D7"/>
    <w:rsid w:val="00D33F81"/>
    <w:rsid w:val="00D341C8"/>
    <w:rsid w:val="00D342B9"/>
    <w:rsid w:val="00D345DB"/>
    <w:rsid w:val="00D34714"/>
    <w:rsid w:val="00D34D20"/>
    <w:rsid w:val="00D3576C"/>
    <w:rsid w:val="00D357EF"/>
    <w:rsid w:val="00D35B99"/>
    <w:rsid w:val="00D35CCA"/>
    <w:rsid w:val="00D3644D"/>
    <w:rsid w:val="00D36905"/>
    <w:rsid w:val="00D36D26"/>
    <w:rsid w:val="00D36D36"/>
    <w:rsid w:val="00D36E0C"/>
    <w:rsid w:val="00D37188"/>
    <w:rsid w:val="00D37449"/>
    <w:rsid w:val="00D3758B"/>
    <w:rsid w:val="00D37B10"/>
    <w:rsid w:val="00D37EDE"/>
    <w:rsid w:val="00D4033D"/>
    <w:rsid w:val="00D4034E"/>
    <w:rsid w:val="00D40377"/>
    <w:rsid w:val="00D40866"/>
    <w:rsid w:val="00D40A9F"/>
    <w:rsid w:val="00D40DA1"/>
    <w:rsid w:val="00D40E73"/>
    <w:rsid w:val="00D40F61"/>
    <w:rsid w:val="00D41071"/>
    <w:rsid w:val="00D415D3"/>
    <w:rsid w:val="00D416C7"/>
    <w:rsid w:val="00D41762"/>
    <w:rsid w:val="00D419B7"/>
    <w:rsid w:val="00D41C0D"/>
    <w:rsid w:val="00D41C11"/>
    <w:rsid w:val="00D424B1"/>
    <w:rsid w:val="00D43779"/>
    <w:rsid w:val="00D44A5C"/>
    <w:rsid w:val="00D45BDF"/>
    <w:rsid w:val="00D46011"/>
    <w:rsid w:val="00D46A0F"/>
    <w:rsid w:val="00D473E0"/>
    <w:rsid w:val="00D474A9"/>
    <w:rsid w:val="00D47DD1"/>
    <w:rsid w:val="00D47DF7"/>
    <w:rsid w:val="00D5003B"/>
    <w:rsid w:val="00D50726"/>
    <w:rsid w:val="00D50B51"/>
    <w:rsid w:val="00D50CB7"/>
    <w:rsid w:val="00D50F5F"/>
    <w:rsid w:val="00D51693"/>
    <w:rsid w:val="00D520E8"/>
    <w:rsid w:val="00D52343"/>
    <w:rsid w:val="00D52BF5"/>
    <w:rsid w:val="00D5348C"/>
    <w:rsid w:val="00D54624"/>
    <w:rsid w:val="00D54ADB"/>
    <w:rsid w:val="00D54F4C"/>
    <w:rsid w:val="00D55292"/>
    <w:rsid w:val="00D55C70"/>
    <w:rsid w:val="00D55DFC"/>
    <w:rsid w:val="00D56074"/>
    <w:rsid w:val="00D5609E"/>
    <w:rsid w:val="00D56636"/>
    <w:rsid w:val="00D567A5"/>
    <w:rsid w:val="00D56C7E"/>
    <w:rsid w:val="00D57297"/>
    <w:rsid w:val="00D576B6"/>
    <w:rsid w:val="00D57745"/>
    <w:rsid w:val="00D57B24"/>
    <w:rsid w:val="00D57C54"/>
    <w:rsid w:val="00D601B3"/>
    <w:rsid w:val="00D60729"/>
    <w:rsid w:val="00D60D72"/>
    <w:rsid w:val="00D612CF"/>
    <w:rsid w:val="00D614F8"/>
    <w:rsid w:val="00D615B6"/>
    <w:rsid w:val="00D6180E"/>
    <w:rsid w:val="00D62F59"/>
    <w:rsid w:val="00D6328B"/>
    <w:rsid w:val="00D63584"/>
    <w:rsid w:val="00D637C5"/>
    <w:rsid w:val="00D63A26"/>
    <w:rsid w:val="00D64071"/>
    <w:rsid w:val="00D64450"/>
    <w:rsid w:val="00D64458"/>
    <w:rsid w:val="00D6484F"/>
    <w:rsid w:val="00D64EE2"/>
    <w:rsid w:val="00D650FE"/>
    <w:rsid w:val="00D65211"/>
    <w:rsid w:val="00D659DE"/>
    <w:rsid w:val="00D659E4"/>
    <w:rsid w:val="00D65C4A"/>
    <w:rsid w:val="00D65EEB"/>
    <w:rsid w:val="00D6607F"/>
    <w:rsid w:val="00D67255"/>
    <w:rsid w:val="00D67678"/>
    <w:rsid w:val="00D676D4"/>
    <w:rsid w:val="00D67741"/>
    <w:rsid w:val="00D67A16"/>
    <w:rsid w:val="00D67C91"/>
    <w:rsid w:val="00D67CB7"/>
    <w:rsid w:val="00D67DD4"/>
    <w:rsid w:val="00D67F46"/>
    <w:rsid w:val="00D705A4"/>
    <w:rsid w:val="00D705E3"/>
    <w:rsid w:val="00D70688"/>
    <w:rsid w:val="00D70F02"/>
    <w:rsid w:val="00D711C5"/>
    <w:rsid w:val="00D711FA"/>
    <w:rsid w:val="00D71EA5"/>
    <w:rsid w:val="00D7238D"/>
    <w:rsid w:val="00D727CF"/>
    <w:rsid w:val="00D72A3D"/>
    <w:rsid w:val="00D72E36"/>
    <w:rsid w:val="00D72EFB"/>
    <w:rsid w:val="00D7302C"/>
    <w:rsid w:val="00D7330C"/>
    <w:rsid w:val="00D7354E"/>
    <w:rsid w:val="00D73861"/>
    <w:rsid w:val="00D742C4"/>
    <w:rsid w:val="00D7441E"/>
    <w:rsid w:val="00D74582"/>
    <w:rsid w:val="00D74C46"/>
    <w:rsid w:val="00D74C74"/>
    <w:rsid w:val="00D74CFE"/>
    <w:rsid w:val="00D74D4A"/>
    <w:rsid w:val="00D74D4B"/>
    <w:rsid w:val="00D74DF5"/>
    <w:rsid w:val="00D75242"/>
    <w:rsid w:val="00D754B8"/>
    <w:rsid w:val="00D75B47"/>
    <w:rsid w:val="00D76A07"/>
    <w:rsid w:val="00D76C75"/>
    <w:rsid w:val="00D770A8"/>
    <w:rsid w:val="00D7738C"/>
    <w:rsid w:val="00D77CB2"/>
    <w:rsid w:val="00D808CC"/>
    <w:rsid w:val="00D80E18"/>
    <w:rsid w:val="00D80E34"/>
    <w:rsid w:val="00D80EAC"/>
    <w:rsid w:val="00D810E0"/>
    <w:rsid w:val="00D8152D"/>
    <w:rsid w:val="00D817D3"/>
    <w:rsid w:val="00D8189E"/>
    <w:rsid w:val="00D82107"/>
    <w:rsid w:val="00D8251A"/>
    <w:rsid w:val="00D8251B"/>
    <w:rsid w:val="00D83411"/>
    <w:rsid w:val="00D8345A"/>
    <w:rsid w:val="00D83645"/>
    <w:rsid w:val="00D836C7"/>
    <w:rsid w:val="00D84403"/>
    <w:rsid w:val="00D8496B"/>
    <w:rsid w:val="00D84980"/>
    <w:rsid w:val="00D84A5D"/>
    <w:rsid w:val="00D84A76"/>
    <w:rsid w:val="00D84B25"/>
    <w:rsid w:val="00D84DBD"/>
    <w:rsid w:val="00D84EC9"/>
    <w:rsid w:val="00D84F06"/>
    <w:rsid w:val="00D85310"/>
    <w:rsid w:val="00D853BF"/>
    <w:rsid w:val="00D85603"/>
    <w:rsid w:val="00D85DC3"/>
    <w:rsid w:val="00D85E56"/>
    <w:rsid w:val="00D85F7F"/>
    <w:rsid w:val="00D86154"/>
    <w:rsid w:val="00D8616D"/>
    <w:rsid w:val="00D86239"/>
    <w:rsid w:val="00D86677"/>
    <w:rsid w:val="00D86A2A"/>
    <w:rsid w:val="00D86A2F"/>
    <w:rsid w:val="00D8714D"/>
    <w:rsid w:val="00D87CDC"/>
    <w:rsid w:val="00D904EB"/>
    <w:rsid w:val="00D90605"/>
    <w:rsid w:val="00D90DE7"/>
    <w:rsid w:val="00D9196A"/>
    <w:rsid w:val="00D91A43"/>
    <w:rsid w:val="00D91FE9"/>
    <w:rsid w:val="00D920EA"/>
    <w:rsid w:val="00D9221E"/>
    <w:rsid w:val="00D92A2F"/>
    <w:rsid w:val="00D92CCD"/>
    <w:rsid w:val="00D938D3"/>
    <w:rsid w:val="00D93B40"/>
    <w:rsid w:val="00D93EC9"/>
    <w:rsid w:val="00D9417D"/>
    <w:rsid w:val="00D942E5"/>
    <w:rsid w:val="00D947C8"/>
    <w:rsid w:val="00D947FC"/>
    <w:rsid w:val="00D949CD"/>
    <w:rsid w:val="00D95B96"/>
    <w:rsid w:val="00D96076"/>
    <w:rsid w:val="00D964A2"/>
    <w:rsid w:val="00D9658C"/>
    <w:rsid w:val="00D96592"/>
    <w:rsid w:val="00D96A91"/>
    <w:rsid w:val="00D96B3A"/>
    <w:rsid w:val="00D96DA2"/>
    <w:rsid w:val="00D9731D"/>
    <w:rsid w:val="00DA0188"/>
    <w:rsid w:val="00DA0205"/>
    <w:rsid w:val="00DA0249"/>
    <w:rsid w:val="00DA0451"/>
    <w:rsid w:val="00DA056F"/>
    <w:rsid w:val="00DA0DA1"/>
    <w:rsid w:val="00DA0FDD"/>
    <w:rsid w:val="00DA1F90"/>
    <w:rsid w:val="00DA28CF"/>
    <w:rsid w:val="00DA29DD"/>
    <w:rsid w:val="00DA34EF"/>
    <w:rsid w:val="00DA3880"/>
    <w:rsid w:val="00DA38D5"/>
    <w:rsid w:val="00DA38D6"/>
    <w:rsid w:val="00DA38EF"/>
    <w:rsid w:val="00DA39C2"/>
    <w:rsid w:val="00DA3FD1"/>
    <w:rsid w:val="00DA48B9"/>
    <w:rsid w:val="00DA4931"/>
    <w:rsid w:val="00DA4A94"/>
    <w:rsid w:val="00DA52A6"/>
    <w:rsid w:val="00DA558D"/>
    <w:rsid w:val="00DA638C"/>
    <w:rsid w:val="00DA6A71"/>
    <w:rsid w:val="00DA6BAD"/>
    <w:rsid w:val="00DA6C6D"/>
    <w:rsid w:val="00DA7396"/>
    <w:rsid w:val="00DA7C7F"/>
    <w:rsid w:val="00DB0127"/>
    <w:rsid w:val="00DB0475"/>
    <w:rsid w:val="00DB049A"/>
    <w:rsid w:val="00DB05A1"/>
    <w:rsid w:val="00DB08BB"/>
    <w:rsid w:val="00DB0D47"/>
    <w:rsid w:val="00DB14D7"/>
    <w:rsid w:val="00DB17A5"/>
    <w:rsid w:val="00DB220A"/>
    <w:rsid w:val="00DB3A6C"/>
    <w:rsid w:val="00DB3C47"/>
    <w:rsid w:val="00DB4368"/>
    <w:rsid w:val="00DB45C5"/>
    <w:rsid w:val="00DB4A3C"/>
    <w:rsid w:val="00DB4C35"/>
    <w:rsid w:val="00DB51A7"/>
    <w:rsid w:val="00DB5639"/>
    <w:rsid w:val="00DB5972"/>
    <w:rsid w:val="00DB68AC"/>
    <w:rsid w:val="00DB72D8"/>
    <w:rsid w:val="00DB73D5"/>
    <w:rsid w:val="00DB7521"/>
    <w:rsid w:val="00DB79E7"/>
    <w:rsid w:val="00DB7F91"/>
    <w:rsid w:val="00DC017A"/>
    <w:rsid w:val="00DC04D0"/>
    <w:rsid w:val="00DC04E6"/>
    <w:rsid w:val="00DC0779"/>
    <w:rsid w:val="00DC0E40"/>
    <w:rsid w:val="00DC106C"/>
    <w:rsid w:val="00DC1274"/>
    <w:rsid w:val="00DC141E"/>
    <w:rsid w:val="00DC1720"/>
    <w:rsid w:val="00DC1B4D"/>
    <w:rsid w:val="00DC210C"/>
    <w:rsid w:val="00DC2194"/>
    <w:rsid w:val="00DC2FAD"/>
    <w:rsid w:val="00DC38D0"/>
    <w:rsid w:val="00DC394B"/>
    <w:rsid w:val="00DC3D92"/>
    <w:rsid w:val="00DC3EAC"/>
    <w:rsid w:val="00DC4475"/>
    <w:rsid w:val="00DC4477"/>
    <w:rsid w:val="00DC47FE"/>
    <w:rsid w:val="00DC4D69"/>
    <w:rsid w:val="00DC5096"/>
    <w:rsid w:val="00DC5E3F"/>
    <w:rsid w:val="00DC5EEC"/>
    <w:rsid w:val="00DC652A"/>
    <w:rsid w:val="00DC6DCB"/>
    <w:rsid w:val="00DC6FE5"/>
    <w:rsid w:val="00DC70C3"/>
    <w:rsid w:val="00DC74D5"/>
    <w:rsid w:val="00DC7A52"/>
    <w:rsid w:val="00DC7A90"/>
    <w:rsid w:val="00DC7B8A"/>
    <w:rsid w:val="00DC7EF8"/>
    <w:rsid w:val="00DD006D"/>
    <w:rsid w:val="00DD00D0"/>
    <w:rsid w:val="00DD0F94"/>
    <w:rsid w:val="00DD1317"/>
    <w:rsid w:val="00DD2333"/>
    <w:rsid w:val="00DD2DA2"/>
    <w:rsid w:val="00DD2F43"/>
    <w:rsid w:val="00DD3D29"/>
    <w:rsid w:val="00DD414A"/>
    <w:rsid w:val="00DD44EB"/>
    <w:rsid w:val="00DD4F68"/>
    <w:rsid w:val="00DD51F0"/>
    <w:rsid w:val="00DD58E2"/>
    <w:rsid w:val="00DD5BAB"/>
    <w:rsid w:val="00DD5E49"/>
    <w:rsid w:val="00DD60CA"/>
    <w:rsid w:val="00DD60E0"/>
    <w:rsid w:val="00DD70FA"/>
    <w:rsid w:val="00DD71D7"/>
    <w:rsid w:val="00DD747D"/>
    <w:rsid w:val="00DD7AB6"/>
    <w:rsid w:val="00DD7D7B"/>
    <w:rsid w:val="00DD7F6B"/>
    <w:rsid w:val="00DE04EF"/>
    <w:rsid w:val="00DE0D32"/>
    <w:rsid w:val="00DE1D09"/>
    <w:rsid w:val="00DE1D9F"/>
    <w:rsid w:val="00DE2A85"/>
    <w:rsid w:val="00DE2C86"/>
    <w:rsid w:val="00DE3A2A"/>
    <w:rsid w:val="00DE3D41"/>
    <w:rsid w:val="00DE3E1D"/>
    <w:rsid w:val="00DE3EB0"/>
    <w:rsid w:val="00DE3ED6"/>
    <w:rsid w:val="00DE3F9D"/>
    <w:rsid w:val="00DE41A2"/>
    <w:rsid w:val="00DE4407"/>
    <w:rsid w:val="00DE4630"/>
    <w:rsid w:val="00DE47A9"/>
    <w:rsid w:val="00DE4826"/>
    <w:rsid w:val="00DE4B4C"/>
    <w:rsid w:val="00DE4C67"/>
    <w:rsid w:val="00DE4E3F"/>
    <w:rsid w:val="00DE4FCD"/>
    <w:rsid w:val="00DE5071"/>
    <w:rsid w:val="00DE59BD"/>
    <w:rsid w:val="00DE5F2E"/>
    <w:rsid w:val="00DE638A"/>
    <w:rsid w:val="00DE6CC2"/>
    <w:rsid w:val="00DE6D64"/>
    <w:rsid w:val="00DE7548"/>
    <w:rsid w:val="00DE769D"/>
    <w:rsid w:val="00DE79DC"/>
    <w:rsid w:val="00DE7A9D"/>
    <w:rsid w:val="00DE7C08"/>
    <w:rsid w:val="00DE7E0B"/>
    <w:rsid w:val="00DF06E3"/>
    <w:rsid w:val="00DF0703"/>
    <w:rsid w:val="00DF0C7F"/>
    <w:rsid w:val="00DF1029"/>
    <w:rsid w:val="00DF1038"/>
    <w:rsid w:val="00DF10DA"/>
    <w:rsid w:val="00DF160C"/>
    <w:rsid w:val="00DF176E"/>
    <w:rsid w:val="00DF19AA"/>
    <w:rsid w:val="00DF1AF3"/>
    <w:rsid w:val="00DF2324"/>
    <w:rsid w:val="00DF25FE"/>
    <w:rsid w:val="00DF2A78"/>
    <w:rsid w:val="00DF2BEB"/>
    <w:rsid w:val="00DF2D47"/>
    <w:rsid w:val="00DF2E0D"/>
    <w:rsid w:val="00DF2F31"/>
    <w:rsid w:val="00DF31D4"/>
    <w:rsid w:val="00DF331D"/>
    <w:rsid w:val="00DF3907"/>
    <w:rsid w:val="00DF4301"/>
    <w:rsid w:val="00DF4435"/>
    <w:rsid w:val="00DF4446"/>
    <w:rsid w:val="00DF49E5"/>
    <w:rsid w:val="00DF5212"/>
    <w:rsid w:val="00DF5239"/>
    <w:rsid w:val="00DF5502"/>
    <w:rsid w:val="00DF5AE3"/>
    <w:rsid w:val="00DF60DA"/>
    <w:rsid w:val="00DF6D66"/>
    <w:rsid w:val="00DF7216"/>
    <w:rsid w:val="00DF735C"/>
    <w:rsid w:val="00DF7BE2"/>
    <w:rsid w:val="00E00572"/>
    <w:rsid w:val="00E006EB"/>
    <w:rsid w:val="00E00F7D"/>
    <w:rsid w:val="00E013B1"/>
    <w:rsid w:val="00E01AE6"/>
    <w:rsid w:val="00E01CE2"/>
    <w:rsid w:val="00E01CFD"/>
    <w:rsid w:val="00E02057"/>
    <w:rsid w:val="00E020A6"/>
    <w:rsid w:val="00E0244D"/>
    <w:rsid w:val="00E02AF7"/>
    <w:rsid w:val="00E03244"/>
    <w:rsid w:val="00E03278"/>
    <w:rsid w:val="00E03397"/>
    <w:rsid w:val="00E03666"/>
    <w:rsid w:val="00E039F7"/>
    <w:rsid w:val="00E03AA6"/>
    <w:rsid w:val="00E045F4"/>
    <w:rsid w:val="00E04BC3"/>
    <w:rsid w:val="00E04EA5"/>
    <w:rsid w:val="00E050FA"/>
    <w:rsid w:val="00E0557F"/>
    <w:rsid w:val="00E05B83"/>
    <w:rsid w:val="00E060CA"/>
    <w:rsid w:val="00E063E5"/>
    <w:rsid w:val="00E06607"/>
    <w:rsid w:val="00E068F0"/>
    <w:rsid w:val="00E069DF"/>
    <w:rsid w:val="00E06D7D"/>
    <w:rsid w:val="00E07247"/>
    <w:rsid w:val="00E0765D"/>
    <w:rsid w:val="00E07B10"/>
    <w:rsid w:val="00E07F93"/>
    <w:rsid w:val="00E07FE7"/>
    <w:rsid w:val="00E1012F"/>
    <w:rsid w:val="00E103B6"/>
    <w:rsid w:val="00E1052E"/>
    <w:rsid w:val="00E105B2"/>
    <w:rsid w:val="00E10838"/>
    <w:rsid w:val="00E112F0"/>
    <w:rsid w:val="00E11783"/>
    <w:rsid w:val="00E11C92"/>
    <w:rsid w:val="00E11E76"/>
    <w:rsid w:val="00E122FD"/>
    <w:rsid w:val="00E124A7"/>
    <w:rsid w:val="00E1324B"/>
    <w:rsid w:val="00E13287"/>
    <w:rsid w:val="00E13636"/>
    <w:rsid w:val="00E13DA7"/>
    <w:rsid w:val="00E13F5A"/>
    <w:rsid w:val="00E14370"/>
    <w:rsid w:val="00E14B08"/>
    <w:rsid w:val="00E15659"/>
    <w:rsid w:val="00E15829"/>
    <w:rsid w:val="00E15C4C"/>
    <w:rsid w:val="00E15F77"/>
    <w:rsid w:val="00E16A72"/>
    <w:rsid w:val="00E16DC6"/>
    <w:rsid w:val="00E16EA1"/>
    <w:rsid w:val="00E171FC"/>
    <w:rsid w:val="00E17342"/>
    <w:rsid w:val="00E2101B"/>
    <w:rsid w:val="00E210E5"/>
    <w:rsid w:val="00E21273"/>
    <w:rsid w:val="00E220DE"/>
    <w:rsid w:val="00E223C8"/>
    <w:rsid w:val="00E225DA"/>
    <w:rsid w:val="00E229B8"/>
    <w:rsid w:val="00E2324B"/>
    <w:rsid w:val="00E2382C"/>
    <w:rsid w:val="00E23A85"/>
    <w:rsid w:val="00E2430B"/>
    <w:rsid w:val="00E24796"/>
    <w:rsid w:val="00E247BB"/>
    <w:rsid w:val="00E24AC3"/>
    <w:rsid w:val="00E24BB5"/>
    <w:rsid w:val="00E24BF7"/>
    <w:rsid w:val="00E24E49"/>
    <w:rsid w:val="00E24F85"/>
    <w:rsid w:val="00E25593"/>
    <w:rsid w:val="00E261F1"/>
    <w:rsid w:val="00E26936"/>
    <w:rsid w:val="00E26CB6"/>
    <w:rsid w:val="00E26E25"/>
    <w:rsid w:val="00E26ED6"/>
    <w:rsid w:val="00E271B9"/>
    <w:rsid w:val="00E275EC"/>
    <w:rsid w:val="00E27FC2"/>
    <w:rsid w:val="00E3024D"/>
    <w:rsid w:val="00E30597"/>
    <w:rsid w:val="00E30ACE"/>
    <w:rsid w:val="00E30E2F"/>
    <w:rsid w:val="00E310C7"/>
    <w:rsid w:val="00E31645"/>
    <w:rsid w:val="00E31737"/>
    <w:rsid w:val="00E31978"/>
    <w:rsid w:val="00E31AC6"/>
    <w:rsid w:val="00E31EB8"/>
    <w:rsid w:val="00E321D6"/>
    <w:rsid w:val="00E33173"/>
    <w:rsid w:val="00E3377D"/>
    <w:rsid w:val="00E3400D"/>
    <w:rsid w:val="00E340D5"/>
    <w:rsid w:val="00E34AA4"/>
    <w:rsid w:val="00E35105"/>
    <w:rsid w:val="00E35670"/>
    <w:rsid w:val="00E35A36"/>
    <w:rsid w:val="00E35BCB"/>
    <w:rsid w:val="00E370EA"/>
    <w:rsid w:val="00E37CD5"/>
    <w:rsid w:val="00E37CDD"/>
    <w:rsid w:val="00E37F80"/>
    <w:rsid w:val="00E40AB1"/>
    <w:rsid w:val="00E40C44"/>
    <w:rsid w:val="00E41218"/>
    <w:rsid w:val="00E41ED5"/>
    <w:rsid w:val="00E42889"/>
    <w:rsid w:val="00E42931"/>
    <w:rsid w:val="00E42F58"/>
    <w:rsid w:val="00E43006"/>
    <w:rsid w:val="00E43B1D"/>
    <w:rsid w:val="00E43E38"/>
    <w:rsid w:val="00E4429C"/>
    <w:rsid w:val="00E442CB"/>
    <w:rsid w:val="00E44407"/>
    <w:rsid w:val="00E447FD"/>
    <w:rsid w:val="00E44FB9"/>
    <w:rsid w:val="00E45601"/>
    <w:rsid w:val="00E4579D"/>
    <w:rsid w:val="00E460DF"/>
    <w:rsid w:val="00E4637F"/>
    <w:rsid w:val="00E46430"/>
    <w:rsid w:val="00E46448"/>
    <w:rsid w:val="00E46EE9"/>
    <w:rsid w:val="00E470C2"/>
    <w:rsid w:val="00E47359"/>
    <w:rsid w:val="00E4744B"/>
    <w:rsid w:val="00E47765"/>
    <w:rsid w:val="00E47A57"/>
    <w:rsid w:val="00E47FCE"/>
    <w:rsid w:val="00E50048"/>
    <w:rsid w:val="00E507A1"/>
    <w:rsid w:val="00E50D01"/>
    <w:rsid w:val="00E515C3"/>
    <w:rsid w:val="00E519FB"/>
    <w:rsid w:val="00E51EB4"/>
    <w:rsid w:val="00E52403"/>
    <w:rsid w:val="00E53290"/>
    <w:rsid w:val="00E5344B"/>
    <w:rsid w:val="00E54005"/>
    <w:rsid w:val="00E5449B"/>
    <w:rsid w:val="00E544C9"/>
    <w:rsid w:val="00E546AC"/>
    <w:rsid w:val="00E546FF"/>
    <w:rsid w:val="00E55189"/>
    <w:rsid w:val="00E55750"/>
    <w:rsid w:val="00E55A4B"/>
    <w:rsid w:val="00E55CEB"/>
    <w:rsid w:val="00E55E8C"/>
    <w:rsid w:val="00E5657B"/>
    <w:rsid w:val="00E567F7"/>
    <w:rsid w:val="00E568F4"/>
    <w:rsid w:val="00E56966"/>
    <w:rsid w:val="00E57008"/>
    <w:rsid w:val="00E57686"/>
    <w:rsid w:val="00E578D2"/>
    <w:rsid w:val="00E57DB8"/>
    <w:rsid w:val="00E57E20"/>
    <w:rsid w:val="00E6013A"/>
    <w:rsid w:val="00E60E07"/>
    <w:rsid w:val="00E60EB3"/>
    <w:rsid w:val="00E61056"/>
    <w:rsid w:val="00E613B1"/>
    <w:rsid w:val="00E617E5"/>
    <w:rsid w:val="00E6228A"/>
    <w:rsid w:val="00E6247A"/>
    <w:rsid w:val="00E626A4"/>
    <w:rsid w:val="00E63114"/>
    <w:rsid w:val="00E632EB"/>
    <w:rsid w:val="00E633B2"/>
    <w:rsid w:val="00E6363A"/>
    <w:rsid w:val="00E63653"/>
    <w:rsid w:val="00E63FDA"/>
    <w:rsid w:val="00E641E5"/>
    <w:rsid w:val="00E64F18"/>
    <w:rsid w:val="00E650CB"/>
    <w:rsid w:val="00E663AF"/>
    <w:rsid w:val="00E66C98"/>
    <w:rsid w:val="00E67852"/>
    <w:rsid w:val="00E6795E"/>
    <w:rsid w:val="00E6796E"/>
    <w:rsid w:val="00E67C4F"/>
    <w:rsid w:val="00E70127"/>
    <w:rsid w:val="00E7036D"/>
    <w:rsid w:val="00E70CD6"/>
    <w:rsid w:val="00E71E6D"/>
    <w:rsid w:val="00E71E7C"/>
    <w:rsid w:val="00E71F2F"/>
    <w:rsid w:val="00E71F9C"/>
    <w:rsid w:val="00E71FDD"/>
    <w:rsid w:val="00E7203F"/>
    <w:rsid w:val="00E721B4"/>
    <w:rsid w:val="00E721CE"/>
    <w:rsid w:val="00E72379"/>
    <w:rsid w:val="00E72C22"/>
    <w:rsid w:val="00E72CE8"/>
    <w:rsid w:val="00E73416"/>
    <w:rsid w:val="00E73466"/>
    <w:rsid w:val="00E746AA"/>
    <w:rsid w:val="00E74B9B"/>
    <w:rsid w:val="00E74B9D"/>
    <w:rsid w:val="00E74CD9"/>
    <w:rsid w:val="00E74D1E"/>
    <w:rsid w:val="00E75894"/>
    <w:rsid w:val="00E75CDB"/>
    <w:rsid w:val="00E7673B"/>
    <w:rsid w:val="00E76B79"/>
    <w:rsid w:val="00E771B9"/>
    <w:rsid w:val="00E77562"/>
    <w:rsid w:val="00E775CD"/>
    <w:rsid w:val="00E778AF"/>
    <w:rsid w:val="00E779F3"/>
    <w:rsid w:val="00E77FC8"/>
    <w:rsid w:val="00E80DE0"/>
    <w:rsid w:val="00E8142A"/>
    <w:rsid w:val="00E81C85"/>
    <w:rsid w:val="00E83796"/>
    <w:rsid w:val="00E837BA"/>
    <w:rsid w:val="00E83849"/>
    <w:rsid w:val="00E83E3D"/>
    <w:rsid w:val="00E8404A"/>
    <w:rsid w:val="00E8429B"/>
    <w:rsid w:val="00E84514"/>
    <w:rsid w:val="00E846CE"/>
    <w:rsid w:val="00E846DC"/>
    <w:rsid w:val="00E84852"/>
    <w:rsid w:val="00E84AAC"/>
    <w:rsid w:val="00E850B8"/>
    <w:rsid w:val="00E85A56"/>
    <w:rsid w:val="00E85F45"/>
    <w:rsid w:val="00E860F6"/>
    <w:rsid w:val="00E8667A"/>
    <w:rsid w:val="00E86972"/>
    <w:rsid w:val="00E86CE4"/>
    <w:rsid w:val="00E87067"/>
    <w:rsid w:val="00E873B9"/>
    <w:rsid w:val="00E8747B"/>
    <w:rsid w:val="00E874EC"/>
    <w:rsid w:val="00E90B0A"/>
    <w:rsid w:val="00E91505"/>
    <w:rsid w:val="00E919A8"/>
    <w:rsid w:val="00E92175"/>
    <w:rsid w:val="00E92A10"/>
    <w:rsid w:val="00E93167"/>
    <w:rsid w:val="00E93F1B"/>
    <w:rsid w:val="00E941A9"/>
    <w:rsid w:val="00E9428A"/>
    <w:rsid w:val="00E94B67"/>
    <w:rsid w:val="00E94BEF"/>
    <w:rsid w:val="00E95229"/>
    <w:rsid w:val="00E95FD7"/>
    <w:rsid w:val="00E965D3"/>
    <w:rsid w:val="00E96753"/>
    <w:rsid w:val="00E96ABB"/>
    <w:rsid w:val="00E96E31"/>
    <w:rsid w:val="00E973D6"/>
    <w:rsid w:val="00E97945"/>
    <w:rsid w:val="00E97C11"/>
    <w:rsid w:val="00EA0694"/>
    <w:rsid w:val="00EA08A2"/>
    <w:rsid w:val="00EA08F9"/>
    <w:rsid w:val="00EA0D29"/>
    <w:rsid w:val="00EA1231"/>
    <w:rsid w:val="00EA1894"/>
    <w:rsid w:val="00EA18DA"/>
    <w:rsid w:val="00EA1CB7"/>
    <w:rsid w:val="00EA1DC1"/>
    <w:rsid w:val="00EA2657"/>
    <w:rsid w:val="00EA3A68"/>
    <w:rsid w:val="00EA3ACC"/>
    <w:rsid w:val="00EA3F0D"/>
    <w:rsid w:val="00EA40E1"/>
    <w:rsid w:val="00EA44DF"/>
    <w:rsid w:val="00EA4501"/>
    <w:rsid w:val="00EA4AE4"/>
    <w:rsid w:val="00EA5191"/>
    <w:rsid w:val="00EA529D"/>
    <w:rsid w:val="00EA52D8"/>
    <w:rsid w:val="00EA55AD"/>
    <w:rsid w:val="00EA590E"/>
    <w:rsid w:val="00EA5B6E"/>
    <w:rsid w:val="00EA61A2"/>
    <w:rsid w:val="00EA646A"/>
    <w:rsid w:val="00EA6982"/>
    <w:rsid w:val="00EA6C54"/>
    <w:rsid w:val="00EA6DC6"/>
    <w:rsid w:val="00EA7078"/>
    <w:rsid w:val="00EA7836"/>
    <w:rsid w:val="00EA7D69"/>
    <w:rsid w:val="00EB0114"/>
    <w:rsid w:val="00EB016F"/>
    <w:rsid w:val="00EB0217"/>
    <w:rsid w:val="00EB0751"/>
    <w:rsid w:val="00EB0A02"/>
    <w:rsid w:val="00EB0CE3"/>
    <w:rsid w:val="00EB0EA8"/>
    <w:rsid w:val="00EB1253"/>
    <w:rsid w:val="00EB1508"/>
    <w:rsid w:val="00EB29D6"/>
    <w:rsid w:val="00EB2CEE"/>
    <w:rsid w:val="00EB3098"/>
    <w:rsid w:val="00EB3267"/>
    <w:rsid w:val="00EB326F"/>
    <w:rsid w:val="00EB35F5"/>
    <w:rsid w:val="00EB362E"/>
    <w:rsid w:val="00EB3A48"/>
    <w:rsid w:val="00EB3C28"/>
    <w:rsid w:val="00EB4B38"/>
    <w:rsid w:val="00EB526A"/>
    <w:rsid w:val="00EB54CC"/>
    <w:rsid w:val="00EB5F24"/>
    <w:rsid w:val="00EB5FBC"/>
    <w:rsid w:val="00EB61D4"/>
    <w:rsid w:val="00EB6463"/>
    <w:rsid w:val="00EB6597"/>
    <w:rsid w:val="00EB6751"/>
    <w:rsid w:val="00EB69D5"/>
    <w:rsid w:val="00EB6B72"/>
    <w:rsid w:val="00EB73D4"/>
    <w:rsid w:val="00EB73D5"/>
    <w:rsid w:val="00EB7583"/>
    <w:rsid w:val="00EC05B6"/>
    <w:rsid w:val="00EC0918"/>
    <w:rsid w:val="00EC0E7F"/>
    <w:rsid w:val="00EC1161"/>
    <w:rsid w:val="00EC16BC"/>
    <w:rsid w:val="00EC1A56"/>
    <w:rsid w:val="00EC1B57"/>
    <w:rsid w:val="00EC1ED7"/>
    <w:rsid w:val="00EC2E75"/>
    <w:rsid w:val="00EC31F8"/>
    <w:rsid w:val="00EC343D"/>
    <w:rsid w:val="00EC36E5"/>
    <w:rsid w:val="00EC3EC2"/>
    <w:rsid w:val="00EC5760"/>
    <w:rsid w:val="00EC57AB"/>
    <w:rsid w:val="00EC58AF"/>
    <w:rsid w:val="00EC58F2"/>
    <w:rsid w:val="00EC5E59"/>
    <w:rsid w:val="00EC6BBB"/>
    <w:rsid w:val="00EC6CA3"/>
    <w:rsid w:val="00EC6E5A"/>
    <w:rsid w:val="00EC72D2"/>
    <w:rsid w:val="00EC7473"/>
    <w:rsid w:val="00EC7787"/>
    <w:rsid w:val="00ED08D6"/>
    <w:rsid w:val="00ED08DA"/>
    <w:rsid w:val="00ED0FB6"/>
    <w:rsid w:val="00ED1282"/>
    <w:rsid w:val="00ED15F5"/>
    <w:rsid w:val="00ED19A9"/>
    <w:rsid w:val="00ED1AD4"/>
    <w:rsid w:val="00ED1FD2"/>
    <w:rsid w:val="00ED28E8"/>
    <w:rsid w:val="00ED336B"/>
    <w:rsid w:val="00ED38FB"/>
    <w:rsid w:val="00ED4172"/>
    <w:rsid w:val="00ED41DC"/>
    <w:rsid w:val="00ED4A89"/>
    <w:rsid w:val="00ED4B15"/>
    <w:rsid w:val="00ED4CAB"/>
    <w:rsid w:val="00ED4E75"/>
    <w:rsid w:val="00ED50D1"/>
    <w:rsid w:val="00ED54D2"/>
    <w:rsid w:val="00ED56AC"/>
    <w:rsid w:val="00ED59C4"/>
    <w:rsid w:val="00ED59E0"/>
    <w:rsid w:val="00ED6346"/>
    <w:rsid w:val="00ED7788"/>
    <w:rsid w:val="00ED78C7"/>
    <w:rsid w:val="00ED7BC0"/>
    <w:rsid w:val="00EE06AE"/>
    <w:rsid w:val="00EE0AB7"/>
    <w:rsid w:val="00EE11CB"/>
    <w:rsid w:val="00EE11D2"/>
    <w:rsid w:val="00EE1764"/>
    <w:rsid w:val="00EE1A37"/>
    <w:rsid w:val="00EE1B65"/>
    <w:rsid w:val="00EE1ED4"/>
    <w:rsid w:val="00EE2044"/>
    <w:rsid w:val="00EE2A31"/>
    <w:rsid w:val="00EE2D45"/>
    <w:rsid w:val="00EE3248"/>
    <w:rsid w:val="00EE32E1"/>
    <w:rsid w:val="00EE337F"/>
    <w:rsid w:val="00EE373E"/>
    <w:rsid w:val="00EE38A4"/>
    <w:rsid w:val="00EE4004"/>
    <w:rsid w:val="00EE445C"/>
    <w:rsid w:val="00EE4DD4"/>
    <w:rsid w:val="00EE5632"/>
    <w:rsid w:val="00EE5939"/>
    <w:rsid w:val="00EE5B65"/>
    <w:rsid w:val="00EE5B89"/>
    <w:rsid w:val="00EE5F28"/>
    <w:rsid w:val="00EE618F"/>
    <w:rsid w:val="00EE64FF"/>
    <w:rsid w:val="00EE667E"/>
    <w:rsid w:val="00EE7570"/>
    <w:rsid w:val="00EE7F39"/>
    <w:rsid w:val="00EF0015"/>
    <w:rsid w:val="00EF03BA"/>
    <w:rsid w:val="00EF06A6"/>
    <w:rsid w:val="00EF0952"/>
    <w:rsid w:val="00EF1299"/>
    <w:rsid w:val="00EF13E2"/>
    <w:rsid w:val="00EF1D23"/>
    <w:rsid w:val="00EF2044"/>
    <w:rsid w:val="00EF28B6"/>
    <w:rsid w:val="00EF2B4E"/>
    <w:rsid w:val="00EF36BC"/>
    <w:rsid w:val="00EF39B0"/>
    <w:rsid w:val="00EF3BD6"/>
    <w:rsid w:val="00EF4335"/>
    <w:rsid w:val="00EF50B7"/>
    <w:rsid w:val="00EF5301"/>
    <w:rsid w:val="00EF5853"/>
    <w:rsid w:val="00EF5BE1"/>
    <w:rsid w:val="00EF5D8F"/>
    <w:rsid w:val="00EF6330"/>
    <w:rsid w:val="00EF63C0"/>
    <w:rsid w:val="00EF6C3D"/>
    <w:rsid w:val="00EF6FA9"/>
    <w:rsid w:val="00EF7232"/>
    <w:rsid w:val="00EF7621"/>
    <w:rsid w:val="00EF7734"/>
    <w:rsid w:val="00EF789A"/>
    <w:rsid w:val="00EF7D14"/>
    <w:rsid w:val="00F009B2"/>
    <w:rsid w:val="00F011B4"/>
    <w:rsid w:val="00F02559"/>
    <w:rsid w:val="00F026F3"/>
    <w:rsid w:val="00F0287E"/>
    <w:rsid w:val="00F02B4D"/>
    <w:rsid w:val="00F03038"/>
    <w:rsid w:val="00F032ED"/>
    <w:rsid w:val="00F03380"/>
    <w:rsid w:val="00F034C8"/>
    <w:rsid w:val="00F037D1"/>
    <w:rsid w:val="00F03ECA"/>
    <w:rsid w:val="00F04A73"/>
    <w:rsid w:val="00F04C3C"/>
    <w:rsid w:val="00F04F7A"/>
    <w:rsid w:val="00F06074"/>
    <w:rsid w:val="00F07A47"/>
    <w:rsid w:val="00F101C0"/>
    <w:rsid w:val="00F10417"/>
    <w:rsid w:val="00F105E6"/>
    <w:rsid w:val="00F10C29"/>
    <w:rsid w:val="00F10EDA"/>
    <w:rsid w:val="00F11030"/>
    <w:rsid w:val="00F11176"/>
    <w:rsid w:val="00F1129E"/>
    <w:rsid w:val="00F11463"/>
    <w:rsid w:val="00F114DE"/>
    <w:rsid w:val="00F116ED"/>
    <w:rsid w:val="00F12585"/>
    <w:rsid w:val="00F12874"/>
    <w:rsid w:val="00F12B92"/>
    <w:rsid w:val="00F1309E"/>
    <w:rsid w:val="00F13275"/>
    <w:rsid w:val="00F13345"/>
    <w:rsid w:val="00F1405C"/>
    <w:rsid w:val="00F140FC"/>
    <w:rsid w:val="00F14C2D"/>
    <w:rsid w:val="00F14D0D"/>
    <w:rsid w:val="00F15180"/>
    <w:rsid w:val="00F157C5"/>
    <w:rsid w:val="00F15DCC"/>
    <w:rsid w:val="00F160CB"/>
    <w:rsid w:val="00F1641B"/>
    <w:rsid w:val="00F166D2"/>
    <w:rsid w:val="00F16F89"/>
    <w:rsid w:val="00F17159"/>
    <w:rsid w:val="00F1717B"/>
    <w:rsid w:val="00F17C80"/>
    <w:rsid w:val="00F17ED5"/>
    <w:rsid w:val="00F20F88"/>
    <w:rsid w:val="00F21284"/>
    <w:rsid w:val="00F2130E"/>
    <w:rsid w:val="00F21453"/>
    <w:rsid w:val="00F2173B"/>
    <w:rsid w:val="00F219A6"/>
    <w:rsid w:val="00F21EDF"/>
    <w:rsid w:val="00F22552"/>
    <w:rsid w:val="00F227B3"/>
    <w:rsid w:val="00F22C6C"/>
    <w:rsid w:val="00F234FE"/>
    <w:rsid w:val="00F23AD1"/>
    <w:rsid w:val="00F23BE7"/>
    <w:rsid w:val="00F241E1"/>
    <w:rsid w:val="00F24351"/>
    <w:rsid w:val="00F2461A"/>
    <w:rsid w:val="00F24FFB"/>
    <w:rsid w:val="00F25163"/>
    <w:rsid w:val="00F25239"/>
    <w:rsid w:val="00F25365"/>
    <w:rsid w:val="00F256B0"/>
    <w:rsid w:val="00F256F4"/>
    <w:rsid w:val="00F25955"/>
    <w:rsid w:val="00F26894"/>
    <w:rsid w:val="00F26EBA"/>
    <w:rsid w:val="00F2733D"/>
    <w:rsid w:val="00F273B2"/>
    <w:rsid w:val="00F27C98"/>
    <w:rsid w:val="00F27D8D"/>
    <w:rsid w:val="00F27F86"/>
    <w:rsid w:val="00F305C3"/>
    <w:rsid w:val="00F30819"/>
    <w:rsid w:val="00F309EA"/>
    <w:rsid w:val="00F30FDB"/>
    <w:rsid w:val="00F310DC"/>
    <w:rsid w:val="00F31264"/>
    <w:rsid w:val="00F312CB"/>
    <w:rsid w:val="00F31655"/>
    <w:rsid w:val="00F31B80"/>
    <w:rsid w:val="00F31ED8"/>
    <w:rsid w:val="00F31F6D"/>
    <w:rsid w:val="00F32353"/>
    <w:rsid w:val="00F32652"/>
    <w:rsid w:val="00F326C1"/>
    <w:rsid w:val="00F32A06"/>
    <w:rsid w:val="00F32E23"/>
    <w:rsid w:val="00F336E3"/>
    <w:rsid w:val="00F34553"/>
    <w:rsid w:val="00F34744"/>
    <w:rsid w:val="00F34B91"/>
    <w:rsid w:val="00F34D9C"/>
    <w:rsid w:val="00F34E48"/>
    <w:rsid w:val="00F34ED2"/>
    <w:rsid w:val="00F350DD"/>
    <w:rsid w:val="00F3590E"/>
    <w:rsid w:val="00F35AFF"/>
    <w:rsid w:val="00F35D69"/>
    <w:rsid w:val="00F35F49"/>
    <w:rsid w:val="00F3663D"/>
    <w:rsid w:val="00F36C04"/>
    <w:rsid w:val="00F37C85"/>
    <w:rsid w:val="00F40D8A"/>
    <w:rsid w:val="00F40FDD"/>
    <w:rsid w:val="00F412BB"/>
    <w:rsid w:val="00F41395"/>
    <w:rsid w:val="00F41699"/>
    <w:rsid w:val="00F416BF"/>
    <w:rsid w:val="00F4172B"/>
    <w:rsid w:val="00F41D9C"/>
    <w:rsid w:val="00F42176"/>
    <w:rsid w:val="00F427BD"/>
    <w:rsid w:val="00F4346C"/>
    <w:rsid w:val="00F43F46"/>
    <w:rsid w:val="00F441C5"/>
    <w:rsid w:val="00F4442A"/>
    <w:rsid w:val="00F4468F"/>
    <w:rsid w:val="00F4493C"/>
    <w:rsid w:val="00F44E73"/>
    <w:rsid w:val="00F44FCF"/>
    <w:rsid w:val="00F454E9"/>
    <w:rsid w:val="00F45A6E"/>
    <w:rsid w:val="00F4601D"/>
    <w:rsid w:val="00F460CB"/>
    <w:rsid w:val="00F466C4"/>
    <w:rsid w:val="00F46DF7"/>
    <w:rsid w:val="00F46F95"/>
    <w:rsid w:val="00F476DB"/>
    <w:rsid w:val="00F47AE6"/>
    <w:rsid w:val="00F47B3F"/>
    <w:rsid w:val="00F51656"/>
    <w:rsid w:val="00F5169C"/>
    <w:rsid w:val="00F519BF"/>
    <w:rsid w:val="00F51D32"/>
    <w:rsid w:val="00F525BA"/>
    <w:rsid w:val="00F52745"/>
    <w:rsid w:val="00F528B8"/>
    <w:rsid w:val="00F52AC9"/>
    <w:rsid w:val="00F52C18"/>
    <w:rsid w:val="00F52E3F"/>
    <w:rsid w:val="00F52FB9"/>
    <w:rsid w:val="00F533E3"/>
    <w:rsid w:val="00F53C90"/>
    <w:rsid w:val="00F53DC1"/>
    <w:rsid w:val="00F53E5F"/>
    <w:rsid w:val="00F542F5"/>
    <w:rsid w:val="00F547EA"/>
    <w:rsid w:val="00F549CB"/>
    <w:rsid w:val="00F5571B"/>
    <w:rsid w:val="00F5574B"/>
    <w:rsid w:val="00F55867"/>
    <w:rsid w:val="00F55A65"/>
    <w:rsid w:val="00F55B80"/>
    <w:rsid w:val="00F55FA9"/>
    <w:rsid w:val="00F56890"/>
    <w:rsid w:val="00F56AF3"/>
    <w:rsid w:val="00F56E4D"/>
    <w:rsid w:val="00F5769F"/>
    <w:rsid w:val="00F57A15"/>
    <w:rsid w:val="00F57EC6"/>
    <w:rsid w:val="00F60149"/>
    <w:rsid w:val="00F613E7"/>
    <w:rsid w:val="00F6193D"/>
    <w:rsid w:val="00F61D0E"/>
    <w:rsid w:val="00F625BE"/>
    <w:rsid w:val="00F62861"/>
    <w:rsid w:val="00F62CA0"/>
    <w:rsid w:val="00F63380"/>
    <w:rsid w:val="00F635B0"/>
    <w:rsid w:val="00F63A14"/>
    <w:rsid w:val="00F63B55"/>
    <w:rsid w:val="00F63F85"/>
    <w:rsid w:val="00F64A59"/>
    <w:rsid w:val="00F64E08"/>
    <w:rsid w:val="00F652AF"/>
    <w:rsid w:val="00F654E5"/>
    <w:rsid w:val="00F65777"/>
    <w:rsid w:val="00F658D1"/>
    <w:rsid w:val="00F65EC1"/>
    <w:rsid w:val="00F66240"/>
    <w:rsid w:val="00F66263"/>
    <w:rsid w:val="00F665AD"/>
    <w:rsid w:val="00F666CC"/>
    <w:rsid w:val="00F669BA"/>
    <w:rsid w:val="00F66D39"/>
    <w:rsid w:val="00F6738F"/>
    <w:rsid w:val="00F70227"/>
    <w:rsid w:val="00F70352"/>
    <w:rsid w:val="00F70A3F"/>
    <w:rsid w:val="00F70E14"/>
    <w:rsid w:val="00F70EE3"/>
    <w:rsid w:val="00F713AE"/>
    <w:rsid w:val="00F715AA"/>
    <w:rsid w:val="00F719E3"/>
    <w:rsid w:val="00F71A24"/>
    <w:rsid w:val="00F71B11"/>
    <w:rsid w:val="00F71BB7"/>
    <w:rsid w:val="00F71CAC"/>
    <w:rsid w:val="00F7209B"/>
    <w:rsid w:val="00F73472"/>
    <w:rsid w:val="00F7366C"/>
    <w:rsid w:val="00F73F47"/>
    <w:rsid w:val="00F7487D"/>
    <w:rsid w:val="00F74953"/>
    <w:rsid w:val="00F74B9D"/>
    <w:rsid w:val="00F76404"/>
    <w:rsid w:val="00F76C84"/>
    <w:rsid w:val="00F76EFA"/>
    <w:rsid w:val="00F7717F"/>
    <w:rsid w:val="00F77583"/>
    <w:rsid w:val="00F776B2"/>
    <w:rsid w:val="00F77922"/>
    <w:rsid w:val="00F802A9"/>
    <w:rsid w:val="00F805F2"/>
    <w:rsid w:val="00F8068B"/>
    <w:rsid w:val="00F80C70"/>
    <w:rsid w:val="00F80FC6"/>
    <w:rsid w:val="00F812B8"/>
    <w:rsid w:val="00F81646"/>
    <w:rsid w:val="00F81969"/>
    <w:rsid w:val="00F81EEF"/>
    <w:rsid w:val="00F8228C"/>
    <w:rsid w:val="00F827D5"/>
    <w:rsid w:val="00F82B30"/>
    <w:rsid w:val="00F83050"/>
    <w:rsid w:val="00F83137"/>
    <w:rsid w:val="00F83378"/>
    <w:rsid w:val="00F83644"/>
    <w:rsid w:val="00F83C8C"/>
    <w:rsid w:val="00F84711"/>
    <w:rsid w:val="00F84A37"/>
    <w:rsid w:val="00F84C9E"/>
    <w:rsid w:val="00F8509B"/>
    <w:rsid w:val="00F851E4"/>
    <w:rsid w:val="00F85634"/>
    <w:rsid w:val="00F856AB"/>
    <w:rsid w:val="00F860CC"/>
    <w:rsid w:val="00F86193"/>
    <w:rsid w:val="00F8619E"/>
    <w:rsid w:val="00F861CE"/>
    <w:rsid w:val="00F863A3"/>
    <w:rsid w:val="00F8643C"/>
    <w:rsid w:val="00F86504"/>
    <w:rsid w:val="00F86532"/>
    <w:rsid w:val="00F86808"/>
    <w:rsid w:val="00F8688E"/>
    <w:rsid w:val="00F86BB0"/>
    <w:rsid w:val="00F8736F"/>
    <w:rsid w:val="00F87DC4"/>
    <w:rsid w:val="00F87E6A"/>
    <w:rsid w:val="00F90325"/>
    <w:rsid w:val="00F909E1"/>
    <w:rsid w:val="00F912ED"/>
    <w:rsid w:val="00F914C1"/>
    <w:rsid w:val="00F9170D"/>
    <w:rsid w:val="00F91CD9"/>
    <w:rsid w:val="00F91E5A"/>
    <w:rsid w:val="00F91F39"/>
    <w:rsid w:val="00F92402"/>
    <w:rsid w:val="00F92842"/>
    <w:rsid w:val="00F92C2F"/>
    <w:rsid w:val="00F93AAD"/>
    <w:rsid w:val="00F93C46"/>
    <w:rsid w:val="00F9407C"/>
    <w:rsid w:val="00F943A7"/>
    <w:rsid w:val="00F94727"/>
    <w:rsid w:val="00F94B41"/>
    <w:rsid w:val="00F94B99"/>
    <w:rsid w:val="00F94F5E"/>
    <w:rsid w:val="00F95930"/>
    <w:rsid w:val="00F95D50"/>
    <w:rsid w:val="00F95E13"/>
    <w:rsid w:val="00F965A7"/>
    <w:rsid w:val="00F965FE"/>
    <w:rsid w:val="00F9781D"/>
    <w:rsid w:val="00F97CC3"/>
    <w:rsid w:val="00F97FD7"/>
    <w:rsid w:val="00FA0164"/>
    <w:rsid w:val="00FA07AE"/>
    <w:rsid w:val="00FA09CB"/>
    <w:rsid w:val="00FA15DD"/>
    <w:rsid w:val="00FA18FC"/>
    <w:rsid w:val="00FA243C"/>
    <w:rsid w:val="00FA2471"/>
    <w:rsid w:val="00FA24B6"/>
    <w:rsid w:val="00FA26C1"/>
    <w:rsid w:val="00FA27E0"/>
    <w:rsid w:val="00FA2D9E"/>
    <w:rsid w:val="00FA2DF9"/>
    <w:rsid w:val="00FA328E"/>
    <w:rsid w:val="00FA3B06"/>
    <w:rsid w:val="00FA3D9B"/>
    <w:rsid w:val="00FA48F7"/>
    <w:rsid w:val="00FA516E"/>
    <w:rsid w:val="00FA51B2"/>
    <w:rsid w:val="00FA63D2"/>
    <w:rsid w:val="00FA64A4"/>
    <w:rsid w:val="00FA743B"/>
    <w:rsid w:val="00FA7686"/>
    <w:rsid w:val="00FB0166"/>
    <w:rsid w:val="00FB0260"/>
    <w:rsid w:val="00FB10B3"/>
    <w:rsid w:val="00FB137A"/>
    <w:rsid w:val="00FB20EB"/>
    <w:rsid w:val="00FB2E1D"/>
    <w:rsid w:val="00FB3809"/>
    <w:rsid w:val="00FB3BA1"/>
    <w:rsid w:val="00FB4038"/>
    <w:rsid w:val="00FB40B5"/>
    <w:rsid w:val="00FB4AD6"/>
    <w:rsid w:val="00FB514B"/>
    <w:rsid w:val="00FB5195"/>
    <w:rsid w:val="00FB5429"/>
    <w:rsid w:val="00FB548B"/>
    <w:rsid w:val="00FB580A"/>
    <w:rsid w:val="00FB5D4D"/>
    <w:rsid w:val="00FB6B91"/>
    <w:rsid w:val="00FB6D65"/>
    <w:rsid w:val="00FB72BE"/>
    <w:rsid w:val="00FB7EA4"/>
    <w:rsid w:val="00FC0373"/>
    <w:rsid w:val="00FC0AC1"/>
    <w:rsid w:val="00FC0CAD"/>
    <w:rsid w:val="00FC0CE5"/>
    <w:rsid w:val="00FC191E"/>
    <w:rsid w:val="00FC1DE0"/>
    <w:rsid w:val="00FC216B"/>
    <w:rsid w:val="00FC2A5E"/>
    <w:rsid w:val="00FC314F"/>
    <w:rsid w:val="00FC31B9"/>
    <w:rsid w:val="00FC36F6"/>
    <w:rsid w:val="00FC3CBC"/>
    <w:rsid w:val="00FC3E01"/>
    <w:rsid w:val="00FC4080"/>
    <w:rsid w:val="00FC4506"/>
    <w:rsid w:val="00FC450F"/>
    <w:rsid w:val="00FC4C5E"/>
    <w:rsid w:val="00FC4D42"/>
    <w:rsid w:val="00FC5721"/>
    <w:rsid w:val="00FC5A17"/>
    <w:rsid w:val="00FC5B29"/>
    <w:rsid w:val="00FC64E1"/>
    <w:rsid w:val="00FC67E0"/>
    <w:rsid w:val="00FC6839"/>
    <w:rsid w:val="00FC6AE6"/>
    <w:rsid w:val="00FC7029"/>
    <w:rsid w:val="00FC77E1"/>
    <w:rsid w:val="00FC780F"/>
    <w:rsid w:val="00FC7AAF"/>
    <w:rsid w:val="00FC7B38"/>
    <w:rsid w:val="00FC7B70"/>
    <w:rsid w:val="00FD04FE"/>
    <w:rsid w:val="00FD0950"/>
    <w:rsid w:val="00FD0D19"/>
    <w:rsid w:val="00FD10FA"/>
    <w:rsid w:val="00FD1B6A"/>
    <w:rsid w:val="00FD2302"/>
    <w:rsid w:val="00FD268C"/>
    <w:rsid w:val="00FD2A64"/>
    <w:rsid w:val="00FD2CBE"/>
    <w:rsid w:val="00FD3E07"/>
    <w:rsid w:val="00FD4294"/>
    <w:rsid w:val="00FD4419"/>
    <w:rsid w:val="00FD45AE"/>
    <w:rsid w:val="00FD49B0"/>
    <w:rsid w:val="00FD4F59"/>
    <w:rsid w:val="00FD6113"/>
    <w:rsid w:val="00FD6A3E"/>
    <w:rsid w:val="00FD6CEC"/>
    <w:rsid w:val="00FD6F90"/>
    <w:rsid w:val="00FD7560"/>
    <w:rsid w:val="00FD78E9"/>
    <w:rsid w:val="00FE0099"/>
    <w:rsid w:val="00FE056C"/>
    <w:rsid w:val="00FE05FD"/>
    <w:rsid w:val="00FE083A"/>
    <w:rsid w:val="00FE0BA2"/>
    <w:rsid w:val="00FE0C3E"/>
    <w:rsid w:val="00FE104C"/>
    <w:rsid w:val="00FE12FA"/>
    <w:rsid w:val="00FE146D"/>
    <w:rsid w:val="00FE1E28"/>
    <w:rsid w:val="00FE1FDD"/>
    <w:rsid w:val="00FE220C"/>
    <w:rsid w:val="00FE2638"/>
    <w:rsid w:val="00FE2E10"/>
    <w:rsid w:val="00FE2F00"/>
    <w:rsid w:val="00FE2FB3"/>
    <w:rsid w:val="00FE33F3"/>
    <w:rsid w:val="00FE385A"/>
    <w:rsid w:val="00FE39BD"/>
    <w:rsid w:val="00FE3B97"/>
    <w:rsid w:val="00FE4B14"/>
    <w:rsid w:val="00FE4B3D"/>
    <w:rsid w:val="00FE4CC5"/>
    <w:rsid w:val="00FE5A2E"/>
    <w:rsid w:val="00FE5C51"/>
    <w:rsid w:val="00FE5EFD"/>
    <w:rsid w:val="00FE6D99"/>
    <w:rsid w:val="00FE7BA1"/>
    <w:rsid w:val="00FE7C91"/>
    <w:rsid w:val="00FF001F"/>
    <w:rsid w:val="00FF0229"/>
    <w:rsid w:val="00FF03D4"/>
    <w:rsid w:val="00FF03E1"/>
    <w:rsid w:val="00FF053C"/>
    <w:rsid w:val="00FF0772"/>
    <w:rsid w:val="00FF0B99"/>
    <w:rsid w:val="00FF0C09"/>
    <w:rsid w:val="00FF108C"/>
    <w:rsid w:val="00FF1210"/>
    <w:rsid w:val="00FF1C12"/>
    <w:rsid w:val="00FF2150"/>
    <w:rsid w:val="00FF2592"/>
    <w:rsid w:val="00FF2FDF"/>
    <w:rsid w:val="00FF30C2"/>
    <w:rsid w:val="00FF3485"/>
    <w:rsid w:val="00FF36EE"/>
    <w:rsid w:val="00FF3B75"/>
    <w:rsid w:val="00FF3D2D"/>
    <w:rsid w:val="00FF3D92"/>
    <w:rsid w:val="00FF3E4D"/>
    <w:rsid w:val="00FF4011"/>
    <w:rsid w:val="00FF4834"/>
    <w:rsid w:val="00FF4955"/>
    <w:rsid w:val="00FF5067"/>
    <w:rsid w:val="00FF527D"/>
    <w:rsid w:val="00FF546E"/>
    <w:rsid w:val="00FF55C6"/>
    <w:rsid w:val="00FF591E"/>
    <w:rsid w:val="00FF5CD9"/>
    <w:rsid w:val="00FF633B"/>
    <w:rsid w:val="00FF655A"/>
    <w:rsid w:val="00FF67D6"/>
    <w:rsid w:val="00FF7676"/>
    <w:rsid w:val="00FF7A81"/>
    <w:rsid w:val="00FF7C91"/>
    <w:rsid w:val="00FF7D76"/>
    <w:rsid w:val="00FF7DE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539AA1B"/>
  <w15:chartTrackingRefBased/>
  <w15:docId w15:val="{4149DCAD-C218-483E-92A8-89050544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E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D323F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323F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323F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</w:rPr>
  </w:style>
  <w:style w:type="paragraph" w:styleId="Heading9">
    <w:name w:val="heading 9"/>
    <w:basedOn w:val="Normal"/>
    <w:next w:val="Normal"/>
    <w:link w:val="Heading9Char"/>
    <w:qFormat/>
    <w:rsid w:val="00D323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23F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323F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323F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323F0"/>
    <w:rPr>
      <w:rFonts w:cs="Times New Roman"/>
      <w:b/>
      <w:bCs/>
    </w:rPr>
  </w:style>
  <w:style w:type="paragraph" w:styleId="ListBullet">
    <w:name w:val="List Bullet"/>
    <w:basedOn w:val="Normal"/>
    <w:rsid w:val="00D323F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323F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323F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323F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323F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323F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323F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323F0"/>
    <w:pPr>
      <w:ind w:left="284"/>
    </w:pPr>
  </w:style>
  <w:style w:type="paragraph" w:customStyle="1" w:styleId="AAFrameAddress">
    <w:name w:val="AA Frame Address"/>
    <w:basedOn w:val="Heading1"/>
    <w:uiPriority w:val="99"/>
    <w:rsid w:val="00D323F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323F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323F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323F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323F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323F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323F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323F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323F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323F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323F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323F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323F0"/>
    <w:pPr>
      <w:ind w:left="2552" w:hanging="284"/>
    </w:pPr>
  </w:style>
  <w:style w:type="paragraph" w:styleId="TOC2">
    <w:name w:val="toc 2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323F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323F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323F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323F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323F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323F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323F0"/>
    <w:pPr>
      <w:ind w:left="567" w:hanging="567"/>
    </w:pPr>
  </w:style>
  <w:style w:type="paragraph" w:styleId="ListBullet5">
    <w:name w:val="List Bullet 5"/>
    <w:basedOn w:val="Normal"/>
    <w:uiPriority w:val="99"/>
    <w:rsid w:val="00D323F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323F0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D323F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323F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323F0"/>
    <w:pPr>
      <w:ind w:left="284" w:firstLine="284"/>
    </w:pPr>
  </w:style>
  <w:style w:type="character" w:styleId="Strong">
    <w:name w:val="Strong"/>
    <w:uiPriority w:val="99"/>
    <w:qFormat/>
    <w:rsid w:val="00D323F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323F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323F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323F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323F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323F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323F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D323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323F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323F0"/>
    <w:pPr>
      <w:framePr w:h="443" w:wrap="around" w:y="8223"/>
    </w:pPr>
  </w:style>
  <w:style w:type="paragraph" w:customStyle="1" w:styleId="a">
    <w:name w:val="¢éÍ¤ÇÒÁ"/>
    <w:basedOn w:val="Normal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323F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323F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323F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323F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323F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323F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D323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323F0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3252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9520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</w:pPr>
    <w:rPr>
      <w:b/>
      <w:bCs/>
      <w:i/>
      <w:iCs/>
      <w:sz w:val="32"/>
      <w:szCs w:val="32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AA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17F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B5D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???????"/>
    <w:basedOn w:val="Normal"/>
    <w:uiPriority w:val="99"/>
    <w:rsid w:val="00FF2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uiPriority w:val="99"/>
    <w:rsid w:val="00833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734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D85D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516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thaiDistribute"/>
    </w:pPr>
    <w:rPr>
      <w:sz w:val="20"/>
      <w:szCs w:val="20"/>
      <w:lang w:eastAsia="en-GB"/>
    </w:rPr>
  </w:style>
  <w:style w:type="character" w:customStyle="1" w:styleId="AccPolicyalternativeChar">
    <w:name w:val="Acc Policy alternative Char"/>
    <w:link w:val="AccPolicyalternative"/>
    <w:rsid w:val="0055161E"/>
    <w:rPr>
      <w:lang w:eastAsia="en-GB"/>
    </w:rPr>
  </w:style>
  <w:style w:type="paragraph" w:customStyle="1" w:styleId="Default">
    <w:name w:val="Default"/>
    <w:rsid w:val="00355D8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BC2917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3979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1E5FF5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B86D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B86D66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B86D66"/>
    <w:rPr>
      <w:rFonts w:ascii="Arial" w:hAnsi="Arial" w:cs="Cordia New"/>
      <w:szCs w:val="23"/>
    </w:rPr>
  </w:style>
  <w:style w:type="character" w:customStyle="1" w:styleId="ListParagraphChar">
    <w:name w:val="List Paragraph Char"/>
    <w:link w:val="ListParagraph"/>
    <w:uiPriority w:val="34"/>
    <w:rsid w:val="007461FE"/>
    <w:rPr>
      <w:rFonts w:ascii="Arial" w:hAnsi="Arial"/>
      <w:sz w:val="18"/>
      <w:szCs w:val="22"/>
    </w:rPr>
  </w:style>
  <w:style w:type="character" w:customStyle="1" w:styleId="Heading8Char">
    <w:name w:val="Heading 8 Char"/>
    <w:link w:val="Heading8"/>
    <w:rsid w:val="00E73416"/>
    <w:rPr>
      <w:rFonts w:cs="EucrosiaUPC"/>
      <w:sz w:val="30"/>
      <w:szCs w:val="30"/>
    </w:rPr>
  </w:style>
  <w:style w:type="paragraph" w:styleId="NoSpacing">
    <w:name w:val="No Spacing"/>
    <w:uiPriority w:val="1"/>
    <w:qFormat/>
    <w:rsid w:val="005E2D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75107"/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751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60412B"/>
    <w:rPr>
      <w:rFonts w:cs="Times New Roman"/>
      <w:b/>
      <w:bCs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0412B"/>
    <w:rPr>
      <w:rFonts w:cs="Times New Roman"/>
      <w:b/>
      <w:bCs/>
    </w:rPr>
  </w:style>
  <w:style w:type="character" w:customStyle="1" w:styleId="Heading3Char">
    <w:name w:val="Heading 3 Char"/>
    <w:link w:val="Heading3"/>
    <w:rsid w:val="0060412B"/>
    <w:rPr>
      <w:rFonts w:cs="Times New Roman"/>
      <w:i/>
      <w:iCs/>
    </w:rPr>
  </w:style>
  <w:style w:type="character" w:customStyle="1" w:styleId="Heading4Char">
    <w:name w:val="Heading 4 Char"/>
    <w:link w:val="Heading4"/>
    <w:rsid w:val="0060412B"/>
    <w:rPr>
      <w:rFonts w:cs="Times New Roman"/>
      <w:b/>
      <w:bCs/>
    </w:rPr>
  </w:style>
  <w:style w:type="character" w:customStyle="1" w:styleId="Heading5Char">
    <w:name w:val="Heading 5 Char"/>
    <w:link w:val="Heading5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60412B"/>
    <w:rPr>
      <w:rFonts w:ascii="Times New Roman" w:hAnsi="Times New Roman" w:cs="EucrosiaUPC"/>
      <w:b/>
      <w:bCs/>
    </w:rPr>
  </w:style>
  <w:style w:type="character" w:customStyle="1" w:styleId="Heading7Char">
    <w:name w:val="Heading 7 Char"/>
    <w:link w:val="Heading7"/>
    <w:rsid w:val="0060412B"/>
    <w:rPr>
      <w:rFonts w:ascii="Times New Roman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60412B"/>
    <w:rPr>
      <w:rFonts w:ascii="Times New Roman" w:hAnsi="Times New Roman" w:cs="EucrosiaUPC"/>
      <w:b/>
      <w:bCs/>
    </w:rPr>
  </w:style>
  <w:style w:type="character" w:customStyle="1" w:styleId="BodyTextFirstIndentChar">
    <w:name w:val="Body Text First Indent Char"/>
    <w:link w:val="BodyTextFirstIndent"/>
    <w:uiPriority w:val="99"/>
    <w:rsid w:val="0060412B"/>
  </w:style>
  <w:style w:type="character" w:customStyle="1" w:styleId="BodyTextIndentChar">
    <w:name w:val="Body Text Indent Char"/>
    <w:aliases w:val="i Char"/>
    <w:link w:val="BodyTextIndent"/>
    <w:rsid w:val="0060412B"/>
  </w:style>
  <w:style w:type="character" w:customStyle="1" w:styleId="BodyTextFirstIndent2Char">
    <w:name w:val="Body Text First Indent 2 Char"/>
    <w:link w:val="BodyTextFirstIndent2"/>
    <w:uiPriority w:val="99"/>
    <w:rsid w:val="0060412B"/>
  </w:style>
  <w:style w:type="character" w:customStyle="1" w:styleId="BodyText2Char">
    <w:name w:val="Body Text 2 Char"/>
    <w:link w:val="BodyText2"/>
    <w:rsid w:val="0060412B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60412B"/>
    <w:rPr>
      <w:sz w:val="32"/>
      <w:szCs w:val="32"/>
    </w:rPr>
  </w:style>
  <w:style w:type="character" w:customStyle="1" w:styleId="BalloonTextChar">
    <w:name w:val="Balloon Text Char"/>
    <w:link w:val="BalloonText"/>
    <w:semiHidden/>
    <w:rsid w:val="0060412B"/>
    <w:rPr>
      <w:rFonts w:ascii="Tahoma" w:hAnsi="Tahoma" w:cs="Tahoma"/>
      <w:sz w:val="16"/>
      <w:szCs w:val="16"/>
    </w:rPr>
  </w:style>
  <w:style w:type="paragraph" w:customStyle="1" w:styleId="a3">
    <w:name w:val="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60412B"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rsid w:val="0060412B"/>
    <w:rPr>
      <w:rFonts w:ascii="Arial" w:hAnsi="Arial" w:cs="Cordia New"/>
      <w:b/>
      <w:bCs/>
      <w:sz w:val="20"/>
      <w:szCs w:val="23"/>
    </w:rPr>
  </w:style>
  <w:style w:type="paragraph" w:styleId="Revision">
    <w:name w:val="Revision"/>
    <w:hidden/>
    <w:uiPriority w:val="99"/>
    <w:semiHidden/>
    <w:rsid w:val="0060412B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60412B"/>
    <w:rPr>
      <w:rFonts w:ascii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aliases w:val="fr"/>
    <w:semiHidden/>
    <w:unhideWhenUsed/>
    <w:rsid w:val="0060412B"/>
    <w:rPr>
      <w:vertAlign w:val="superscript"/>
    </w:rPr>
  </w:style>
  <w:style w:type="character" w:customStyle="1" w:styleId="AccPolicyHeadingChar">
    <w:name w:val="Acc Policy Heading Char"/>
    <w:link w:val="AccPolicyHeading"/>
    <w:rsid w:val="0060412B"/>
    <w:rPr>
      <w:b/>
      <w:bCs/>
      <w:i/>
      <w:iCs/>
      <w:sz w:val="32"/>
      <w:szCs w:val="32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0412B"/>
    <w:rPr>
      <w:rFonts w:ascii="Times New Roman" w:hAnsi="Times New Roman"/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ineptnormalitalicheading">
    <w:name w:val="nine pt normal italic heading"/>
    <w:aliases w:val="9nit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 w:val="1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rsid w:val="0060412B"/>
    <w:rPr>
      <w:rFonts w:ascii="Arial" w:hAnsi="Arial"/>
      <w:sz w:val="18"/>
      <w:szCs w:val="22"/>
    </w:rPr>
  </w:style>
  <w:style w:type="character" w:customStyle="1" w:styleId="Heading4Char1">
    <w:name w:val="Heading 4 Char1"/>
    <w:rsid w:val="0060412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60412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0412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60412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60412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60412B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60412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60412B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4">
    <w:name w:val="???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0412B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uiPriority w:val="99"/>
    <w:rsid w:val="0060412B"/>
    <w:rPr>
      <w:szCs w:val="38"/>
    </w:rPr>
  </w:style>
  <w:style w:type="character" w:customStyle="1" w:styleId="BodyTextIndent2Char1">
    <w:name w:val="Body Text Indent 2 Char1"/>
    <w:link w:val="BodyTextIndent2"/>
    <w:uiPriority w:val="99"/>
    <w:rsid w:val="0060412B"/>
    <w:rPr>
      <w:rFonts w:ascii="Times New Roman" w:hAnsi="Times New Roman" w:cs="EucrosiaUPC"/>
    </w:rPr>
  </w:style>
  <w:style w:type="paragraph" w:styleId="Signature">
    <w:name w:val="Signature"/>
    <w:basedOn w:val="Normal"/>
    <w:link w:val="SignatureChar1"/>
    <w:rsid w:val="0060412B"/>
    <w:pPr>
      <w:spacing w:line="240" w:lineRule="auto"/>
    </w:pPr>
    <w:rPr>
      <w:rFonts w:ascii="Arial" w:hAnsi="Arial"/>
      <w:sz w:val="18"/>
      <w:szCs w:val="18"/>
    </w:rPr>
  </w:style>
  <w:style w:type="character" w:customStyle="1" w:styleId="SignatureChar">
    <w:name w:val="Signature Char"/>
    <w:rsid w:val="0060412B"/>
    <w:rPr>
      <w:szCs w:val="38"/>
    </w:rPr>
  </w:style>
  <w:style w:type="character" w:customStyle="1" w:styleId="SignatureChar1">
    <w:name w:val="Signature Char1"/>
    <w:link w:val="Signature"/>
    <w:rsid w:val="0060412B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041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0412B"/>
    <w:pPr>
      <w:spacing w:after="0"/>
    </w:pPr>
  </w:style>
  <w:style w:type="paragraph" w:customStyle="1" w:styleId="acctdividends">
    <w:name w:val="acct dividends"/>
    <w:aliases w:val="a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0412B"/>
    <w:pPr>
      <w:spacing w:after="0"/>
    </w:pPr>
  </w:style>
  <w:style w:type="paragraph" w:customStyle="1" w:styleId="acctindent">
    <w:name w:val="acct indent"/>
    <w:aliases w:val="ai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041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041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041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041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04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0412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04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0412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60412B"/>
    <w:pPr>
      <w:spacing w:after="0"/>
    </w:pPr>
  </w:style>
  <w:style w:type="paragraph" w:customStyle="1" w:styleId="List1a">
    <w:name w:val="List 1a"/>
    <w:aliases w:val="1a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0412B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6041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1">
    <w:name w:val="Macro Text Char1"/>
    <w:semiHidden/>
    <w:rsid w:val="0060412B"/>
    <w:rPr>
      <w:rFonts w:ascii="Courier New" w:hAnsi="Courier New"/>
      <w:sz w:val="20"/>
      <w:szCs w:val="25"/>
    </w:rPr>
  </w:style>
  <w:style w:type="paragraph" w:customStyle="1" w:styleId="zcompanyname">
    <w:name w:val="zcompany name"/>
    <w:aliases w:val="cn"/>
    <w:basedOn w:val="Normal"/>
    <w:rsid w:val="006041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0412B"/>
  </w:style>
  <w:style w:type="paragraph" w:customStyle="1" w:styleId="zreportaddinfo">
    <w:name w:val="zreport addinfo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041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041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04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04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0412B"/>
    <w:rPr>
      <w:b/>
      <w:bCs/>
    </w:rPr>
  </w:style>
  <w:style w:type="paragraph" w:customStyle="1" w:styleId="nineptbodytext">
    <w:name w:val="nine pt body text"/>
    <w:aliases w:val="9bt"/>
    <w:basedOn w:val="nineptnormal"/>
    <w:rsid w:val="0060412B"/>
    <w:pPr>
      <w:spacing w:after="220"/>
    </w:pPr>
  </w:style>
  <w:style w:type="paragraph" w:customStyle="1" w:styleId="nineptnormal">
    <w:name w:val="nine pt normal"/>
    <w:aliases w:val="9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0412B"/>
    <w:pPr>
      <w:jc w:val="center"/>
    </w:pPr>
  </w:style>
  <w:style w:type="paragraph" w:customStyle="1" w:styleId="heading">
    <w:name w:val="heading"/>
    <w:aliases w:val="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04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0412B"/>
  </w:style>
  <w:style w:type="paragraph" w:customStyle="1" w:styleId="nineptheadingcentredbold">
    <w:name w:val="nine pt heading centred bold"/>
    <w:aliases w:val="9hc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04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04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0412B"/>
    <w:rPr>
      <w:b/>
    </w:rPr>
  </w:style>
  <w:style w:type="paragraph" w:customStyle="1" w:styleId="nineptcolumntab1">
    <w:name w:val="nine pt column tab1"/>
    <w:aliases w:val="a91"/>
    <w:basedOn w:val="nineptnormal"/>
    <w:rsid w:val="0060412B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60412B"/>
    <w:pPr>
      <w:jc w:val="center"/>
    </w:pPr>
  </w:style>
  <w:style w:type="paragraph" w:customStyle="1" w:styleId="Normalheading">
    <w:name w:val="Normal heading"/>
    <w:aliases w:val="nh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0412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0412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04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041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04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04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04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04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04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04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041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0412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604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0412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604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04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04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0412B"/>
    <w:pPr>
      <w:spacing w:after="0"/>
    </w:pPr>
  </w:style>
  <w:style w:type="paragraph" w:customStyle="1" w:styleId="smallreturn">
    <w:name w:val="small return"/>
    <w:aliases w:val="sr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04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604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041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04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0412B"/>
    <w:pPr>
      <w:spacing w:after="0"/>
    </w:pPr>
  </w:style>
  <w:style w:type="paragraph" w:customStyle="1" w:styleId="blockbullet">
    <w:name w:val="block bullet"/>
    <w:aliases w:val="bb"/>
    <w:basedOn w:val="block"/>
    <w:rsid w:val="0060412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04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0412B"/>
    <w:pPr>
      <w:spacing w:after="0"/>
    </w:pPr>
  </w:style>
  <w:style w:type="paragraph" w:customStyle="1" w:styleId="eightptnormal">
    <w:name w:val="eight pt normal"/>
    <w:aliases w:val="8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04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04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04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04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604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04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04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04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0412B"/>
    <w:pPr>
      <w:spacing w:after="0"/>
    </w:pPr>
  </w:style>
  <w:style w:type="paragraph" w:customStyle="1" w:styleId="eightptblock">
    <w:name w:val="eight pt block"/>
    <w:aliases w:val="8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04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04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04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0412B"/>
    <w:pPr>
      <w:spacing w:after="0"/>
    </w:pPr>
  </w:style>
  <w:style w:type="paragraph" w:customStyle="1" w:styleId="blockindent">
    <w:name w:val="block indent"/>
    <w:aliases w:val="bi"/>
    <w:basedOn w:val="block"/>
    <w:rsid w:val="0060412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60412B"/>
    <w:pPr>
      <w:jc w:val="center"/>
    </w:pPr>
  </w:style>
  <w:style w:type="paragraph" w:customStyle="1" w:styleId="nineptcol">
    <w:name w:val="nine pt %col"/>
    <w:aliases w:val="9%"/>
    <w:basedOn w:val="nineptnormal"/>
    <w:rsid w:val="00604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04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04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04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04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04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04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04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04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04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04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04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04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04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04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0412B"/>
    <w:pPr>
      <w:spacing w:after="80"/>
    </w:pPr>
  </w:style>
  <w:style w:type="paragraph" w:customStyle="1" w:styleId="nineptratecol">
    <w:name w:val="nine pt rate col"/>
    <w:aliases w:val="a9r"/>
    <w:basedOn w:val="nineptnormal"/>
    <w:rsid w:val="00604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04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04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04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04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04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04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04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04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04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04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0412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604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04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04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04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04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04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04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0412B"/>
    <w:pPr>
      <w:spacing w:after="80"/>
    </w:pPr>
  </w:style>
  <w:style w:type="paragraph" w:customStyle="1" w:styleId="blockbullet2">
    <w:name w:val="block bullet 2"/>
    <w:aliases w:val="bb2"/>
    <w:basedOn w:val="BodyText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04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041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041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0412B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041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semiHidden/>
    <w:rsid w:val="0060412B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rsid w:val="0060412B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60412B"/>
    <w:pPr>
      <w:ind w:left="720" w:hanging="360"/>
    </w:pPr>
    <w:rPr>
      <w:rFonts w:ascii="Arial" w:hAnsi="Arial"/>
      <w:sz w:val="18"/>
      <w:szCs w:val="18"/>
    </w:rPr>
  </w:style>
  <w:style w:type="paragraph" w:styleId="ListContinue2">
    <w:name w:val="List Continue 2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0412B"/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60412B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6041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6041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6041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0412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60412B"/>
    <w:rPr>
      <w:sz w:val="29"/>
      <w:szCs w:val="29"/>
    </w:rPr>
  </w:style>
  <w:style w:type="character" w:customStyle="1" w:styleId="shorttext">
    <w:name w:val="short_text"/>
    <w:uiPriority w:val="99"/>
    <w:rsid w:val="0060412B"/>
  </w:style>
  <w:style w:type="character" w:customStyle="1" w:styleId="hps">
    <w:name w:val="hps"/>
    <w:uiPriority w:val="99"/>
    <w:rsid w:val="0060412B"/>
    <w:rPr>
      <w:rFonts w:cs="Times New Roman"/>
    </w:rPr>
  </w:style>
  <w:style w:type="character" w:customStyle="1" w:styleId="gt-icon-text1">
    <w:name w:val="gt-icon-text1"/>
    <w:uiPriority w:val="99"/>
    <w:rsid w:val="0060412B"/>
    <w:rPr>
      <w:rFonts w:cs="Times New Roman"/>
    </w:rPr>
  </w:style>
  <w:style w:type="character" w:customStyle="1" w:styleId="longtext">
    <w:name w:val="long_text"/>
    <w:uiPriority w:val="99"/>
    <w:rsid w:val="0060412B"/>
    <w:rPr>
      <w:rFonts w:cs="Times New Roman"/>
    </w:rPr>
  </w:style>
  <w:style w:type="character" w:customStyle="1" w:styleId="CharChar22">
    <w:name w:val="Char Char22"/>
    <w:rsid w:val="006041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41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41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412B"/>
  </w:style>
  <w:style w:type="character" w:styleId="Emphasis">
    <w:name w:val="Emphasis"/>
    <w:uiPriority w:val="20"/>
    <w:qFormat/>
    <w:rsid w:val="0060412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412B"/>
  </w:style>
  <w:style w:type="character" w:styleId="Hyperlink">
    <w:name w:val="Hyperlink"/>
    <w:uiPriority w:val="99"/>
    <w:unhideWhenUsed/>
    <w:rsid w:val="006041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412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0412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fontstyle01">
    <w:name w:val="fontstyle01"/>
    <w:rsid w:val="0060412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412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04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4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4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412B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0412B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0412B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0412B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0412B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60412B"/>
  </w:style>
  <w:style w:type="paragraph" w:customStyle="1" w:styleId="TableParagraph">
    <w:name w:val="Table Paragraph"/>
    <w:basedOn w:val="Normal"/>
    <w:uiPriority w:val="1"/>
    <w:qFormat/>
    <w:rsid w:val="006041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0412B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041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0412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604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60412B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60412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60412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60412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50E76"/>
    <w:rPr>
      <w:color w:val="808080"/>
    </w:rPr>
  </w:style>
  <w:style w:type="character" w:customStyle="1" w:styleId="normaltextrun">
    <w:name w:val="normaltextrun"/>
    <w:basedOn w:val="DefaultParagraphFont"/>
    <w:rsid w:val="00C872D5"/>
  </w:style>
  <w:style w:type="paragraph" w:customStyle="1" w:styleId="paragraph">
    <w:name w:val="paragraph"/>
    <w:basedOn w:val="Normal"/>
    <w:rsid w:val="00C872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C87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A3EAF9-67AC-4727-B0AB-EFBC5611A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140F7-E231-42E9-962B-A4FD35C4B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EA76F-C17D-4E33-B342-7CD61FBCF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2916</TotalTime>
  <Pages>35</Pages>
  <Words>7688</Words>
  <Characters>43828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กระเบื้องกระดาษไทย จำกัด</vt:lpstr>
    </vt:vector>
  </TitlesOfParts>
  <Company>KPMG</Company>
  <LinksUpToDate>false</LinksUpToDate>
  <CharactersWithSpaces>51414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กระเบื้องกระดาษไทย จำกัด</dc:title>
  <dc:subject/>
  <dc:creator>tadsong_h22</dc:creator>
  <cp:keywords/>
  <dc:description/>
  <cp:lastModifiedBy>Tattita Onsook</cp:lastModifiedBy>
  <cp:revision>568</cp:revision>
  <cp:lastPrinted>2025-02-03T14:38:00Z</cp:lastPrinted>
  <dcterms:created xsi:type="dcterms:W3CDTF">2025-01-13T06:02:00Z</dcterms:created>
  <dcterms:modified xsi:type="dcterms:W3CDTF">2025-02-11T03:42:00Z</dcterms:modified>
</cp:coreProperties>
</file>