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271"/>
        <w:gridCol w:w="8213"/>
      </w:tblGrid>
      <w:tr w:rsidR="003F03D5" w:rsidRPr="006311EA" w14:paraId="672D373C" w14:textId="77777777" w:rsidTr="00A915C0">
        <w:trPr>
          <w:tblHeader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6311EA" w:rsidRDefault="00A1742E" w:rsidP="003230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6311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6311EA" w14:paraId="70D60DF6" w14:textId="77777777" w:rsidTr="003230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55" w:type="dxa"/>
            <w:shd w:val="clear" w:color="auto" w:fill="auto"/>
          </w:tcPr>
          <w:p w14:paraId="4CACD78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6311EA" w14:paraId="662B63D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EE289D5" w14:textId="52AB94E5" w:rsidR="00A1742E" w:rsidRPr="006311EA" w:rsidRDefault="00A1742E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B134B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2D993843" w:rsidR="00A1742E" w:rsidRPr="00B134B8" w:rsidRDefault="003943D9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6311EA" w14:paraId="5CA9809C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9A3455E" w14:textId="1B7C0583" w:rsidR="00A1742E" w:rsidRPr="006311EA" w:rsidRDefault="00A1742E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bookmarkStart w:id="0" w:name="_GoBack"/>
            <w:bookmarkEnd w:id="0"/>
          </w:p>
        </w:tc>
      </w:tr>
      <w:tr w:rsidR="00B05483" w:rsidRPr="006311EA" w14:paraId="0A18902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A6E9F4" w14:textId="735D23A9" w:rsidR="00B05483" w:rsidRPr="006311EA" w:rsidRDefault="00B05483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6A2907" w14:textId="77777777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FB4E741" w14:textId="52BE17B2" w:rsidR="00B05483" w:rsidRPr="006311EA" w:rsidRDefault="00B0548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</w:t>
            </w:r>
            <w:r w:rsidRPr="00F21B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การบัญชีที่</w:t>
            </w:r>
            <w:r w:rsidR="00CE1CAC" w:rsidRPr="00F21B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F21B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D170A3" w:rsidRPr="006311EA" w14:paraId="7BF82E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0F56BAC" w14:textId="5BE95E91" w:rsidR="00D170A3" w:rsidRPr="006311EA" w:rsidRDefault="00D170A3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90143D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70A3" w:rsidRPr="006311EA" w14:paraId="41AB620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159C2BE" w14:textId="22DDBD5D" w:rsidR="00D170A3" w:rsidRPr="006311EA" w:rsidRDefault="00D170A3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B90BEB4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AF0C466" w14:textId="1A2361C9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0143D" w:rsidRPr="006311EA" w14:paraId="7B5FCA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2F05C069" w14:textId="77777777" w:rsidR="0090143D" w:rsidRPr="006311EA" w:rsidRDefault="0090143D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B34940" w14:textId="77777777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B0DCC35" w14:textId="111D5EF8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B7096" w:rsidRPr="006311EA" w14:paraId="6ACC62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F68411" w14:textId="2FB666B6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0356BA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C6E9EBB" w14:textId="038F2A5D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B7096" w:rsidRPr="006311EA" w14:paraId="7892E0D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DE4BD54" w14:textId="2658E7E3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B401BC2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35758598" w14:textId="5E112748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B7096" w:rsidRPr="006311EA" w14:paraId="5372328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07AF469" w14:textId="3BC4A87C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FF382F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B4D5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B7096" w:rsidRPr="006311EA" w14:paraId="36181CE3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F087865" w14:textId="16AE0502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2FFAC5B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5840DF5" w14:textId="6986E9C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09E5DAE5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211E226" w14:textId="628AA4C2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31DBE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0EB294" w14:textId="1285181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B7096" w:rsidRPr="006311EA" w14:paraId="6DE5BAA4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61902BC" w14:textId="4C1049A5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88AD113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0837329" w14:textId="0A537C9C" w:rsidR="008B7096" w:rsidRPr="00203A48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ค่าความนิยมและสินทรัพย์ไม่มีตัวตนอื่น</w:t>
            </w:r>
          </w:p>
        </w:tc>
      </w:tr>
      <w:tr w:rsidR="008B7096" w:rsidRPr="006311EA" w14:paraId="0889B25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136221C" w14:textId="71903D41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4C761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0005A01" w14:textId="0E2AC2D3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6311E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6B760D" w:rsidRPr="006311EA" w14:paraId="78DA66D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DB3F5AC" w14:textId="77777777" w:rsidR="006B760D" w:rsidRPr="006311EA" w:rsidRDefault="006B760D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BE48AD8" w14:textId="77777777" w:rsidR="006B760D" w:rsidRPr="006311EA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9AF65A0" w14:textId="0636922B" w:rsidR="006B760D" w:rsidRPr="00FA79D6" w:rsidRDefault="006B760D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B76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8B7096" w:rsidRPr="006311EA" w14:paraId="4B2398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8F8DD6A" w14:textId="51B9461B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5303EC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1CA5B77" w14:textId="3967E95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B7096" w:rsidRPr="006311EA" w14:paraId="67E42BA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40F04CA" w14:textId="22A5D3DD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F379CD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387B2D3" w14:textId="57BC3DBE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ประมาณการหนี้สินไม่หมุนเวียนสำหรับผลประโยชน์พนักงาน  </w:t>
            </w:r>
          </w:p>
        </w:tc>
      </w:tr>
      <w:tr w:rsidR="008B7096" w:rsidRPr="006311EA" w14:paraId="05C7924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05444E3E" w14:textId="319007B1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7A64DC" w14:textId="77777777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A7C1892" w14:textId="75087388" w:rsidR="008B7096" w:rsidRPr="006311EA" w:rsidRDefault="008B7096" w:rsidP="008B70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13A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5BDABF6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4435D5F" w14:textId="56B77809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761EC77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42B95ABC" w14:textId="4EB1F036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E323FE"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E82F03" w:rsidRPr="006311EA" w14:paraId="41478E7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CCAA953" w14:textId="77777777" w:rsidR="00E82F03" w:rsidRPr="006311EA" w:rsidRDefault="00E82F03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5CEA6AD" w14:textId="77777777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3DD064D" w14:textId="5A260587" w:rsidR="00E82F03" w:rsidRPr="007F6202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8B7096" w:rsidRPr="006311EA" w14:paraId="54C991C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5C0A774" w14:textId="1E174FD6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6006A752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8B7096" w:rsidRPr="006311EA" w14:paraId="7ED212C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1EDBBD7" w14:textId="675920F4" w:rsidR="008B7096" w:rsidRPr="007F6202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4C16C0" w14:textId="77777777" w:rsidR="008B7096" w:rsidRPr="00203A48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A11901B" w14:textId="21592C62" w:rsidR="008B7096" w:rsidRPr="007F6202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E323FE" w:rsidRPr="006311EA" w14:paraId="69AEC5B6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155" w:type="dxa"/>
            <w:shd w:val="clear" w:color="auto" w:fill="auto"/>
          </w:tcPr>
          <w:p w14:paraId="708D60C4" w14:textId="77777777" w:rsidR="00E323FE" w:rsidRPr="007F6202" w:rsidRDefault="00E323FE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AC623D4" w14:textId="77777777" w:rsidR="00E323FE" w:rsidRPr="00203A48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E597A1F" w14:textId="6EF17AC8" w:rsidR="00E323FE" w:rsidRPr="007F6202" w:rsidRDefault="00E323F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B7096" w:rsidRPr="006311EA" w14:paraId="39671C8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C284F1D" w14:textId="2437D90C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6FE32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C69296E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B7096" w:rsidRPr="006311EA" w14:paraId="088FE9F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43BE5064" w14:textId="7AB7A943" w:rsidR="008B7096" w:rsidRPr="006311EA" w:rsidRDefault="00C134B7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1" w:type="dxa"/>
            <w:shd w:val="clear" w:color="auto" w:fill="auto"/>
          </w:tcPr>
          <w:p w14:paraId="771EF500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9A9F7AF" w14:textId="6ED3FAE8" w:rsidR="00A0665E" w:rsidRPr="00A0665E" w:rsidRDefault="008B7096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35BAA" w:rsidRPr="006311EA" w14:paraId="69C7157B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0C32528C" w14:textId="77777777" w:rsidR="00735BAA" w:rsidRPr="00C14BB9" w:rsidRDefault="00735BAA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195854D" w14:textId="77777777" w:rsidR="00735BAA" w:rsidRPr="00C14BB9" w:rsidRDefault="00735BAA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027968A" w14:textId="727504A0" w:rsidR="00735BAA" w:rsidRPr="00C14BB9" w:rsidRDefault="00735BAA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A3846" w:rsidRPr="006311EA" w14:paraId="5AD7DAB9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1CD890A7" w14:textId="77777777" w:rsidR="003A3846" w:rsidRPr="00C14BB9" w:rsidRDefault="003A384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B320FC4" w14:textId="77777777" w:rsidR="003A3846" w:rsidRPr="00C14BB9" w:rsidRDefault="003A384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A93956B" w14:textId="5448C344" w:rsidR="003A3846" w:rsidRPr="00C14BB9" w:rsidRDefault="003A3846" w:rsidP="000209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6311EA" w14:paraId="42CE5B5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878521C" w14:textId="3F61A518" w:rsidR="008B7096" w:rsidRPr="00C14BB9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8B7096" w:rsidRPr="006311EA" w14:paraId="6C7A585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B1B1FC9" w14:textId="200766DB" w:rsidR="008B7096" w:rsidRPr="00C14BB9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9F6511" w14:textId="77777777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FF5318A" w14:textId="79CAE1B2" w:rsidR="008B7096" w:rsidRPr="00C14BB9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E82F03" w:rsidRPr="006311EA" w14:paraId="362DF1D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0C783FB1" w14:textId="77777777" w:rsidR="00E82F03" w:rsidRPr="00C14BB9" w:rsidRDefault="00E82F03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3023D1" w14:textId="77777777" w:rsidR="00E82F03" w:rsidRPr="00C14BB9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DDB03CF" w14:textId="3CB91505" w:rsidR="00E82F03" w:rsidRPr="00C14BB9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735BAA" w:rsidRPr="006311EA" w14:paraId="19868FD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7080554" w14:textId="77777777" w:rsidR="00735BAA" w:rsidRPr="00C14BB9" w:rsidRDefault="00735BAA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9C13298" w14:textId="77777777" w:rsidR="00735BAA" w:rsidRPr="00C14BB9" w:rsidRDefault="00735BAA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3BECB36" w14:textId="6AAEF242" w:rsidR="00735BAA" w:rsidRPr="00C14BB9" w:rsidRDefault="002840A2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4BB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8B7096" w:rsidRPr="006311EA" w14:paraId="749022A0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2C9C0050" w14:textId="76ED7E56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C4B688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509B6575" w14:textId="7FC4EDFF" w:rsidR="008B7096" w:rsidRPr="006311EA" w:rsidRDefault="008B7096" w:rsidP="00E363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  <w:r w:rsidRPr="006311EA">
              <w:rPr>
                <w:rStyle w:val="PageNumber"/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7726CF92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55" w:type="dxa"/>
            <w:shd w:val="clear" w:color="auto" w:fill="auto"/>
          </w:tcPr>
          <w:p w14:paraId="259F6490" w14:textId="047023AF" w:rsidR="008B7096" w:rsidRPr="006311EA" w:rsidRDefault="008B7096" w:rsidP="005918DD">
            <w:pPr>
              <w:pStyle w:val="TOC2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E1A4A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617596CB" w14:textId="03A6FF36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4AE2BD68" w:rsidR="00A1742E" w:rsidRPr="006311EA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6311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C1F3A16" w14:textId="0F9A3526" w:rsidR="00A1742E" w:rsidRPr="006401B2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60A9EA3" w14:textId="3AD5FB0F" w:rsidR="004C1A23" w:rsidRPr="004C1A23" w:rsidRDefault="004C1A23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A23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และบริหารความเสี่ยงตามการมอบหมายจากคณะกรรมการบริษัท</w:t>
      </w:r>
      <w:r w:rsidRPr="00455607">
        <w:rPr>
          <w:rFonts w:ascii="Angsana New" w:hAnsi="Angsana New"/>
          <w:sz w:val="30"/>
          <w:szCs w:val="30"/>
          <w:cs/>
        </w:rPr>
        <w:t>บริษัทเมื่อ</w:t>
      </w:r>
      <w:r w:rsidRPr="00DA04E2">
        <w:rPr>
          <w:rFonts w:ascii="Angsana New" w:hAnsi="Angsana New"/>
          <w:sz w:val="30"/>
          <w:szCs w:val="30"/>
          <w:cs/>
        </w:rPr>
        <w:t xml:space="preserve">วันที่ </w:t>
      </w:r>
      <w:r w:rsidR="00DA04E2" w:rsidRPr="00DA04E2">
        <w:rPr>
          <w:rFonts w:ascii="Angsana New" w:hAnsi="Angsana New"/>
          <w:sz w:val="30"/>
          <w:szCs w:val="30"/>
        </w:rPr>
        <w:t>11</w:t>
      </w:r>
      <w:r w:rsidR="00610D2E" w:rsidRPr="00DA04E2">
        <w:rPr>
          <w:rFonts w:ascii="Angsana New" w:hAnsi="Angsana New"/>
          <w:sz w:val="30"/>
          <w:szCs w:val="30"/>
        </w:rPr>
        <w:t xml:space="preserve"> </w:t>
      </w:r>
      <w:r w:rsidRPr="00DA04E2">
        <w:rPr>
          <w:rFonts w:ascii="Angsana New" w:hAnsi="Angsana New"/>
          <w:sz w:val="30"/>
          <w:szCs w:val="30"/>
          <w:cs/>
        </w:rPr>
        <w:t>กุมภาพันธ์</w:t>
      </w:r>
      <w:r w:rsidRPr="00455607">
        <w:rPr>
          <w:rFonts w:ascii="Angsana New" w:hAnsi="Angsana New"/>
          <w:sz w:val="30"/>
          <w:szCs w:val="30"/>
          <w:cs/>
        </w:rPr>
        <w:t xml:space="preserve"> </w:t>
      </w:r>
      <w:r w:rsidRPr="00455607">
        <w:rPr>
          <w:rFonts w:ascii="Angsana New" w:hAnsi="Angsana New"/>
          <w:sz w:val="30"/>
          <w:szCs w:val="30"/>
        </w:rPr>
        <w:t>256</w:t>
      </w:r>
      <w:r w:rsidR="00FB52A5">
        <w:rPr>
          <w:rFonts w:ascii="Angsana New" w:hAnsi="Angsana New"/>
          <w:sz w:val="30"/>
          <w:szCs w:val="30"/>
        </w:rPr>
        <w:t>8</w:t>
      </w:r>
    </w:p>
    <w:p w14:paraId="0EC1CDFD" w14:textId="77777777" w:rsidR="00200B9A" w:rsidRPr="006401B2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76B89DB4" w:rsidR="00A1742E" w:rsidRPr="004F0321" w:rsidRDefault="003943D9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F032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4F032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</w:p>
    <w:p w14:paraId="1C894E90" w14:textId="30E37C1E" w:rsidR="00A1742E" w:rsidRPr="006401B2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ED4DC9" w14:textId="1AC3351A" w:rsidR="00573D6E" w:rsidRDefault="004C1A23" w:rsidP="0019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บริษัทเอสซีจี เดคคอร์ จำกัด</w:t>
      </w:r>
      <w:r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(</w:t>
      </w:r>
      <w:r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)</w:t>
      </w: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F023F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(“บริษัท”) </w:t>
      </w:r>
      <w:r w:rsidR="00573D6E"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573D6E" w:rsidRPr="00380E5D">
        <w:rPr>
          <w:rFonts w:asciiTheme="majorBidi" w:hAnsiTheme="majorBidi" w:cstheme="majorBidi" w:hint="cs"/>
          <w:color w:val="000000" w:themeColor="text1"/>
          <w:spacing w:val="-8"/>
          <w:sz w:val="30"/>
          <w:szCs w:val="30"/>
          <w:cs/>
        </w:rPr>
        <w:t>สำนักงานใหญ่</w:t>
      </w:r>
      <w:r w:rsidR="00573D6E" w:rsidRPr="00380E5D">
        <w:rPr>
          <w:rFonts w:asciiTheme="majorBidi" w:hAnsiTheme="majorBidi" w:cstheme="majorBidi"/>
          <w:color w:val="000000" w:themeColor="text1"/>
          <w:spacing w:val="-8"/>
          <w:sz w:val="30"/>
          <w:szCs w:val="30"/>
          <w:cs/>
        </w:rPr>
        <w:t>ของบริษัท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ตั้งอยู่ที่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FC7B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573D6E" w:rsidRPr="00FC7BA5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6E82E5B2" w14:textId="77777777" w:rsidR="00F77B6C" w:rsidRPr="006401B2" w:rsidRDefault="00F77B6C" w:rsidP="0019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2A457A" w14:textId="3D4266FD" w:rsidR="004C1A23" w:rsidRPr="00F023F2" w:rsidRDefault="004C1A23" w:rsidP="004C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508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02FBF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35392B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และบริษัทใหญ่ในลำดับสูงสุดได้แก่ </w:t>
      </w:r>
      <w:r w:rsidRPr="003C5086">
        <w:rPr>
          <w:rFonts w:asciiTheme="majorBidi" w:hAnsiTheme="majorBidi" w:cstheme="majorBidi"/>
          <w:sz w:val="30"/>
          <w:szCs w:val="30"/>
          <w:cs/>
        </w:rPr>
        <w:t>บริษัทกระเบื้องกระดาษไทย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E13A3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บริษัทปูนซิเมนต์ไทย จำกัด (มหาชน) 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(“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</w:rPr>
        <w:t>SCC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”)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E11E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ตามลำดับ 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ซึ่งบริษัท</w:t>
      </w:r>
      <w:r w:rsidR="00E13A3D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ทั้งสองแห่ง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เป็นนิติบุคคลที่จัดตั้งขึ้นในประเทศไทย </w:t>
      </w:r>
    </w:p>
    <w:p w14:paraId="4B2D33D5" w14:textId="77777777" w:rsidR="004C1A23" w:rsidRPr="006401B2" w:rsidRDefault="004C1A23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1048060" w14:textId="42CB4B69" w:rsidR="007C5392" w:rsidRPr="004F032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บริษัทและบริษัทย่อย </w:t>
      </w:r>
      <w:r w:rsidRPr="00D97A35">
        <w:rPr>
          <w:rFonts w:asciiTheme="majorBidi" w:hAnsiTheme="majorBidi"/>
          <w:color w:val="000000" w:themeColor="text1"/>
          <w:sz w:val="30"/>
          <w:szCs w:val="30"/>
          <w:cs/>
        </w:rPr>
        <w:t>(</w:t>
      </w:r>
      <w:r w:rsidR="00D830EA"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D97A35">
        <w:rPr>
          <w:rFonts w:asciiTheme="majorBidi" w:hAnsiTheme="majorBidi"/>
          <w:color w:val="000000" w:themeColor="text1"/>
          <w:sz w:val="30"/>
          <w:szCs w:val="30"/>
          <w:cs/>
        </w:rPr>
        <w:t xml:space="preserve">”) </w:t>
      </w:r>
      <w:r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ประกอบธุรกิจเกี่ยวกับการผลิตและจำหน่ายกระเบื้องเซรามิก สุขภัณฑ์เซรามิก ร</w:t>
      </w:r>
      <w:r w:rsidR="00B657E1"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วมถึงผลิตภัณฑ์ บริการ และโซลูชั</w:t>
      </w:r>
      <w:r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นที่เกี่ยวเนื่อง โดยแบ่งออกเป็น</w:t>
      </w:r>
      <w:r w:rsidR="001B60DA"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สอง</w:t>
      </w:r>
      <w:r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ธุรกิจหลัก คือ (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11548A"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ธุรกิจ</w:t>
      </w:r>
      <w:r w:rsidR="008161B4"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ตกแต่งพื้นผิว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B60DA" w:rsidRPr="00D97A3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D97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F04583" w:rsidRPr="00D97A35">
        <w:rPr>
          <w:rFonts w:asciiTheme="majorBidi" w:hAnsiTheme="majorBidi"/>
          <w:color w:val="000000" w:themeColor="text1"/>
          <w:sz w:val="30"/>
          <w:szCs w:val="30"/>
          <w:cs/>
        </w:rPr>
        <w:t>ธุรกิจสุขภัณฑ์</w:t>
      </w:r>
    </w:p>
    <w:p w14:paraId="24B00614" w14:textId="77777777" w:rsidR="0002358C" w:rsidRPr="006401B2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p w14:paraId="206F72F7" w14:textId="5FC89E31" w:rsidR="0002358C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  <w:r w:rsidRPr="004F0321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บริษัทย่อยที่นำมาจัดทำงบการเงินรวมของกลุ่มบริษัทมีดังนี้</w:t>
      </w:r>
    </w:p>
    <w:p w14:paraId="2E69A1FB" w14:textId="77777777" w:rsidR="0002358C" w:rsidRPr="006401B2" w:rsidRDefault="0002358C" w:rsidP="0002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</w:p>
    <w:tbl>
      <w:tblPr>
        <w:tblpPr w:leftFromText="180" w:rightFromText="180" w:vertAnchor="text" w:horzAnchor="margin" w:tblpXSpec="right" w:tblpY="55"/>
        <w:tblW w:w="8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629"/>
      </w:tblGrid>
      <w:tr w:rsidR="0002358C" w:rsidRPr="004308E0" w14:paraId="1BA67060" w14:textId="77777777" w:rsidTr="001028FF">
        <w:trPr>
          <w:tblHeader/>
        </w:trPr>
        <w:tc>
          <w:tcPr>
            <w:tcW w:w="4597" w:type="dxa"/>
          </w:tcPr>
          <w:p w14:paraId="728A34B7" w14:textId="77777777" w:rsidR="0002358C" w:rsidRPr="004308E0" w:rsidRDefault="0002358C" w:rsidP="00952D60">
            <w:pPr>
              <w:pStyle w:val="Heading7"/>
              <w:tabs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17" w:type="dxa"/>
          </w:tcPr>
          <w:p w14:paraId="3B15460B" w14:textId="77777777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3A2CEDB0" w14:textId="6FBB4481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</w:rPr>
              <w:t>256</w:t>
            </w:r>
            <w:r w:rsidR="00451649" w:rsidRPr="004308E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" w:type="dxa"/>
          </w:tcPr>
          <w:p w14:paraId="68A73CAC" w14:textId="77777777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2CF741D" w14:textId="7838B379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</w:rPr>
              <w:t>256</w:t>
            </w:r>
            <w:r w:rsidR="00451649" w:rsidRPr="004308E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2358C" w:rsidRPr="004308E0" w14:paraId="62E6CB27" w14:textId="77777777" w:rsidTr="001028FF">
        <w:trPr>
          <w:tblHeader/>
        </w:trPr>
        <w:tc>
          <w:tcPr>
            <w:tcW w:w="4597" w:type="dxa"/>
          </w:tcPr>
          <w:p w14:paraId="5B31E5D2" w14:textId="77777777" w:rsidR="0002358C" w:rsidRPr="004308E0" w:rsidRDefault="0002358C" w:rsidP="00952D60">
            <w:pPr>
              <w:pStyle w:val="Heading7"/>
              <w:tabs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244A860D" w14:textId="77777777" w:rsidR="0002358C" w:rsidRPr="004308E0" w:rsidRDefault="0002358C" w:rsidP="0010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3117" w:type="dxa"/>
            <w:gridSpan w:val="3"/>
          </w:tcPr>
          <w:p w14:paraId="5A05759D" w14:textId="77777777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1E7E0086" w14:textId="77777777" w:rsidR="0002358C" w:rsidRPr="004308E0" w:rsidRDefault="0002358C" w:rsidP="0095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51649" w:rsidRPr="004308E0" w14:paraId="6F05FA33" w14:textId="77777777" w:rsidTr="001028FF">
        <w:tc>
          <w:tcPr>
            <w:tcW w:w="4597" w:type="dxa"/>
            <w:vAlign w:val="center"/>
          </w:tcPr>
          <w:p w14:paraId="4B0C7308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217" w:type="dxa"/>
            <w:vAlign w:val="center"/>
          </w:tcPr>
          <w:p w14:paraId="37A5C7E8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6DF2EC7D" w14:textId="09F02C7F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36" w:type="dxa"/>
            <w:vAlign w:val="center"/>
          </w:tcPr>
          <w:p w14:paraId="1B67761E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B2B165E" w14:textId="19B97AF4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</w:tr>
      <w:tr w:rsidR="00451649" w:rsidRPr="004308E0" w14:paraId="0AD98C51" w14:textId="77777777" w:rsidTr="001028FF">
        <w:tc>
          <w:tcPr>
            <w:tcW w:w="4597" w:type="dxa"/>
            <w:vAlign w:val="center"/>
          </w:tcPr>
          <w:p w14:paraId="535C5FA7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 จำกัด</w:t>
            </w:r>
          </w:p>
        </w:tc>
        <w:tc>
          <w:tcPr>
            <w:tcW w:w="1217" w:type="dxa"/>
            <w:vAlign w:val="center"/>
          </w:tcPr>
          <w:p w14:paraId="19CE5D84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CE64E3F" w14:textId="246AB50F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4A5490B1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93FACEB" w14:textId="764E5136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451649" w:rsidRPr="004308E0" w14:paraId="1DE2B0AB" w14:textId="77777777" w:rsidTr="001028FF">
        <w:tc>
          <w:tcPr>
            <w:tcW w:w="4597" w:type="dxa"/>
            <w:vAlign w:val="center"/>
          </w:tcPr>
          <w:p w14:paraId="56E8A3D7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17" w:type="dxa"/>
            <w:vAlign w:val="center"/>
          </w:tcPr>
          <w:p w14:paraId="35E25396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46AD6B39" w14:textId="2CB0B5A6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05F7395C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860351E" w14:textId="35459829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451649" w:rsidRPr="004308E0" w14:paraId="16428DF3" w14:textId="77777777" w:rsidTr="001028FF">
        <w:tc>
          <w:tcPr>
            <w:tcW w:w="4597" w:type="dxa"/>
            <w:vAlign w:val="center"/>
          </w:tcPr>
          <w:p w14:paraId="1CA051D6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17" w:type="dxa"/>
            <w:vAlign w:val="center"/>
          </w:tcPr>
          <w:p w14:paraId="4D703DAE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65FB2C3A" w14:textId="123579CC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6FDC9C1D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D5DE5B7" w14:textId="5EDF04A2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451649" w:rsidRPr="004308E0" w14:paraId="29BE40CF" w14:textId="77777777" w:rsidTr="001028FF">
        <w:tc>
          <w:tcPr>
            <w:tcW w:w="4597" w:type="dxa"/>
            <w:vAlign w:val="center"/>
          </w:tcPr>
          <w:p w14:paraId="124C6F7C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17" w:type="dxa"/>
            <w:vAlign w:val="center"/>
          </w:tcPr>
          <w:p w14:paraId="195D911C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3594A754" w14:textId="798EE7AB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22E41849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3846909" w14:textId="1A832FB0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451649" w:rsidRPr="004308E0" w14:paraId="35C7EF87" w14:textId="77777777" w:rsidTr="001028FF">
        <w:tc>
          <w:tcPr>
            <w:tcW w:w="4597" w:type="dxa"/>
            <w:vAlign w:val="center"/>
          </w:tcPr>
          <w:p w14:paraId="02C90411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1217" w:type="dxa"/>
            <w:vAlign w:val="center"/>
          </w:tcPr>
          <w:p w14:paraId="74ADC2DC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49196517" w14:textId="126D4FCF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6E47F4CD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9874752" w14:textId="05542E53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451649" w:rsidRPr="004308E0" w14:paraId="68DD07B1" w14:textId="77777777" w:rsidTr="001028FF">
        <w:tc>
          <w:tcPr>
            <w:tcW w:w="4597" w:type="dxa"/>
            <w:vAlign w:val="center"/>
          </w:tcPr>
          <w:p w14:paraId="523CE69C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17" w:type="dxa"/>
            <w:vAlign w:val="center"/>
          </w:tcPr>
          <w:p w14:paraId="0567BCFA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77C96F2D" w14:textId="069B73FF" w:rsidR="00451649" w:rsidRPr="004308E0" w:rsidRDefault="004308E0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6" w:type="dxa"/>
            <w:vAlign w:val="center"/>
          </w:tcPr>
          <w:p w14:paraId="05BAFF92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1EB3F01" w14:textId="55056CFB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  <w:tr w:rsidR="00451649" w:rsidRPr="004308E0" w14:paraId="4FBA85CA" w14:textId="77777777" w:rsidTr="001028FF">
        <w:tc>
          <w:tcPr>
            <w:tcW w:w="4597" w:type="dxa"/>
            <w:vAlign w:val="center"/>
          </w:tcPr>
          <w:p w14:paraId="027CF4BC" w14:textId="77777777" w:rsidR="00451649" w:rsidRPr="004308E0" w:rsidRDefault="00451649" w:rsidP="00451649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Mariwasa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Siam Ceramics, Inc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0EC58533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4A93B225" w14:textId="2844F9A8" w:rsidR="00451649" w:rsidRPr="004308E0" w:rsidRDefault="00CC7194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80.07</w:t>
            </w:r>
          </w:p>
        </w:tc>
        <w:tc>
          <w:tcPr>
            <w:tcW w:w="136" w:type="dxa"/>
            <w:vAlign w:val="center"/>
          </w:tcPr>
          <w:p w14:paraId="1F262443" w14:textId="77777777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1549EA9F" w14:textId="3E0D4238" w:rsidR="00451649" w:rsidRPr="004308E0" w:rsidRDefault="00451649" w:rsidP="00451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6B3193" w:rsidRPr="004308E0">
              <w:rPr>
                <w:rFonts w:ascii="Angsana New" w:hAnsi="Angsana New"/>
                <w:color w:val="000000"/>
                <w:sz w:val="30"/>
                <w:szCs w:val="30"/>
              </w:rPr>
              <w:t>0.07</w:t>
            </w:r>
          </w:p>
        </w:tc>
      </w:tr>
      <w:tr w:rsidR="00F53414" w:rsidRPr="004308E0" w14:paraId="2BA9B225" w14:textId="77777777" w:rsidTr="00C13293">
        <w:trPr>
          <w:trHeight w:val="225"/>
        </w:trPr>
        <w:tc>
          <w:tcPr>
            <w:tcW w:w="4597" w:type="dxa"/>
          </w:tcPr>
          <w:p w14:paraId="53F1450A" w14:textId="6E928540" w:rsidR="00F53414" w:rsidRPr="00F53414" w:rsidRDefault="00F53414" w:rsidP="00F53414">
            <w:pPr>
              <w:pStyle w:val="Heading7"/>
              <w:tabs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17" w:type="dxa"/>
          </w:tcPr>
          <w:p w14:paraId="69F274F6" w14:textId="060EDC9E" w:rsidR="00F53414" w:rsidRPr="00F53414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157DE387" w14:textId="03325053" w:rsidR="00F53414" w:rsidRPr="00F53414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" w:type="dxa"/>
          </w:tcPr>
          <w:p w14:paraId="198E6393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14:paraId="068EB45B" w14:textId="3C403919" w:rsidR="00F53414" w:rsidRPr="00F53414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53414" w:rsidRPr="004308E0" w14:paraId="130E7E54" w14:textId="77777777" w:rsidTr="00C13293">
        <w:trPr>
          <w:trHeight w:val="225"/>
        </w:trPr>
        <w:tc>
          <w:tcPr>
            <w:tcW w:w="4597" w:type="dxa"/>
            <w:vAlign w:val="center"/>
          </w:tcPr>
          <w:p w14:paraId="2823F9ED" w14:textId="7777777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0737D3B1" w14:textId="4ACF59B6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  <w:r w:rsidR="00A2297C">
              <w:rPr>
                <w:rFonts w:ascii="Angsana New" w:hAnsi="Angsana New"/>
                <w:sz w:val="30"/>
                <w:szCs w:val="30"/>
              </w:rPr>
              <w:br/>
            </w:r>
          </w:p>
        </w:tc>
        <w:tc>
          <w:tcPr>
            <w:tcW w:w="3117" w:type="dxa"/>
            <w:gridSpan w:val="3"/>
            <w:vAlign w:val="center"/>
          </w:tcPr>
          <w:p w14:paraId="7C540B56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E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53DAFC50" w14:textId="3F43D076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53414" w:rsidRPr="004308E0" w14:paraId="2C0F5762" w14:textId="77777777" w:rsidTr="001028FF">
        <w:trPr>
          <w:trHeight w:val="225"/>
        </w:trPr>
        <w:tc>
          <w:tcPr>
            <w:tcW w:w="4597" w:type="dxa"/>
            <w:vAlign w:val="center"/>
          </w:tcPr>
          <w:p w14:paraId="41AB80C8" w14:textId="7777777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SCG Ceramics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Ly Heng Chhay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(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Cambodia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Co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6B784FCC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52" w:type="dxa"/>
            <w:vAlign w:val="center"/>
          </w:tcPr>
          <w:p w14:paraId="019A2878" w14:textId="3284B92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136" w:type="dxa"/>
            <w:vAlign w:val="bottom"/>
          </w:tcPr>
          <w:p w14:paraId="120F31AE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BF18885" w14:textId="18D8E84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</w:tr>
      <w:tr w:rsidR="00F53414" w:rsidRPr="004308E0" w14:paraId="52BF915E" w14:textId="77777777" w:rsidTr="001028FF">
        <w:tc>
          <w:tcPr>
            <w:tcW w:w="4597" w:type="dxa"/>
            <w:vAlign w:val="center"/>
          </w:tcPr>
          <w:p w14:paraId="63980C9D" w14:textId="7777777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Group Joint Stock Company</w:t>
            </w:r>
          </w:p>
        </w:tc>
        <w:tc>
          <w:tcPr>
            <w:tcW w:w="1217" w:type="dxa"/>
            <w:vAlign w:val="center"/>
          </w:tcPr>
          <w:p w14:paraId="5B28BDD9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5080D5E" w14:textId="152B5DAB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60F59953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4907FE9C" w14:textId="43F85EB1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2E3CE7CB" w14:textId="77777777" w:rsidTr="001028FF">
        <w:tc>
          <w:tcPr>
            <w:tcW w:w="4597" w:type="dxa"/>
          </w:tcPr>
          <w:p w14:paraId="1A38B62A" w14:textId="7777777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Trading, Import and Export </w:t>
            </w:r>
          </w:p>
        </w:tc>
        <w:tc>
          <w:tcPr>
            <w:tcW w:w="1217" w:type="dxa"/>
          </w:tcPr>
          <w:p w14:paraId="0CB13C22" w14:textId="7FF6532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center"/>
          </w:tcPr>
          <w:p w14:paraId="065C93C9" w14:textId="7DC43889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dxa"/>
            <w:vAlign w:val="center"/>
          </w:tcPr>
          <w:p w14:paraId="289E38AC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8F0F03B" w14:textId="2AAB56E3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53414" w:rsidRPr="004308E0" w14:paraId="4DF101E2" w14:textId="77777777" w:rsidTr="001028FF">
        <w:tc>
          <w:tcPr>
            <w:tcW w:w="4597" w:type="dxa"/>
          </w:tcPr>
          <w:p w14:paraId="719520D9" w14:textId="7777777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One Member </w:t>
            </w:r>
            <w:r w:rsidRPr="004308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Limited Liability Company</w:t>
            </w:r>
          </w:p>
        </w:tc>
        <w:tc>
          <w:tcPr>
            <w:tcW w:w="1217" w:type="dxa"/>
          </w:tcPr>
          <w:p w14:paraId="011A1754" w14:textId="60A1FA06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0FD939B" w14:textId="3BB5230B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7B1493F2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F7CB322" w14:textId="30C9CD4E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311D450E" w14:textId="77777777" w:rsidTr="007818F3">
        <w:tc>
          <w:tcPr>
            <w:tcW w:w="4597" w:type="dxa"/>
            <w:vAlign w:val="center"/>
          </w:tcPr>
          <w:p w14:paraId="6D086176" w14:textId="021404E7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Tien Phong Joint Stock Company</w:t>
            </w:r>
          </w:p>
        </w:tc>
        <w:tc>
          <w:tcPr>
            <w:tcW w:w="1217" w:type="dxa"/>
            <w:vAlign w:val="center"/>
          </w:tcPr>
          <w:p w14:paraId="758FCF25" w14:textId="550CCC49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90AB235" w14:textId="2F0E202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1A636729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2794371" w14:textId="6705F9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09235CA7" w14:textId="77777777" w:rsidTr="007818F3">
        <w:tc>
          <w:tcPr>
            <w:tcW w:w="4597" w:type="dxa"/>
            <w:vAlign w:val="center"/>
          </w:tcPr>
          <w:p w14:paraId="7082A38E" w14:textId="6B403F1E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Vinh Phuc Joint Stock Company</w:t>
            </w:r>
          </w:p>
        </w:tc>
        <w:tc>
          <w:tcPr>
            <w:tcW w:w="1217" w:type="dxa"/>
            <w:vAlign w:val="center"/>
          </w:tcPr>
          <w:p w14:paraId="5EC983E2" w14:textId="1AC2498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73D55455" w14:textId="4BF38899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5A113BE9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2343D5F" w14:textId="2A8B7B9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6562FC49" w14:textId="77777777" w:rsidTr="007818F3">
        <w:tc>
          <w:tcPr>
            <w:tcW w:w="4597" w:type="dxa"/>
            <w:vAlign w:val="center"/>
          </w:tcPr>
          <w:p w14:paraId="395B8E3E" w14:textId="4411F905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Ceramic research Institution </w:t>
            </w:r>
          </w:p>
        </w:tc>
        <w:tc>
          <w:tcPr>
            <w:tcW w:w="1217" w:type="dxa"/>
            <w:vAlign w:val="center"/>
          </w:tcPr>
          <w:p w14:paraId="086CBE90" w14:textId="008B1D7F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ED74C37" w14:textId="58CC4406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3493B2C6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13E12C6" w14:textId="73F73B1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22CC8773" w14:textId="77777777" w:rsidTr="007818F3">
        <w:tc>
          <w:tcPr>
            <w:tcW w:w="4597" w:type="dxa"/>
            <w:vAlign w:val="center"/>
          </w:tcPr>
          <w:p w14:paraId="41189157" w14:textId="6EA2FD21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Pho Yen Joint Stock Company</w:t>
            </w:r>
          </w:p>
        </w:tc>
        <w:tc>
          <w:tcPr>
            <w:tcW w:w="1217" w:type="dxa"/>
            <w:vAlign w:val="center"/>
          </w:tcPr>
          <w:p w14:paraId="668C8FC5" w14:textId="7DD5D8A4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39745840" w14:textId="138E13E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3F6A675E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00C4C00" w14:textId="0FE4FCF3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</w:tr>
      <w:tr w:rsidR="00F53414" w:rsidRPr="004308E0" w14:paraId="28C0AD61" w14:textId="77777777" w:rsidTr="007818F3">
        <w:tc>
          <w:tcPr>
            <w:tcW w:w="4597" w:type="dxa"/>
            <w:vAlign w:val="center"/>
          </w:tcPr>
          <w:p w14:paraId="4F374AB7" w14:textId="5EC8A302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Yen Binh Joint Stock Company</w:t>
            </w:r>
          </w:p>
        </w:tc>
        <w:tc>
          <w:tcPr>
            <w:tcW w:w="1217" w:type="dxa"/>
            <w:vAlign w:val="center"/>
          </w:tcPr>
          <w:p w14:paraId="173A24CD" w14:textId="52226E6C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CA2898A" w14:textId="4C9D85C4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72834E65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32635BAC" w14:textId="0DF31841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</w:tr>
      <w:tr w:rsidR="00F53414" w:rsidRPr="004308E0" w14:paraId="23E2EBDC" w14:textId="77777777" w:rsidTr="001028FF">
        <w:tc>
          <w:tcPr>
            <w:tcW w:w="4597" w:type="dxa"/>
            <w:vAlign w:val="center"/>
          </w:tcPr>
          <w:p w14:paraId="4750060B" w14:textId="537F0B39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Truong Xuan Joint Stock Company</w:t>
            </w:r>
          </w:p>
        </w:tc>
        <w:tc>
          <w:tcPr>
            <w:tcW w:w="1217" w:type="dxa"/>
            <w:vAlign w:val="center"/>
          </w:tcPr>
          <w:p w14:paraId="6404BFF7" w14:textId="4BDE5B4E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5455D1E" w14:textId="522180A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36" w:type="dxa"/>
            <w:vAlign w:val="center"/>
          </w:tcPr>
          <w:p w14:paraId="7112216F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F99A1D9" w14:textId="2C6191C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F53414" w:rsidRPr="004308E0" w14:paraId="13FF2B52" w14:textId="77777777" w:rsidTr="001028FF">
        <w:tc>
          <w:tcPr>
            <w:tcW w:w="4597" w:type="dxa"/>
            <w:vAlign w:val="center"/>
          </w:tcPr>
          <w:p w14:paraId="252A3E5A" w14:textId="3F2D9539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Dai </w:t>
            </w:r>
            <w:proofErr w:type="gram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An</w:t>
            </w:r>
            <w:proofErr w:type="gram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60A6C1B5" w14:textId="52C27A8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786233BD" w14:textId="6A5249D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36" w:type="dxa"/>
            <w:vAlign w:val="center"/>
          </w:tcPr>
          <w:p w14:paraId="6A67C495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9ED69C3" w14:textId="09E3908C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95</w:t>
            </w:r>
          </w:p>
        </w:tc>
      </w:tr>
      <w:tr w:rsidR="00F53414" w:rsidRPr="004308E0" w14:paraId="6EE1C93C" w14:textId="77777777" w:rsidTr="001028FF">
        <w:tc>
          <w:tcPr>
            <w:tcW w:w="4597" w:type="dxa"/>
            <w:vAlign w:val="center"/>
          </w:tcPr>
          <w:p w14:paraId="46675A66" w14:textId="66F1F6DC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Dai Viet Joint Stock Company</w:t>
            </w:r>
          </w:p>
        </w:tc>
        <w:tc>
          <w:tcPr>
            <w:tcW w:w="1217" w:type="dxa"/>
            <w:vAlign w:val="center"/>
          </w:tcPr>
          <w:p w14:paraId="0603C490" w14:textId="6B983DB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9988E85" w14:textId="71E75A2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4CA065B9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406B4924" w14:textId="4A83C57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F53414" w:rsidRPr="004308E0" w14:paraId="70AC6858" w14:textId="77777777" w:rsidTr="001028FF">
        <w:tc>
          <w:tcPr>
            <w:tcW w:w="4597" w:type="dxa"/>
            <w:vAlign w:val="center"/>
          </w:tcPr>
          <w:p w14:paraId="4A0CE919" w14:textId="212BDC73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Thein Phuc Joint Stock Company</w:t>
            </w:r>
          </w:p>
        </w:tc>
        <w:tc>
          <w:tcPr>
            <w:tcW w:w="1217" w:type="dxa"/>
            <w:vAlign w:val="center"/>
          </w:tcPr>
          <w:p w14:paraId="6C574C9B" w14:textId="2AB4F19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C22BF0E" w14:textId="537B5C7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0C0879E5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3C38F8C5" w14:textId="7AA4B7BE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F53414" w:rsidRPr="004308E0" w14:paraId="028F2508" w14:textId="77777777" w:rsidTr="001028FF">
        <w:tc>
          <w:tcPr>
            <w:tcW w:w="4597" w:type="dxa"/>
            <w:vAlign w:val="center"/>
          </w:tcPr>
          <w:p w14:paraId="1ACF5B32" w14:textId="488C56EF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Phong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Dien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1FEA42F7" w14:textId="4AEFDD0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7917C13D" w14:textId="3E9745A1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1F5D3441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5AA5517" w14:textId="6F001E7A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F53414" w:rsidRPr="004308E0" w14:paraId="48B1CF37" w14:textId="77777777" w:rsidTr="001028FF">
        <w:tc>
          <w:tcPr>
            <w:tcW w:w="4597" w:type="dxa"/>
            <w:vAlign w:val="center"/>
          </w:tcPr>
          <w:p w14:paraId="48BC9D43" w14:textId="68674892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Dai Loc Joint Stock Company</w:t>
            </w:r>
          </w:p>
        </w:tc>
        <w:tc>
          <w:tcPr>
            <w:tcW w:w="1217" w:type="dxa"/>
            <w:vAlign w:val="center"/>
          </w:tcPr>
          <w:p w14:paraId="06E9DE59" w14:textId="5D57EFD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503B474" w14:textId="4C5709C1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0A2EA1DB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3A040E9F" w14:textId="1198ED0A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F53414" w:rsidRPr="004308E0" w14:paraId="1F000E98" w14:textId="77777777" w:rsidTr="001028FF">
        <w:tc>
          <w:tcPr>
            <w:tcW w:w="4597" w:type="dxa"/>
            <w:vAlign w:val="center"/>
          </w:tcPr>
          <w:p w14:paraId="5441148F" w14:textId="603CA812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Hao Phu Joint Stock Company</w:t>
            </w:r>
          </w:p>
        </w:tc>
        <w:tc>
          <w:tcPr>
            <w:tcW w:w="1217" w:type="dxa"/>
            <w:vAlign w:val="center"/>
          </w:tcPr>
          <w:p w14:paraId="5FBE96F3" w14:textId="1208A5F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DB1E2C9" w14:textId="421E09E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1C561230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D0474C2" w14:textId="70D4A084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53414" w:rsidRPr="004308E0" w14:paraId="0827EF71" w14:textId="77777777" w:rsidTr="001028FF">
        <w:tc>
          <w:tcPr>
            <w:tcW w:w="4597" w:type="dxa"/>
            <w:vAlign w:val="center"/>
          </w:tcPr>
          <w:p w14:paraId="1B52054B" w14:textId="7F197C91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Prime Dai Quang Joint Stock Company</w:t>
            </w:r>
          </w:p>
        </w:tc>
        <w:tc>
          <w:tcPr>
            <w:tcW w:w="1217" w:type="dxa"/>
            <w:vAlign w:val="center"/>
          </w:tcPr>
          <w:p w14:paraId="34A1DFEB" w14:textId="0FCCC190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11813C3" w14:textId="55B37FFB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6" w:type="dxa"/>
            <w:vAlign w:val="center"/>
          </w:tcPr>
          <w:p w14:paraId="53BAEE10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454BCDEE" w14:textId="3D2A609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F53414" w:rsidRPr="004308E0" w14:paraId="2AD5DA3C" w14:textId="77777777" w:rsidTr="001028FF">
        <w:tc>
          <w:tcPr>
            <w:tcW w:w="4597" w:type="dxa"/>
            <w:vAlign w:val="center"/>
          </w:tcPr>
          <w:p w14:paraId="2F82914A" w14:textId="149FF42D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V Ceramic Mekong Delta Limited Liability Company</w:t>
            </w:r>
          </w:p>
        </w:tc>
        <w:tc>
          <w:tcPr>
            <w:tcW w:w="1217" w:type="dxa"/>
            <w:vAlign w:val="center"/>
          </w:tcPr>
          <w:p w14:paraId="3F0C8C90" w14:textId="1377A035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F79517E" w14:textId="7EECEA7F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36" w:type="dxa"/>
            <w:vAlign w:val="center"/>
          </w:tcPr>
          <w:p w14:paraId="4C383F2A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4DC19C8" w14:textId="61ECF6DB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53414" w:rsidRPr="004308E0" w14:paraId="69363CB6" w14:textId="77777777" w:rsidTr="001028FF">
        <w:tc>
          <w:tcPr>
            <w:tcW w:w="4597" w:type="dxa"/>
            <w:vAlign w:val="center"/>
          </w:tcPr>
          <w:p w14:paraId="3F5D70F6" w14:textId="60C40A9A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PT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Keramika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Indonesia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Assosiasi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Tbk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7EC35AC4" w14:textId="5BD792C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277E0365" w14:textId="4EE5D57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36" w:type="dxa"/>
            <w:vAlign w:val="center"/>
          </w:tcPr>
          <w:p w14:paraId="28550CA4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61D2A5F9" w14:textId="7826DE84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F53414" w:rsidRPr="004308E0" w14:paraId="197CB8A4" w14:textId="77777777" w:rsidTr="001028FF">
        <w:tc>
          <w:tcPr>
            <w:tcW w:w="4597" w:type="dxa"/>
            <w:vAlign w:val="center"/>
          </w:tcPr>
          <w:p w14:paraId="3E91DC30" w14:textId="60C43049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Keramik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vAlign w:val="center"/>
          </w:tcPr>
          <w:p w14:paraId="7CB8F4A7" w14:textId="617D5003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5E8E94FD" w14:textId="4228DD5F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91.31</w:t>
            </w:r>
          </w:p>
        </w:tc>
        <w:tc>
          <w:tcPr>
            <w:tcW w:w="136" w:type="dxa"/>
            <w:vAlign w:val="center"/>
          </w:tcPr>
          <w:p w14:paraId="1EF6A486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71270C2" w14:textId="53001DB1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91.31</w:t>
            </w:r>
          </w:p>
        </w:tc>
      </w:tr>
      <w:tr w:rsidR="00F53414" w:rsidRPr="004308E0" w14:paraId="135BC970" w14:textId="77777777" w:rsidTr="001028FF">
        <w:tc>
          <w:tcPr>
            <w:tcW w:w="4597" w:type="dxa"/>
            <w:vAlign w:val="center"/>
          </w:tcPr>
          <w:p w14:paraId="24EA91BB" w14:textId="434B9671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Serpih</w:t>
            </w:r>
            <w:proofErr w:type="spellEnd"/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vAlign w:val="center"/>
          </w:tcPr>
          <w:p w14:paraId="55E583DB" w14:textId="45D75533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vAlign w:val="center"/>
          </w:tcPr>
          <w:p w14:paraId="610048FD" w14:textId="1E86199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66.54</w:t>
            </w:r>
          </w:p>
        </w:tc>
        <w:tc>
          <w:tcPr>
            <w:tcW w:w="136" w:type="dxa"/>
            <w:vAlign w:val="center"/>
          </w:tcPr>
          <w:p w14:paraId="62FD0958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205C6357" w14:textId="300A8466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66.54</w:t>
            </w:r>
          </w:p>
        </w:tc>
      </w:tr>
      <w:tr w:rsidR="00F53414" w:rsidRPr="004308E0" w14:paraId="1B6E1DB9" w14:textId="77777777" w:rsidTr="001028FF">
        <w:tc>
          <w:tcPr>
            <w:tcW w:w="4597" w:type="dxa"/>
            <w:vAlign w:val="center"/>
          </w:tcPr>
          <w:p w14:paraId="56B83234" w14:textId="6F6FF1CB" w:rsidR="00F53414" w:rsidRPr="007818F3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30"/>
                <w:szCs w:val="30"/>
              </w:rPr>
              <w:t>SCG Cement-Building Materials Philippines Holding, Inc.</w:t>
            </w:r>
          </w:p>
        </w:tc>
        <w:tc>
          <w:tcPr>
            <w:tcW w:w="1217" w:type="dxa"/>
            <w:vAlign w:val="center"/>
          </w:tcPr>
          <w:p w14:paraId="736ACD9A" w14:textId="74CC9D6D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635E8F8B" w14:textId="1E5C5C79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3DB5B86A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7F708A14" w14:textId="68C062B2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53414" w:rsidRPr="004308E0" w14:paraId="0123CB7D" w14:textId="77777777" w:rsidTr="001028FF">
        <w:tc>
          <w:tcPr>
            <w:tcW w:w="4597" w:type="dxa"/>
            <w:vAlign w:val="center"/>
          </w:tcPr>
          <w:p w14:paraId="18C12535" w14:textId="55422711" w:rsidR="00F53414" w:rsidRPr="004308E0" w:rsidRDefault="00F53414" w:rsidP="00F53414">
            <w:pPr>
              <w:pStyle w:val="Heading7"/>
              <w:spacing w:line="240" w:lineRule="auto"/>
              <w:ind w:left="142"/>
              <w:jc w:val="both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SCG Roofing Philippines, Inc</w:t>
            </w:r>
            <w:r w:rsidRPr="004308E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44BD1761" w14:textId="65E19AE8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2536B5C3" w14:textId="5767178C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6" w:type="dxa"/>
            <w:vAlign w:val="center"/>
          </w:tcPr>
          <w:p w14:paraId="3EE7C54B" w14:textId="77777777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14:paraId="5C88A4B6" w14:textId="1A73EDC4" w:rsidR="00F53414" w:rsidRPr="004308E0" w:rsidRDefault="00F53414" w:rsidP="00F5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4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E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</w:tbl>
    <w:p w14:paraId="08791B31" w14:textId="2914CE97" w:rsidR="00CA2EB5" w:rsidRPr="00F53414" w:rsidRDefault="00CA2EB5" w:rsidP="0010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523E1B6" w14:textId="37E10920" w:rsidR="003C0819" w:rsidRPr="005C67DC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  <w:r w:rsidRPr="005C67DC">
        <w:rPr>
          <w:rFonts w:asciiTheme="majorBidi" w:hAnsiTheme="majorBidi" w:cstheme="majorBidi"/>
          <w:sz w:val="30"/>
          <w:szCs w:val="30"/>
          <w:cs/>
        </w:rPr>
        <w:t>การ</w:t>
      </w:r>
      <w:r w:rsidR="00B973A6" w:rsidRPr="005C67DC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Pr="005C67DC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B973A6" w:rsidRPr="005C67DC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5C67DC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14:paraId="5C96E498" w14:textId="77777777" w:rsidR="003C0819" w:rsidRPr="005C67DC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765D2A7D" w14:textId="762127B0" w:rsidR="003C0819" w:rsidRPr="005C67DC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5C67DC">
        <w:rPr>
          <w:rFonts w:asciiTheme="majorBidi" w:hAnsiTheme="majorBidi"/>
          <w:sz w:val="30"/>
          <w:szCs w:val="30"/>
          <w:cs/>
        </w:rPr>
        <w:t xml:space="preserve">ในไตรมาสที่ </w:t>
      </w:r>
      <w:r w:rsidR="00B973A6" w:rsidRPr="005C67DC">
        <w:rPr>
          <w:rFonts w:asciiTheme="majorBidi" w:hAnsiTheme="majorBidi"/>
          <w:sz w:val="30"/>
          <w:szCs w:val="30"/>
        </w:rPr>
        <w:t>2</w:t>
      </w:r>
      <w:r w:rsidRPr="005C67DC">
        <w:rPr>
          <w:rFonts w:asciiTheme="majorBidi" w:hAnsiTheme="majorBidi"/>
          <w:sz w:val="30"/>
          <w:szCs w:val="30"/>
        </w:rPr>
        <w:t xml:space="preserve"> </w:t>
      </w:r>
      <w:r w:rsidRPr="005C67DC">
        <w:rPr>
          <w:rFonts w:asciiTheme="majorBidi" w:hAnsiTheme="majorBidi"/>
          <w:sz w:val="30"/>
          <w:szCs w:val="30"/>
          <w:cs/>
        </w:rPr>
        <w:t xml:space="preserve">ของปี </w:t>
      </w:r>
      <w:r w:rsidRPr="005C67DC">
        <w:rPr>
          <w:rFonts w:asciiTheme="majorBidi" w:hAnsiTheme="majorBidi"/>
          <w:sz w:val="30"/>
          <w:szCs w:val="30"/>
        </w:rPr>
        <w:t>256</w:t>
      </w:r>
      <w:r w:rsidR="00B973A6" w:rsidRPr="005C67DC">
        <w:rPr>
          <w:rFonts w:asciiTheme="majorBidi" w:hAnsiTheme="majorBidi"/>
          <w:sz w:val="30"/>
          <w:szCs w:val="30"/>
        </w:rPr>
        <w:t>7</w:t>
      </w:r>
      <w:r w:rsidRPr="005C67DC">
        <w:rPr>
          <w:rFonts w:asciiTheme="majorBidi" w:hAnsiTheme="majorBidi"/>
          <w:sz w:val="30"/>
          <w:szCs w:val="30"/>
          <w:cs/>
        </w:rPr>
        <w:t xml:space="preserve"> </w:t>
      </w:r>
      <w:r w:rsidR="00FD25E8" w:rsidRPr="005C67DC">
        <w:rPr>
          <w:rFonts w:asciiTheme="majorBidi" w:hAnsiTheme="majorBidi"/>
          <w:sz w:val="30"/>
          <w:szCs w:val="30"/>
        </w:rPr>
        <w:t>SCG Roofing Philippines, Inc.</w:t>
      </w:r>
      <w:r w:rsidR="00FD25E8" w:rsidRPr="005C67DC">
        <w:rPr>
          <w:rFonts w:asciiTheme="majorBidi" w:hAnsiTheme="majorBidi"/>
          <w:sz w:val="30"/>
          <w:szCs w:val="30"/>
          <w:cs/>
        </w:rPr>
        <w:t xml:space="preserve">ได้เลิกกิจการและคืนทุนทั้งหมดให้แก่ผู้ถือหุ้น </w:t>
      </w:r>
      <w:r w:rsidR="00FD25E8" w:rsidRPr="005C67DC">
        <w:rPr>
          <w:rFonts w:asciiTheme="majorBidi" w:hAnsiTheme="majorBidi"/>
          <w:sz w:val="30"/>
          <w:szCs w:val="30"/>
          <w:cs/>
        </w:rPr>
        <w:br/>
        <w:t xml:space="preserve">ซึ่งกลุ่มบริษัทได้รับเงินคืนทุนมาเป็นจำนวน </w:t>
      </w:r>
      <w:r w:rsidR="00FD25E8" w:rsidRPr="005C67DC">
        <w:rPr>
          <w:rFonts w:asciiTheme="majorBidi" w:hAnsiTheme="majorBidi" w:cstheme="majorBidi"/>
          <w:sz w:val="30"/>
          <w:szCs w:val="30"/>
        </w:rPr>
        <w:t>1.</w:t>
      </w:r>
      <w:r w:rsidR="00BA2930">
        <w:rPr>
          <w:rFonts w:asciiTheme="majorBidi" w:hAnsiTheme="majorBidi" w:cstheme="majorBidi"/>
          <w:sz w:val="30"/>
          <w:szCs w:val="30"/>
        </w:rPr>
        <w:t>16</w:t>
      </w:r>
      <w:r w:rsidR="00FD25E8" w:rsidRPr="005C67DC">
        <w:rPr>
          <w:rFonts w:asciiTheme="majorBidi" w:hAnsiTheme="majorBidi" w:cstheme="majorBidi"/>
          <w:sz w:val="30"/>
          <w:szCs w:val="30"/>
        </w:rPr>
        <w:t xml:space="preserve"> </w:t>
      </w:r>
      <w:r w:rsidR="00FD25E8" w:rsidRPr="005C67DC">
        <w:rPr>
          <w:rFonts w:asciiTheme="majorBidi" w:hAnsiTheme="majorBidi"/>
          <w:sz w:val="30"/>
          <w:szCs w:val="30"/>
          <w:cs/>
        </w:rPr>
        <w:t>ล้านบาท</w:t>
      </w:r>
    </w:p>
    <w:p w14:paraId="595318D7" w14:textId="77777777" w:rsidR="00FD25E8" w:rsidRPr="005C67DC" w:rsidRDefault="00FD25E8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</w:p>
    <w:p w14:paraId="72AB0329" w14:textId="6FD7A618" w:rsidR="003C0819" w:rsidRPr="005C67DC" w:rsidRDefault="003C0819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</w:rPr>
      </w:pPr>
      <w:r w:rsidRPr="005C67DC">
        <w:rPr>
          <w:rFonts w:asciiTheme="majorBidi" w:hAnsiTheme="majorBidi" w:cstheme="majorBidi"/>
          <w:sz w:val="30"/>
          <w:szCs w:val="30"/>
          <w:cs/>
        </w:rPr>
        <w:lastRenderedPageBreak/>
        <w:t>การ</w:t>
      </w:r>
      <w:r w:rsidR="00FD25E8" w:rsidRPr="005C67DC">
        <w:rPr>
          <w:rFonts w:asciiTheme="majorBidi" w:hAnsiTheme="majorBidi" w:cstheme="majorBidi" w:hint="cs"/>
          <w:sz w:val="30"/>
          <w:szCs w:val="30"/>
          <w:cs/>
        </w:rPr>
        <w:t>จัดตั้งบริษัท</w:t>
      </w:r>
      <w:r w:rsidR="00822BC0">
        <w:rPr>
          <w:rFonts w:asciiTheme="majorBidi" w:hAnsiTheme="majorBidi" w:cstheme="majorBidi" w:hint="cs"/>
          <w:sz w:val="30"/>
          <w:szCs w:val="30"/>
          <w:cs/>
        </w:rPr>
        <w:t>ย่อย</w:t>
      </w:r>
    </w:p>
    <w:p w14:paraId="0BC404BE" w14:textId="77777777" w:rsidR="0021357A" w:rsidRPr="005C67DC" w:rsidRDefault="0021357A" w:rsidP="003C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</w:p>
    <w:p w14:paraId="25A53295" w14:textId="0E40F322" w:rsidR="003C0819" w:rsidRPr="0021357A" w:rsidRDefault="003C0819" w:rsidP="003C0819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67DC">
        <w:rPr>
          <w:rFonts w:asciiTheme="majorBidi" w:hAnsiTheme="majorBidi" w:cstheme="majorBidi"/>
          <w:sz w:val="30"/>
          <w:szCs w:val="30"/>
          <w:cs/>
        </w:rPr>
        <w:t xml:space="preserve">ในไตรมาสที่ </w:t>
      </w:r>
      <w:r w:rsidR="00547718">
        <w:rPr>
          <w:rFonts w:asciiTheme="majorBidi" w:hAnsiTheme="majorBidi" w:cstheme="majorBidi"/>
          <w:sz w:val="30"/>
          <w:szCs w:val="30"/>
        </w:rPr>
        <w:t>3</w:t>
      </w:r>
      <w:r w:rsidRPr="005C67DC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A13135" w:rsidRPr="005C67DC">
        <w:rPr>
          <w:rFonts w:asciiTheme="majorBidi" w:hAnsiTheme="majorBidi" w:cstheme="majorBidi"/>
          <w:sz w:val="30"/>
          <w:szCs w:val="30"/>
        </w:rPr>
        <w:t>2567</w:t>
      </w:r>
      <w:r w:rsidRPr="005C67DC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</w:t>
      </w:r>
      <w:r w:rsidR="00FD25E8" w:rsidRPr="005C67DC">
        <w:rPr>
          <w:rFonts w:asciiTheme="majorBidi" w:hAnsiTheme="majorBidi" w:cstheme="majorBidi"/>
          <w:sz w:val="30"/>
          <w:szCs w:val="30"/>
          <w:cs/>
        </w:rPr>
        <w:t>จัดตั้งบริษัท</w:t>
      </w:r>
      <w:r w:rsidR="00822BC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D25E8" w:rsidRPr="005C6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E8" w:rsidRPr="005C67DC">
        <w:rPr>
          <w:rFonts w:asciiTheme="majorBidi" w:hAnsiTheme="majorBidi" w:cstheme="majorBidi"/>
          <w:color w:val="000000"/>
          <w:sz w:val="30"/>
          <w:szCs w:val="30"/>
        </w:rPr>
        <w:t>V Ceramic Mekong Delta Limited Liability Company</w:t>
      </w:r>
      <w:r w:rsidR="00FD25E8" w:rsidRPr="005C6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E8" w:rsidRPr="005C67DC">
        <w:rPr>
          <w:rFonts w:asciiTheme="majorBidi" w:hAnsiTheme="majorBidi" w:cstheme="majorBidi"/>
          <w:sz w:val="30"/>
          <w:szCs w:val="30"/>
        </w:rPr>
        <w:t xml:space="preserve">(V-ceramics) </w:t>
      </w:r>
      <w:r w:rsidR="0021357A" w:rsidRPr="005C67DC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 </w:t>
      </w:r>
      <w:r w:rsidR="0021357A" w:rsidRPr="005C67DC">
        <w:rPr>
          <w:rFonts w:asciiTheme="majorBidi" w:hAnsiTheme="majorBidi" w:cstheme="majorBidi"/>
          <w:sz w:val="30"/>
          <w:szCs w:val="30"/>
        </w:rPr>
        <w:t xml:space="preserve">10,000 </w:t>
      </w:r>
      <w:r w:rsidR="0021357A" w:rsidRPr="005C67DC">
        <w:rPr>
          <w:rFonts w:asciiTheme="majorBidi" w:hAnsiTheme="majorBidi" w:cstheme="majorBidi"/>
          <w:sz w:val="30"/>
          <w:szCs w:val="30"/>
          <w:cs/>
        </w:rPr>
        <w:t xml:space="preserve">ล้านดอง (ประมาณ </w:t>
      </w:r>
      <w:r w:rsidR="0021357A" w:rsidRPr="005C67DC">
        <w:rPr>
          <w:rFonts w:asciiTheme="majorBidi" w:hAnsiTheme="majorBidi" w:cstheme="majorBidi"/>
          <w:sz w:val="30"/>
          <w:szCs w:val="30"/>
        </w:rPr>
        <w:t>1</w:t>
      </w:r>
      <w:r w:rsidR="00E07585">
        <w:rPr>
          <w:rFonts w:asciiTheme="majorBidi" w:hAnsiTheme="majorBidi" w:cstheme="majorBidi"/>
          <w:sz w:val="30"/>
          <w:szCs w:val="30"/>
        </w:rPr>
        <w:t>3</w:t>
      </w:r>
      <w:r w:rsidR="0021357A" w:rsidRPr="005C67DC">
        <w:rPr>
          <w:rFonts w:asciiTheme="majorBidi" w:hAnsiTheme="majorBidi" w:cstheme="majorBidi"/>
          <w:sz w:val="30"/>
          <w:szCs w:val="30"/>
        </w:rPr>
        <w:t xml:space="preserve"> </w:t>
      </w:r>
      <w:r w:rsidR="0021357A" w:rsidRPr="005C67DC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="0021357A" w:rsidRPr="005C67DC">
        <w:rPr>
          <w:rFonts w:asciiTheme="majorBidi" w:hAnsiTheme="majorBidi" w:cstheme="majorBidi"/>
          <w:sz w:val="30"/>
          <w:szCs w:val="30"/>
        </w:rPr>
        <w:t xml:space="preserve"> </w:t>
      </w:r>
      <w:r w:rsidR="00FD25E8" w:rsidRPr="005C67DC">
        <w:rPr>
          <w:rFonts w:asciiTheme="majorBidi" w:hAnsiTheme="majorBidi" w:cstheme="majorBidi"/>
          <w:sz w:val="30"/>
          <w:szCs w:val="30"/>
          <w:cs/>
        </w:rPr>
        <w:t>ซึ่งกลุ่มบริษัทมีสัดส่วน</w:t>
      </w:r>
      <w:r w:rsidR="00FD25E8" w:rsidRPr="005C67DC">
        <w:rPr>
          <w:rFonts w:asciiTheme="majorBidi" w:hAnsiTheme="majorBidi" w:cstheme="majorBidi"/>
          <w:spacing w:val="4"/>
          <w:sz w:val="30"/>
          <w:szCs w:val="30"/>
          <w:cs/>
        </w:rPr>
        <w:t xml:space="preserve">ถือหุ้นร้อยละ </w:t>
      </w:r>
      <w:r w:rsidR="00A13135" w:rsidRPr="005C67DC">
        <w:rPr>
          <w:rFonts w:asciiTheme="majorBidi" w:hAnsiTheme="majorBidi" w:cstheme="majorBidi"/>
          <w:spacing w:val="4"/>
          <w:sz w:val="30"/>
          <w:szCs w:val="30"/>
        </w:rPr>
        <w:t>60</w:t>
      </w:r>
      <w:r w:rsidR="00FD25E8" w:rsidRPr="005C67DC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และบริษัท </w:t>
      </w:r>
      <w:r w:rsidR="00FD25E8" w:rsidRPr="005C67DC">
        <w:rPr>
          <w:rFonts w:asciiTheme="majorBidi" w:hAnsiTheme="majorBidi" w:cstheme="majorBidi"/>
          <w:spacing w:val="4"/>
          <w:sz w:val="30"/>
          <w:szCs w:val="30"/>
        </w:rPr>
        <w:t xml:space="preserve">VAN PHUC TRADING Company Limited </w:t>
      </w:r>
      <w:r w:rsidR="00FD25E8" w:rsidRPr="005C67DC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ซึ่งเป็นผู้ร่วมทุนท้องถิ่นมีสัดส่วน</w:t>
      </w:r>
      <w:r w:rsidR="00FD25E8" w:rsidRPr="005C67DC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A1197E" w:rsidRPr="005C67DC">
        <w:rPr>
          <w:rFonts w:asciiTheme="majorBidi" w:hAnsiTheme="majorBidi" w:cstheme="majorBidi"/>
          <w:sz w:val="30"/>
          <w:szCs w:val="30"/>
        </w:rPr>
        <w:t>40</w:t>
      </w:r>
    </w:p>
    <w:p w14:paraId="0AD199E9" w14:textId="0EC12182" w:rsidR="003C0819" w:rsidRPr="006401B2" w:rsidRDefault="003C0819" w:rsidP="00C86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C4AA62" w14:textId="553BEEA6" w:rsidR="00E37733" w:rsidRPr="00436D0D" w:rsidRDefault="00A1742E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5B2AECE6" w14:textId="77777777" w:rsidR="00E37733" w:rsidRPr="006401B2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E6E7A1" w14:textId="4458B17C" w:rsidR="00E271B6" w:rsidRDefault="00974F42" w:rsidP="00974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35ACC">
        <w:rPr>
          <w:rFonts w:ascii="Angsana New" w:hAnsi="Angsana New"/>
          <w:spacing w:val="-2"/>
          <w:sz w:val="30"/>
          <w:szCs w:val="30"/>
          <w:cs/>
        </w:rPr>
        <w:t>งบการเงินรวมนี้จัดทำขึ้นตามมาตรฐานการรายงานทางการเงินของไทย (</w:t>
      </w:r>
      <w:r w:rsidRPr="00C35ACC">
        <w:rPr>
          <w:rFonts w:ascii="Angsana New" w:hAnsi="Angsana New"/>
          <w:spacing w:val="-2"/>
          <w:sz w:val="30"/>
          <w:szCs w:val="30"/>
        </w:rPr>
        <w:t xml:space="preserve">TFRSs) 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>ที่ถือป</w:t>
      </w:r>
      <w:r w:rsidR="00502C32">
        <w:rPr>
          <w:rFonts w:ascii="Angsana New" w:hAnsi="Angsana New" w:hint="cs"/>
          <w:spacing w:val="-2"/>
          <w:sz w:val="30"/>
          <w:szCs w:val="30"/>
          <w:cs/>
        </w:rPr>
        <w:t>ฏิ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>บัติตามมาตรฐานการรายงานทางการเงินระหว่างประเทศ (</w:t>
      </w:r>
      <w:r w:rsidRPr="00C35ACC">
        <w:rPr>
          <w:rFonts w:ascii="Angsana New" w:hAnsi="Angsana New"/>
          <w:spacing w:val="-2"/>
          <w:sz w:val="30"/>
          <w:szCs w:val="30"/>
        </w:rPr>
        <w:t xml:space="preserve">IFRSs) </w:t>
      </w:r>
      <w:r w:rsidR="001945EF" w:rsidRPr="00C35ACC">
        <w:rPr>
          <w:rFonts w:ascii="Angsana New" w:hAnsi="Angsana New"/>
          <w:spacing w:val="-2"/>
          <w:sz w:val="30"/>
          <w:szCs w:val="30"/>
        </w:rPr>
        <w:t xml:space="preserve">(TFRSs </w:t>
      </w:r>
      <w:r w:rsidR="001945EF" w:rsidRPr="00C35ACC">
        <w:rPr>
          <w:rFonts w:ascii="Angsana New" w:hAnsi="Angsana New" w:hint="cs"/>
          <w:spacing w:val="-2"/>
          <w:sz w:val="30"/>
          <w:szCs w:val="30"/>
          <w:cs/>
        </w:rPr>
        <w:t>จ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 xml:space="preserve">ะมีผลบังคับใช้ภายใน </w:t>
      </w:r>
      <w:r w:rsidR="00DD49BF" w:rsidRPr="00DD49BF">
        <w:rPr>
          <w:rFonts w:ascii="Angsana New" w:hAnsi="Angsana New" w:hint="cs"/>
          <w:spacing w:val="-2"/>
          <w:sz w:val="30"/>
          <w:szCs w:val="30"/>
        </w:rPr>
        <w:t>1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 xml:space="preserve"> ปี นับจากวันที่ถือป</w:t>
      </w:r>
      <w:r w:rsidR="00502C32">
        <w:rPr>
          <w:rFonts w:ascii="Angsana New" w:hAnsi="Angsana New" w:hint="cs"/>
          <w:spacing w:val="-2"/>
          <w:sz w:val="30"/>
          <w:szCs w:val="30"/>
          <w:cs/>
        </w:rPr>
        <w:t>ฏิ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>บัติของ</w:t>
      </w:r>
      <w:r w:rsidR="00C35ACC" w:rsidRPr="00C35ACC">
        <w:rPr>
          <w:rFonts w:ascii="Angsana New" w:hAnsi="Angsana New"/>
          <w:spacing w:val="-2"/>
          <w:sz w:val="30"/>
          <w:szCs w:val="30"/>
        </w:rPr>
        <w:t xml:space="preserve"> </w:t>
      </w:r>
      <w:r w:rsidRPr="00C35ACC">
        <w:rPr>
          <w:rFonts w:ascii="Angsana New" w:hAnsi="Angsana New"/>
          <w:spacing w:val="-2"/>
          <w:sz w:val="30"/>
          <w:szCs w:val="30"/>
        </w:rPr>
        <w:t>IFRSs</w:t>
      </w:r>
      <w:r w:rsidRPr="00C35ACC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974F42">
        <w:rPr>
          <w:rFonts w:ascii="Angsana New" w:hAnsi="Angsana New"/>
          <w:spacing w:val="-2"/>
          <w:sz w:val="30"/>
          <w:szCs w:val="30"/>
        </w:rPr>
        <w:t xml:space="preserve"> </w:t>
      </w:r>
      <w:r w:rsidR="00ED300C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="00E271B6" w:rsidRPr="007818F3">
        <w:rPr>
          <w:rFonts w:ascii="Angsana New" w:hAnsi="Angsana New"/>
          <w:spacing w:val="-2"/>
          <w:sz w:val="30"/>
          <w:szCs w:val="30"/>
          <w:cs/>
        </w:rPr>
        <w:t>วมถึง</w:t>
      </w:r>
      <w:r w:rsidR="00E271B6" w:rsidRPr="00D13BFC">
        <w:rPr>
          <w:rFonts w:ascii="Angsana New" w:hAnsi="Angsana New"/>
          <w:sz w:val="30"/>
          <w:szCs w:val="30"/>
          <w:cs/>
        </w:rPr>
        <w:t>แนวปฏิบัติทางการบัญชีที่ประกาศใช้โดยสภาวิชาชีพบัญชี</w:t>
      </w:r>
      <w:r w:rsidR="00E271B6" w:rsidRPr="00CC6195">
        <w:rPr>
          <w:rFonts w:ascii="Angsana New" w:hAnsi="Angsana New"/>
          <w:sz w:val="30"/>
          <w:szCs w:val="30"/>
          <w:cs/>
        </w:rPr>
        <w:t xml:space="preserve">ฯ </w:t>
      </w:r>
      <w:r w:rsidR="003C0819" w:rsidRPr="00CC619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271B6" w:rsidRPr="00CC6195">
        <w:rPr>
          <w:rFonts w:ascii="Angsana New" w:hAnsi="Angsana New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4E4FC7" w:rsidRPr="00CC619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E271B6" w:rsidRPr="00CC619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271B6" w:rsidRPr="00CC6195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</w:t>
      </w:r>
      <w:r w:rsidR="00E271B6" w:rsidRPr="00D13BFC">
        <w:rPr>
          <w:rFonts w:ascii="Angsana New" w:hAnsi="Angsana New" w:hint="cs"/>
          <w:spacing w:val="-2"/>
          <w:sz w:val="30"/>
          <w:szCs w:val="30"/>
          <w:cs/>
        </w:rPr>
        <w:t>ทั้งหมด</w:t>
      </w:r>
      <w:r w:rsidR="00E271B6" w:rsidRPr="00D13BFC">
        <w:rPr>
          <w:rFonts w:ascii="Angsana New" w:hAnsi="Angsana New" w:hint="cs"/>
          <w:sz w:val="30"/>
          <w:szCs w:val="30"/>
          <w:cs/>
        </w:rPr>
        <w:t>มีการปัดเศษในหมายเหตุประกอบง</w:t>
      </w:r>
      <w:r w:rsidR="00496C33" w:rsidRPr="00D13BFC">
        <w:rPr>
          <w:rFonts w:ascii="Angsana New" w:hAnsi="Angsana New" w:hint="cs"/>
          <w:sz w:val="30"/>
          <w:szCs w:val="30"/>
          <w:cs/>
        </w:rPr>
        <w:t>บการเงินเพื่อให้แสดงเป็นหลักพัน</w:t>
      </w:r>
      <w:r w:rsidR="00E271B6" w:rsidRPr="00D13BFC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199DB8BE" w14:textId="77777777" w:rsidR="00552A8F" w:rsidRPr="00974F42" w:rsidRDefault="00552A8F" w:rsidP="00974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3D626E" w14:textId="1E8648AE" w:rsidR="00E271B6" w:rsidRPr="00D13BFC" w:rsidRDefault="00E271B6" w:rsidP="00E271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13BFC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F21" w:rsidRPr="00CC6195">
        <w:rPr>
          <w:rFonts w:ascii="Angsana New" w:hAnsi="Angsana New"/>
          <w:sz w:val="30"/>
          <w:szCs w:val="30"/>
          <w:cs/>
        </w:rPr>
        <w:t>รวม</w:t>
      </w:r>
      <w:r w:rsidRPr="00CC6195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Pr="00CC6195">
        <w:rPr>
          <w:rFonts w:ascii="Angsana New" w:hAnsi="Angsana New" w:hint="cs"/>
          <w:sz w:val="30"/>
          <w:szCs w:val="30"/>
          <w:cs/>
        </w:rPr>
        <w:t>ดุลยพินิจ</w:t>
      </w:r>
      <w:r w:rsidRPr="00CC6195">
        <w:rPr>
          <w:rFonts w:ascii="Angsana New" w:hAnsi="Angsana New"/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CC6195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 </w:t>
      </w:r>
      <w:r w:rsidRPr="00CC619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D13BFC" w:rsidRPr="00CC6195">
        <w:rPr>
          <w:rFonts w:ascii="Angsana New" w:hAnsi="Angsana New" w:hint="cs"/>
          <w:sz w:val="30"/>
          <w:szCs w:val="30"/>
          <w:cs/>
        </w:rPr>
        <w:t>รวม</w:t>
      </w:r>
      <w:r w:rsidR="00D13BFC" w:rsidRPr="00CC6195">
        <w:rPr>
          <w:rFonts w:ascii="Angsana New" w:hAnsi="Angsana New"/>
          <w:sz w:val="30"/>
          <w:szCs w:val="30"/>
          <w:cs/>
        </w:rPr>
        <w:br/>
      </w:r>
      <w:r w:rsidRPr="00CC6195">
        <w:rPr>
          <w:rFonts w:ascii="Angsana New" w:hAnsi="Angsana New"/>
          <w:sz w:val="30"/>
          <w:szCs w:val="30"/>
          <w:cs/>
        </w:rPr>
        <w:t>ซึ่งเปิดเผยในหมายเหตุแต่ละข้อจะได้รับการทบทวนอย่างต่อเนื่อง การปรับประมาณการทางบัญชีจะบันทึก</w:t>
      </w:r>
      <w:r w:rsidRPr="00D13BFC">
        <w:rPr>
          <w:rFonts w:ascii="Angsana New" w:hAnsi="Angsana New"/>
          <w:sz w:val="30"/>
          <w:szCs w:val="30"/>
          <w:cs/>
        </w:rPr>
        <w:t>โดยวิธีเปลี่ยนทันทีเป็นต้น</w:t>
      </w:r>
      <w:r w:rsidRPr="00D13BFC">
        <w:rPr>
          <w:rFonts w:ascii="Angsana New" w:hAnsi="Angsana New" w:hint="cs"/>
          <w:sz w:val="30"/>
          <w:szCs w:val="30"/>
          <w:cs/>
        </w:rPr>
        <w:t>ไป</w:t>
      </w:r>
    </w:p>
    <w:p w14:paraId="6B6633C6" w14:textId="77777777" w:rsidR="00610D2E" w:rsidRPr="00FC16F6" w:rsidRDefault="00610D2E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E268C67" w14:textId="18E5EF71" w:rsidR="0094424E" w:rsidRPr="00C35ACC" w:rsidRDefault="0094424E" w:rsidP="00C3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35AC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C35ACC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C35ACC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27E557FC" w14:textId="77777777" w:rsidR="0094424E" w:rsidRPr="00FC16F6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46D2F19" w14:textId="77777777" w:rsidR="0094424E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i/>
          <w:iCs/>
          <w:color w:val="000000"/>
          <w:position w:val="1"/>
          <w:sz w:val="30"/>
          <w:szCs w:val="30"/>
          <w:highlight w:val="cyan"/>
        </w:rPr>
      </w:pPr>
      <w:r w:rsidRPr="00C35ACC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C35ACC">
        <w:rPr>
          <w:rFonts w:ascii="Angsana New" w:hAnsi="Angsana New"/>
          <w:sz w:val="30"/>
          <w:szCs w:val="30"/>
        </w:rPr>
        <w:t>1</w:t>
      </w:r>
      <w:r w:rsidRPr="00C35ACC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Pr="00C35ACC">
        <w:rPr>
          <w:rFonts w:ascii="Angsana New" w:hAnsi="Angsana New"/>
          <w:sz w:val="30"/>
          <w:szCs w:val="30"/>
        </w:rPr>
        <w:t>1</w:t>
      </w:r>
      <w:r w:rsidRPr="00C35A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C35ACC">
        <w:rPr>
          <w:rFonts w:ascii="Angsana New" w:hAnsi="Angsana New"/>
          <w:sz w:val="30"/>
          <w:szCs w:val="30"/>
        </w:rPr>
        <w:t>2567</w:t>
      </w:r>
      <w:r w:rsidRPr="00C35ACC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</w:t>
      </w:r>
      <w:r w:rsidRPr="0021357A">
        <w:rPr>
          <w:rFonts w:ascii="Angsana New" w:hAnsi="Angsana New"/>
          <w:sz w:val="30"/>
          <w:szCs w:val="30"/>
          <w:cs/>
        </w:rPr>
        <w:t>นัยสำคัญ กลุ่มบริษัทได้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21357A">
        <w:rPr>
          <w:cs/>
        </w:rPr>
        <w:t xml:space="preserve"> </w:t>
      </w:r>
      <w:r w:rsidRPr="0021357A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 xml:space="preserve">ข้อ </w:t>
      </w:r>
      <w:r w:rsidRPr="0021357A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 xml:space="preserve">3 </w:t>
      </w:r>
      <w:r w:rsidRPr="0021357A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>นโยบายการบัญชีที่มีสาระสำคัญ</w:t>
      </w:r>
    </w:p>
    <w:p w14:paraId="0BB48FAD" w14:textId="79F69B8D" w:rsidR="0094424E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i/>
          <w:iCs/>
          <w:color w:val="000000"/>
          <w:position w:val="1"/>
          <w:sz w:val="30"/>
          <w:szCs w:val="30"/>
          <w:highlight w:val="cyan"/>
        </w:rPr>
      </w:pPr>
    </w:p>
    <w:p w14:paraId="04BA68B6" w14:textId="7E4FC496" w:rsidR="0021357A" w:rsidRDefault="0021357A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i/>
          <w:iCs/>
          <w:color w:val="000000"/>
          <w:position w:val="1"/>
          <w:sz w:val="30"/>
          <w:szCs w:val="30"/>
          <w:highlight w:val="cyan"/>
        </w:rPr>
      </w:pPr>
    </w:p>
    <w:p w14:paraId="5535B0B7" w14:textId="77777777" w:rsidR="0021357A" w:rsidRPr="00FC16F6" w:rsidRDefault="0021357A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i/>
          <w:iCs/>
          <w:color w:val="000000"/>
          <w:position w:val="1"/>
          <w:sz w:val="30"/>
          <w:szCs w:val="30"/>
          <w:highlight w:val="cyan"/>
        </w:rPr>
      </w:pPr>
    </w:p>
    <w:p w14:paraId="28F89F2A" w14:textId="77777777" w:rsidR="0094424E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Style w:val="normaltextrun"/>
          <w:rFonts w:asciiTheme="majorBidi" w:hAnsiTheme="majorBidi" w:cstheme="majorBidi"/>
          <w:color w:val="000000"/>
          <w:spacing w:val="-6"/>
          <w:position w:val="1"/>
          <w:sz w:val="30"/>
          <w:szCs w:val="30"/>
          <w:highlight w:val="cyan"/>
        </w:rPr>
      </w:pPr>
      <w:r w:rsidRPr="00C35ACC">
        <w:rPr>
          <w:rStyle w:val="normaltextrun"/>
          <w:rFonts w:asciiTheme="majorBidi" w:hAnsiTheme="majorBidi" w:cstheme="majorBidi"/>
          <w:b/>
          <w:bCs/>
          <w:i/>
          <w:iCs/>
          <w:color w:val="000000"/>
          <w:spacing w:val="-6"/>
          <w:position w:val="1"/>
          <w:sz w:val="30"/>
          <w:szCs w:val="30"/>
          <w:cs/>
        </w:rPr>
        <w:lastRenderedPageBreak/>
        <w:t>มาตรฐานการบัญชี ฉบับที่</w:t>
      </w:r>
      <w:r w:rsidRPr="00C35ACC">
        <w:rPr>
          <w:rStyle w:val="normaltextrun"/>
          <w:rFonts w:asciiTheme="majorBidi" w:hAnsiTheme="majorBidi" w:cstheme="majorBidi"/>
          <w:b/>
          <w:bCs/>
          <w:i/>
          <w:iCs/>
          <w:color w:val="000000"/>
          <w:spacing w:val="-6"/>
          <w:position w:val="1"/>
          <w:sz w:val="30"/>
          <w:szCs w:val="30"/>
        </w:rPr>
        <w:t xml:space="preserve"> 12 </w:t>
      </w:r>
      <w:r w:rsidRPr="00C35ACC">
        <w:rPr>
          <w:rStyle w:val="normaltextrun"/>
          <w:rFonts w:asciiTheme="majorBidi" w:hAnsiTheme="majorBidi" w:cstheme="majorBidi"/>
          <w:b/>
          <w:bCs/>
          <w:i/>
          <w:iCs/>
          <w:color w:val="000000"/>
          <w:spacing w:val="-6"/>
          <w:position w:val="1"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  <w:r w:rsidRPr="00CE3A57">
        <w:rPr>
          <w:rStyle w:val="normaltextrun"/>
          <w:rFonts w:asciiTheme="majorBidi" w:hAnsiTheme="majorBidi" w:cstheme="majorBidi"/>
          <w:color w:val="000000"/>
          <w:spacing w:val="-6"/>
          <w:position w:val="1"/>
          <w:sz w:val="30"/>
          <w:szCs w:val="30"/>
          <w:highlight w:val="cyan"/>
        </w:rPr>
        <w:t>​</w:t>
      </w:r>
    </w:p>
    <w:p w14:paraId="64FED464" w14:textId="77777777" w:rsidR="0094424E" w:rsidRPr="0021357A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pacing w:val="-6"/>
          <w:position w:val="1"/>
          <w:sz w:val="30"/>
          <w:szCs w:val="30"/>
          <w:highlight w:val="cyan"/>
        </w:rPr>
      </w:pPr>
    </w:p>
    <w:p w14:paraId="76D3D60D" w14:textId="07C950FF" w:rsidR="00502C32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</w:pPr>
      <w:r w:rsidRPr="00C35ACC">
        <w:rPr>
          <w:rStyle w:val="normaltextrun"/>
          <w:color w:val="000000"/>
          <w:position w:val="1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>12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>1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 xml:space="preserve"> มกราคม 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>2567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 w:rsidR="00502C32">
        <w:rPr>
          <w:rStyle w:val="normaltextrun"/>
          <w:rFonts w:ascii="Angsana New" w:hAnsi="Angsana New" w:hint="cs"/>
          <w:color w:val="000000"/>
          <w:position w:val="1"/>
          <w:sz w:val="30"/>
          <w:szCs w:val="30"/>
          <w:cs/>
        </w:rPr>
        <w:t xml:space="preserve"> </w:t>
      </w:r>
    </w:p>
    <w:p w14:paraId="0398FD50" w14:textId="77777777" w:rsidR="00502C32" w:rsidRPr="0021357A" w:rsidRDefault="00502C32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</w:pPr>
    </w:p>
    <w:p w14:paraId="47FA9EAC" w14:textId="3318D64F" w:rsidR="008E2F07" w:rsidRDefault="0094424E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BA2FA4">
        <w:rPr>
          <w:rStyle w:val="normaltextrun"/>
          <w:rFonts w:ascii="Angsana New" w:hAnsi="Angsana New" w:hint="cs"/>
          <w:color w:val="000000"/>
          <w:position w:val="1"/>
          <w:sz w:val="30"/>
          <w:szCs w:val="30"/>
          <w:cs/>
        </w:rPr>
        <w:t>ตาม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  <w:cs/>
        </w:rPr>
        <w:t xml:space="preserve">มาตรฐานการบัญชี ฉบับที่ 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</w:rPr>
        <w:t xml:space="preserve">12 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</w:rPr>
        <w:t xml:space="preserve">1 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  <w:cs/>
        </w:rPr>
        <w:t xml:space="preserve">มกราคม </w:t>
      </w:r>
      <w:r w:rsidRPr="007B5965">
        <w:rPr>
          <w:rStyle w:val="normaltextrun"/>
          <w:rFonts w:ascii="Angsana New" w:hAnsi="Angsana New"/>
          <w:color w:val="000000"/>
          <w:spacing w:val="-6"/>
          <w:position w:val="1"/>
          <w:sz w:val="30"/>
          <w:szCs w:val="30"/>
        </w:rPr>
        <w:t>2566</w:t>
      </w:r>
      <w:r w:rsidRPr="00C35ACC">
        <w:rPr>
          <w:rStyle w:val="normaltextrun"/>
          <w:rFonts w:ascii="Angsana New" w:hAnsi="Angsana New"/>
          <w:color w:val="000000"/>
          <w:position w:val="1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</w:t>
      </w:r>
      <w:r w:rsidR="00E84637" w:rsidRPr="00E84637">
        <w:rPr>
          <w:rStyle w:val="normaltextrun"/>
          <w:rFonts w:ascii="Angsana New" w:hAnsi="Angsana New" w:hint="cs"/>
          <w:color w:val="000000"/>
          <w:position w:val="1"/>
          <w:sz w:val="30"/>
          <w:szCs w:val="30"/>
          <w:cs/>
        </w:rPr>
        <w:t xml:space="preserve">ตามที่เปิดเผยในหมายเหตุ ข้อ </w:t>
      </w:r>
      <w:r w:rsidR="00E84637" w:rsidRPr="00E84637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 xml:space="preserve">13 </w:t>
      </w:r>
      <w:r w:rsidR="00E84637" w:rsidRPr="00E84637">
        <w:rPr>
          <w:rStyle w:val="normaltextrun"/>
          <w:rFonts w:ascii="Angsana New" w:hAnsi="Angsana New" w:hint="cs"/>
          <w:color w:val="000000"/>
          <w:position w:val="1"/>
          <w:sz w:val="30"/>
          <w:szCs w:val="30"/>
          <w:cs/>
        </w:rPr>
        <w:t xml:space="preserve">สินทรัพย์ภาษีเงินได้รอการตัดบัญชี </w:t>
      </w:r>
      <w:r w:rsidR="00E84637" w:rsidRPr="00E84637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>(</w:t>
      </w:r>
      <w:r w:rsidR="00E84637" w:rsidRPr="00E84637">
        <w:rPr>
          <w:rStyle w:val="normaltextrun"/>
          <w:rFonts w:ascii="Angsana New" w:hAnsi="Angsana New" w:hint="cs"/>
          <w:color w:val="000000"/>
          <w:position w:val="1"/>
          <w:sz w:val="30"/>
          <w:szCs w:val="30"/>
          <w:cs/>
        </w:rPr>
        <w:t>หนี้สินภาษีเงินได้รอการตัดบัญชี</w:t>
      </w:r>
      <w:r w:rsidR="00E84637" w:rsidRPr="00E84637">
        <w:rPr>
          <w:rStyle w:val="normaltextrun"/>
          <w:rFonts w:ascii="Angsana New" w:hAnsi="Angsana New"/>
          <w:color w:val="000000"/>
          <w:position w:val="1"/>
          <w:sz w:val="30"/>
          <w:szCs w:val="30"/>
        </w:rPr>
        <w:t>)</w:t>
      </w:r>
    </w:p>
    <w:p w14:paraId="2E987AAD" w14:textId="77777777" w:rsidR="00FC16F6" w:rsidRPr="0021357A" w:rsidRDefault="00FC16F6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9BDF0E" w14:textId="4880F1C4" w:rsidR="00EC757F" w:rsidRPr="006311EA" w:rsidRDefault="00EC757F" w:rsidP="005918DD">
      <w:pPr>
        <w:pStyle w:val="ListParagraph"/>
        <w:numPr>
          <w:ilvl w:val="0"/>
          <w:numId w:val="17"/>
        </w:numPr>
        <w:spacing w:after="0" w:line="240" w:lineRule="auto"/>
        <w:ind w:left="576" w:right="-29" w:hanging="567"/>
        <w:jc w:val="thaiDistribute"/>
        <w:rPr>
          <w:rFonts w:asciiTheme="majorBidi" w:hAnsiTheme="majorBidi" w:cstheme="majorBidi"/>
          <w:b/>
          <w:sz w:val="30"/>
        </w:rPr>
      </w:pPr>
      <w:bookmarkStart w:id="1" w:name="_Hlk47110063"/>
      <w:r w:rsidRPr="006311EA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Pr="00C35ACC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 w:rsidR="00CE1CAC" w:rsidRPr="00C35ACC">
        <w:rPr>
          <w:rFonts w:asciiTheme="majorBidi" w:hAnsiTheme="majorBidi" w:cstheme="majorBidi"/>
          <w:b/>
          <w:bCs/>
          <w:sz w:val="30"/>
          <w:szCs w:val="30"/>
          <w:cs/>
        </w:rPr>
        <w:t>มีสาระ</w:t>
      </w:r>
      <w:r w:rsidRPr="00C35AC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69C8DA80" w14:textId="77777777" w:rsidR="00EC757F" w:rsidRPr="0021357A" w:rsidRDefault="00EC757F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D7797E5" w14:textId="177CB324" w:rsidR="004B6A7D" w:rsidRPr="001C2755" w:rsidRDefault="00EC757F" w:rsidP="0040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275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89D7186" w14:textId="77777777" w:rsidR="00D017CB" w:rsidRPr="0021357A" w:rsidRDefault="00D017CB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CA4E769" w14:textId="77777777" w:rsidR="00436D0D" w:rsidRPr="00436D0D" w:rsidRDefault="009E6FA9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A51F74B" w14:textId="77777777" w:rsidR="00436D0D" w:rsidRPr="0021357A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53E993F" w14:textId="645686CA" w:rsidR="00D7062B" w:rsidRDefault="00D97281" w:rsidP="00F424ED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476C8F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AD606B1" w14:textId="77777777" w:rsidR="00C15076" w:rsidRPr="0021357A" w:rsidRDefault="00C15076" w:rsidP="00C1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259FF3" w14:textId="2F1F14A8" w:rsidR="00436D0D" w:rsidRDefault="00436D0D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EF1CDEE" w14:textId="77777777" w:rsidR="005C4D63" w:rsidRPr="0021357A" w:rsidRDefault="005C4D6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760DB5" w14:textId="753173F5" w:rsidR="00436D0D" w:rsidRDefault="00436D0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621D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Pr="00436D0D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รวมถึงรายได้หรือค่าใช้จ่ายที่ยังไม่เกิดขึ้นจริงซึ่งเป็นผลมาจากรายการระหว่างกิจการในกลุ่ม</w:t>
      </w:r>
      <w:r w:rsidR="00B9696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621D2">
        <w:rPr>
          <w:rFonts w:asciiTheme="majorBidi" w:hAnsiTheme="majorBidi" w:cstheme="majorBidi"/>
          <w:spacing w:val="4"/>
          <w:sz w:val="30"/>
          <w:szCs w:val="30"/>
          <w:cs/>
        </w:rPr>
        <w:t>ถูกตัดรายการ</w:t>
      </w:r>
      <w:r w:rsidRPr="00436D0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</w:t>
      </w:r>
      <w:r w:rsidRPr="00436D0D">
        <w:rPr>
          <w:rFonts w:asciiTheme="majorBidi" w:hAnsiTheme="majorBidi"/>
          <w:sz w:val="30"/>
          <w:szCs w:val="30"/>
          <w:cs/>
        </w:rPr>
        <w:t xml:space="preserve"> </w:t>
      </w:r>
    </w:p>
    <w:p w14:paraId="2F702FEE" w14:textId="77777777" w:rsidR="007641D7" w:rsidRPr="0021357A" w:rsidRDefault="007641D7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08143" w14:textId="6426EA01" w:rsidR="00436D0D" w:rsidRDefault="00436D0D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B969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96966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</w:t>
      </w:r>
      <w:r w:rsidRPr="00D83037">
        <w:rPr>
          <w:rFonts w:asciiTheme="majorBidi" w:hAnsiTheme="majorBidi" w:cstheme="majorBidi"/>
          <w:sz w:val="30"/>
          <w:szCs w:val="30"/>
          <w:cs/>
        </w:rPr>
        <w:t>ผลตอบแทนที่จ่าย</w:t>
      </w:r>
      <w:r w:rsidRPr="00D83037">
        <w:rPr>
          <w:rFonts w:asciiTheme="majorBidi" w:hAnsiTheme="majorBidi" w:cstheme="majorBidi"/>
          <w:spacing w:val="-6"/>
          <w:sz w:val="30"/>
          <w:szCs w:val="30"/>
          <w:cs/>
        </w:rPr>
        <w:t>จากการได้มาหรือผลตอบแทนรับจากการจำหน่ายไปจะรับรู้เป็นส่วนเกินหรือส่วนต่ำกว่าทุนอื่นในส่วนของผู้ถือหุ้น</w:t>
      </w:r>
    </w:p>
    <w:p w14:paraId="43EC1BC1" w14:textId="77777777" w:rsidR="002B0A77" w:rsidRPr="00D752C9" w:rsidRDefault="002B0A77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96C4EF" w14:textId="764D23E3" w:rsidR="0003674F" w:rsidRPr="0003674F" w:rsidRDefault="000D053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มูลค่า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</w:t>
      </w:r>
    </w:p>
    <w:p w14:paraId="76506CA3" w14:textId="77777777" w:rsidR="007641D7" w:rsidRPr="00D752C9" w:rsidRDefault="007641D7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10620D8" w14:textId="580561A5" w:rsidR="00436D0D" w:rsidRDefault="00436D0D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  <w:r w:rsidRPr="00436D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</w:p>
    <w:p w14:paraId="741082EB" w14:textId="77777777" w:rsidR="00436D0D" w:rsidRPr="00D752C9" w:rsidRDefault="00436D0D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9210783" w14:textId="0847252C" w:rsidR="0003674F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7AD">
        <w:rPr>
          <w:rFonts w:ascii="Angsana New" w:hAnsi="Angsana New"/>
          <w:spacing w:val="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</w:t>
      </w:r>
      <w:r w:rsidRPr="00476C8F">
        <w:rPr>
          <w:rFonts w:ascii="Angsana New" w:hAnsi="Angsana New"/>
          <w:sz w:val="30"/>
          <w:szCs w:val="30"/>
          <w:cs/>
        </w:rPr>
        <w:t xml:space="preserve">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ความมีอิทธิพลอย่างมีนัยสำคัญหรือการควบคุมร่วมสิ้นสุดลง </w:t>
      </w:r>
    </w:p>
    <w:p w14:paraId="2C69AF59" w14:textId="77777777" w:rsidR="007B5965" w:rsidRPr="00D752C9" w:rsidRDefault="007B5965" w:rsidP="007B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709AE93" w14:textId="423871AE" w:rsidR="000D053B" w:rsidRDefault="0003674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16705">
        <w:rPr>
          <w:rFonts w:ascii="Angsana New" w:hAnsi="Angsana New"/>
          <w:spacing w:val="6"/>
          <w:sz w:val="30"/>
          <w:szCs w:val="30"/>
          <w:cs/>
        </w:rPr>
        <w:t>กำไร</w:t>
      </w:r>
      <w:r w:rsidR="00E1079E" w:rsidRPr="00916705">
        <w:rPr>
          <w:rFonts w:ascii="Angsana New" w:hAnsi="Angsana New"/>
          <w:spacing w:val="6"/>
          <w:sz w:val="30"/>
          <w:szCs w:val="30"/>
          <w:cs/>
        </w:rPr>
        <w:t>หรือขาดทุน</w:t>
      </w:r>
      <w:r w:rsidRPr="00916705">
        <w:rPr>
          <w:rFonts w:ascii="Angsana New" w:hAnsi="Angsana New"/>
          <w:spacing w:val="6"/>
          <w:sz w:val="30"/>
          <w:szCs w:val="30"/>
          <w:cs/>
        </w:rPr>
        <w:t>ที่ยัง</w:t>
      </w:r>
      <w:r w:rsidRPr="008F07AD">
        <w:rPr>
          <w:rFonts w:ascii="Angsana New" w:hAnsi="Angsana New"/>
          <w:spacing w:val="6"/>
          <w:sz w:val="30"/>
          <w:szCs w:val="30"/>
          <w:cs/>
        </w:rPr>
        <w:t>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8F07AD">
        <w:rPr>
          <w:rFonts w:ascii="Angsana New" w:hAnsi="Angsana New"/>
          <w:spacing w:val="4"/>
          <w:sz w:val="30"/>
          <w:szCs w:val="30"/>
          <w:cs/>
        </w:rPr>
        <w:t xml:space="preserve">มีส่วนได้เสียในกิจการที่ถูกลงทุนนั้น </w:t>
      </w:r>
    </w:p>
    <w:p w14:paraId="0A6E02D2" w14:textId="77777777" w:rsidR="00D752C9" w:rsidRPr="00D752C9" w:rsidRDefault="00D752C9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99CAD6A" w14:textId="11F531DA" w:rsidR="00D92B5F" w:rsidRPr="008B0551" w:rsidRDefault="00D92B5F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05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0AB5BFAF" w14:textId="77777777" w:rsidR="00D92B5F" w:rsidRPr="00D752C9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9875FEE" w14:textId="2D68087D" w:rsidR="00D92B5F" w:rsidRPr="007641D7" w:rsidRDefault="00D92B5F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z w:val="30"/>
          <w:szCs w:val="30"/>
          <w:highlight w:val="yellow"/>
          <w:cs/>
        </w:rPr>
      </w:pPr>
      <w:r w:rsidRPr="00D83037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</w:t>
      </w:r>
      <w:r w:rsidRPr="00981B2F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วัดมูลค่าด้วยราคาทุนหรือมูลค่าสุทธิที่จะได้รับแล้วแต่มูลค่าใดจะต่ำกว่า</w:t>
      </w:r>
      <w:r w:rsidR="00A17D01" w:rsidRPr="00981B2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17D01" w:rsidRPr="00981B2F">
        <w:rPr>
          <w:rFonts w:ascii="Angsana New" w:hAnsi="Angsana New"/>
          <w:spacing w:val="-2"/>
          <w:sz w:val="30"/>
          <w:szCs w:val="30"/>
          <w:cs/>
        </w:rPr>
        <w:t>ต้นทุนของสินค้าคำนวณ</w:t>
      </w:r>
      <w:r w:rsidR="00A17D01" w:rsidRPr="00981B2F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</w:t>
      </w:r>
      <w:r w:rsidR="007641D7" w:rsidRPr="00981B2F">
        <w:rPr>
          <w:rFonts w:ascii="Angsana New" w:hAnsi="Angsana New"/>
          <w:sz w:val="30"/>
          <w:szCs w:val="30"/>
        </w:rPr>
        <w:t xml:space="preserve"> </w:t>
      </w:r>
      <w:r w:rsidR="00981B2F" w:rsidRPr="004D4844">
        <w:rPr>
          <w:rFonts w:ascii="Angsana New" w:hAnsi="Angsana New" w:hint="cs"/>
          <w:sz w:val="30"/>
          <w:szCs w:val="30"/>
          <w:cs/>
        </w:rPr>
        <w:t>ในกรณีที่เป็นสินค้าสำเร็จรูปและสินค้าระหว่างผลิตที่ผลิตเอง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63890FCC" w14:textId="77777777" w:rsidR="006D6EFB" w:rsidRPr="00D752C9" w:rsidRDefault="006D6EF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trike/>
          <w:sz w:val="28"/>
          <w:szCs w:val="28"/>
          <w:highlight w:val="yellow"/>
        </w:rPr>
      </w:pPr>
    </w:p>
    <w:p w14:paraId="09681C15" w14:textId="1863E714" w:rsidR="00490F71" w:rsidRDefault="00A17D01" w:rsidP="0061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551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</w:t>
      </w:r>
      <w:r w:rsidR="00C70C68" w:rsidRPr="008B0551">
        <w:rPr>
          <w:rFonts w:ascii="Angsana New" w:hAnsi="Angsana New"/>
          <w:sz w:val="30"/>
          <w:szCs w:val="30"/>
          <w:cs/>
        </w:rPr>
        <w:t>การดำเนินธุรกิจปกติหัก</w:t>
      </w:r>
      <w:r w:rsidR="00C70C68" w:rsidRPr="00F1488D">
        <w:rPr>
          <w:rFonts w:ascii="Angsana New" w:hAnsi="Angsana New"/>
          <w:sz w:val="30"/>
          <w:szCs w:val="30"/>
          <w:cs/>
        </w:rPr>
        <w:t>ด้วย</w:t>
      </w:r>
      <w:r w:rsidR="00A066F9" w:rsidRPr="00F1488D">
        <w:rPr>
          <w:rFonts w:ascii="Angsana New" w:hAnsi="Angsana New"/>
          <w:sz w:val="30"/>
          <w:szCs w:val="30"/>
          <w:cs/>
        </w:rPr>
        <w:t>ประมาณการ</w:t>
      </w:r>
      <w:r w:rsidR="00C70C68" w:rsidRPr="00F1488D">
        <w:rPr>
          <w:rFonts w:ascii="Angsana New" w:hAnsi="Angsana New"/>
          <w:sz w:val="30"/>
          <w:szCs w:val="30"/>
          <w:cs/>
        </w:rPr>
        <w:t>ต้นทุนใน</w:t>
      </w:r>
      <w:r w:rsidR="00C70C68" w:rsidRPr="008B0551">
        <w:rPr>
          <w:rFonts w:ascii="Angsana New" w:hAnsi="Angsana New"/>
          <w:sz w:val="30"/>
          <w:szCs w:val="30"/>
          <w:cs/>
        </w:rPr>
        <w:t>การผลิตสินค้านั้นให้เสร็จและ</w:t>
      </w:r>
      <w:r w:rsidR="006658BF">
        <w:rPr>
          <w:rFonts w:ascii="Angsana New" w:hAnsi="Angsana New" w:hint="cs"/>
          <w:sz w:val="30"/>
          <w:szCs w:val="30"/>
          <w:cs/>
        </w:rPr>
        <w:t>ประมาณการ</w:t>
      </w:r>
      <w:r w:rsidR="00C70C68" w:rsidRPr="008B0551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  <w:bookmarkStart w:id="2" w:name="_Hlk25585093"/>
    </w:p>
    <w:p w14:paraId="4BA49845" w14:textId="77777777" w:rsidR="008E2F07" w:rsidRPr="00D752C9" w:rsidRDefault="008E2F07" w:rsidP="0061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sz w:val="28"/>
          <w:szCs w:val="28"/>
          <w:cs/>
        </w:rPr>
      </w:pPr>
    </w:p>
    <w:p w14:paraId="166D0F93" w14:textId="67DA5DC4" w:rsidR="00D92B5F" w:rsidRPr="002E6BE3" w:rsidRDefault="005C4D63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E6BE3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ที่ดินพัฒนาแล้วเพื่อขาย</w:t>
      </w:r>
    </w:p>
    <w:p w14:paraId="70FB43C1" w14:textId="77777777" w:rsidR="00D92B5F" w:rsidRPr="00D752C9" w:rsidRDefault="00D92B5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"/>
    <w:p w14:paraId="5947D199" w14:textId="2C2F4A28" w:rsidR="002B0A77" w:rsidRPr="00D752C9" w:rsidRDefault="001A03E8" w:rsidP="006A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6E88">
        <w:rPr>
          <w:rFonts w:asciiTheme="majorBidi" w:hAnsiTheme="majorBidi" w:hint="cs"/>
          <w:spacing w:val="-2"/>
          <w:sz w:val="30"/>
          <w:szCs w:val="30"/>
          <w:cs/>
        </w:rPr>
        <w:t>ที่ดินพัฒนาแล้วเพื่อขายแสดงในราคาทุน ซึ่งประกอบด้วยต้นทุนในการได้มาซึ่งที่ดิน ค่าพัฒนาที่ดินและค่าใช้จ่ายที่เกี่ยวข้องโดยตรงกับโครงการ หักด้วยผลขาดทุนจากการด้อยค่าสะสม</w:t>
      </w:r>
    </w:p>
    <w:p w14:paraId="020B1C12" w14:textId="74A88758" w:rsidR="00FC214A" w:rsidRDefault="00FC214A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9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05D2BD1" w14:textId="77777777" w:rsidR="00610D2E" w:rsidRPr="006A7113" w:rsidRDefault="00610D2E" w:rsidP="00610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015ECEBA" w14:textId="70D7B92E" w:rsid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pacing w:val="-6"/>
          <w:sz w:val="30"/>
          <w:szCs w:val="30"/>
        </w:rPr>
      </w:pPr>
      <w:r w:rsidRPr="005E14CF">
        <w:rPr>
          <w:rFonts w:asciiTheme="majorBidi" w:eastAsia="Calibri" w:hAnsiTheme="majorBidi"/>
          <w:spacing w:val="-6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1EE817D1" w14:textId="77777777" w:rsidR="00C13293" w:rsidRPr="006A7113" w:rsidRDefault="00C13293" w:rsidP="00BF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0C691163" w14:textId="51AB03D0" w:rsidR="005C4D63" w:rsidRPr="007B49A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และรับรู้ในกำไรหรือขาดทุน ทั้งนี้ กลุ่มบริษัทไม่คิดค่าเสื่อมราคาสำหรับที่ดินและงานระหว่างการก่อสร้าง</w:t>
      </w:r>
    </w:p>
    <w:p w14:paraId="28BE15CF" w14:textId="77777777" w:rsidR="007B49A5" w:rsidRPr="006A7113" w:rsidRDefault="007B49A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s/>
        </w:rPr>
      </w:pPr>
    </w:p>
    <w:p w14:paraId="41ADC350" w14:textId="3D2D42D1" w:rsidR="00FC214A" w:rsidRPr="007B49A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7B49A5">
        <w:rPr>
          <w:rFonts w:asciiTheme="majorBidi" w:eastAsia="Calibri" w:hAnsi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422ABB04" w14:textId="77777777" w:rsidR="00FC214A" w:rsidRPr="006A7113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578"/>
        <w:gridCol w:w="1739"/>
      </w:tblGrid>
      <w:tr w:rsidR="00D069B5" w:rsidRPr="00F3217C" w14:paraId="5BC78E0B" w14:textId="77777777" w:rsidTr="00786AE9">
        <w:tc>
          <w:tcPr>
            <w:tcW w:w="5417" w:type="dxa"/>
            <w:shd w:val="clear" w:color="auto" w:fill="auto"/>
          </w:tcPr>
          <w:p w14:paraId="4C647D7E" w14:textId="39938DF5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8" w:type="dxa"/>
          </w:tcPr>
          <w:p w14:paraId="462F1D59" w14:textId="6C84FA99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1885B042" w14:textId="678F7562" w:rsidR="00D069B5" w:rsidRPr="008C701F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01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C701F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8C701F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8C701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F3217C" w14:paraId="63C0DEFA" w14:textId="190D61FC" w:rsidTr="00FB187D">
        <w:tc>
          <w:tcPr>
            <w:tcW w:w="5417" w:type="dxa"/>
            <w:shd w:val="clear" w:color="auto" w:fill="auto"/>
          </w:tcPr>
          <w:p w14:paraId="0DA1908C" w14:textId="6092AE50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hanging="5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78" w:type="dxa"/>
          </w:tcPr>
          <w:p w14:paraId="0A330E86" w14:textId="448EBB70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174C1D0" w14:textId="774FBD99" w:rsidR="00D069B5" w:rsidRPr="008C701F" w:rsidRDefault="00F767FB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  <w:r w:rsidR="00D069B5" w:rsidRPr="008C701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069B5" w:rsidRPr="008C701F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D069B5" w:rsidRPr="008C701F">
              <w:rPr>
                <w:rFonts w:asciiTheme="majorBidi" w:hAnsiTheme="majorBidi"/>
                <w:sz w:val="30"/>
                <w:szCs w:val="30"/>
              </w:rPr>
              <w:t>46</w:t>
            </w:r>
            <w:r w:rsidR="00D069B5" w:rsidRPr="008C701F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6FA8B2C" w14:textId="121BB1C1" w:rsidR="007B49A5" w:rsidRPr="006A7113" w:rsidRDefault="007B49A5" w:rsidP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4AD3AE42" w14:textId="262EC9BF" w:rsidR="00FC214A" w:rsidRPr="00782F95" w:rsidRDefault="00FC214A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  <w:r w:rsidRPr="00782F9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35D0EFB2" w14:textId="77777777" w:rsidR="00FC214A" w:rsidRPr="006A7113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2B8851B6" w14:textId="77777777" w:rsidR="00FC214A" w:rsidRPr="00782F95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7B388FD" w14:textId="77777777" w:rsidR="00FC214A" w:rsidRPr="006A7113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2D9B0B88" w14:textId="6C7E2655" w:rsidR="00FC214A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อาคารและอุปกรณ์วัดมูลค่าด้วยราคาทุนหักด้วยค่าเสื่อมราคาสะสม</w:t>
      </w:r>
      <w:r w:rsidR="00F30830" w:rsidRPr="00782F95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และผลขาดทุนจากการด้อยค่าสะสม</w:t>
      </w:r>
    </w:p>
    <w:p w14:paraId="47815D41" w14:textId="48E36DB7" w:rsidR="00D017CB" w:rsidRPr="006A7113" w:rsidRDefault="00D017CB" w:rsidP="005B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7A2A6BF5" w14:textId="40E41205" w:rsidR="00FC214A" w:rsidRDefault="00FC214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87C9E39" w14:textId="1E81FA9C" w:rsidR="00FC214A" w:rsidRPr="006A7113" w:rsidRDefault="00FC214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469639FF" w14:textId="64D863EC" w:rsidR="00392AC9" w:rsidRPr="00782F95" w:rsidRDefault="00392AC9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-2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</w:t>
      </w:r>
      <w:r w:rsidRPr="00782F95">
        <w:rPr>
          <w:rFonts w:ascii="Angsana New" w:hAnsi="Angsana New"/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4941D8A3" w14:textId="77777777" w:rsidR="0012514C" w:rsidRPr="006A7113" w:rsidRDefault="0012514C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1FB7D2E9" w14:textId="34BE5154" w:rsidR="00B36666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66E40">
        <w:rPr>
          <w:rFonts w:ascii="Angsana New" w:hAnsi="Angsana New"/>
          <w:spacing w:val="4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E83F22" w:rsidRPr="00166E40">
        <w:rPr>
          <w:rFonts w:ascii="Angsana New" w:hAnsi="Angsana New"/>
          <w:spacing w:val="4"/>
          <w:sz w:val="30"/>
          <w:szCs w:val="30"/>
          <w:cs/>
        </w:rPr>
        <w:t>ใช้</w:t>
      </w:r>
      <w:r w:rsidRPr="00166E40">
        <w:rPr>
          <w:rFonts w:ascii="Angsana New" w:hAnsi="Angsana New"/>
          <w:spacing w:val="4"/>
          <w:sz w:val="30"/>
          <w:szCs w:val="30"/>
          <w:cs/>
        </w:rPr>
        <w:t>ประโยชน์โดยประมาณของแต่ละส่วนประกอบ</w:t>
      </w:r>
      <w:r w:rsidRPr="00782F95">
        <w:rPr>
          <w:rFonts w:ascii="Angsana New" w:hAnsi="Angsana New"/>
          <w:sz w:val="30"/>
          <w:szCs w:val="30"/>
          <w:cs/>
        </w:rPr>
        <w:t xml:space="preserve">ของสินทรัพย์ และรับรู้ในกำไรหรือขาดทุน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Pr="00782F95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</w:t>
      </w:r>
      <w:r w:rsidRPr="00782F95">
        <w:rPr>
          <w:sz w:val="30"/>
          <w:szCs w:val="30"/>
          <w:cs/>
        </w:rPr>
        <w:t>งานระหว่างการก่อสร้าง</w:t>
      </w:r>
      <w:r w:rsidR="001A6263" w:rsidRPr="00782F95">
        <w:rPr>
          <w:sz w:val="30"/>
          <w:szCs w:val="30"/>
          <w:cs/>
        </w:rPr>
        <w:t xml:space="preserve"> </w:t>
      </w:r>
    </w:p>
    <w:p w14:paraId="6A23021E" w14:textId="77777777" w:rsidR="00B36666" w:rsidRPr="006A7113" w:rsidRDefault="00B3666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1D16EC44" w14:textId="23443568" w:rsidR="00FC214A" w:rsidRPr="00782F95" w:rsidRDefault="00B36666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582B">
        <w:rPr>
          <w:rFonts w:ascii="Angsana New" w:hAnsi="Angsana New"/>
          <w:sz w:val="30"/>
          <w:szCs w:val="30"/>
          <w:cs/>
        </w:rPr>
        <w:t>ประมาณการอายุการใ</w:t>
      </w:r>
      <w:r w:rsidR="00392AC9" w:rsidRPr="001B582B">
        <w:rPr>
          <w:rFonts w:ascii="Angsana New" w:hAnsi="Angsana New"/>
          <w:sz w:val="30"/>
          <w:szCs w:val="30"/>
          <w:cs/>
        </w:rPr>
        <w:t>ช้</w:t>
      </w:r>
      <w:r w:rsidRPr="001B582B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30B5B2C" w14:textId="77777777" w:rsidR="00D818FA" w:rsidRPr="006A7113" w:rsidRDefault="00D818F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23"/>
        <w:gridCol w:w="1453"/>
        <w:gridCol w:w="1458"/>
      </w:tblGrid>
      <w:tr w:rsidR="00D069B5" w:rsidRPr="00782F95" w14:paraId="084F1325" w14:textId="33D4501D" w:rsidTr="005E14CF">
        <w:trPr>
          <w:trHeight w:val="415"/>
        </w:trPr>
        <w:tc>
          <w:tcPr>
            <w:tcW w:w="5823" w:type="dxa"/>
          </w:tcPr>
          <w:p w14:paraId="1D454B79" w14:textId="4F5F9B36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53" w:type="dxa"/>
            <w:shd w:val="clear" w:color="auto" w:fill="auto"/>
          </w:tcPr>
          <w:p w14:paraId="066D1DF4" w14:textId="75E1EC69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31232C9" w14:textId="6BBF5A72" w:rsidR="00D069B5" w:rsidRPr="007818F3" w:rsidRDefault="00D97A3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A35">
              <w:rPr>
                <w:rFonts w:asciiTheme="majorBidi" w:hAnsiTheme="majorBidi"/>
                <w:sz w:val="30"/>
                <w:szCs w:val="30"/>
              </w:rPr>
              <w:t>5</w:t>
            </w:r>
            <w:r w:rsidR="00D069B5"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-</w:t>
            </w:r>
            <w:r w:rsidR="00D069B5"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69B5" w:rsidRPr="00D97A3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D069B5"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069B5"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1873B550" w14:textId="1C334973" w:rsidTr="005E14CF">
        <w:trPr>
          <w:trHeight w:val="403"/>
        </w:trPr>
        <w:tc>
          <w:tcPr>
            <w:tcW w:w="5823" w:type="dxa"/>
          </w:tcPr>
          <w:p w14:paraId="6061ECA5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53" w:type="dxa"/>
            <w:shd w:val="clear" w:color="auto" w:fill="auto"/>
          </w:tcPr>
          <w:p w14:paraId="2D09746F" w14:textId="77376862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6958123" w14:textId="472C4902" w:rsidR="00D069B5" w:rsidRPr="007818F3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A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97A3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27D85DBF" w14:textId="60881D0A" w:rsidTr="005E14CF">
        <w:trPr>
          <w:trHeight w:val="403"/>
        </w:trPr>
        <w:tc>
          <w:tcPr>
            <w:tcW w:w="5823" w:type="dxa"/>
          </w:tcPr>
          <w:p w14:paraId="7D012457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2C5E5F3" w14:textId="23AC7BB4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0CEF640" w14:textId="35612CD7" w:rsidR="00D069B5" w:rsidRPr="007818F3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A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97A35">
              <w:rPr>
                <w:rFonts w:asciiTheme="majorBidi" w:hAnsiTheme="majorBidi"/>
                <w:sz w:val="30"/>
                <w:szCs w:val="30"/>
              </w:rPr>
              <w:t>2</w:t>
            </w:r>
            <w:r w:rsidRPr="00D97A3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67855248" w14:textId="7EC9EB7C" w:rsidTr="005E14CF">
        <w:trPr>
          <w:trHeight w:val="415"/>
        </w:trPr>
        <w:tc>
          <w:tcPr>
            <w:tcW w:w="5823" w:type="dxa"/>
          </w:tcPr>
          <w:p w14:paraId="4D426501" w14:textId="77777777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69B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53" w:type="dxa"/>
            <w:shd w:val="clear" w:color="auto" w:fill="auto"/>
          </w:tcPr>
          <w:p w14:paraId="67AB5670" w14:textId="2B1264DC" w:rsidR="00D069B5" w:rsidRPr="00D069B5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35BE604" w14:textId="4B472D9F" w:rsidR="00D069B5" w:rsidRPr="007818F3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A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97A35">
              <w:rPr>
                <w:rFonts w:asciiTheme="majorBidi" w:hAnsiTheme="majorBidi"/>
                <w:sz w:val="30"/>
                <w:szCs w:val="30"/>
              </w:rPr>
              <w:t>15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069B5" w:rsidRPr="00782F95" w14:paraId="7AC48D14" w14:textId="1793E592" w:rsidTr="005E14CF">
        <w:trPr>
          <w:trHeight w:val="403"/>
        </w:trPr>
        <w:tc>
          <w:tcPr>
            <w:tcW w:w="5823" w:type="dxa"/>
          </w:tcPr>
          <w:p w14:paraId="7E75A53D" w14:textId="77777777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6" w:hanging="55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B31E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31E6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453" w:type="dxa"/>
            <w:shd w:val="clear" w:color="auto" w:fill="auto"/>
          </w:tcPr>
          <w:p w14:paraId="70B7D254" w14:textId="7BB415CC" w:rsidR="00D069B5" w:rsidRPr="00B31E68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1FDADBC5" w14:textId="4E44E5A7" w:rsidR="00D069B5" w:rsidRPr="007818F3" w:rsidRDefault="00D069B5" w:rsidP="00D0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137"/>
              <w:contextualSpacing/>
              <w:jc w:val="right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D97A35">
              <w:rPr>
                <w:rFonts w:asciiTheme="majorBidi" w:hAnsiTheme="majorBidi"/>
                <w:sz w:val="30"/>
                <w:szCs w:val="30"/>
              </w:rPr>
              <w:t>2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1817D4">
              <w:rPr>
                <w:rFonts w:asciiTheme="majorBidi" w:hAnsiTheme="majorBidi"/>
                <w:sz w:val="30"/>
                <w:szCs w:val="30"/>
              </w:rPr>
              <w:t>20</w:t>
            </w:r>
            <w:r w:rsidRPr="00D97A3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97A3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D5AC0AA" w14:textId="77777777" w:rsidR="00F04BDF" w:rsidRPr="000D053B" w:rsidRDefault="00F04BD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</w:rPr>
      </w:pPr>
    </w:p>
    <w:p w14:paraId="04DC5FFC" w14:textId="2D3CA5FE" w:rsidR="007B49A5" w:rsidRPr="000D053B" w:rsidRDefault="0000709D" w:rsidP="006A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782F9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และมูลค่าคงเหลือได้รับการทบทวนทุกรอบปีบัญชี และปรับปรุงตามความเหมาะสม</w:t>
      </w:r>
      <w:bookmarkStart w:id="3" w:name="_Hlk86057992"/>
    </w:p>
    <w:bookmarkEnd w:id="3"/>
    <w:p w14:paraId="59DBCE46" w14:textId="4D9F34AD" w:rsidR="00CA70D8" w:rsidRPr="00782F95" w:rsidRDefault="00CA70D8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  <w:r w:rsidR="005C4D63" w:rsidRPr="00782F9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0B88B2FF" w14:textId="45161059" w:rsidR="00771085" w:rsidRPr="006A7113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449CF80" w14:textId="1DB23B08" w:rsidR="0077108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5C4D63" w:rsidRPr="00782F95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782F95">
        <w:rPr>
          <w:rFonts w:asciiTheme="majorBidi" w:hAnsiTheme="majorBidi" w:cstheme="majorBidi"/>
          <w:sz w:val="30"/>
          <w:szCs w:val="30"/>
          <w:cs/>
        </w:rPr>
        <w:t>ที่</w:t>
      </w:r>
      <w:r w:rsidR="004E4FC7" w:rsidRPr="00782F9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ประโยชน์ทราบได้แน่นอนวัดมูลค่าด้วยราคาทุนหักด้วยค่าตัดจำหน่ายสะสมและผลขาดทุนจากการด้อยค่าสะสม</w:t>
      </w:r>
    </w:p>
    <w:p w14:paraId="5D9D1A1D" w14:textId="77777777" w:rsidR="00BF2A33" w:rsidRPr="006A7113" w:rsidRDefault="00BF2A33" w:rsidP="00BF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99C2BD3" w14:textId="73245482" w:rsidR="008A0167" w:rsidRPr="00782F95" w:rsidRDefault="0077108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CA70D8" w:rsidRPr="00782F95">
        <w:rPr>
          <w:rFonts w:ascii="Angsana New" w:hAnsi="Angsana New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CA70D8" w:rsidRPr="00782F95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="004E4FC7" w:rsidRPr="00782F95">
        <w:rPr>
          <w:rFonts w:ascii="Angsana New" w:hAnsi="Angsana New"/>
          <w:sz w:val="30"/>
          <w:szCs w:val="30"/>
          <w:cs/>
        </w:rPr>
        <w:t>กลุ่มบริษัท</w:t>
      </w:r>
      <w:r w:rsidR="00CA70D8" w:rsidRPr="00782F95">
        <w:rPr>
          <w:rFonts w:ascii="Angsana New" w:hAnsi="Angsana New"/>
          <w:sz w:val="30"/>
          <w:szCs w:val="30"/>
          <w:cs/>
        </w:rPr>
        <w:t>ไม่ได้คิดค่าตัดจำหน่ายสำหรับ</w:t>
      </w:r>
      <w:r w:rsidR="00CA70D8" w:rsidRPr="00782F95">
        <w:rPr>
          <w:sz w:val="30"/>
          <w:szCs w:val="30"/>
          <w:cs/>
        </w:rPr>
        <w:t>ต้นทุนระหว่างพัฒนา</w:t>
      </w:r>
      <w:r w:rsidR="008E1D10" w:rsidRPr="00782F95">
        <w:rPr>
          <w:sz w:val="30"/>
          <w:szCs w:val="30"/>
          <w:cs/>
        </w:rPr>
        <w:t xml:space="preserve"> </w:t>
      </w:r>
    </w:p>
    <w:p w14:paraId="18675B93" w14:textId="5030E141" w:rsidR="00CA70D8" w:rsidRPr="006A7113" w:rsidRDefault="00CA70D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E3E660F" w14:textId="6B234FE8" w:rsidR="00CA70D8" w:rsidRPr="00782F95" w:rsidRDefault="00CA70D8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7EE60E2" w14:textId="77777777" w:rsidR="00771085" w:rsidRPr="006A7113" w:rsidRDefault="0077108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3"/>
        <w:gridCol w:w="1440"/>
        <w:gridCol w:w="1350"/>
      </w:tblGrid>
      <w:tr w:rsidR="001B582B" w:rsidRPr="005E14CF" w14:paraId="73B3F87E" w14:textId="4D56EAAE" w:rsidTr="005E14CF">
        <w:tc>
          <w:tcPr>
            <w:tcW w:w="5913" w:type="dxa"/>
          </w:tcPr>
          <w:p w14:paraId="21300928" w14:textId="76361298" w:rsidR="001B582B" w:rsidRPr="00C62B8E" w:rsidRDefault="001B582B" w:rsidP="007154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62B8E">
              <w:rPr>
                <w:rFonts w:asciiTheme="majorBidi" w:hAnsiTheme="majorBidi"/>
                <w:sz w:val="30"/>
                <w:szCs w:val="30"/>
                <w:cs/>
              </w:rPr>
              <w:t>ค่าลิขสิทธิ์ซอฟต์แวร์และสิทธิบัตร</w:t>
            </w:r>
          </w:p>
        </w:tc>
        <w:tc>
          <w:tcPr>
            <w:tcW w:w="1440" w:type="dxa"/>
          </w:tcPr>
          <w:p w14:paraId="4ADBF788" w14:textId="4BCFFCE0" w:rsidR="001B582B" w:rsidRPr="00FB2510" w:rsidRDefault="001B582B" w:rsidP="00CD40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7606BB" w14:textId="4AE5221E" w:rsidR="001B582B" w:rsidRPr="002830C5" w:rsidRDefault="00CD40B1" w:rsidP="00F04BD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E6DA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582B" w:rsidRPr="00BE6DA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E14CF" w:rsidRPr="00BE6DAF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B582B" w:rsidRPr="00BE6DA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B582B" w:rsidRPr="00BE6DAF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1B582B" w:rsidRPr="00BE6DA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B582B" w:rsidRPr="005E14CF" w14:paraId="7DF0A8E9" w14:textId="3CECEE87" w:rsidTr="005E14CF">
        <w:tc>
          <w:tcPr>
            <w:tcW w:w="5913" w:type="dxa"/>
          </w:tcPr>
          <w:p w14:paraId="5A50DCAD" w14:textId="7DD92754" w:rsidR="001B582B" w:rsidRPr="005E14CF" w:rsidRDefault="005E14CF" w:rsidP="005E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82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  <w:r w:rsidR="001B582B" w:rsidRPr="005E14C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6B2ED00E" w14:textId="0524E8C2" w:rsidR="001B582B" w:rsidRPr="00FB2510" w:rsidRDefault="001B582B" w:rsidP="00FB2510">
            <w:pPr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78C87" w14:textId="6CFAA0AD" w:rsidR="001B582B" w:rsidRPr="007818F3" w:rsidRDefault="001B582B" w:rsidP="005E14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25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2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5253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52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3DC1D41C" w14:textId="77777777" w:rsidR="00636A44" w:rsidRPr="006A7113" w:rsidRDefault="00636A44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58564D2" w14:textId="0AB8C35D" w:rsidR="00D157A4" w:rsidRDefault="005E72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2F95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และมูลค่าคงเหลือได้รับการทบทวนทุกรอบปีบัญชีและปรับปรุงตามความเหมาะสม</w:t>
      </w:r>
    </w:p>
    <w:p w14:paraId="6D2B8233" w14:textId="77777777" w:rsidR="006A7113" w:rsidRPr="006A7113" w:rsidRDefault="006A711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55D08C" w14:textId="045DD1C2" w:rsidR="008A0167" w:rsidRPr="00782F95" w:rsidRDefault="008A0167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CF809CF" w14:textId="729CFF65" w:rsidR="0074399A" w:rsidRPr="006A7113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6E54DE6" w14:textId="1BA5AA12" w:rsidR="0074399A" w:rsidRPr="00166E40" w:rsidRDefault="0074399A" w:rsidP="0016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ณ วันเริ่มต้นของสัญญา</w:t>
      </w:r>
      <w:r w:rsidRPr="00166E4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E4FC7" w:rsidRPr="00166E4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</w:t>
      </w:r>
      <w:r w:rsidR="004408F3" w:rsidRPr="00166E40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Pr="00166E40">
        <w:rPr>
          <w:rFonts w:asciiTheme="majorBidi" w:hAnsiTheme="majorBidi" w:cstheme="majorBidi"/>
          <w:spacing w:val="-4"/>
          <w:sz w:val="30"/>
          <w:szCs w:val="30"/>
          <w:cs/>
        </w:rPr>
        <w:t>นั้น</w:t>
      </w:r>
      <w:r w:rsidR="004408F3" w:rsidRPr="00166E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6E40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166E40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5EA2693" w14:textId="77777777" w:rsidR="0074399A" w:rsidRPr="006A7113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6D42F" w14:textId="70E8A214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sz w:val="30"/>
          <w:szCs w:val="30"/>
          <w:cs/>
        </w:rPr>
        <w:t>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08EE1076" w14:textId="77777777" w:rsidR="00F67786" w:rsidRPr="006A7113" w:rsidRDefault="00F6778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A0D6A7" w14:textId="10C76638" w:rsidR="0074399A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14FB9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74399A" w:rsidRPr="00314FB9">
        <w:rPr>
          <w:rFonts w:asciiTheme="majorBidi" w:hAnsiTheme="majorBidi" w:cstheme="majorBidi"/>
          <w:b/>
          <w:spacing w:val="4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="0074399A" w:rsidRPr="00314FB9">
        <w:rPr>
          <w:rFonts w:asciiTheme="majorBidi" w:hAnsiTheme="majorBidi" w:cstheme="majorBidi"/>
          <w:bCs/>
          <w:spacing w:val="4"/>
          <w:sz w:val="30"/>
          <w:szCs w:val="30"/>
          <w:cs/>
        </w:rPr>
        <w:t xml:space="preserve"> </w:t>
      </w:r>
      <w:r w:rsidR="0074399A" w:rsidRPr="00314FB9">
        <w:rPr>
          <w:rFonts w:asciiTheme="majorBidi" w:hAnsiTheme="majorBidi" w:cstheme="majorBidi"/>
          <w:spacing w:val="4"/>
          <w:sz w:val="30"/>
          <w:szCs w:val="30"/>
          <w:cs/>
        </w:rPr>
        <w:t>ยกเว้นสัญญาเช่า</w:t>
      </w:r>
      <w:r w:rsidR="0074399A" w:rsidRPr="00782F95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F578BED" w14:textId="77777777" w:rsidR="0074399A" w:rsidRPr="006A7113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9BA688" w14:textId="365D2C67" w:rsidR="008E1D10" w:rsidRPr="002766E9" w:rsidRDefault="0074399A" w:rsidP="006A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E6415C" w:rsidRPr="00782F95">
        <w:rPr>
          <w:rFonts w:asciiTheme="majorBidi" w:hAnsiTheme="majorBidi" w:cstheme="majorBidi"/>
          <w:b/>
          <w:sz w:val="30"/>
          <w:szCs w:val="30"/>
          <w:cs/>
        </w:rPr>
        <w:t>สะสม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</w:t>
      </w:r>
    </w:p>
    <w:p w14:paraId="752C5A8E" w14:textId="5EEDBD58" w:rsidR="0074399A" w:rsidRPr="00782F95" w:rsidRDefault="0074399A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/>
          <w:b/>
          <w:sz w:val="30"/>
          <w:szCs w:val="30"/>
          <w:cs/>
        </w:rPr>
        <w:lastRenderedPageBreak/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เว้นแต่สัญญาเช่าที่โอนกรรมสิทธิ์ในสินทรัพย์ที่เช่าให้กับ</w:t>
      </w:r>
      <w:r w:rsidR="007B49A5"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บริษัทเมื่อสิ้นสุดสัญญาเช่า หรือ</w:t>
      </w:r>
      <w:r w:rsidR="004E4FC7" w:rsidRPr="00782F95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ซึ่งกำหนดตามเกณฑ์เดียวกันกับสินทรัพย์ที่เกี่ยวข้อง</w:t>
      </w:r>
    </w:p>
    <w:p w14:paraId="419AFCC9" w14:textId="77777777" w:rsidR="0074399A" w:rsidRPr="006A7113" w:rsidRDefault="0074399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D2E36E" w14:textId="17B6C62C" w:rsidR="00D85A25" w:rsidRDefault="006B6031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2830C5">
        <w:rPr>
          <w:rFonts w:ascii="Angsana New" w:hAnsi="Angsana New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</w:t>
      </w:r>
      <w:r w:rsidRPr="002830C5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2830C5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</w:t>
      </w:r>
      <w:r w:rsidRPr="002830C5">
        <w:rPr>
          <w:rFonts w:ascii="Angsana New" w:hAnsi="Angsana New"/>
          <w:sz w:val="30"/>
          <w:szCs w:val="30"/>
        </w:rPr>
        <w:t xml:space="preserve"> </w:t>
      </w:r>
      <w:r w:rsidRPr="002830C5">
        <w:rPr>
          <w:rFonts w:ascii="Angsana New" w:hAnsi="Angsana New" w:hint="cs"/>
          <w:sz w:val="30"/>
          <w:szCs w:val="30"/>
          <w:cs/>
        </w:rPr>
        <w:t>ทั้งนี้</w:t>
      </w:r>
      <w:r w:rsidRPr="002830C5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9DD5089" w14:textId="77777777" w:rsidR="002766E9" w:rsidRPr="006A7113" w:rsidRDefault="002766E9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9DCFC2C" w14:textId="082839F1" w:rsidR="00946093" w:rsidRPr="00782F95" w:rsidRDefault="007B49A5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F9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4399A" w:rsidRPr="001F7675">
        <w:rPr>
          <w:rFonts w:asciiTheme="majorBidi" w:hAnsiTheme="majorBidi" w:cstheme="majorBidi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</w:t>
      </w:r>
      <w:r w:rsidR="0074399A" w:rsidRPr="00782F95">
        <w:rPr>
          <w:rFonts w:asciiTheme="majorBidi" w:hAnsiTheme="majorBidi" w:cstheme="majorBidi"/>
          <w:b/>
          <w:sz w:val="30"/>
          <w:szCs w:val="30"/>
          <w:cs/>
        </w:rPr>
        <w:t xml:space="preserve"> อาคารและอุปกรณ์ใน</w:t>
      </w:r>
      <w:r w:rsidR="000D5085" w:rsidRPr="002830C5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1BCF4979" w14:textId="77777777" w:rsidR="000D053B" w:rsidRPr="006A7113" w:rsidRDefault="000D053B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B4FBF1B" w14:textId="77777777" w:rsidR="00384EB4" w:rsidRPr="00782F95" w:rsidRDefault="0049062B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14663C0" w14:textId="77777777" w:rsidR="00384EB4" w:rsidRPr="006A7113" w:rsidRDefault="00384EB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265886B" w14:textId="5B6BD364" w:rsidR="007F562C" w:rsidRDefault="006152E3" w:rsidP="002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7113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</w:t>
      </w:r>
      <w:r w:rsidR="007B49A5" w:rsidRPr="0071711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717113">
        <w:rPr>
          <w:rFonts w:ascii="Angsana New" w:hAnsi="Angsana New"/>
          <w:spacing w:val="4"/>
          <w:sz w:val="30"/>
          <w:szCs w:val="30"/>
          <w:cs/>
        </w:rPr>
        <w:t>บริษัทได้รับการทบทวนทุกวันสิ้นรอบระยะเวลารายงานว่ามีข้อบ่งชี้เรื่อง</w:t>
      </w:r>
      <w:r w:rsidRPr="00717113">
        <w:rPr>
          <w:rFonts w:ascii="Angsana New" w:hAnsi="Angsana New"/>
          <w:sz w:val="30"/>
          <w:szCs w:val="30"/>
          <w:cs/>
        </w:rPr>
        <w:t xml:space="preserve">การด้อยค่าหรือไม่ ในกรณีที่มีข้อบ่งชี้ </w:t>
      </w:r>
      <w:r w:rsidR="007B49A5" w:rsidRPr="0071711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17113">
        <w:rPr>
          <w:rFonts w:ascii="Angsana New" w:hAnsi="Angsana New"/>
          <w:sz w:val="30"/>
          <w:szCs w:val="30"/>
          <w:cs/>
        </w:rPr>
        <w:t xml:space="preserve">บริษัทจะทำการประมาณมูลค่าสินทรัพย์ที่คาดว่าจะได้รับคืน 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ค่าความนิยมและ</w:t>
      </w:r>
      <w:r w:rsidRPr="0071711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60417D" w:rsidRPr="00717113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717113">
        <w:rPr>
          <w:rFonts w:ascii="Angsana New" w:hAnsi="Angsana New"/>
          <w:spacing w:val="-4"/>
          <w:sz w:val="30"/>
          <w:szCs w:val="30"/>
          <w:cs/>
        </w:rPr>
        <w:t>ที่มีอายุการใช้ประโยชน์ไม่ทราบแน่นอน หรือยังไม่พร้อมใช้งาน</w:t>
      </w:r>
      <w:r w:rsidRPr="00717113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52999AC3" w14:textId="77777777" w:rsidR="00D85A25" w:rsidRPr="006A7113" w:rsidRDefault="00D85A25" w:rsidP="002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5831CE6" w14:textId="69D31935" w:rsidR="00EC757F" w:rsidRDefault="00EC757F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627AF572" w14:textId="77777777" w:rsidR="00D85A25" w:rsidRPr="006A7113" w:rsidRDefault="00D85A25" w:rsidP="00D85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93CC273" w14:textId="77777777" w:rsidR="00EC757F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AFCA1E7" w14:textId="77777777" w:rsidR="00EC757F" w:rsidRPr="006A7113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27E340" w14:textId="73B390D9" w:rsidR="005B1B39" w:rsidRPr="00782F95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ภาระผูกพันสุทธิของ</w:t>
      </w:r>
      <w:r w:rsidR="004E4FC7"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จากโครงการผลประโยชน์ที่กำหนดไว้ถูกคำนวณ</w:t>
      </w:r>
      <w:r w:rsidR="00311FEA" w:rsidRPr="00D83037">
        <w:rPr>
          <w:rFonts w:ascii="Angsana New" w:hAnsi="Angsana New"/>
          <w:i/>
          <w:spacing w:val="-2"/>
          <w:sz w:val="30"/>
          <w:szCs w:val="30"/>
          <w:cs/>
        </w:rPr>
        <w:t>จาก</w:t>
      </w:r>
      <w:r w:rsidRPr="00D83037">
        <w:rPr>
          <w:rFonts w:asciiTheme="majorBidi" w:hAnsiTheme="majorBidi" w:cstheme="majorBidi"/>
          <w:i/>
          <w:spacing w:val="-2"/>
          <w:sz w:val="30"/>
          <w:szCs w:val="30"/>
          <w:cs/>
        </w:rPr>
        <w:t>การประมาณผลประโยชน์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C71DE6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311FEA" w:rsidRPr="00782F95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311FEA" w:rsidRPr="00782F95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711E58DE" w14:textId="77777777" w:rsidR="008532CD" w:rsidRPr="006A7113" w:rsidRDefault="008532C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E0C1A8E" w14:textId="2F7D4183" w:rsidR="00D85A25" w:rsidRPr="002766E9" w:rsidRDefault="00EC757F" w:rsidP="001F7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Cs/>
          <w:sz w:val="20"/>
          <w:szCs w:val="20"/>
        </w:rPr>
      </w:pP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02AE6">
        <w:rPr>
          <w:rFonts w:asciiTheme="majorBidi" w:hAnsiTheme="majorBidi"/>
          <w:i/>
          <w:spacing w:val="6"/>
          <w:sz w:val="30"/>
          <w:szCs w:val="30"/>
          <w:cs/>
        </w:rPr>
        <w:t xml:space="preserve"> </w:t>
      </w:r>
      <w:r w:rsidRPr="00B02AE6">
        <w:rPr>
          <w:rFonts w:asciiTheme="majorBidi" w:hAnsiTheme="majorBidi" w:cstheme="majorBidi"/>
          <w:i/>
          <w:spacing w:val="6"/>
          <w:sz w:val="30"/>
          <w:szCs w:val="30"/>
          <w:cs/>
        </w:rPr>
        <w:t>ผลกำไรหรือขาดทุนจากการประมาณการ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ตามหลักคณิตศาสตร์ประกันภัยจะถูกรับรู้รายการใน</w:t>
      </w:r>
      <w:r w:rsidR="00CE244F" w:rsidRPr="00B02AE6">
        <w:rPr>
          <w:rFonts w:asciiTheme="majorBidi" w:hAnsiTheme="majorBidi" w:cstheme="majorBidi"/>
          <w:i/>
          <w:sz w:val="30"/>
          <w:szCs w:val="30"/>
          <w:cs/>
        </w:rPr>
        <w:t>กำไ</w:t>
      </w:r>
      <w:r w:rsidR="00A42E3E" w:rsidRPr="00B02AE6">
        <w:rPr>
          <w:rFonts w:asciiTheme="majorBidi" w:hAnsiTheme="majorBidi" w:cstheme="majorBidi"/>
          <w:i/>
          <w:sz w:val="30"/>
          <w:szCs w:val="30"/>
          <w:cs/>
        </w:rPr>
        <w:t>รขาดทุนเบ็ดเสร็จอื่น</w:t>
      </w:r>
      <w:r w:rsidRPr="00B02AE6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4E4FC7" w:rsidRPr="00B02AE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</w:t>
      </w:r>
      <w:r w:rsidRPr="00FE0A97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ณ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ต้นปี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โดยคำนึงถึงการเปลี่ยนแปลงใดๆ</w:t>
      </w:r>
      <w:r w:rsidRPr="00FE0A97">
        <w:rPr>
          <w:rFonts w:asciiTheme="majorBidi" w:hAnsiTheme="majorBidi"/>
          <w:iCs/>
          <w:spacing w:val="-4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</w:t>
      </w:r>
      <w:r w:rsidRPr="00B02AE6">
        <w:rPr>
          <w:rFonts w:asciiTheme="majorBidi" w:hAnsiTheme="majorBidi" w:cstheme="majorBidi"/>
          <w:i/>
          <w:sz w:val="30"/>
          <w:szCs w:val="30"/>
          <w:cs/>
        </w:rPr>
        <w:t>การสมทบเงิน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และการจ่ายชำระผลประโยชน์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ดอกเบี้ยจ่ายสุทธิและค่าใช้จ่ายอื่นๆ</w:t>
      </w:r>
      <w:r w:rsidRPr="00FE0A97">
        <w:rPr>
          <w:rFonts w:asciiTheme="majorBidi" w:hAnsiTheme="majorBidi"/>
          <w:i/>
          <w:spacing w:val="2"/>
          <w:sz w:val="30"/>
          <w:szCs w:val="30"/>
          <w:cs/>
        </w:rPr>
        <w:t xml:space="preserve"> </w:t>
      </w:r>
      <w:r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ที่เกี่ยวข้องกับโครงการผลประโยชน์</w:t>
      </w:r>
      <w:r w:rsidR="00CE5FBB" w:rsidRPr="00FE0A97">
        <w:rPr>
          <w:rFonts w:asciiTheme="majorBidi" w:hAnsiTheme="majorBidi" w:cstheme="majorBidi"/>
          <w:i/>
          <w:spacing w:val="2"/>
          <w:sz w:val="30"/>
          <w:szCs w:val="30"/>
          <w:cs/>
        </w:rPr>
        <w:t>รับรู้</w:t>
      </w:r>
      <w:r w:rsidR="00CE5FBB" w:rsidRPr="00B02AE6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38876D76" w14:textId="6E18C208" w:rsidR="00EC757F" w:rsidRPr="00782F95" w:rsidRDefault="00991E4F" w:rsidP="00991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="00EC757F" w:rsidRPr="00782F95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3E7F28D3" w14:textId="77777777" w:rsidR="00EC757F" w:rsidRPr="00914F1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AA1DCC7" w14:textId="13CCF495" w:rsidR="00AC5FC4" w:rsidRDefault="00EC757F" w:rsidP="00D0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F9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4E4FC7" w:rsidRPr="00782F95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782F9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72E77" w:rsidRPr="00782F95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</w:t>
      </w:r>
      <w:r w:rsidR="00CE244F" w:rsidRPr="00782F9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เมื่อเกิดขึ้น</w:t>
      </w:r>
    </w:p>
    <w:p w14:paraId="48AE2A98" w14:textId="417C65E7" w:rsidR="00C252C9" w:rsidRPr="00914F16" w:rsidRDefault="00C252C9" w:rsidP="00955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AD7DD46" w14:textId="1F18A775" w:rsidR="00EC757F" w:rsidRPr="00782F95" w:rsidRDefault="00931570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5650AF67" w14:textId="77777777" w:rsidR="00EC757F" w:rsidRPr="00914F1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752F6EE" w14:textId="0186A507" w:rsidR="00231C1A" w:rsidRPr="00782F95" w:rsidRDefault="00231C1A" w:rsidP="005918DD">
      <w:pPr>
        <w:pStyle w:val="ListParagraph"/>
        <w:numPr>
          <w:ilvl w:val="0"/>
          <w:numId w:val="27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การรับรู้รายได้</w:t>
      </w:r>
    </w:p>
    <w:p w14:paraId="2575A448" w14:textId="77777777" w:rsidR="00231C1A" w:rsidRPr="00914F16" w:rsidRDefault="00231C1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6B8BE95" w14:textId="37163F5E" w:rsidR="00CE78D7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E4FC7" w:rsidRPr="007B6292">
        <w:rPr>
          <w:rFonts w:asciiTheme="majorBidi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31C1A" w:rsidRPr="00782F95">
        <w:rPr>
          <w:rFonts w:ascii="Angsana New" w:hAnsi="Angsana New"/>
          <w:sz w:val="30"/>
          <w:szCs w:val="30"/>
          <w:cs/>
        </w:rPr>
        <w:t>รายได้ที่รับรู้ไม่รวม</w:t>
      </w:r>
      <w:r w:rsidRPr="00782F95">
        <w:rPr>
          <w:rFonts w:asciiTheme="majorBidi" w:hAnsiTheme="majorBidi" w:cstheme="majorBidi"/>
          <w:i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</w:p>
    <w:p w14:paraId="6B89C2BA" w14:textId="77777777" w:rsidR="00352244" w:rsidRPr="00914F16" w:rsidRDefault="0035224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7E903606" w14:textId="17CCB17D" w:rsidR="00EC757F" w:rsidRPr="00782F95" w:rsidRDefault="0082483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i/>
          <w:sz w:val="30"/>
        </w:rPr>
      </w:pPr>
      <w:r w:rsidRPr="00782F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การขายสินค้าและบริการ </w:t>
      </w:r>
    </w:p>
    <w:p w14:paraId="7D756E20" w14:textId="77777777" w:rsidR="00EC757F" w:rsidRPr="00914F1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6E989FC" w14:textId="5CDF47B4" w:rsidR="00520AE9" w:rsidRPr="00782F95" w:rsidRDefault="00520AE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รายได้จากการขายสินค้ารับรู้ ณ เวลาใดเวลาหนึ่งเมื่อ</w:t>
      </w:r>
      <w:r w:rsidR="004E4FC7" w:rsidRPr="007B6292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pacing w:val="6"/>
          <w:sz w:val="30"/>
          <w:szCs w:val="30"/>
          <w:cs/>
        </w:rPr>
        <w:t>โอนการควบคุมในสินค้าไปยังลูกค้า</w:t>
      </w:r>
      <w:r w:rsidRPr="00782F95">
        <w:rPr>
          <w:rFonts w:asciiTheme="majorBidi" w:hAnsiTheme="majorBidi" w:cstheme="majorBidi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782F95">
        <w:rPr>
          <w:rFonts w:asciiTheme="majorBidi" w:hAnsiTheme="majorBidi"/>
          <w:sz w:val="30"/>
          <w:szCs w:val="30"/>
          <w:cs/>
        </w:rPr>
        <w:t xml:space="preserve"> </w:t>
      </w:r>
      <w:r w:rsidRPr="00782F95">
        <w:rPr>
          <w:rFonts w:asciiTheme="majorBidi" w:hAnsiTheme="majorBidi" w:cstheme="majorBidi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="004E4FC7" w:rsidRPr="00717113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717113">
        <w:rPr>
          <w:rFonts w:asciiTheme="majorBidi" w:hAnsiTheme="majorBidi" w:cstheme="majorBidi"/>
          <w:spacing w:val="4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Pr="00782F95">
        <w:rPr>
          <w:rFonts w:asciiTheme="majorBidi" w:hAnsiTheme="majorBidi" w:cstheme="majorBidi"/>
          <w:sz w:val="30"/>
          <w:szCs w:val="30"/>
          <w:cs/>
        </w:rPr>
        <w:t>จากการขายสินค้า</w:t>
      </w:r>
      <w:r w:rsidR="00507330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7DFFC69F" w14:textId="77777777" w:rsidR="00BE15F1" w:rsidRPr="00914F16" w:rsidRDefault="00BE15F1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873C45C" w14:textId="0EC6B55C" w:rsidR="00BE15F1" w:rsidRPr="00782F95" w:rsidRDefault="00BE15F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ตามภาระที่ต้อง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ป</w:t>
      </w:r>
      <w:r w:rsidR="00717113">
        <w:rPr>
          <w:rFonts w:asciiTheme="majorBidi" w:hAnsiTheme="majorBidi" w:cstheme="majorBidi" w:hint="cs"/>
          <w:sz w:val="30"/>
          <w:szCs w:val="30"/>
          <w:cs/>
        </w:rPr>
        <w:t>ฏิ</w:t>
      </w:r>
      <w:r w:rsidR="00717113" w:rsidRPr="00782F95">
        <w:rPr>
          <w:rFonts w:asciiTheme="majorBidi" w:hAnsiTheme="majorBidi" w:cstheme="majorBidi" w:hint="cs"/>
          <w:sz w:val="30"/>
          <w:szCs w:val="30"/>
          <w:cs/>
        </w:rPr>
        <w:t>บัติ</w:t>
      </w:r>
      <w:r w:rsidR="001A1605" w:rsidRPr="00782F95">
        <w:rPr>
          <w:rFonts w:asciiTheme="majorBidi" w:hAnsiTheme="majorBidi" w:cstheme="majorBidi" w:hint="cs"/>
          <w:sz w:val="30"/>
          <w:szCs w:val="30"/>
          <w:cs/>
        </w:rPr>
        <w:t>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7739FA0C" w14:textId="77777777" w:rsidR="001B21A8" w:rsidRPr="00914F16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4F7EAF" w14:textId="366B0FD3" w:rsidR="00EC757F" w:rsidRPr="007B6292" w:rsidRDefault="001B21A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7B6292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3078A" w:rsidRPr="007B6292">
        <w:rPr>
          <w:rFonts w:ascii="Angsana New" w:hAnsi="Angsana New"/>
          <w:sz w:val="30"/>
          <w:szCs w:val="30"/>
          <w:cs/>
        </w:rPr>
        <w:t>รับรู้รายได้จากการขาย</w:t>
      </w:r>
      <w:r w:rsidRPr="007B6292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85296" w:rsidRPr="007B6292">
        <w:rPr>
          <w:rFonts w:asciiTheme="majorBidi" w:hAnsiTheme="majorBidi" w:cstheme="majorBidi"/>
          <w:sz w:val="30"/>
          <w:szCs w:val="30"/>
          <w:cs/>
        </w:rPr>
        <w:t>การให้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บริการแยกจากกัน </w:t>
      </w:r>
      <w:r w:rsidR="0083078A" w:rsidRPr="007B6292">
        <w:rPr>
          <w:rFonts w:ascii="Angsana New" w:hAnsi="Angsana New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</w:t>
      </w:r>
      <w:r w:rsidR="0083078A" w:rsidRPr="007B6292">
        <w:rPr>
          <w:rFonts w:ascii="Angsana New" w:hAnsi="Angsana New"/>
          <w:spacing w:val="-4"/>
          <w:sz w:val="30"/>
          <w:szCs w:val="30"/>
          <w:cs/>
        </w:rPr>
        <w:t>ประโยชน์จากสินค้าหรือบริการนั้น</w:t>
      </w:r>
      <w:r w:rsidRPr="007B629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7B6292">
        <w:rPr>
          <w:rFonts w:asciiTheme="majorBidi" w:hAnsiTheme="majorBidi" w:cstheme="majorBidi"/>
          <w:sz w:val="30"/>
          <w:szCs w:val="30"/>
          <w:cs/>
        </w:rPr>
        <w:t xml:space="preserve">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</w:t>
      </w:r>
      <w:r w:rsidR="004E4FC7" w:rsidRPr="007B629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6292">
        <w:rPr>
          <w:rFonts w:asciiTheme="majorBidi" w:hAnsiTheme="majorBidi" w:cstheme="majorBidi"/>
          <w:sz w:val="30"/>
          <w:szCs w:val="30"/>
          <w:cs/>
        </w:rPr>
        <w:t>ขายสินค้าและบริการเป็นเอกเทศแยกต่างหาก</w:t>
      </w:r>
    </w:p>
    <w:p w14:paraId="4C0AD30A" w14:textId="7B3169B4" w:rsidR="001B21A8" w:rsidRPr="00914F16" w:rsidRDefault="001B21A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3A34D35" w14:textId="1F0041A6" w:rsidR="00B3201A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B629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10577" w:rsidRPr="007B629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มีจังหวะเวลาของการรับรู้รายได้ส่วนใหญ่มาจากการขาย โดยเป็นรายได้ที่รับรู้ ณ </w:t>
      </w:r>
      <w:r w:rsidR="00C10577" w:rsidRPr="00021AE4">
        <w:rPr>
          <w:rFonts w:asciiTheme="majorBidi" w:hAnsiTheme="majorBidi" w:cstheme="majorBidi"/>
          <w:spacing w:val="-2"/>
          <w:sz w:val="30"/>
          <w:szCs w:val="30"/>
          <w:cs/>
        </w:rPr>
        <w:t>เวลาใดเวลาหนึ่ง</w:t>
      </w:r>
    </w:p>
    <w:p w14:paraId="67E33C51" w14:textId="77777777" w:rsidR="00352244" w:rsidRPr="00914F16" w:rsidRDefault="0035224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00F31BB" w14:textId="5F598E61" w:rsidR="00451F8C" w:rsidRPr="00F75278" w:rsidRDefault="00451F8C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="Angsana New" w:hAnsi="Angsana New"/>
          <w:i/>
          <w:iCs/>
          <w:sz w:val="30"/>
          <w:szCs w:val="30"/>
        </w:rPr>
      </w:pPr>
      <w:r w:rsidRPr="00F75278">
        <w:rPr>
          <w:rFonts w:ascii="Angsana New" w:hAnsi="Angsana New"/>
          <w:i/>
          <w:iCs/>
          <w:sz w:val="30"/>
          <w:szCs w:val="30"/>
          <w:cs/>
        </w:rPr>
        <w:t xml:space="preserve">รายได้จากธุรกิจนิคมอุตสาหกรรม </w:t>
      </w:r>
    </w:p>
    <w:p w14:paraId="09B81A93" w14:textId="77777777" w:rsidR="00362528" w:rsidRPr="00914F16" w:rsidRDefault="0036252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5CD3511" w14:textId="516CC627" w:rsidR="00352244" w:rsidRPr="00914F16" w:rsidRDefault="00451F8C" w:rsidP="006A7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51"/>
        <w:jc w:val="thaiDistribute"/>
        <w:rPr>
          <w:rFonts w:asciiTheme="majorBidi" w:hAnsiTheme="majorBidi" w:cstheme="majorBidi"/>
          <w:sz w:val="20"/>
          <w:szCs w:val="20"/>
        </w:rPr>
      </w:pPr>
      <w:r w:rsidRPr="00782F95">
        <w:rPr>
          <w:rFonts w:ascii="Angsana New" w:hAnsi="Angsana New"/>
          <w:sz w:val="30"/>
          <w:szCs w:val="30"/>
          <w:cs/>
        </w:rPr>
        <w:t>รายได้จะรับรู้ใน</w:t>
      </w:r>
      <w:r w:rsidRPr="00782F95">
        <w:rPr>
          <w:rFonts w:ascii="Angsana New" w:hAnsi="Angsana New" w:hint="cs"/>
          <w:sz w:val="30"/>
          <w:szCs w:val="30"/>
          <w:cs/>
        </w:rPr>
        <w:t>กำไรหรือขาดทุนเฉ</w:t>
      </w:r>
      <w:r w:rsidR="00362528" w:rsidRPr="00782F95">
        <w:rPr>
          <w:rFonts w:ascii="Angsana New" w:hAnsi="Angsana New" w:hint="cs"/>
          <w:sz w:val="30"/>
          <w:szCs w:val="30"/>
          <w:cs/>
        </w:rPr>
        <w:t>พาะพื้</w:t>
      </w:r>
      <w:r w:rsidRPr="00782F95">
        <w:rPr>
          <w:rFonts w:ascii="Angsana New" w:hAnsi="Angsana New" w:hint="cs"/>
          <w:sz w:val="30"/>
          <w:szCs w:val="30"/>
          <w:cs/>
        </w:rPr>
        <w:t>นที่ที่มีการโอนกรรมสิทธิ์</w:t>
      </w:r>
    </w:p>
    <w:p w14:paraId="571D3BEB" w14:textId="6B38960E" w:rsidR="0083078A" w:rsidRPr="00782F95" w:rsidRDefault="00614E98" w:rsidP="005918DD">
      <w:pPr>
        <w:pStyle w:val="ListParagraph"/>
        <w:numPr>
          <w:ilvl w:val="0"/>
          <w:numId w:val="27"/>
        </w:numPr>
        <w:spacing w:after="0" w:line="240" w:lineRule="auto"/>
        <w:ind w:left="851" w:hanging="284"/>
        <w:contextualSpacing w:val="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82F95">
        <w:rPr>
          <w:rFonts w:asciiTheme="majorBidi" w:eastAsia="Times New Roman" w:hAnsiTheme="majorBidi" w:cstheme="majorBidi"/>
          <w:i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p w14:paraId="1EC55655" w14:textId="138DB8D9" w:rsidR="0083078A" w:rsidRPr="00914F16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459325" w14:textId="575EE327" w:rsidR="00364812" w:rsidRPr="00782F95" w:rsidRDefault="00364812" w:rsidP="009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3793">
        <w:rPr>
          <w:rFonts w:ascii="Angsana New" w:hAnsi="Angsana New"/>
          <w:spacing w:val="2"/>
          <w:sz w:val="30"/>
          <w:szCs w:val="30"/>
          <w:cs/>
        </w:rPr>
        <w:t>สินทรัพย์ที่เกิดจากสัญญารับรู้เมื่อ</w:t>
      </w:r>
      <w:r w:rsidR="004E4FC7" w:rsidRPr="0053379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2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</w:t>
      </w:r>
      <w:r w:rsidRPr="00533793">
        <w:rPr>
          <w:rFonts w:ascii="Angsana New" w:hAnsi="Angsana New"/>
          <w:spacing w:val="4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4"/>
          <w:sz w:val="30"/>
          <w:szCs w:val="30"/>
          <w:cs/>
        </w:rPr>
        <w:t>คาดว่าจะได้รับ</w:t>
      </w:r>
      <w:r w:rsidRPr="00533793">
        <w:rPr>
          <w:rFonts w:ascii="Angsana New" w:hAnsi="Angsana New"/>
          <w:spacing w:val="-4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</w:t>
      </w:r>
      <w:r w:rsidRPr="00533793">
        <w:rPr>
          <w:rFonts w:ascii="Angsana New" w:hAnsi="Angsana New"/>
          <w:spacing w:val="4"/>
          <w:sz w:val="30"/>
          <w:szCs w:val="30"/>
          <w:cs/>
        </w:rPr>
        <w:t>เมื่อ</w:t>
      </w:r>
      <w:r w:rsidR="004E4FC7" w:rsidRPr="00533793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147759" w:rsidRPr="00533793">
        <w:rPr>
          <w:rFonts w:ascii="Angsana New" w:hAnsi="Angsana New" w:hint="cs"/>
          <w:spacing w:val="4"/>
          <w:sz w:val="30"/>
          <w:szCs w:val="30"/>
          <w:cs/>
        </w:rPr>
        <w:t>มีสิทธิที่ปราศจากเงื่อนไขในการได้รับสิ่งตอบแทน ซึ่งโดยทั่วไปเกิดขึ้นเมื่อกลุ่มบริษัท</w:t>
      </w:r>
      <w:r w:rsidR="00147759">
        <w:rPr>
          <w:rFonts w:ascii="Angsana New" w:hAnsi="Angsana New" w:hint="cs"/>
          <w:sz w:val="30"/>
          <w:szCs w:val="30"/>
          <w:cs/>
        </w:rPr>
        <w:t>ออกใบแจ้งหนี้ให้กับลูกค้า</w:t>
      </w:r>
    </w:p>
    <w:p w14:paraId="6932B54C" w14:textId="77777777" w:rsidR="0083078A" w:rsidRPr="00914F16" w:rsidRDefault="0083078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09CFD03" w14:textId="0D02F514" w:rsidR="00B3201A" w:rsidRPr="00533793" w:rsidRDefault="0083078A" w:rsidP="009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Pr="00533793">
        <w:rPr>
          <w:rFonts w:ascii="Angsana New" w:hAnsi="Angsana New"/>
          <w:spacing w:val="-6"/>
          <w:sz w:val="30"/>
          <w:szCs w:val="30"/>
          <w:cs/>
        </w:rPr>
        <w:t>รับรู้เมื่อ</w:t>
      </w:r>
      <w:r w:rsidR="004E4FC7" w:rsidRPr="0053379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pacing w:val="-6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Pr="00533793">
        <w:rPr>
          <w:rFonts w:ascii="Angsana New" w:hAnsi="Angsana New"/>
          <w:sz w:val="30"/>
          <w:szCs w:val="30"/>
          <w:cs/>
        </w:rPr>
        <w:t>ก่อนที่</w:t>
      </w:r>
      <w:r w:rsidR="004E4FC7" w:rsidRPr="00533793">
        <w:rPr>
          <w:rFonts w:ascii="Angsana New" w:hAnsi="Angsana New"/>
          <w:sz w:val="30"/>
          <w:szCs w:val="30"/>
          <w:cs/>
        </w:rPr>
        <w:t>กลุ่มบริษัท</w:t>
      </w:r>
      <w:r w:rsidRPr="00533793">
        <w:rPr>
          <w:rFonts w:ascii="Angsana New" w:hAnsi="Angsana New"/>
          <w:sz w:val="30"/>
          <w:szCs w:val="30"/>
          <w:cs/>
        </w:rPr>
        <w:t xml:space="preserve">รับรู้รายได้ที่เกี่ยวข้อง </w:t>
      </w:r>
    </w:p>
    <w:p w14:paraId="4580B2FF" w14:textId="4F773988" w:rsidR="00362528" w:rsidRPr="00914F16" w:rsidRDefault="00362528" w:rsidP="00FF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44FF205" w14:textId="63779A3F" w:rsidR="00EC757F" w:rsidRPr="00782F95" w:rsidRDefault="00EC757F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F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A048992" w14:textId="77777777" w:rsidR="00EC757F" w:rsidRPr="00914F16" w:rsidRDefault="00EC757F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B1EAB7D" w14:textId="35D56E12" w:rsidR="00EC757F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8584D" w:rsidRPr="00D8303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50240" w:rsidRPr="00D83037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รับรู้ใน</w:t>
      </w:r>
      <w:r w:rsidR="00CE244F" w:rsidRPr="00D830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กำไรหรือขาดทุน </w:t>
      </w:r>
      <w:r w:rsidRPr="00D83037">
        <w:rPr>
          <w:rFonts w:asciiTheme="majorBidi" w:hAnsiTheme="majorBidi" w:cstheme="majorBidi"/>
          <w:spacing w:val="-4"/>
          <w:sz w:val="30"/>
          <w:szCs w:val="30"/>
          <w:cs/>
        </w:rPr>
        <w:t>เว้นแต่ในส่วนที่เกี่ยวกับรายการที่รับรู้</w:t>
      </w:r>
      <w:r w:rsidR="00F51597" w:rsidRPr="00D83037">
        <w:rPr>
          <w:rFonts w:asciiTheme="majorBidi" w:hAnsiTheme="majorBidi" w:cstheme="majorBidi"/>
          <w:spacing w:val="-4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14:paraId="0C4AE598" w14:textId="77777777" w:rsidR="0094424E" w:rsidRPr="00914F16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A088E1E" w14:textId="47D7878F" w:rsidR="00150240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F0E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6F0EB0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6F0E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ภาษีเงินได้ ฉบับแก้ไขเพิ่มเติมเรื่องการปฏิรูปภาษีระหว่างประเทศ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</w:p>
    <w:p w14:paraId="3278569C" w14:textId="77777777" w:rsidR="00D85A25" w:rsidRPr="00914F16" w:rsidRDefault="00D85A25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351CFAE" w14:textId="54FAB762" w:rsidR="002766E9" w:rsidRDefault="00EC757F" w:rsidP="002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33793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และหนี้สินและจำนวนที่ใช้เพื่อความมุ่งหมายทางภาษี</w:t>
      </w:r>
      <w:r w:rsidRPr="00533793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533793">
        <w:rPr>
          <w:rFonts w:asciiTheme="majorBidi" w:hAnsiTheme="majorBidi" w:cstheme="majorBidi"/>
          <w:spacing w:val="4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Pr="00533793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Pr="00467354">
        <w:rPr>
          <w:rFonts w:asciiTheme="majorBidi" w:hAnsiTheme="majorBidi" w:cstheme="majorBidi"/>
          <w:sz w:val="30"/>
          <w:szCs w:val="30"/>
          <w:cs/>
        </w:rPr>
        <w:t>ชั่วคราว</w:t>
      </w:r>
      <w:r w:rsidR="00080D8B" w:rsidRPr="00467354">
        <w:rPr>
          <w:rFonts w:asciiTheme="majorBidi" w:hAnsiTheme="majorBidi"/>
          <w:sz w:val="30"/>
          <w:szCs w:val="30"/>
          <w:cs/>
        </w:rPr>
        <w:t>สำหรับ</w:t>
      </w:r>
      <w:r w:rsidR="00080D8B" w:rsidRPr="00467354">
        <w:rPr>
          <w:rFonts w:asciiTheme="majorBidi" w:hAnsiTheme="majorBidi" w:cstheme="majorBidi"/>
          <w:sz w:val="30"/>
          <w:szCs w:val="30"/>
          <w:cs/>
        </w:rPr>
        <w:t>การรับรู้ค่า</w:t>
      </w:r>
      <w:r w:rsidR="00080D8B" w:rsidRPr="00467354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="00080D8B" w:rsidRPr="00467354">
        <w:rPr>
          <w:rFonts w:asciiTheme="majorBidi" w:hAnsiTheme="majorBidi" w:cstheme="majorBidi"/>
          <w:sz w:val="30"/>
          <w:szCs w:val="30"/>
          <w:cs/>
        </w:rPr>
        <w:t>นิยมในครั้งแรก</w:t>
      </w:r>
      <w:r w:rsidRPr="00467354">
        <w:rPr>
          <w:rFonts w:asciiTheme="majorBidi" w:hAnsiTheme="majorBidi"/>
          <w:sz w:val="30"/>
          <w:szCs w:val="30"/>
          <w:cs/>
        </w:rPr>
        <w:t xml:space="preserve"> </w:t>
      </w:r>
      <w:r w:rsidRPr="00467354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</w:t>
      </w:r>
      <w:r w:rsidRPr="006F0EB0">
        <w:rPr>
          <w:rFonts w:asciiTheme="majorBidi" w:hAnsiTheme="majorBidi" w:cstheme="majorBidi"/>
          <w:sz w:val="30"/>
          <w:szCs w:val="30"/>
          <w:cs/>
        </w:rPr>
        <w:t>การรวมธุรกิจ</w:t>
      </w:r>
      <w:r w:rsidR="0094424E" w:rsidRPr="006F0EB0">
        <w:rPr>
          <w:rFonts w:asciiTheme="majorBidi" w:hAnsiTheme="majorBidi" w:cstheme="majorBidi"/>
          <w:spacing w:val="4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94424E" w:rsidRPr="006F0EB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6F0EB0">
        <w:rPr>
          <w:rFonts w:asciiTheme="majorBidi" w:hAnsiTheme="majorBidi" w:cstheme="majorBidi"/>
          <w:spacing w:val="6"/>
          <w:sz w:val="30"/>
          <w:szCs w:val="30"/>
          <w:cs/>
        </w:rPr>
        <w:t>และผลแตกต่างที่เกี่ยวข้องกับเงินลงทุน</w:t>
      </w:r>
      <w:r w:rsidRPr="006F0EB0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F51597" w:rsidRPr="006F0EB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EA65C8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ย่อยและบริษัท</w:t>
      </w:r>
      <w:r w:rsidR="00F51597" w:rsidRPr="006F0EB0">
        <w:rPr>
          <w:rFonts w:asciiTheme="majorBidi" w:hAnsiTheme="majorBidi" w:cstheme="majorBidi"/>
          <w:spacing w:val="-4"/>
          <w:sz w:val="30"/>
          <w:szCs w:val="30"/>
          <w:cs/>
        </w:rPr>
        <w:t>ร่วม</w:t>
      </w:r>
      <w:r w:rsidR="00080D8B" w:rsidRPr="006F0E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6415C" w:rsidRPr="006F0EB0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080D8B" w:rsidRPr="006F0EB0">
        <w:rPr>
          <w:rFonts w:asciiTheme="majorBidi" w:hAnsiTheme="majorBidi"/>
          <w:spacing w:val="-4"/>
          <w:sz w:val="30"/>
          <w:szCs w:val="30"/>
          <w:cs/>
        </w:rPr>
        <w:t>กลุ่ม</w:t>
      </w:r>
      <w:r w:rsidR="00E6415C" w:rsidRPr="006F0EB0">
        <w:rPr>
          <w:rFonts w:asciiTheme="majorBidi" w:hAnsiTheme="majorBidi"/>
          <w:spacing w:val="-4"/>
          <w:sz w:val="30"/>
          <w:szCs w:val="30"/>
          <w:cs/>
        </w:rPr>
        <w:t>บริษัทสามารถควบคุมระยะเวลาในการกลับรายการของ</w:t>
      </w:r>
      <w:r w:rsidR="00E6415C" w:rsidRPr="00533793">
        <w:rPr>
          <w:rFonts w:asciiTheme="majorBidi" w:hAnsiTheme="majorBidi"/>
          <w:spacing w:val="-4"/>
          <w:sz w:val="30"/>
          <w:szCs w:val="30"/>
          <w:cs/>
        </w:rPr>
        <w:t>ผลแตกต่างชั่วคราวและมีความเป็นไปได้</w:t>
      </w:r>
      <w:r w:rsidR="00E6415C" w:rsidRPr="00533793">
        <w:rPr>
          <w:rFonts w:asciiTheme="majorBidi" w:hAnsiTheme="majorBidi"/>
          <w:sz w:val="30"/>
          <w:szCs w:val="30"/>
          <w:cs/>
        </w:rPr>
        <w:t>ค่อนข้างแน่ว่า</w:t>
      </w:r>
      <w:r w:rsidRPr="00533793">
        <w:rPr>
          <w:rFonts w:asciiTheme="majorBidi" w:hAnsiTheme="majorBidi" w:cstheme="majorBidi"/>
          <w:sz w:val="30"/>
          <w:szCs w:val="30"/>
          <w:cs/>
        </w:rPr>
        <w:t>จะไม่กลับรายการในอนาคตอันใกล้</w:t>
      </w:r>
    </w:p>
    <w:p w14:paraId="315A160D" w14:textId="77777777" w:rsidR="00914F16" w:rsidRPr="00914F16" w:rsidRDefault="00914F16" w:rsidP="00200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29C7E5" w14:textId="680CB654" w:rsidR="00D85A25" w:rsidRPr="00EA2098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16"/>
          <w:szCs w:val="16"/>
        </w:rPr>
      </w:pPr>
      <w:r w:rsidRPr="00C7376E">
        <w:rPr>
          <w:rFonts w:asciiTheme="majorBidi" w:hAnsiTheme="majorBidi" w:cstheme="majorBidi"/>
          <w:spacing w:val="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E4FC7" w:rsidRPr="00C7376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7376E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</w:rPr>
        <w:t>วันสิ้นรอบระยะเวลา</w:t>
      </w:r>
      <w:r w:rsidRPr="00782F95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5C43E3" w:rsidRPr="00782F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43E3" w:rsidRPr="00782F95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</w:t>
      </w:r>
      <w:bookmarkStart w:id="4" w:name="_Hlk120894863"/>
      <w:r w:rsidR="005C43E3" w:rsidRPr="00782F95">
        <w:rPr>
          <w:rFonts w:ascii="Angsana New" w:hAnsi="Angsana New"/>
          <w:sz w:val="30"/>
          <w:szCs w:val="30"/>
          <w:cs/>
        </w:rPr>
        <w:t>ณ วัน</w:t>
      </w:r>
      <w:bookmarkEnd w:id="4"/>
      <w:r w:rsidR="00DA5DA8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="004B02B4" w:rsidRPr="00782F95">
        <w:rPr>
          <w:rFonts w:ascii="Angsana New" w:hAnsi="Angsana New"/>
          <w:sz w:val="30"/>
          <w:szCs w:val="30"/>
          <w:cs/>
        </w:rPr>
        <w:t>รายงาน</w:t>
      </w:r>
    </w:p>
    <w:p w14:paraId="147CB237" w14:textId="11EAD724" w:rsidR="0014722F" w:rsidRPr="00782F95" w:rsidRDefault="00EC757F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2F9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C7376E">
        <w:rPr>
          <w:rFonts w:asciiTheme="majorBidi" w:hAnsiTheme="majorBidi" w:cstheme="majorBidi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</w:t>
      </w:r>
      <w:r w:rsidRPr="00782F95">
        <w:rPr>
          <w:rFonts w:asciiTheme="majorBidi" w:hAnsiTheme="majorBidi" w:cstheme="majorBidi"/>
          <w:sz w:val="30"/>
          <w:szCs w:val="30"/>
          <w:cs/>
        </w:rPr>
        <w:t>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94C2BE8" w14:textId="29E19A5D" w:rsidR="00C40705" w:rsidRPr="00914F16" w:rsidRDefault="00C40705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3CB92D0" w14:textId="15F68FAF" w:rsidR="007B12AD" w:rsidRPr="00A62EE9" w:rsidRDefault="005C43E3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2E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C8DBAF2" w14:textId="43D915AD" w:rsidR="005C43E3" w:rsidRPr="00914F16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7A21667C" w14:textId="08743D57" w:rsidR="00281D78" w:rsidRPr="00D83037" w:rsidRDefault="00281D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A62EE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3019B98" w14:textId="77777777" w:rsidR="00281D78" w:rsidRPr="00914F16" w:rsidRDefault="00281D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272493A9" w14:textId="6EA0217F" w:rsidR="005C43E3" w:rsidRDefault="005C43E3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4B02B4" w:rsidRPr="00C7376E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 xml:space="preserve">เงินตราต่างประเทศและบันทึกตามเกณฑ์ราคาทุนเดิม </w:t>
      </w:r>
      <w:r w:rsidRPr="00C7376E">
        <w:rPr>
          <w:rFonts w:ascii="Angsana New" w:hAnsi="Angsana New"/>
          <w:spacing w:val="-4"/>
          <w:sz w:val="30"/>
          <w:szCs w:val="30"/>
          <w:cs/>
        </w:rPr>
        <w:t>แปลงค่</w:t>
      </w:r>
      <w:r w:rsidR="004B02B4" w:rsidRPr="00C7376E">
        <w:rPr>
          <w:rFonts w:ascii="Angsana New" w:hAnsi="Angsana New"/>
          <w:spacing w:val="-4"/>
          <w:sz w:val="30"/>
          <w:szCs w:val="30"/>
          <w:cs/>
        </w:rPr>
        <w:t>า</w:t>
      </w:r>
      <w:r w:rsidRPr="00C7376E">
        <w:rPr>
          <w:rFonts w:ascii="Angsana New" w:hAnsi="Angsana New"/>
          <w:spacing w:val="-4"/>
          <w:sz w:val="30"/>
          <w:szCs w:val="30"/>
          <w:cs/>
        </w:rPr>
        <w:t>เป็นสกุลเงินที่ใช้ในการดำเนินงาน</w:t>
      </w:r>
      <w:r w:rsidR="00995FA4" w:rsidRPr="00C7376E">
        <w:rPr>
          <w:rFonts w:ascii="Angsana New" w:hAnsi="Angsana New" w:hint="cs"/>
          <w:spacing w:val="-4"/>
          <w:sz w:val="30"/>
          <w:szCs w:val="30"/>
          <w:cs/>
        </w:rPr>
        <w:t>ของแต่ละบริษัท</w:t>
      </w:r>
      <w:r w:rsidR="00995FA4" w:rsidRPr="00C7376E">
        <w:rPr>
          <w:rFonts w:ascii="Angsana New" w:hAnsi="Angsana New" w:hint="cs"/>
          <w:sz w:val="30"/>
          <w:szCs w:val="30"/>
          <w:cs/>
        </w:rPr>
        <w:t>ในกลุ่มบริษัท</w:t>
      </w:r>
      <w:r w:rsidRPr="00C7376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E618E4" w:rsidRPr="00C7376E">
        <w:rPr>
          <w:rFonts w:ascii="Angsana New" w:hAnsi="Angsana New"/>
          <w:sz w:val="30"/>
          <w:szCs w:val="30"/>
          <w:cs/>
        </w:rPr>
        <w:t xml:space="preserve"> </w:t>
      </w:r>
    </w:p>
    <w:p w14:paraId="10320950" w14:textId="77777777" w:rsidR="00EA2098" w:rsidRPr="00914F16" w:rsidRDefault="00EA209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5A85ED" w14:textId="7CE1BC70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bookmarkStart w:id="5" w:name="_Hlk24991760"/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วันสิ้นรอบระยะเวลารายงาน</w:t>
      </w:r>
      <w:r w:rsidRPr="00C7376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แปลงค่าเป็น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สกุลเงินที่ใช้ในการดำเนินงานโดยใช้อัตราแลกเปลี่ยน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C7376E">
        <w:rPr>
          <w:rFonts w:asciiTheme="majorBidi" w:hAnsiTheme="majorBidi"/>
          <w:sz w:val="30"/>
          <w:szCs w:val="30"/>
          <w:cs/>
        </w:rPr>
        <w:t xml:space="preserve"> </w:t>
      </w:r>
      <w:r w:rsidRPr="00C7376E">
        <w:rPr>
          <w:rFonts w:asciiTheme="majorBidi" w:hAnsiTheme="majorBidi" w:cstheme="majorBidi"/>
          <w:sz w:val="30"/>
          <w:szCs w:val="30"/>
          <w:cs/>
          <w:lang w:val="th-TH"/>
        </w:rPr>
        <w:t>วันสิ้นรอบระยะเวลารายงาน</w:t>
      </w:r>
    </w:p>
    <w:p w14:paraId="4CD088A6" w14:textId="77777777" w:rsidR="007B12AD" w:rsidRPr="00914F16" w:rsidRDefault="007B12AD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5"/>
    <w:p w14:paraId="39680ED3" w14:textId="06F421AA" w:rsidR="007B12AD" w:rsidRPr="00C7376E" w:rsidRDefault="007B12AD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7376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3A473430" w14:textId="77777777" w:rsidR="00AD50C6" w:rsidRPr="00914F16" w:rsidRDefault="00AD50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FFB2397" w14:textId="2FE6A3E3" w:rsidR="00362528" w:rsidRDefault="0017014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D27CA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ผลต่างของอัตราแลกเปลี่ยนที่เกิดจากการ</w:t>
      </w:r>
      <w:r w:rsidRPr="00D27CA2">
        <w:rPr>
          <w:rFonts w:asciiTheme="majorBidi" w:hAnsiTheme="majorBidi" w:cstheme="majorBidi"/>
          <w:sz w:val="30"/>
          <w:szCs w:val="30"/>
          <w:cs/>
          <w:lang w:val="th-TH"/>
        </w:rPr>
        <w:t>แปลงค่า</w:t>
      </w:r>
      <w:r w:rsidR="004B02B4" w:rsidRPr="00D27CA2">
        <w:rPr>
          <w:rFonts w:asciiTheme="majorBidi" w:hAnsiTheme="majorBidi" w:cstheme="majorBidi"/>
          <w:sz w:val="30"/>
          <w:szCs w:val="30"/>
          <w:cs/>
          <w:lang w:val="th-TH"/>
        </w:rPr>
        <w:t>รับรู้</w:t>
      </w:r>
      <w:r w:rsidRPr="00D27CA2">
        <w:rPr>
          <w:rFonts w:asciiTheme="majorBidi" w:hAnsiTheme="majorBidi" w:cstheme="majorBidi"/>
          <w:sz w:val="30"/>
          <w:szCs w:val="30"/>
          <w:cs/>
        </w:rPr>
        <w:t>ในกำไรหรือ</w:t>
      </w:r>
      <w:r w:rsidRPr="00D27CA2">
        <w:rPr>
          <w:rFonts w:asciiTheme="majorBidi" w:hAnsiTheme="majorBidi" w:cstheme="majorBidi"/>
          <w:sz w:val="30"/>
          <w:szCs w:val="30"/>
          <w:cs/>
          <w:lang w:val="th-TH"/>
        </w:rPr>
        <w:t>ขาดทุน ยกเว้นผลต่างของอัตราแลกเปลี่ยนที่เกิดขึ้นจากการแปลงค่า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5E377D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45074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>และการป้องกันความเสี่ยง</w:t>
      </w:r>
      <w:r w:rsidR="00137535" w:rsidRPr="00D27CA2">
        <w:rPr>
          <w:rFonts w:asciiTheme="majorBidi" w:hAnsiTheme="majorBidi" w:cstheme="majorBidi" w:hint="cs"/>
          <w:sz w:val="30"/>
          <w:szCs w:val="30"/>
          <w:cs/>
          <w:lang w:val="th-TH"/>
        </w:rPr>
        <w:t>ในกระแสเงินสดเฉพาะส่วนที่มีประสิทธิผล</w:t>
      </w:r>
      <w:r w:rsidR="00EC14C6" w:rsidRPr="00D27CA2">
        <w:rPr>
          <w:rFonts w:asciiTheme="majorBidi" w:hAnsiTheme="majorBidi"/>
          <w:sz w:val="30"/>
          <w:szCs w:val="30"/>
          <w:cs/>
          <w:lang w:val="th-TH"/>
        </w:rPr>
        <w:t>จะรับรู้เข้ากำไรขาดทุนเบ็ดเสร็จอื่น</w:t>
      </w:r>
    </w:p>
    <w:p w14:paraId="3E2A1382" w14:textId="2CA259F3" w:rsidR="00D85A25" w:rsidRPr="00914F16" w:rsidRDefault="00D85A25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E35FE90" w14:textId="7FEE806D" w:rsidR="00EC14C6" w:rsidRPr="00782F95" w:rsidRDefault="00EC14C6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F95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5873BC78" w14:textId="77777777" w:rsidR="00EC14C6" w:rsidRPr="00914F16" w:rsidRDefault="00EC14C6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53182B71" w14:textId="791FFCB8" w:rsidR="00914F16" w:rsidRDefault="00EC14C6" w:rsidP="0048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7376E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</w:t>
      </w:r>
      <w:r w:rsidRPr="00C7376E">
        <w:rPr>
          <w:rFonts w:ascii="Angsana New" w:hAnsi="Angsana New" w:hint="cs"/>
          <w:spacing w:val="-2"/>
          <w:sz w:val="30"/>
          <w:szCs w:val="30"/>
          <w:cs/>
        </w:rPr>
        <w:t>หน่วยงาน</w:t>
      </w:r>
      <w:r w:rsidRPr="00C7376E">
        <w:rPr>
          <w:rFonts w:ascii="Angsana New" w:hAnsi="Angsana New"/>
          <w:spacing w:val="-2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</w:t>
      </w:r>
      <w:r w:rsidRPr="00782F95">
        <w:rPr>
          <w:rFonts w:ascii="Angsana New" w:hAnsi="Angsana New"/>
          <w:sz w:val="30"/>
          <w:szCs w:val="30"/>
          <w:cs/>
        </w:rPr>
        <w:t>จากการซื้อหน่วยงานต่างประเทศ แปลงค่าเป็นเงินบาทโดยใช้อัตราแลกเปลี่ยน ณ วันที่รายงาน รายได้และ</w:t>
      </w:r>
      <w:r w:rsidRPr="00C7376E">
        <w:rPr>
          <w:rFonts w:ascii="Angsana New" w:hAnsi="Angsana New"/>
          <w:spacing w:val="4"/>
          <w:sz w:val="30"/>
          <w:szCs w:val="30"/>
          <w:cs/>
        </w:rPr>
        <w:t>ค่าใช้จ่ายของหน่วยงานต่างประเทศ แปลงค่าเป็นเงินบาทโดยใช้อัตราแลกเปลี่ยน</w:t>
      </w:r>
      <w:r w:rsidRPr="00C7376E">
        <w:rPr>
          <w:rFonts w:ascii="Angsana New" w:hAnsi="Angsana New" w:hint="cs"/>
          <w:spacing w:val="4"/>
          <w:sz w:val="30"/>
          <w:szCs w:val="30"/>
          <w:cs/>
        </w:rPr>
        <w:t>ถัวเฉลี่ย</w:t>
      </w:r>
      <w:r w:rsidRPr="00C7376E">
        <w:rPr>
          <w:rFonts w:ascii="Angsana New" w:hAnsi="Angsana New"/>
          <w:spacing w:val="4"/>
          <w:sz w:val="30"/>
          <w:szCs w:val="30"/>
          <w:cs/>
        </w:rPr>
        <w:t>ที่ใกล้เคียงกับ</w:t>
      </w:r>
      <w:r w:rsidRPr="00782F95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 ผลต่างจากอัตราแลกเปลี่ยนที่เกิดจากการแปลงค่า</w:t>
      </w:r>
      <w:r w:rsidRPr="00782F95">
        <w:rPr>
          <w:rFonts w:ascii="Angsana New" w:hAnsi="Angsana New" w:hint="cs"/>
          <w:sz w:val="30"/>
          <w:szCs w:val="30"/>
          <w:cs/>
        </w:rPr>
        <w:t>รับรู้</w:t>
      </w:r>
      <w:r w:rsidRPr="00782F95">
        <w:rPr>
          <w:rFonts w:ascii="Angsana New" w:hAnsi="Angsana New"/>
          <w:sz w:val="30"/>
          <w:szCs w:val="30"/>
          <w:cs/>
        </w:rPr>
        <w:t>ในก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ไรขาดทุนเบ็ดเสร็จอื่น ยกเว้นผลต่างจากการแปลงค่าที่ถูกปันส่วนให้ส่วนได้เสียที่ไม่มีอ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นาจควบคุม ผลต่างจาก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Pr="00782F95">
        <w:rPr>
          <w:rFonts w:ascii="Angsana New" w:hAnsi="Angsana New" w:hint="cs"/>
          <w:sz w:val="30"/>
          <w:szCs w:val="30"/>
          <w:cs/>
        </w:rPr>
        <w:t>ำ</w:t>
      </w:r>
      <w:r w:rsidRPr="00782F95">
        <w:rPr>
          <w:rFonts w:ascii="Angsana New" w:hAnsi="Angsana New"/>
          <w:sz w:val="30"/>
          <w:szCs w:val="30"/>
          <w:cs/>
        </w:rPr>
        <w:t>หน่าย</w:t>
      </w:r>
      <w:r w:rsidRPr="00782F95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Pr="00782F95">
        <w:rPr>
          <w:rFonts w:ascii="Angsana New" w:hAnsi="Angsana New"/>
          <w:sz w:val="30"/>
          <w:szCs w:val="30"/>
          <w:cs/>
        </w:rPr>
        <w:t>นั้นออกไป</w:t>
      </w:r>
    </w:p>
    <w:p w14:paraId="5B2F1B86" w14:textId="77777777" w:rsidR="00914F16" w:rsidRPr="00914F16" w:rsidRDefault="00914F16" w:rsidP="0048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21698A3" w14:textId="28914104" w:rsidR="00274FB2" w:rsidRPr="00436D0D" w:rsidRDefault="00274FB2" w:rsidP="005918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5E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7EA64FA" w14:textId="77777777" w:rsidR="00274FB2" w:rsidRPr="007E2811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5D1A050" w14:textId="398C81BC" w:rsidR="00274FB2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62EE9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  <w:r w:rsidR="00274FB2" w:rsidRPr="00645E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40B8E43E" w14:textId="77777777" w:rsidR="0094424E" w:rsidRPr="007E2811" w:rsidRDefault="0094424E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sz w:val="30"/>
          <w:szCs w:val="30"/>
        </w:rPr>
      </w:pPr>
    </w:p>
    <w:p w14:paraId="4C13A0B0" w14:textId="49719E5D" w:rsidR="004B02B4" w:rsidRPr="00480176" w:rsidRDefault="005C43E3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</w:t>
      </w:r>
      <w:r w:rsidR="004E4FC7"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</w:t>
      </w:r>
      <w:r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เป็นคู่สัญญาตามข้อกำหนดของเครื่องมือทางการเงินนั้น </w:t>
      </w:r>
      <w:r w:rsidR="00E55DF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จะ</w:t>
      </w:r>
      <w:r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วัดมูลค่าโดยรวมต้นทุนการทำรายการที่เกี่ยวข้องโดยตรงกับการได้มา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</w:t>
      </w:r>
      <w:r w:rsidR="00E55DFB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</w:t>
      </w:r>
      <w:r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>วัดมูลค่าเมื่อเริ่มแรกและภายหลังด้วยมูลค่ายุติธรรม</w:t>
      </w:r>
      <w:r w:rsidR="00E55DF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จะรับรู้</w:t>
      </w:r>
      <w:r w:rsidRPr="00480176">
        <w:rPr>
          <w:rFonts w:ascii="Angsana New" w:hAnsi="Angsana New"/>
          <w:color w:val="000000"/>
          <w:spacing w:val="-2"/>
          <w:sz w:val="30"/>
          <w:szCs w:val="30"/>
          <w:cs/>
        </w:rPr>
        <w:t>ต้นทุนการทำรายการที่เกี่ยวข้องโดยตรงกับการได้มาในกำไรหรือขาดทุน</w:t>
      </w:r>
    </w:p>
    <w:p w14:paraId="23059B03" w14:textId="1065A2C8" w:rsidR="00274FB2" w:rsidRPr="007E2811" w:rsidRDefault="00274FB2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E0F8B26" w14:textId="4F26B44C" w:rsidR="00B943A9" w:rsidRDefault="00B943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0176">
        <w:rPr>
          <w:rFonts w:ascii="Angsana New" w:hAnsi="Angsana New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480176">
        <w:rPr>
          <w:rFonts w:ascii="Angsana New" w:hAnsi="Angsana New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</w:t>
      </w:r>
      <w:r w:rsidR="00E15335" w:rsidRPr="00480176">
        <w:rPr>
          <w:rFonts w:ascii="Angsana New" w:hAnsi="Angsana New"/>
          <w:sz w:val="30"/>
          <w:szCs w:val="30"/>
          <w:cs/>
        </w:rPr>
        <w:t xml:space="preserve"> </w:t>
      </w:r>
      <w:r w:rsidRPr="00480176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</w:p>
    <w:p w14:paraId="1ADFB827" w14:textId="77777777" w:rsidR="003E35A9" w:rsidRPr="00F767FB" w:rsidRDefault="003E35A9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7E1B69" w14:textId="6283AFD2" w:rsidR="00442E21" w:rsidRPr="00480176" w:rsidRDefault="00442E2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0176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E4FC7" w:rsidRPr="00480176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480176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480176">
        <w:rPr>
          <w:rFonts w:ascii="Angsana New" w:hAnsi="Angsana New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FD098A" w14:textId="77777777" w:rsidR="00483BA1" w:rsidRPr="007E2811" w:rsidRDefault="00483BA1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AD33F49" w14:textId="492993DD" w:rsidR="009B3DC3" w:rsidRDefault="009B3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0176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</w:p>
    <w:p w14:paraId="5B1A53BC" w14:textId="1C0B33F5" w:rsidR="00F767FB" w:rsidRPr="007E2811" w:rsidRDefault="00F7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A6FBB0F" w14:textId="0032F27F" w:rsidR="00F767FB" w:rsidRDefault="00F767FB" w:rsidP="00F7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67FB">
        <w:rPr>
          <w:rFonts w:ascii="Angsana New" w:hAnsi="Angsana New"/>
          <w:spacing w:val="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Pr="00F767FB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3D8D9E6B" w14:textId="77777777" w:rsidR="007E2811" w:rsidRDefault="007E2811" w:rsidP="00F7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6809F1" w14:textId="5544F372" w:rsidR="00F767FB" w:rsidRPr="007818F3" w:rsidRDefault="0021357A" w:rsidP="00F7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1357A">
        <w:rPr>
          <w:rFonts w:ascii="Angsana New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ผลกำไรและขาดทุนจากการเปลี่ยนแปลงในมูลค่ายุติธรรมรับรู้ในกำไรขาดทุนเบ็ดเสร็จอื่น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="00F767FB" w:rsidRPr="007E2811">
        <w:rPr>
          <w:rFonts w:ascii="Angsana New" w:hAnsi="Angsana New"/>
          <w:sz w:val="30"/>
          <w:szCs w:val="30"/>
          <w:cs/>
        </w:rPr>
        <w:t xml:space="preserve"> </w:t>
      </w:r>
    </w:p>
    <w:p w14:paraId="6B3C1981" w14:textId="77777777" w:rsidR="00F767FB" w:rsidRPr="003A533D" w:rsidRDefault="00F767FB" w:rsidP="00F7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767FB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 </w:t>
      </w:r>
      <w:r w:rsidRPr="00F767FB">
        <w:rPr>
          <w:rFonts w:ascii="Angsana New" w:hAnsi="Angsana New"/>
          <w:spacing w:val="-2"/>
          <w:sz w:val="30"/>
          <w:szCs w:val="30"/>
          <w:cs/>
        </w:rPr>
        <w:t>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</w:t>
      </w:r>
      <w:r w:rsidRPr="00F767FB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รับรู้ในกำไรขาดทุนเบ็ดเสร็จอื่นและจะไม่ถูกจัดประเภทรายการใหม่ไปยังกำไรหรือขาดทุน</w:t>
      </w:r>
      <w:r w:rsidRPr="003A533D">
        <w:rPr>
          <w:rFonts w:ascii="Angsana New" w:hAnsi="Angsana New"/>
          <w:sz w:val="30"/>
          <w:szCs w:val="30"/>
          <w:cs/>
        </w:rPr>
        <w:t xml:space="preserve"> </w:t>
      </w:r>
    </w:p>
    <w:p w14:paraId="7A3C2ADC" w14:textId="3A90BA32" w:rsidR="00034376" w:rsidRPr="007E2811" w:rsidRDefault="00034376" w:rsidP="0078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85D7654" w14:textId="2D6BA8E0" w:rsidR="006258DA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149A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CFA9C71" w14:textId="77777777" w:rsidR="006258DA" w:rsidRPr="007E2811" w:rsidRDefault="006258DA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42D8E2" w14:textId="08A2AC2B" w:rsidR="00274FB2" w:rsidRPr="00E149A4" w:rsidRDefault="006258DA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E3CB0">
        <w:rPr>
          <w:rFonts w:asciiTheme="majorBidi" w:hAnsiTheme="majorBidi" w:cstheme="majorBidi"/>
          <w:spacing w:val="2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84133" w:rsidRPr="00EE3CB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41242" w:rsidRPr="00EE3CB0">
        <w:rPr>
          <w:rFonts w:ascii="Angsana New" w:hAnsi="Angsana New"/>
          <w:spacing w:val="2"/>
          <w:sz w:val="30"/>
          <w:szCs w:val="30"/>
          <w:cs/>
        </w:rPr>
        <w:t>เว้นแต่อนุพันธ์นั้นมีไว้เพื่อป้องกันความเสี่ยง</w:t>
      </w:r>
      <w:r w:rsidR="00F41242" w:rsidRPr="00E149A4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15DA769D" w14:textId="2FA3B048" w:rsidR="00CC71A4" w:rsidRPr="007E2811" w:rsidRDefault="00CC71A4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D06EAC9" w14:textId="5FAD9C0D" w:rsidR="00224E78" w:rsidRPr="00E149A4" w:rsidRDefault="00224E78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t>การบัญชีป้องกันความเสี่ยง</w:t>
      </w:r>
    </w:p>
    <w:p w14:paraId="3D6A232C" w14:textId="77777777" w:rsidR="00224E78" w:rsidRPr="007E2811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C763B8" w14:textId="599E5DC4" w:rsidR="00F767FB" w:rsidRDefault="00224E78" w:rsidP="00276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49A4">
        <w:rPr>
          <w:rFonts w:ascii="Angsana New" w:hAnsi="Angsana New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313851">
        <w:rPr>
          <w:rFonts w:ascii="Angsana New" w:hAnsi="Angsana New" w:hint="cs"/>
          <w:sz w:val="30"/>
          <w:szCs w:val="30"/>
          <w:cs/>
        </w:rPr>
        <w:t>กลุ่ม</w:t>
      </w:r>
      <w:r w:rsidRPr="00E149A4">
        <w:rPr>
          <w:rFonts w:ascii="Angsana New" w:hAnsi="Angsana New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</w:t>
      </w:r>
      <w:r w:rsidRPr="00CE6195">
        <w:rPr>
          <w:rFonts w:ascii="Angsana New" w:hAnsi="Angsana New"/>
          <w:spacing w:val="2"/>
          <w:sz w:val="30"/>
          <w:szCs w:val="30"/>
          <w:cs/>
        </w:rPr>
        <w:t>ประสิทธิผลของการป้องกันความเสี่ยง ณ วันเริ่มต้นของความสัมพันธ์ป้องกันความเสี่ยงและตลอดระยะเวลา</w:t>
      </w:r>
      <w:r w:rsidRPr="00E149A4">
        <w:rPr>
          <w:rFonts w:ascii="Angsana New" w:hAnsi="Angsana New"/>
          <w:sz w:val="30"/>
          <w:szCs w:val="30"/>
          <w:cs/>
        </w:rPr>
        <w:t>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E149A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B8001AB" w14:textId="77777777" w:rsidR="0047137D" w:rsidRPr="007E2811" w:rsidRDefault="0047137D" w:rsidP="00276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E1EEDC" w14:textId="26370EEB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EucrosiaUPCBold" w:hAnsi="Angsana New"/>
          <w:sz w:val="30"/>
          <w:szCs w:val="30"/>
        </w:rPr>
      </w:pPr>
      <w:r w:rsidRPr="00E149A4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0E9557B9" w14:textId="77777777" w:rsidR="007E5F90" w:rsidRPr="007E281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25319F8" w14:textId="68CCD250" w:rsidR="007E5F90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1917F6B1" w14:textId="77777777" w:rsidR="007E5F90" w:rsidRPr="007E2811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893E4D" w14:textId="048F4714" w:rsidR="007B5072" w:rsidRPr="00E149A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B4CF5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7B5072" w:rsidRPr="00AB4CF5">
        <w:rPr>
          <w:rFonts w:asciiTheme="majorBidi" w:hAnsiTheme="majorBidi" w:cstheme="majorBidi"/>
          <w:spacing w:val="4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072" w:rsidRPr="00E149A4">
        <w:rPr>
          <w:rFonts w:asciiTheme="majorBidi" w:hAnsiTheme="majorBidi" w:cstheme="majorBidi"/>
          <w:sz w:val="30"/>
          <w:szCs w:val="30"/>
        </w:rPr>
        <w:t>12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="007B5072" w:rsidRPr="00E149A4">
        <w:rPr>
          <w:rFonts w:asciiTheme="majorBidi" w:hAnsiTheme="majorBidi" w:cstheme="majorBidi"/>
          <w:sz w:val="30"/>
          <w:szCs w:val="30"/>
        </w:rPr>
        <w:t xml:space="preserve">Simplified </w:t>
      </w:r>
      <w:r w:rsidR="00F84133" w:rsidRPr="00E149A4">
        <w:rPr>
          <w:rFonts w:asciiTheme="majorBidi" w:hAnsiTheme="majorBidi" w:cstheme="majorBidi"/>
          <w:sz w:val="30"/>
          <w:szCs w:val="30"/>
        </w:rPr>
        <w:t>Approach</w:t>
      </w:r>
      <w:r w:rsidR="007B5072" w:rsidRPr="00E149A4">
        <w:rPr>
          <w:rFonts w:asciiTheme="majorBidi" w:hAnsiTheme="majorBidi" w:cstheme="majorBidi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B1CC04" w14:textId="77777777" w:rsidR="00224E78" w:rsidRPr="002766E9" w:rsidRDefault="00224E78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4E2439C" w14:textId="7C957FFB" w:rsidR="007E5F90" w:rsidRPr="00E149A4" w:rsidRDefault="007E5F90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7485B2F" w14:textId="77777777" w:rsidR="007E5F90" w:rsidRPr="00FE516D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F6B0A52" w14:textId="55C71155" w:rsidR="00F3146E" w:rsidRDefault="004E4FC7" w:rsidP="00F1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93BD9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4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พิจารณาว่าสินทรัพย์ทางการเงินมีความเสี่ยงด้านเครดิตต่ำเมื่อมีอันดับความน่าเชื่อถืออยู่ในระดับ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ที่น่าลงทุน และ</w:t>
      </w:r>
      <w:r w:rsidRPr="00893B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3146E" w:rsidRPr="00893BD9">
        <w:rPr>
          <w:rFonts w:asciiTheme="majorBidi" w:hAnsiTheme="majorBidi" w:cstheme="majorBidi"/>
          <w:spacing w:val="-4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="00F3146E" w:rsidRPr="00E149A4">
        <w:rPr>
          <w:rFonts w:asciiTheme="majorBidi" w:hAnsiTheme="majorBidi" w:cstheme="majorBidi"/>
          <w:sz w:val="30"/>
          <w:szCs w:val="30"/>
        </w:rPr>
        <w:t>12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4D34D1CD" w14:textId="58B50AB3" w:rsidR="00AB4CF5" w:rsidRPr="00FE516D" w:rsidRDefault="00AB4CF5" w:rsidP="00F1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B98DC" w14:textId="2A761FF8" w:rsidR="00ED4824" w:rsidRDefault="004E4FC7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ชำระมากกว่า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E5F90" w:rsidRPr="00AB4CF5">
        <w:rPr>
          <w:rFonts w:asciiTheme="majorBidi" w:hAnsiTheme="majorBidi" w:cstheme="majorBidi"/>
          <w:spacing w:val="-2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ที่ถดถอยอย่างมีนัยสำคัญ หรือมีการเปลี่ยนแปลงหรือคาดการณ์การเปลี่ยนแปลงของเทคโนโลยี ตลาด </w:t>
      </w:r>
      <w:r w:rsidR="007E5F90" w:rsidRPr="00AB4CF5">
        <w:rPr>
          <w:rFonts w:asciiTheme="majorBidi" w:hAnsiTheme="majorBidi" w:cstheme="majorBidi"/>
          <w:spacing w:val="-6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>ภาระผูกพันให้กับ</w:t>
      </w:r>
      <w:r w:rsidRPr="00E149A4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10B52C90" w14:textId="77777777" w:rsidR="00C17289" w:rsidRPr="00FE516D" w:rsidRDefault="00C17289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D13CE" w14:textId="0C57DDE5" w:rsidR="007E5F90" w:rsidRPr="00E149A4" w:rsidRDefault="00ED4824" w:rsidP="00ED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E5F90"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7773B033" w14:textId="45971108" w:rsidR="00224E78" w:rsidRPr="00E149A4" w:rsidRDefault="007E5F90" w:rsidP="005918DD">
      <w:pPr>
        <w:pStyle w:val="ListParagraph"/>
        <w:numPr>
          <w:ilvl w:val="0"/>
          <w:numId w:val="18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</w:t>
      </w:r>
      <w:r w:rsidR="00C718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149A4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E69C1F7" w14:textId="77777777" w:rsidR="007E5F90" w:rsidRPr="00E149A4" w:rsidRDefault="007E5F90" w:rsidP="005918DD">
      <w:pPr>
        <w:pStyle w:val="ListParagraph"/>
        <w:numPr>
          <w:ilvl w:val="0"/>
          <w:numId w:val="18"/>
        </w:numPr>
        <w:tabs>
          <w:tab w:val="left" w:pos="990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149A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149A4">
        <w:rPr>
          <w:rFonts w:asciiTheme="majorBidi" w:hAnsiTheme="majorBidi" w:cstheme="majorBidi"/>
          <w:sz w:val="30"/>
          <w:szCs w:val="30"/>
        </w:rPr>
        <w:t xml:space="preserve">90 </w:t>
      </w:r>
      <w:r w:rsidRPr="00E149A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4A4306C8" w14:textId="77777777" w:rsidR="007E5F90" w:rsidRPr="00FE516D" w:rsidRDefault="007E5F90" w:rsidP="008B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58555CD" w14:textId="6EC2149E" w:rsidR="008D41BA" w:rsidRDefault="007E5F90" w:rsidP="000D0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 w:cs="Cordia New"/>
          <w:sz w:val="24"/>
          <w:szCs w:val="24"/>
        </w:rPr>
      </w:pP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224E78" w:rsidRPr="00AB4CF5">
        <w:rPr>
          <w:rFonts w:asciiTheme="majorBidi" w:hAnsiTheme="majorBidi" w:cstheme="majorBidi"/>
          <w:spacing w:val="6"/>
          <w:sz w:val="30"/>
          <w:szCs w:val="30"/>
          <w:cs/>
        </w:rPr>
        <w:t>วัน</w:t>
      </w:r>
      <w:r w:rsidRPr="00AB4CF5">
        <w:rPr>
          <w:rFonts w:asciiTheme="majorBidi" w:hAnsiTheme="majorBidi" w:cstheme="majorBidi"/>
          <w:spacing w:val="6"/>
          <w:sz w:val="30"/>
          <w:szCs w:val="30"/>
          <w:cs/>
        </w:rPr>
        <w:t>สิ้นรอบระยะเวลารายงาน เพื่อสะท้อน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AB4CF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B4CF5">
        <w:rPr>
          <w:rFonts w:asciiTheme="majorBidi" w:hAnsiTheme="majorBidi" w:cstheme="majorBidi"/>
          <w:spacing w:val="-6"/>
          <w:sz w:val="30"/>
          <w:szCs w:val="30"/>
          <w:cs/>
        </w:rPr>
        <w:t>การเพิ่มขึ้น</w:t>
      </w:r>
      <w:r w:rsidRPr="00E149A4">
        <w:rPr>
          <w:rFonts w:asciiTheme="majorBidi" w:hAnsiTheme="majorBidi" w:cstheme="majorBidi"/>
          <w:sz w:val="30"/>
          <w:szCs w:val="30"/>
          <w:cs/>
        </w:rPr>
        <w:t>ของค่าเผื่อผลขาดทุนแสดงเป็น</w:t>
      </w:r>
      <w:r w:rsidR="00F3146E" w:rsidRPr="00E149A4">
        <w:rPr>
          <w:rFonts w:asciiTheme="majorBidi" w:hAnsiTheme="majorBidi" w:cstheme="majorBidi"/>
          <w:sz w:val="30"/>
          <w:szCs w:val="30"/>
          <w:cs/>
        </w:rPr>
        <w:t>ผล</w:t>
      </w:r>
      <w:r w:rsidRPr="00E149A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ขาดทุนจากการด้อยค่าในกำไรหรือขาดทุน</w:t>
      </w:r>
      <w:r w:rsidR="008D41BA">
        <w:rPr>
          <w:rFonts w:ascii="Angsana New" w:hAnsi="Angsana New"/>
          <w:sz w:val="24"/>
          <w:szCs w:val="24"/>
        </w:rPr>
        <w:br w:type="page"/>
      </w:r>
    </w:p>
    <w:bookmarkEnd w:id="1"/>
    <w:p w14:paraId="7A453912" w14:textId="14DA2A25" w:rsidR="00CE4CC3" w:rsidRPr="006D2E3E" w:rsidRDefault="00CD4458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6D2E3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6E7EAC" w14:textId="77777777" w:rsidR="00B12338" w:rsidRPr="001476C4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28"/>
          <w:szCs w:val="28"/>
        </w:rPr>
      </w:pPr>
    </w:p>
    <w:p w14:paraId="051C8D3E" w14:textId="421B9DD6" w:rsidR="00196582" w:rsidRDefault="00EF793D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/>
          <w:sz w:val="30"/>
          <w:szCs w:val="30"/>
        </w:rPr>
      </w:pPr>
      <w:r w:rsidRPr="006D3920">
        <w:rPr>
          <w:rFonts w:asciiTheme="majorBidi" w:hAnsi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="00227E60" w:rsidRPr="00227E60">
        <w:t xml:space="preserve"> </w:t>
      </w:r>
      <w:r w:rsidR="001469DA" w:rsidRPr="001469DA">
        <w:rPr>
          <w:noProof/>
        </w:rPr>
        <w:drawing>
          <wp:inline distT="0" distB="0" distL="0" distR="0" wp14:anchorId="56E8DA1E" wp14:editId="18E73A06">
            <wp:extent cx="5542571" cy="6362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896" cy="637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27BA" w14:textId="4FEB78BD" w:rsidR="007102E2" w:rsidRPr="00042B52" w:rsidRDefault="007102E2" w:rsidP="00B12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20"/>
          <w:szCs w:val="20"/>
        </w:rPr>
      </w:pPr>
    </w:p>
    <w:p w14:paraId="5FC7905A" w14:textId="76617228" w:rsidR="00042B52" w:rsidRDefault="001469DA" w:rsidP="001476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  <w:r w:rsidRPr="001469DA">
        <w:rPr>
          <w:noProof/>
        </w:rPr>
        <w:lastRenderedPageBreak/>
        <w:drawing>
          <wp:inline distT="0" distB="0" distL="0" distR="0" wp14:anchorId="07BC5B1F" wp14:editId="48ED4D23">
            <wp:extent cx="5575300" cy="4340537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13" cy="435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6A26B" w14:textId="77777777" w:rsidR="00B12338" w:rsidRPr="00893BD9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1E52BAE" w14:textId="017E710F" w:rsidR="00F340E2" w:rsidRPr="00175541" w:rsidRDefault="00F340E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="005909FC" w:rsidRPr="00175541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7554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4BD4BAC5" w14:textId="2762336D" w:rsidR="00CD4458" w:rsidRPr="00176DFC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263"/>
        <w:gridCol w:w="133"/>
        <w:gridCol w:w="1263"/>
        <w:gridCol w:w="2645"/>
      </w:tblGrid>
      <w:tr w:rsidR="004E030B" w:rsidRPr="004E030B" w14:paraId="136B7193" w14:textId="77777777" w:rsidTr="00185CFF">
        <w:trPr>
          <w:tblHeader/>
        </w:trPr>
        <w:tc>
          <w:tcPr>
            <w:tcW w:w="3485" w:type="dxa"/>
          </w:tcPr>
          <w:p w14:paraId="372CB5D9" w14:textId="1BA82A84" w:rsidR="00BA03C4" w:rsidRPr="004E030B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49490F1D" w14:textId="0D27D72D" w:rsidR="00BA03C4" w:rsidRPr="00AC477C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DD1D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" w:type="dxa"/>
            <w:vAlign w:val="center"/>
          </w:tcPr>
          <w:p w14:paraId="12D597BE" w14:textId="77777777" w:rsidR="00BA03C4" w:rsidRPr="00AC477C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272AFD16" w14:textId="7D6C70A5" w:rsidR="00BA03C4" w:rsidRPr="00AC477C" w:rsidRDefault="001F5269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DD1D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5" w:type="dxa"/>
          </w:tcPr>
          <w:p w14:paraId="373BFD26" w14:textId="6EEDC9A7" w:rsidR="00BA03C4" w:rsidRPr="00AC477C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A03C4" w:rsidRPr="00B41A9A" w14:paraId="27EF0594" w14:textId="77777777" w:rsidTr="00185CFF">
        <w:trPr>
          <w:tblHeader/>
        </w:trPr>
        <w:tc>
          <w:tcPr>
            <w:tcW w:w="3485" w:type="dxa"/>
          </w:tcPr>
          <w:p w14:paraId="4C28E0EF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9" w:type="dxa"/>
            <w:gridSpan w:val="3"/>
          </w:tcPr>
          <w:p w14:paraId="70D2964D" w14:textId="45105808" w:rsidR="00BA03C4" w:rsidRPr="00B41A9A" w:rsidRDefault="00BA03C4" w:rsidP="003C2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15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1A9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45" w:type="dxa"/>
          </w:tcPr>
          <w:p w14:paraId="50AA14DB" w14:textId="309522C8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03C4" w:rsidRPr="00B41A9A" w14:paraId="088DFA0C" w14:textId="77777777" w:rsidTr="00185CFF">
        <w:tc>
          <w:tcPr>
            <w:tcW w:w="3485" w:type="dxa"/>
          </w:tcPr>
          <w:p w14:paraId="1BD5D505" w14:textId="6A762F1E" w:rsidR="00BA03C4" w:rsidRPr="00B41A9A" w:rsidRDefault="00BA03C4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="004B4CED" w:rsidRPr="00B41A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263" w:type="dxa"/>
          </w:tcPr>
          <w:p w14:paraId="7559DC3B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33" w:type="dxa"/>
          </w:tcPr>
          <w:p w14:paraId="1362C536" w14:textId="77777777" w:rsidR="00BA03C4" w:rsidRPr="00B41A9A" w:rsidRDefault="00BA03C4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3" w:type="dxa"/>
          </w:tcPr>
          <w:p w14:paraId="4F34732C" w14:textId="7777777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2A332E8F" w14:textId="59DD02C7" w:rsidR="00BA03C4" w:rsidRPr="00B41A9A" w:rsidRDefault="00BA03C4" w:rsidP="00185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DAF" w:rsidRPr="00B41A9A" w14:paraId="38B2B071" w14:textId="77777777" w:rsidTr="00185CFF">
        <w:tc>
          <w:tcPr>
            <w:tcW w:w="3485" w:type="dxa"/>
            <w:shd w:val="clear" w:color="auto" w:fill="auto"/>
          </w:tcPr>
          <w:p w14:paraId="1B66F263" w14:textId="15827F59" w:rsidR="00DD1DAF" w:rsidRPr="00B41A9A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576D832D" w14:textId="15F119AA" w:rsidR="00DD1DAF" w:rsidRPr="00B41A9A" w:rsidRDefault="00C170F3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303</w:t>
            </w:r>
          </w:p>
        </w:tc>
        <w:tc>
          <w:tcPr>
            <w:tcW w:w="133" w:type="dxa"/>
          </w:tcPr>
          <w:p w14:paraId="1F4E2C91" w14:textId="77777777" w:rsidR="00DD1DAF" w:rsidRPr="00B41A9A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5107AA4" w14:textId="0389E57B" w:rsidR="00DD1DAF" w:rsidRPr="00B41A9A" w:rsidRDefault="00DD1DAF" w:rsidP="00DD1DA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431</w:t>
            </w:r>
          </w:p>
        </w:tc>
        <w:tc>
          <w:tcPr>
            <w:tcW w:w="2645" w:type="dxa"/>
          </w:tcPr>
          <w:p w14:paraId="343D8F64" w14:textId="04D7DD92" w:rsidR="00DD1DAF" w:rsidRPr="00B41A9A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41A9A" w14:paraId="3C2D588C" w14:textId="77777777" w:rsidTr="00185CFF">
        <w:tc>
          <w:tcPr>
            <w:tcW w:w="3485" w:type="dxa"/>
            <w:shd w:val="clear" w:color="auto" w:fill="auto"/>
          </w:tcPr>
          <w:p w14:paraId="11D95388" w14:textId="7562F3D2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59663164" w14:textId="59E19E6E" w:rsidR="00DD1DAF" w:rsidRPr="00EE6107" w:rsidRDefault="00C170F3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3,746</w:t>
            </w:r>
          </w:p>
        </w:tc>
        <w:tc>
          <w:tcPr>
            <w:tcW w:w="133" w:type="dxa"/>
          </w:tcPr>
          <w:p w14:paraId="4081B0E1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A6B82A0" w14:textId="02FB1222" w:rsidR="00DD1DAF" w:rsidRPr="001F5269" w:rsidRDefault="00DD1DAF" w:rsidP="00DD1DA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3,902</w:t>
            </w:r>
          </w:p>
        </w:tc>
        <w:tc>
          <w:tcPr>
            <w:tcW w:w="2645" w:type="dxa"/>
          </w:tcPr>
          <w:p w14:paraId="197F1AA1" w14:textId="66DBE50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41A9A" w14:paraId="3166B378" w14:textId="77777777" w:rsidTr="00185CFF">
        <w:tc>
          <w:tcPr>
            <w:tcW w:w="3485" w:type="dxa"/>
            <w:shd w:val="clear" w:color="auto" w:fill="auto"/>
          </w:tcPr>
          <w:p w14:paraId="562A792F" w14:textId="57224D76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263" w:type="dxa"/>
          </w:tcPr>
          <w:p w14:paraId="3677F4AA" w14:textId="6F97883A" w:rsidR="00DD1DAF" w:rsidRPr="00EE6107" w:rsidRDefault="00C170F3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199,821</w:t>
            </w:r>
          </w:p>
        </w:tc>
        <w:tc>
          <w:tcPr>
            <w:tcW w:w="133" w:type="dxa"/>
          </w:tcPr>
          <w:p w14:paraId="32F1E983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5981292" w14:textId="5E98F822" w:rsidR="00DD1DAF" w:rsidRPr="00EE6107" w:rsidRDefault="00DD1DAF" w:rsidP="00DD1DA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0463F">
              <w:rPr>
                <w:rFonts w:ascii="Angsana New" w:hAnsi="Angsana New"/>
                <w:sz w:val="30"/>
                <w:szCs w:val="30"/>
              </w:rPr>
              <w:t>210,275</w:t>
            </w:r>
          </w:p>
        </w:tc>
        <w:tc>
          <w:tcPr>
            <w:tcW w:w="2645" w:type="dxa"/>
          </w:tcPr>
          <w:p w14:paraId="360D258F" w14:textId="08CF829F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41A9A" w14:paraId="5AB07F88" w14:textId="368E4EB7" w:rsidTr="00185CFF">
        <w:trPr>
          <w:trHeight w:val="128"/>
        </w:trPr>
        <w:tc>
          <w:tcPr>
            <w:tcW w:w="3485" w:type="dxa"/>
            <w:shd w:val="clear" w:color="auto" w:fill="auto"/>
          </w:tcPr>
          <w:p w14:paraId="1984C5FC" w14:textId="4655338B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15AC1E21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070C99B4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</w:tcPr>
          <w:p w14:paraId="09714D56" w14:textId="77777777" w:rsidR="00DD1DAF" w:rsidRPr="00EE6107" w:rsidRDefault="00DD1DAF" w:rsidP="00DD1DA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45" w:type="dxa"/>
          </w:tcPr>
          <w:p w14:paraId="0C6E80F9" w14:textId="1CBD8A30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1DAF" w:rsidRPr="00B41A9A" w14:paraId="4D23AE8F" w14:textId="065696AB" w:rsidTr="00185CFF">
        <w:tc>
          <w:tcPr>
            <w:tcW w:w="3485" w:type="dxa"/>
            <w:shd w:val="clear" w:color="auto" w:fill="auto"/>
          </w:tcPr>
          <w:p w14:paraId="40197373" w14:textId="183FD884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</w:t>
            </w: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ญ่</w:t>
            </w:r>
          </w:p>
        </w:tc>
        <w:tc>
          <w:tcPr>
            <w:tcW w:w="1263" w:type="dxa"/>
          </w:tcPr>
          <w:p w14:paraId="2B6EE3F6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582C1E65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96F437" w14:textId="77777777" w:rsidR="00DD1DAF" w:rsidRPr="00EE6107" w:rsidRDefault="00DD1DAF" w:rsidP="00DD1DAF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5" w:type="dxa"/>
          </w:tcPr>
          <w:p w14:paraId="42DED92A" w14:textId="7D2A9BBF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DAF" w:rsidRPr="00B41A9A" w14:paraId="5E52368A" w14:textId="77777777" w:rsidTr="00185CFF">
        <w:tc>
          <w:tcPr>
            <w:tcW w:w="3485" w:type="dxa"/>
            <w:shd w:val="clear" w:color="auto" w:fill="auto"/>
          </w:tcPr>
          <w:p w14:paraId="5109B5C3" w14:textId="3B052709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7C8ED540" w14:textId="0B5D13A3" w:rsidR="00DD1DAF" w:rsidRPr="00EE6107" w:rsidRDefault="00C170F3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21,911</w:t>
            </w:r>
          </w:p>
        </w:tc>
        <w:tc>
          <w:tcPr>
            <w:tcW w:w="133" w:type="dxa"/>
          </w:tcPr>
          <w:p w14:paraId="0E97E92C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4D8E644" w14:textId="71DA714C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B0463F">
              <w:rPr>
                <w:rFonts w:asciiTheme="majorBidi" w:hAnsiTheme="majorBidi"/>
                <w:sz w:val="30"/>
                <w:szCs w:val="30"/>
              </w:rPr>
              <w:t>10,809</w:t>
            </w:r>
          </w:p>
        </w:tc>
        <w:tc>
          <w:tcPr>
            <w:tcW w:w="2645" w:type="dxa"/>
          </w:tcPr>
          <w:p w14:paraId="4006C221" w14:textId="6B2F63E5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41A9A" w14:paraId="00EA2E21" w14:textId="77777777" w:rsidTr="00185CFF">
        <w:tc>
          <w:tcPr>
            <w:tcW w:w="3485" w:type="dxa"/>
            <w:shd w:val="clear" w:color="auto" w:fill="auto"/>
          </w:tcPr>
          <w:p w14:paraId="4987B66D" w14:textId="1D4808C8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042B52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3" w:type="dxa"/>
          </w:tcPr>
          <w:p w14:paraId="766E493D" w14:textId="6795F4B0" w:rsidR="00DD1DAF" w:rsidRPr="00AC477C" w:rsidRDefault="00C170F3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281,538</w:t>
            </w:r>
          </w:p>
        </w:tc>
        <w:tc>
          <w:tcPr>
            <w:tcW w:w="133" w:type="dxa"/>
          </w:tcPr>
          <w:p w14:paraId="7FFC9A99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C3E016" w14:textId="725AC169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462,065</w:t>
            </w:r>
          </w:p>
        </w:tc>
        <w:tc>
          <w:tcPr>
            <w:tcW w:w="2645" w:type="dxa"/>
          </w:tcPr>
          <w:p w14:paraId="085B0E69" w14:textId="77777777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อัตราดอกเบี้ยตามสัญญา</w:t>
            </w:r>
          </w:p>
          <w:p w14:paraId="2D787340" w14:textId="7F930188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ที่ตกลงกัน</w:t>
            </w:r>
          </w:p>
        </w:tc>
      </w:tr>
    </w:tbl>
    <w:p w14:paraId="783B61F5" w14:textId="77777777" w:rsidR="00C82488" w:rsidRDefault="00C82488">
      <w:r>
        <w:rPr>
          <w:cs/>
        </w:rPr>
        <w:br w:type="page"/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263"/>
        <w:gridCol w:w="133"/>
        <w:gridCol w:w="1263"/>
        <w:gridCol w:w="2645"/>
      </w:tblGrid>
      <w:tr w:rsidR="00C82488" w:rsidRPr="00B41A9A" w14:paraId="47DD654C" w14:textId="77777777" w:rsidTr="00BA2107">
        <w:tc>
          <w:tcPr>
            <w:tcW w:w="3485" w:type="dxa"/>
            <w:shd w:val="clear" w:color="auto" w:fill="auto"/>
          </w:tcPr>
          <w:p w14:paraId="1DA79457" w14:textId="29BDFA63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center"/>
          </w:tcPr>
          <w:p w14:paraId="40F286A0" w14:textId="5089DC8A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DD1D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" w:type="dxa"/>
            <w:vAlign w:val="center"/>
          </w:tcPr>
          <w:p w14:paraId="33238ABB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758E0345" w14:textId="16F755EF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DD1D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5" w:type="dxa"/>
          </w:tcPr>
          <w:p w14:paraId="64205803" w14:textId="2CF4C613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82488" w:rsidRPr="00B41A9A" w14:paraId="2E52E8D7" w14:textId="77777777" w:rsidTr="00BA2107">
        <w:tc>
          <w:tcPr>
            <w:tcW w:w="3485" w:type="dxa"/>
          </w:tcPr>
          <w:p w14:paraId="51038940" w14:textId="048B0272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9" w:type="dxa"/>
            <w:gridSpan w:val="3"/>
          </w:tcPr>
          <w:p w14:paraId="5225CF16" w14:textId="61FADE96" w:rsidR="00C82488" w:rsidRP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4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45" w:type="dxa"/>
          </w:tcPr>
          <w:p w14:paraId="0F864D5F" w14:textId="5C8AC652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2488" w:rsidRPr="00BA03C4" w14:paraId="1560DC22" w14:textId="77777777" w:rsidTr="00185CFF">
        <w:tc>
          <w:tcPr>
            <w:tcW w:w="3485" w:type="dxa"/>
          </w:tcPr>
          <w:p w14:paraId="7C5DE572" w14:textId="32E121FA" w:rsidR="00C82488" w:rsidRPr="00EE6107" w:rsidRDefault="00C82488" w:rsidP="00C8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393849EA" w14:textId="77777777" w:rsidR="00C82488" w:rsidRPr="00AC477C" w:rsidRDefault="00C82488" w:rsidP="00C824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</w:tcPr>
          <w:p w14:paraId="3F786775" w14:textId="77777777" w:rsidR="00C82488" w:rsidRPr="00EE6107" w:rsidRDefault="00C82488" w:rsidP="00C82488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25B7FE" w14:textId="77777777" w:rsidR="00C82488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645" w:type="dxa"/>
          </w:tcPr>
          <w:p w14:paraId="07103F81" w14:textId="77777777" w:rsidR="00C82488" w:rsidRPr="00EE6107" w:rsidRDefault="00C82488" w:rsidP="00C8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1DAF" w:rsidRPr="00BA03C4" w14:paraId="003F5464" w14:textId="77777777" w:rsidTr="00185CFF">
        <w:tc>
          <w:tcPr>
            <w:tcW w:w="3485" w:type="dxa"/>
          </w:tcPr>
          <w:p w14:paraId="3FE9B488" w14:textId="01E1517C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3BF9762" w14:textId="6CF48C7D" w:rsidR="00DD1DAF" w:rsidRPr="00AC477C" w:rsidRDefault="004C6BB0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33" w:type="dxa"/>
          </w:tcPr>
          <w:p w14:paraId="681F3323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FF9A9D3" w14:textId="4E8F3DA4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1,115</w:t>
            </w:r>
          </w:p>
        </w:tc>
        <w:tc>
          <w:tcPr>
            <w:tcW w:w="2645" w:type="dxa"/>
          </w:tcPr>
          <w:p w14:paraId="77F4AA89" w14:textId="7ABED93E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51841A33" w14:textId="77777777" w:rsidTr="00185CFF">
        <w:tc>
          <w:tcPr>
            <w:tcW w:w="3485" w:type="dxa"/>
          </w:tcPr>
          <w:p w14:paraId="1895354E" w14:textId="06A114CA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2F2AB4ED" w14:textId="75750C6F" w:rsidR="00DD1DAF" w:rsidRPr="00AC477C" w:rsidRDefault="003A6115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33" w:type="dxa"/>
          </w:tcPr>
          <w:p w14:paraId="146BA3CD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77A1E7" w14:textId="769461DA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645" w:type="dxa"/>
          </w:tcPr>
          <w:p w14:paraId="088AD7C3" w14:textId="432AD685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4F2C6889" w14:textId="77777777" w:rsidTr="00185CFF">
        <w:tc>
          <w:tcPr>
            <w:tcW w:w="3485" w:type="dxa"/>
          </w:tcPr>
          <w:p w14:paraId="53EDEB02" w14:textId="5D7487E1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695D9107" w14:textId="5262D947" w:rsidR="00DD1DAF" w:rsidRPr="00AC477C" w:rsidRDefault="004C6BB0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104,370</w:t>
            </w:r>
          </w:p>
        </w:tc>
        <w:tc>
          <w:tcPr>
            <w:tcW w:w="133" w:type="dxa"/>
          </w:tcPr>
          <w:p w14:paraId="4591A990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022C1FF" w14:textId="459A352A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87,962</w:t>
            </w:r>
          </w:p>
        </w:tc>
        <w:tc>
          <w:tcPr>
            <w:tcW w:w="2645" w:type="dxa"/>
          </w:tcPr>
          <w:p w14:paraId="50790E74" w14:textId="71164F0B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12311943" w14:textId="77777777" w:rsidTr="00185CFF">
        <w:tc>
          <w:tcPr>
            <w:tcW w:w="3485" w:type="dxa"/>
          </w:tcPr>
          <w:p w14:paraId="4C919899" w14:textId="740F7C66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8980259" w14:textId="32AF1496" w:rsidR="00DD1DAF" w:rsidRPr="00EE6107" w:rsidRDefault="003A6115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1,757</w:t>
            </w:r>
          </w:p>
        </w:tc>
        <w:tc>
          <w:tcPr>
            <w:tcW w:w="133" w:type="dxa"/>
          </w:tcPr>
          <w:p w14:paraId="4A9EBEDD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70CF668" w14:textId="552762B0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645" w:type="dxa"/>
          </w:tcPr>
          <w:p w14:paraId="5755D09E" w14:textId="2DB5EFFA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78F1F912" w14:textId="2E3E52FD" w:rsidTr="00185CFF">
        <w:tc>
          <w:tcPr>
            <w:tcW w:w="3485" w:type="dxa"/>
          </w:tcPr>
          <w:p w14:paraId="6695342F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</w:tcPr>
          <w:p w14:paraId="04FFE6D0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" w:type="dxa"/>
          </w:tcPr>
          <w:p w14:paraId="68467714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</w:tcPr>
          <w:p w14:paraId="725318F9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45" w:type="dxa"/>
          </w:tcPr>
          <w:p w14:paraId="28027600" w14:textId="6494F5B5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1DAF" w:rsidRPr="00B41A9A" w14:paraId="4389F4D7" w14:textId="77777777" w:rsidTr="00185CFF">
        <w:tc>
          <w:tcPr>
            <w:tcW w:w="3485" w:type="dxa"/>
            <w:shd w:val="clear" w:color="auto" w:fill="auto"/>
          </w:tcPr>
          <w:p w14:paraId="4CFCB693" w14:textId="531BED2F" w:rsidR="00DD1DAF" w:rsidRPr="00EE6107" w:rsidRDefault="00B0034E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3" w:type="dxa"/>
          </w:tcPr>
          <w:p w14:paraId="15F51007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14:paraId="7574A239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6806211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45" w:type="dxa"/>
          </w:tcPr>
          <w:p w14:paraId="563ED54E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5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1DAF" w:rsidRPr="00B41A9A" w14:paraId="53FA8DA9" w14:textId="77777777" w:rsidTr="00185CFF">
        <w:tc>
          <w:tcPr>
            <w:tcW w:w="3485" w:type="dxa"/>
          </w:tcPr>
          <w:p w14:paraId="669BE21E" w14:textId="26664624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3" w:type="dxa"/>
          </w:tcPr>
          <w:p w14:paraId="053E8F4A" w14:textId="53B02E02" w:rsidR="00DD1DAF" w:rsidRPr="00EE6107" w:rsidRDefault="00C170F3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2,793,171</w:t>
            </w:r>
          </w:p>
        </w:tc>
        <w:tc>
          <w:tcPr>
            <w:tcW w:w="133" w:type="dxa"/>
          </w:tcPr>
          <w:p w14:paraId="4C0BBD0F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60C49C" w14:textId="5C0BBE16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2,965,861</w:t>
            </w:r>
          </w:p>
        </w:tc>
        <w:tc>
          <w:tcPr>
            <w:tcW w:w="2645" w:type="dxa"/>
          </w:tcPr>
          <w:p w14:paraId="10637E8C" w14:textId="77777777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57E1F8D9" w14:textId="77777777" w:rsidTr="00185CFF">
        <w:tc>
          <w:tcPr>
            <w:tcW w:w="3485" w:type="dxa"/>
          </w:tcPr>
          <w:p w14:paraId="4E196D34" w14:textId="77777777" w:rsidR="00DD1DAF" w:rsidRPr="00EE6107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3" w:type="dxa"/>
          </w:tcPr>
          <w:p w14:paraId="407F3171" w14:textId="40660561" w:rsidR="00DD1DAF" w:rsidRPr="00EE6107" w:rsidRDefault="00C170F3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35,658</w:t>
            </w:r>
          </w:p>
        </w:tc>
        <w:tc>
          <w:tcPr>
            <w:tcW w:w="133" w:type="dxa"/>
          </w:tcPr>
          <w:p w14:paraId="6A9895D0" w14:textId="77777777" w:rsidR="00DD1DAF" w:rsidRPr="00EE6107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AB83DA0" w14:textId="0C1F8CDA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33,678</w:t>
            </w:r>
          </w:p>
        </w:tc>
        <w:tc>
          <w:tcPr>
            <w:tcW w:w="2645" w:type="dxa"/>
          </w:tcPr>
          <w:p w14:paraId="09212701" w14:textId="7D493C20" w:rsidR="00DD1DAF" w:rsidRPr="00EE6107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5FD88D5C" w14:textId="77777777" w:rsidTr="00185CFF">
        <w:tc>
          <w:tcPr>
            <w:tcW w:w="3485" w:type="dxa"/>
          </w:tcPr>
          <w:p w14:paraId="67BBEB7E" w14:textId="127181B8" w:rsidR="00DD1DAF" w:rsidRPr="00B41A9A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3" w:type="dxa"/>
          </w:tcPr>
          <w:p w14:paraId="2F461C56" w14:textId="31929371" w:rsidR="00DD1DAF" w:rsidRDefault="00C170F3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1,717,969</w:t>
            </w:r>
          </w:p>
        </w:tc>
        <w:tc>
          <w:tcPr>
            <w:tcW w:w="133" w:type="dxa"/>
          </w:tcPr>
          <w:p w14:paraId="2FB9E7BC" w14:textId="77777777" w:rsidR="00DD1DAF" w:rsidRPr="00B41A9A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FBDEA2" w14:textId="7871D8C4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2,331,443</w:t>
            </w:r>
          </w:p>
        </w:tc>
        <w:tc>
          <w:tcPr>
            <w:tcW w:w="2645" w:type="dxa"/>
          </w:tcPr>
          <w:p w14:paraId="1E989D55" w14:textId="1881B940" w:rsidR="00DD1DAF" w:rsidRPr="00B41A9A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DD1DAF" w:rsidRPr="00BA03C4" w14:paraId="618FDE15" w14:textId="77777777" w:rsidTr="00185CFF">
        <w:tc>
          <w:tcPr>
            <w:tcW w:w="3485" w:type="dxa"/>
          </w:tcPr>
          <w:p w14:paraId="597C3B5F" w14:textId="43AC8CEA" w:rsidR="00DD1DAF" w:rsidRPr="00B41A9A" w:rsidRDefault="00DD1DAF" w:rsidP="00DD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B41A9A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3" w:type="dxa"/>
          </w:tcPr>
          <w:p w14:paraId="0DFE9158" w14:textId="5EA265F5" w:rsidR="00DD1DAF" w:rsidRDefault="00C170F3" w:rsidP="00DD1DA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773,355</w:t>
            </w:r>
          </w:p>
        </w:tc>
        <w:tc>
          <w:tcPr>
            <w:tcW w:w="133" w:type="dxa"/>
          </w:tcPr>
          <w:p w14:paraId="7A1A8AAC" w14:textId="77777777" w:rsidR="00DD1DAF" w:rsidRPr="00B41A9A" w:rsidRDefault="00DD1DAF" w:rsidP="00DD1DAF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46E10B" w14:textId="0A305A0D" w:rsidR="00DD1DAF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815,927</w:t>
            </w:r>
          </w:p>
        </w:tc>
        <w:tc>
          <w:tcPr>
            <w:tcW w:w="2645" w:type="dxa"/>
          </w:tcPr>
          <w:p w14:paraId="253446E1" w14:textId="2F1A2DEC" w:rsidR="00DD1DAF" w:rsidRPr="00B41A9A" w:rsidRDefault="00DD1DAF" w:rsidP="00DD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</w:tbl>
    <w:p w14:paraId="6C7F51C6" w14:textId="77777777" w:rsidR="001C034A" w:rsidRPr="00176DFC" w:rsidRDefault="001C034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2A1C36" w14:textId="77777777" w:rsidR="00202FB2" w:rsidRPr="00283879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 xml:space="preserve">ยอดคงเหลือ ณ วันที่ </w:t>
      </w:r>
      <w:r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 ธันวาคม กับกิจการที่เกี่ยวข้องกันมีดังนี้</w:t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2A8909C0" w14:textId="77777777" w:rsidR="00202FB2" w:rsidRPr="00176DFC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9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1"/>
        <w:gridCol w:w="1440"/>
        <w:gridCol w:w="1413"/>
        <w:gridCol w:w="238"/>
        <w:gridCol w:w="1413"/>
      </w:tblGrid>
      <w:tr w:rsidR="00202FB2" w:rsidRPr="00283879" w14:paraId="40E3F9F1" w14:textId="77777777" w:rsidTr="00DE5B08">
        <w:trPr>
          <w:tblHeader/>
        </w:trPr>
        <w:tc>
          <w:tcPr>
            <w:tcW w:w="4291" w:type="dxa"/>
          </w:tcPr>
          <w:p w14:paraId="6647E530" w14:textId="77777777" w:rsidR="00202FB2" w:rsidRPr="00417002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30457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4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3" w:type="dxa"/>
            <w:vAlign w:val="center"/>
          </w:tcPr>
          <w:p w14:paraId="29E6D18F" w14:textId="0D08092E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A1556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center"/>
          </w:tcPr>
          <w:p w14:paraId="17022C40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496849CC" w14:textId="3DF506BC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256</w:t>
            </w:r>
            <w:r w:rsidR="00A1556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02FB2" w:rsidRPr="00283879" w14:paraId="4BA2BE5D" w14:textId="77777777" w:rsidTr="00DE5B08">
        <w:trPr>
          <w:trHeight w:val="308"/>
          <w:tblHeader/>
        </w:trPr>
        <w:tc>
          <w:tcPr>
            <w:tcW w:w="4291" w:type="dxa"/>
          </w:tcPr>
          <w:p w14:paraId="04F85C6F" w14:textId="77777777" w:rsidR="00202FB2" w:rsidRPr="00283879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FEC58C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</w:tcPr>
          <w:p w14:paraId="36ED60AE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7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AC47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C47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02FB2" w:rsidRPr="00283879" w14:paraId="7D31803D" w14:textId="77777777" w:rsidTr="00DE5B08">
        <w:tc>
          <w:tcPr>
            <w:tcW w:w="4291" w:type="dxa"/>
          </w:tcPr>
          <w:p w14:paraId="3D6DD6BE" w14:textId="77777777" w:rsidR="00202FB2" w:rsidRPr="0028387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9D41283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17D6FD1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2DB90CFD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2F341C61" w14:textId="77777777" w:rsidR="00202FB2" w:rsidRPr="00AC477C" w:rsidRDefault="00202FB2" w:rsidP="00DE5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A15567" w:rsidRPr="00283879" w14:paraId="408DF2E5" w14:textId="77777777" w:rsidTr="00DE5B08">
        <w:tc>
          <w:tcPr>
            <w:tcW w:w="4291" w:type="dxa"/>
          </w:tcPr>
          <w:p w14:paraId="6F119D8B" w14:textId="45E2B9C1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40" w:type="dxa"/>
          </w:tcPr>
          <w:p w14:paraId="11D5C13B" w14:textId="77777777" w:rsidR="00A15567" w:rsidRPr="00AC477C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</w:tcPr>
          <w:p w14:paraId="50629EEB" w14:textId="01759DBE" w:rsidR="00A15567" w:rsidRPr="00AC477C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38" w:type="dxa"/>
          </w:tcPr>
          <w:p w14:paraId="727776D5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C16C4EF" w14:textId="68C269D6" w:rsidR="00A15567" w:rsidRPr="00AC477C" w:rsidRDefault="00A15567" w:rsidP="00353586">
            <w:pPr>
              <w:pStyle w:val="acctfourfigures"/>
              <w:tabs>
                <w:tab w:val="clear" w:pos="765"/>
                <w:tab w:val="decimal" w:pos="-111"/>
                <w:tab w:val="left" w:pos="121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A15567" w:rsidRPr="00283879" w14:paraId="62460D0C" w14:textId="77777777" w:rsidTr="00DE5B08">
        <w:tc>
          <w:tcPr>
            <w:tcW w:w="4291" w:type="dxa"/>
          </w:tcPr>
          <w:p w14:paraId="7C59205D" w14:textId="5AFF3423" w:rsidR="00A15567" w:rsidRPr="00532337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23B7983" w14:textId="77777777" w:rsidR="00A15567" w:rsidRPr="00AC477C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3" w:type="dxa"/>
          </w:tcPr>
          <w:p w14:paraId="3EB15575" w14:textId="183140AB" w:rsidR="00A15567" w:rsidRPr="00AC477C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4282C32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0434379C" w14:textId="4862890E" w:rsidR="00A15567" w:rsidRPr="00AC477C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1,011</w:t>
            </w:r>
          </w:p>
        </w:tc>
      </w:tr>
      <w:tr w:rsidR="00A15567" w:rsidRPr="00283879" w14:paraId="7D32D374" w14:textId="77777777" w:rsidTr="00DE5B08">
        <w:trPr>
          <w:trHeight w:val="382"/>
        </w:trPr>
        <w:tc>
          <w:tcPr>
            <w:tcW w:w="4291" w:type="dxa"/>
            <w:shd w:val="clear" w:color="auto" w:fill="auto"/>
          </w:tcPr>
          <w:p w14:paraId="20AC0E97" w14:textId="77777777" w:rsidR="00A15567" w:rsidRPr="007B2ACA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03B870B4" w14:textId="77777777" w:rsidR="00A15567" w:rsidRPr="00AC477C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5C8658F" w14:textId="2092FCB1" w:rsidR="00A15567" w:rsidRPr="00AC477C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690,254</w:t>
            </w:r>
          </w:p>
        </w:tc>
        <w:tc>
          <w:tcPr>
            <w:tcW w:w="238" w:type="dxa"/>
            <w:shd w:val="clear" w:color="auto" w:fill="auto"/>
          </w:tcPr>
          <w:p w14:paraId="03ECF353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43F587F" w14:textId="72045CAA" w:rsidR="00A15567" w:rsidRPr="00AC477C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636,797</w:t>
            </w:r>
          </w:p>
        </w:tc>
      </w:tr>
      <w:tr w:rsidR="00A15567" w:rsidRPr="00283879" w14:paraId="605AFB97" w14:textId="77777777" w:rsidTr="00DE5B08">
        <w:tc>
          <w:tcPr>
            <w:tcW w:w="4291" w:type="dxa"/>
            <w:shd w:val="clear" w:color="auto" w:fill="auto"/>
          </w:tcPr>
          <w:p w14:paraId="21E708BF" w14:textId="77777777" w:rsidR="00A15567" w:rsidRPr="007B2ACA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74747C0" w14:textId="77777777" w:rsidR="00A15567" w:rsidRPr="00AC477C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62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b/>
                <w:bCs/>
                <w:i/>
                <w:iCs/>
                <w:sz w:val="30"/>
                <w:lang w:val="en-US" w:bidi="th-TH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86BB7" w14:textId="591EA1BB" w:rsidR="00A15567" w:rsidRPr="00AC477C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690,371</w:t>
            </w:r>
          </w:p>
        </w:tc>
        <w:tc>
          <w:tcPr>
            <w:tcW w:w="238" w:type="dxa"/>
            <w:shd w:val="clear" w:color="auto" w:fill="auto"/>
          </w:tcPr>
          <w:p w14:paraId="26691297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ECCB" w14:textId="0EBC28A7" w:rsidR="00A15567" w:rsidRPr="00AC477C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637,892</w:t>
            </w:r>
          </w:p>
        </w:tc>
      </w:tr>
      <w:tr w:rsidR="00A15567" w:rsidRPr="00283879" w14:paraId="6A720389" w14:textId="77777777" w:rsidTr="00DE5B08">
        <w:tc>
          <w:tcPr>
            <w:tcW w:w="4291" w:type="dxa"/>
          </w:tcPr>
          <w:p w14:paraId="1D72B383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45D7265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FFA6350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63C0A6A3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0C5AC5B" w14:textId="77777777" w:rsidR="00A15567" w:rsidRPr="00AC477C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A15567" w:rsidRPr="00283879" w14:paraId="50960F8C" w14:textId="77777777" w:rsidTr="00DE5B08">
        <w:tc>
          <w:tcPr>
            <w:tcW w:w="4291" w:type="dxa"/>
          </w:tcPr>
          <w:p w14:paraId="32FE8EF0" w14:textId="77777777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0" w:type="dxa"/>
          </w:tcPr>
          <w:p w14:paraId="6ABE63CD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2507AEC7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32C8D313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5D563E04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A15567" w:rsidRPr="00283879" w14:paraId="780F3E71" w14:textId="77777777" w:rsidTr="00DE5B08">
        <w:tc>
          <w:tcPr>
            <w:tcW w:w="4291" w:type="dxa"/>
          </w:tcPr>
          <w:p w14:paraId="27DF3D83" w14:textId="4B8BEB18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40" w:type="dxa"/>
          </w:tcPr>
          <w:p w14:paraId="3A47814A" w14:textId="77777777" w:rsidR="00A15567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3" w:type="dxa"/>
          </w:tcPr>
          <w:p w14:paraId="6437BE49" w14:textId="1339A2C8" w:rsidR="00A15567" w:rsidRPr="00283879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16,878</w:t>
            </w:r>
          </w:p>
        </w:tc>
        <w:tc>
          <w:tcPr>
            <w:tcW w:w="238" w:type="dxa"/>
          </w:tcPr>
          <w:p w14:paraId="498BDE85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15E472A7" w14:textId="6624A5E9" w:rsidR="00A15567" w:rsidRPr="0028387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35,048</w:t>
            </w:r>
          </w:p>
        </w:tc>
      </w:tr>
      <w:tr w:rsidR="00A15567" w:rsidRPr="00283879" w14:paraId="41453DA5" w14:textId="77777777" w:rsidTr="00DE5B08">
        <w:tc>
          <w:tcPr>
            <w:tcW w:w="4291" w:type="dxa"/>
          </w:tcPr>
          <w:p w14:paraId="7BDB63B7" w14:textId="77777777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A8D6EA0" w14:textId="77777777" w:rsidR="00A15567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</w:p>
        </w:tc>
        <w:tc>
          <w:tcPr>
            <w:tcW w:w="1413" w:type="dxa"/>
          </w:tcPr>
          <w:p w14:paraId="0ED9AF71" w14:textId="25269139" w:rsidR="00A15567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</w:t>
            </w:r>
          </w:p>
        </w:tc>
        <w:tc>
          <w:tcPr>
            <w:tcW w:w="238" w:type="dxa"/>
          </w:tcPr>
          <w:p w14:paraId="502C482F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</w:tcPr>
          <w:p w14:paraId="4DDA0D83" w14:textId="7230194A" w:rsidR="00A15567" w:rsidRPr="00037184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</w:t>
            </w:r>
          </w:p>
        </w:tc>
      </w:tr>
      <w:tr w:rsidR="00A15567" w:rsidRPr="00283879" w14:paraId="3C9343E1" w14:textId="77777777" w:rsidTr="00DE5B08">
        <w:tc>
          <w:tcPr>
            <w:tcW w:w="4291" w:type="dxa"/>
          </w:tcPr>
          <w:p w14:paraId="185AC1BA" w14:textId="77777777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6CC6CDCA" w14:textId="77777777" w:rsidR="00A15567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1D1BAB1" w14:textId="093AD86E" w:rsidR="00A15567" w:rsidRPr="00283879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12,418</w:t>
            </w:r>
          </w:p>
        </w:tc>
        <w:tc>
          <w:tcPr>
            <w:tcW w:w="238" w:type="dxa"/>
          </w:tcPr>
          <w:p w14:paraId="05F3D8F8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6D74C33" w14:textId="54231FD0" w:rsidR="00A15567" w:rsidRPr="008C0DEF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AC477C"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24,898</w:t>
            </w:r>
          </w:p>
        </w:tc>
      </w:tr>
      <w:tr w:rsidR="00A15567" w:rsidRPr="00283879" w14:paraId="59C113E6" w14:textId="77777777" w:rsidTr="00DE5B08">
        <w:tc>
          <w:tcPr>
            <w:tcW w:w="4291" w:type="dxa"/>
          </w:tcPr>
          <w:p w14:paraId="789FD23F" w14:textId="77777777" w:rsidR="00A15567" w:rsidRPr="00283879" w:rsidRDefault="00A15567" w:rsidP="00A1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651ADFA" w14:textId="77777777" w:rsidR="00A15567" w:rsidRPr="00B41A9A" w:rsidDel="001F5269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268C29A9" w14:textId="0615D54A" w:rsidR="00A15567" w:rsidRPr="00A3065F" w:rsidRDefault="00D112B8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29,301</w:t>
            </w:r>
          </w:p>
        </w:tc>
        <w:tc>
          <w:tcPr>
            <w:tcW w:w="238" w:type="dxa"/>
          </w:tcPr>
          <w:p w14:paraId="6A270A10" w14:textId="77777777" w:rsidR="00A15567" w:rsidRPr="00B41A9A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6BA0790" w14:textId="2533DC37" w:rsidR="00A15567" w:rsidRPr="00B41A9A" w:rsidRDefault="00A15567" w:rsidP="00A15567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</w:rPr>
              <w:t>59,94</w:t>
            </w:r>
            <w:r>
              <w:rPr>
                <w:rFonts w:asciiTheme="majorBidi" w:hAnsiTheme="majorBidi" w:cstheme="majorBidi"/>
                <w:b/>
                <w:bCs/>
                <w:sz w:val="30"/>
              </w:rPr>
              <w:t>8</w:t>
            </w:r>
          </w:p>
        </w:tc>
      </w:tr>
      <w:tr w:rsidR="00A15567" w:rsidRPr="00283879" w14:paraId="634E0432" w14:textId="77777777" w:rsidTr="005B01CB">
        <w:tc>
          <w:tcPr>
            <w:tcW w:w="4291" w:type="dxa"/>
          </w:tcPr>
          <w:p w14:paraId="5F2550AB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594A276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22969C0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29CABF45" w14:textId="77777777" w:rsidR="00A15567" w:rsidRPr="00283879" w:rsidRDefault="00A1556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2188FB5" w14:textId="1710E16E" w:rsidR="008E5987" w:rsidRPr="00283879" w:rsidRDefault="008E5987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5B01CB" w:rsidRPr="00283879" w14:paraId="7E117D92" w14:textId="77777777" w:rsidTr="005B01CB">
        <w:tc>
          <w:tcPr>
            <w:tcW w:w="4291" w:type="dxa"/>
          </w:tcPr>
          <w:p w14:paraId="2B6599F1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3CF7EAD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</w:tcPr>
          <w:p w14:paraId="7A3BA1AA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5CB5E979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49CAA464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5B01CB" w:rsidRPr="00283879" w14:paraId="74857C7F" w14:textId="77777777" w:rsidTr="005B01CB">
        <w:tc>
          <w:tcPr>
            <w:tcW w:w="4291" w:type="dxa"/>
          </w:tcPr>
          <w:p w14:paraId="00CEDDEC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B2462D4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</w:tcPr>
          <w:p w14:paraId="5DF02C6B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61E4DC33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23E07216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5B01CB" w:rsidRPr="00283879" w14:paraId="0CA7E873" w14:textId="77777777" w:rsidTr="005B01CB">
        <w:tc>
          <w:tcPr>
            <w:tcW w:w="4291" w:type="dxa"/>
          </w:tcPr>
          <w:p w14:paraId="05FF78FA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4D0C478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</w:tcPr>
          <w:p w14:paraId="480E0B88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5DDD3560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0A557CF8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5B01CB" w:rsidRPr="00283879" w14:paraId="50A23530" w14:textId="77777777" w:rsidTr="005B01CB">
        <w:tc>
          <w:tcPr>
            <w:tcW w:w="4291" w:type="dxa"/>
          </w:tcPr>
          <w:p w14:paraId="208D39A7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4E98625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1413" w:type="dxa"/>
          </w:tcPr>
          <w:p w14:paraId="6DCC2868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4C371E5C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</w:tcPr>
          <w:p w14:paraId="79947D92" w14:textId="77777777" w:rsidR="005B01CB" w:rsidRPr="00283879" w:rsidRDefault="005B01CB" w:rsidP="00A1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</w:tbl>
    <w:p w14:paraId="412706DD" w14:textId="77777777" w:rsidR="00202FB2" w:rsidRPr="009D5378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25"/>
        <w:gridCol w:w="1456"/>
        <w:gridCol w:w="152"/>
        <w:gridCol w:w="1456"/>
      </w:tblGrid>
      <w:tr w:rsidR="00CF7112" w:rsidRPr="00283879" w14:paraId="2BC74B60" w14:textId="77777777" w:rsidTr="006F31D0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2A43E203" w14:textId="77777777" w:rsidR="00CF7112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  <w:vAlign w:val="center"/>
          </w:tcPr>
          <w:p w14:paraId="09425A0B" w14:textId="3D23874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0B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  <w:vAlign w:val="center"/>
          </w:tcPr>
          <w:p w14:paraId="51852060" w14:textId="77777777" w:rsidR="00CF7112" w:rsidRPr="00ED3047" w:rsidRDefault="00CF7112" w:rsidP="00CF7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  <w:vAlign w:val="center"/>
          </w:tcPr>
          <w:p w14:paraId="7B37EE8B" w14:textId="63EDFEF8" w:rsidR="00CF7112" w:rsidRPr="00CF7112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0B9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F7112" w:rsidRPr="00283879" w14:paraId="03FCCAD4" w14:textId="77777777" w:rsidTr="006F31D0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7A3658A" w14:textId="77777777" w:rsidR="00CF7112" w:rsidRDefault="00CF7112" w:rsidP="00CF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  <w:noWrap/>
            <w:tcMar>
              <w:left w:w="0" w:type="dxa"/>
              <w:right w:w="0" w:type="dxa"/>
            </w:tcMar>
          </w:tcPr>
          <w:p w14:paraId="409DE23B" w14:textId="7EB50027" w:rsidR="00CF7112" w:rsidRPr="00CF7112" w:rsidRDefault="00CF7112" w:rsidP="00CF711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1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0B92" w:rsidRPr="00283879" w14:paraId="5F1AF7A2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6FC9574" w14:textId="77777777" w:rsidR="00210B92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72FE4C7E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20C9774F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6BF2DD26" w14:textId="77777777" w:rsidR="00210B92" w:rsidRPr="00ED304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0B92" w:rsidRPr="00283879" w14:paraId="0DADEFD6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39C3FD4F" w14:textId="77777777" w:rsidR="00210B92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2ED99B30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D2351F5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7F0C15D1" w14:textId="77777777" w:rsidR="00210B92" w:rsidRPr="00ED304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0B92" w:rsidRPr="00283879" w14:paraId="7C6D9E0A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64D6906C" w14:textId="51C6D12F" w:rsidR="00210B92" w:rsidRPr="00532337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166F7B78" w14:textId="05FC253F" w:rsidR="00210B92" w:rsidRPr="00ED3047" w:rsidRDefault="00EB39A0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4DE06437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34715F9B" w14:textId="1926FE8F" w:rsidR="00210B92" w:rsidRPr="00ED304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  <w:szCs w:val="30"/>
              </w:rPr>
              <w:t>48,648</w:t>
            </w:r>
          </w:p>
        </w:tc>
      </w:tr>
      <w:tr w:rsidR="00210B92" w:rsidRPr="00532337" w14:paraId="76FD770E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454D295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151F55CE" w14:textId="79121FDC" w:rsidR="00210B92" w:rsidRPr="00ED3047" w:rsidRDefault="00EB39A0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3,308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E2B71BC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13B73874" w14:textId="12A950FB" w:rsidR="00210B92" w:rsidRPr="00ED304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477C">
              <w:rPr>
                <w:rFonts w:ascii="Angsana New" w:hAnsi="Angsana New"/>
                <w:sz w:val="30"/>
              </w:rPr>
              <w:t>4,281</w:t>
            </w:r>
          </w:p>
        </w:tc>
      </w:tr>
      <w:tr w:rsidR="00210B92" w:rsidRPr="00283879" w14:paraId="5279E760" w14:textId="77777777" w:rsidTr="00DE5B08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74CD47C6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2476228" w14:textId="104C46AA" w:rsidR="00210B92" w:rsidRPr="00ED3047" w:rsidRDefault="00EB39A0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18,69</w:t>
            </w:r>
            <w:r w:rsidR="001B522A">
              <w:rPr>
                <w:rFonts w:ascii="Angsana New" w:hAnsi="Angsana New" w:cs="Angsana New"/>
                <w:b/>
                <w:bCs/>
                <w:sz w:val="30"/>
              </w:rPr>
              <w:t>4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078D4950" w14:textId="77777777" w:rsidR="00210B92" w:rsidRPr="00ED3047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2423F0E" w14:textId="4ACE8AC2" w:rsidR="00210B92" w:rsidRPr="00ED304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AC477C">
              <w:rPr>
                <w:rFonts w:ascii="Angsana New" w:hAnsi="Angsana New" w:cs="Angsana New"/>
                <w:b/>
                <w:bCs/>
                <w:sz w:val="30"/>
              </w:rPr>
              <w:t>52,92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</w:t>
            </w:r>
          </w:p>
        </w:tc>
      </w:tr>
    </w:tbl>
    <w:p w14:paraId="66292EAE" w14:textId="4F8D68A4" w:rsidR="00A3065F" w:rsidRPr="003C7DEA" w:rsidRDefault="00A3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8"/>
        <w:gridCol w:w="1454"/>
        <w:gridCol w:w="152"/>
        <w:gridCol w:w="1465"/>
      </w:tblGrid>
      <w:tr w:rsidR="00A3065F" w:rsidRPr="00283879" w14:paraId="248EA25B" w14:textId="77777777" w:rsidTr="00FD3A73">
        <w:tc>
          <w:tcPr>
            <w:tcW w:w="5718" w:type="dxa"/>
          </w:tcPr>
          <w:p w14:paraId="52175B9F" w14:textId="77777777" w:rsidR="00A3065F" w:rsidRPr="00283879" w:rsidRDefault="00A3065F" w:rsidP="00FD3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dxa"/>
          </w:tcPr>
          <w:p w14:paraId="6522CB49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02DD9846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A27665D" w14:textId="77777777" w:rsidR="00A3065F" w:rsidRPr="00283879" w:rsidRDefault="00A3065F" w:rsidP="00FD3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210B92" w:rsidRPr="00283879" w14:paraId="192866F9" w14:textId="77777777" w:rsidTr="00FD3A73">
        <w:tc>
          <w:tcPr>
            <w:tcW w:w="5718" w:type="dxa"/>
          </w:tcPr>
          <w:p w14:paraId="0EF739BF" w14:textId="5353CD44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3D6EFD8F" w14:textId="3AD2F913" w:rsidR="00210B92" w:rsidRPr="00F2702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dxa"/>
          </w:tcPr>
          <w:p w14:paraId="66023CBD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E10276" w14:textId="76FD598C" w:rsidR="00210B92" w:rsidRPr="00283879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210B92" w:rsidRPr="008C0DEF" w14:paraId="6C9BF8A8" w14:textId="77777777" w:rsidTr="00FD3A73">
        <w:tc>
          <w:tcPr>
            <w:tcW w:w="5718" w:type="dxa"/>
          </w:tcPr>
          <w:p w14:paraId="3E032CE8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</w:tcPr>
          <w:p w14:paraId="1ADEA0F1" w14:textId="43D1A001" w:rsidR="00210B92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13,803</w:t>
            </w:r>
          </w:p>
        </w:tc>
        <w:tc>
          <w:tcPr>
            <w:tcW w:w="152" w:type="dxa"/>
          </w:tcPr>
          <w:p w14:paraId="69D0FD2A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18D1644" w14:textId="5D74E826" w:rsidR="00210B92" w:rsidRPr="008C0DEF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sz w:val="30"/>
              </w:rPr>
              <w:t>13,744</w:t>
            </w:r>
          </w:p>
        </w:tc>
      </w:tr>
      <w:tr w:rsidR="00210B92" w:rsidRPr="008C0DEF" w14:paraId="2B7929EE" w14:textId="77777777" w:rsidTr="00FD3A73">
        <w:tc>
          <w:tcPr>
            <w:tcW w:w="5718" w:type="dxa"/>
          </w:tcPr>
          <w:p w14:paraId="369F2996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</w:tcPr>
          <w:p w14:paraId="130B3058" w14:textId="1CD2DC9A" w:rsidR="00210B92" w:rsidRPr="00F2702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346,189</w:t>
            </w:r>
          </w:p>
        </w:tc>
        <w:tc>
          <w:tcPr>
            <w:tcW w:w="152" w:type="dxa"/>
          </w:tcPr>
          <w:p w14:paraId="2F4A5312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161AEBB" w14:textId="7AFAA293" w:rsidR="00210B92" w:rsidRPr="008C0DEF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477C">
              <w:rPr>
                <w:rFonts w:asciiTheme="majorBidi" w:hAnsiTheme="majorBidi" w:cstheme="majorBidi"/>
                <w:sz w:val="30"/>
              </w:rPr>
              <w:t>298,636</w:t>
            </w:r>
          </w:p>
        </w:tc>
      </w:tr>
      <w:tr w:rsidR="00210B92" w:rsidRPr="00B41A9A" w14:paraId="2E7AD325" w14:textId="77777777" w:rsidTr="00FD3A73">
        <w:tc>
          <w:tcPr>
            <w:tcW w:w="5718" w:type="dxa"/>
          </w:tcPr>
          <w:p w14:paraId="624A5BD0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9B117EC" w14:textId="2BB4F64A" w:rsidR="00210B92" w:rsidRPr="008C0DEF" w:rsidRDefault="008E5987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359,992</w:t>
            </w:r>
          </w:p>
        </w:tc>
        <w:tc>
          <w:tcPr>
            <w:tcW w:w="152" w:type="dxa"/>
          </w:tcPr>
          <w:p w14:paraId="79EF9F02" w14:textId="77777777" w:rsidR="00210B92" w:rsidRPr="00B41A9A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8B40D9A" w14:textId="1E621F0B" w:rsidR="00210B92" w:rsidRPr="00B41A9A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312,398</w:t>
            </w:r>
          </w:p>
        </w:tc>
      </w:tr>
      <w:tr w:rsidR="00210B92" w:rsidRPr="00283879" w14:paraId="338CA029" w14:textId="77777777" w:rsidTr="002F0D87">
        <w:trPr>
          <w:trHeight w:val="144"/>
        </w:trPr>
        <w:tc>
          <w:tcPr>
            <w:tcW w:w="5718" w:type="dxa"/>
          </w:tcPr>
          <w:p w14:paraId="1AA64A5F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787FDEDF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  <w:shd w:val="clear" w:color="auto" w:fill="auto"/>
          </w:tcPr>
          <w:p w14:paraId="5C961256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44A5ADE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0B92" w:rsidRPr="00283879" w14:paraId="292B22EA" w14:textId="77777777" w:rsidTr="00AC477C">
        <w:trPr>
          <w:trHeight w:val="261"/>
        </w:trPr>
        <w:tc>
          <w:tcPr>
            <w:tcW w:w="5718" w:type="dxa"/>
          </w:tcPr>
          <w:p w14:paraId="07D5A2E2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4" w:type="dxa"/>
            <w:shd w:val="clear" w:color="auto" w:fill="auto"/>
          </w:tcPr>
          <w:p w14:paraId="29D67C5D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  <w:shd w:val="clear" w:color="auto" w:fill="auto"/>
          </w:tcPr>
          <w:p w14:paraId="246DC178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1A3EF96" w14:textId="77777777" w:rsidR="00210B92" w:rsidRPr="00AC477C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10B92" w:rsidRPr="00283879" w14:paraId="28F33326" w14:textId="77777777" w:rsidTr="00DE5B08">
        <w:tc>
          <w:tcPr>
            <w:tcW w:w="5718" w:type="dxa"/>
          </w:tcPr>
          <w:p w14:paraId="76E7212E" w14:textId="50F697B2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4" w:type="dxa"/>
          </w:tcPr>
          <w:p w14:paraId="1BF0C811" w14:textId="30B6EED4" w:rsidR="00210B92" w:rsidRPr="00F2702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64,227</w:t>
            </w:r>
          </w:p>
        </w:tc>
        <w:tc>
          <w:tcPr>
            <w:tcW w:w="152" w:type="dxa"/>
          </w:tcPr>
          <w:p w14:paraId="7F37EC72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76BB11" w14:textId="46368887" w:rsidR="00210B92" w:rsidRPr="00283879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69,003</w:t>
            </w:r>
          </w:p>
        </w:tc>
      </w:tr>
      <w:tr w:rsidR="00210B92" w:rsidRPr="00283879" w14:paraId="713A77FE" w14:textId="77777777" w:rsidTr="00DE5B08">
        <w:tc>
          <w:tcPr>
            <w:tcW w:w="5718" w:type="dxa"/>
          </w:tcPr>
          <w:p w14:paraId="14FE0695" w14:textId="1F267A62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704F4A6F" w14:textId="369FDCEF" w:rsidR="00210B92" w:rsidRPr="00F2702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5,372</w:t>
            </w:r>
          </w:p>
        </w:tc>
        <w:tc>
          <w:tcPr>
            <w:tcW w:w="152" w:type="dxa"/>
          </w:tcPr>
          <w:p w14:paraId="2CE76908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B5102D" w14:textId="395867CD" w:rsidR="00210B92" w:rsidRPr="00283879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11,065</w:t>
            </w:r>
          </w:p>
        </w:tc>
      </w:tr>
      <w:tr w:rsidR="00210B92" w:rsidRPr="00283879" w14:paraId="755E1979" w14:textId="77777777" w:rsidTr="00DE5B08">
        <w:tc>
          <w:tcPr>
            <w:tcW w:w="5718" w:type="dxa"/>
          </w:tcPr>
          <w:p w14:paraId="7A6C26FC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22207A99" w14:textId="24672441" w:rsidR="00210B92" w:rsidRPr="00F2702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59,575</w:t>
            </w:r>
          </w:p>
        </w:tc>
        <w:tc>
          <w:tcPr>
            <w:tcW w:w="152" w:type="dxa"/>
          </w:tcPr>
          <w:p w14:paraId="530C0C88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49AC27" w14:textId="5E9B3BEE" w:rsidR="00210B92" w:rsidRPr="00532337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sz w:val="30"/>
                <w:szCs w:val="30"/>
              </w:rPr>
              <w:t>51,832</w:t>
            </w:r>
          </w:p>
        </w:tc>
      </w:tr>
      <w:tr w:rsidR="00210B92" w:rsidRPr="00283879" w14:paraId="793E687D" w14:textId="77777777" w:rsidTr="00DE5B08">
        <w:tc>
          <w:tcPr>
            <w:tcW w:w="5718" w:type="dxa"/>
          </w:tcPr>
          <w:p w14:paraId="360437D6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ADED067" w14:textId="1B7DF683" w:rsidR="00210B92" w:rsidRPr="00B41A9A" w:rsidRDefault="008E5987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129,174</w:t>
            </w:r>
          </w:p>
        </w:tc>
        <w:tc>
          <w:tcPr>
            <w:tcW w:w="152" w:type="dxa"/>
          </w:tcPr>
          <w:p w14:paraId="30EDDA15" w14:textId="77777777" w:rsidR="00210B92" w:rsidRPr="00B41A9A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FD4293A" w14:textId="1A725819" w:rsidR="00210B92" w:rsidRPr="00794900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47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131,900</w:t>
            </w:r>
          </w:p>
        </w:tc>
      </w:tr>
      <w:tr w:rsidR="00210B92" w:rsidRPr="00283879" w14:paraId="552BE4AA" w14:textId="77777777" w:rsidTr="00DE5B08">
        <w:trPr>
          <w:trHeight w:val="179"/>
        </w:trPr>
        <w:tc>
          <w:tcPr>
            <w:tcW w:w="5718" w:type="dxa"/>
          </w:tcPr>
          <w:p w14:paraId="19BE6FAF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39CF405A" w14:textId="77777777" w:rsidR="00210B92" w:rsidRPr="00F2702A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5EE483E0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14:paraId="7FA417A4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210B92" w:rsidRPr="00283879" w14:paraId="28DFAA60" w14:textId="77777777" w:rsidTr="00DE5B08">
        <w:trPr>
          <w:trHeight w:val="179"/>
        </w:trPr>
        <w:tc>
          <w:tcPr>
            <w:tcW w:w="5718" w:type="dxa"/>
          </w:tcPr>
          <w:p w14:paraId="7B80CE13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454" w:type="dxa"/>
            <w:shd w:val="clear" w:color="auto" w:fill="auto"/>
          </w:tcPr>
          <w:p w14:paraId="176EA60B" w14:textId="77777777" w:rsidR="00210B92" w:rsidRPr="00F2702A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0AE4A048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</w:tcPr>
          <w:p w14:paraId="7FE5AB0A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210B92" w:rsidRPr="00283879" w14:paraId="4CA04015" w14:textId="77777777" w:rsidTr="00DE5B08">
        <w:tc>
          <w:tcPr>
            <w:tcW w:w="5718" w:type="dxa"/>
          </w:tcPr>
          <w:p w14:paraId="2797F593" w14:textId="2231B89A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0BB4D3EF" w14:textId="4238163D" w:rsidR="00210B92" w:rsidRPr="00F2702A" w:rsidRDefault="00EB39A0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6,703</w:t>
            </w:r>
            <w:r w:rsidR="00BF3CC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071</w:t>
            </w:r>
          </w:p>
        </w:tc>
        <w:tc>
          <w:tcPr>
            <w:tcW w:w="152" w:type="dxa"/>
          </w:tcPr>
          <w:p w14:paraId="33332EE6" w14:textId="77777777" w:rsidR="00210B92" w:rsidRPr="00283879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D9AF470" w14:textId="4BED6077" w:rsidR="00210B92" w:rsidRPr="00DC4679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77C">
              <w:rPr>
                <w:rFonts w:asciiTheme="majorBidi" w:hAnsiTheme="majorBidi" w:cstheme="majorBidi"/>
                <w:bCs/>
                <w:sz w:val="30"/>
                <w:szCs w:val="30"/>
              </w:rPr>
              <w:t>13,896,020</w:t>
            </w:r>
          </w:p>
        </w:tc>
      </w:tr>
      <w:tr w:rsidR="00210B92" w:rsidRPr="00283879" w14:paraId="233A76AE" w14:textId="77777777" w:rsidTr="00DE5B08">
        <w:tc>
          <w:tcPr>
            <w:tcW w:w="5718" w:type="dxa"/>
          </w:tcPr>
          <w:p w14:paraId="3FF20E25" w14:textId="77777777" w:rsidR="00210B92" w:rsidRPr="00283879" w:rsidRDefault="00210B92" w:rsidP="0021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44158818" w14:textId="786D6F6A" w:rsidR="00210B92" w:rsidRPr="00B41A9A" w:rsidRDefault="00EB39A0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6,703,071</w:t>
            </w:r>
          </w:p>
        </w:tc>
        <w:tc>
          <w:tcPr>
            <w:tcW w:w="152" w:type="dxa"/>
          </w:tcPr>
          <w:p w14:paraId="0912D4B8" w14:textId="77777777" w:rsidR="00210B92" w:rsidRPr="00B41A9A" w:rsidRDefault="00210B92" w:rsidP="00210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2773BB6" w14:textId="5C6294D0" w:rsidR="00210B92" w:rsidRPr="00DC4679" w:rsidRDefault="00210B92" w:rsidP="00210B9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lang w:bidi="th-TH"/>
              </w:rPr>
            </w:pPr>
            <w:r w:rsidRPr="00AC477C"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13,896,020</w:t>
            </w:r>
          </w:p>
        </w:tc>
      </w:tr>
    </w:tbl>
    <w:p w14:paraId="73801A03" w14:textId="272773AE" w:rsidR="00F50AE5" w:rsidRPr="00001C79" w:rsidRDefault="00F50AE5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0"/>
        <w:gridCol w:w="270"/>
        <w:gridCol w:w="1350"/>
      </w:tblGrid>
      <w:tr w:rsidR="008A23D9" w:rsidRPr="0050194D" w14:paraId="75AE85FE" w14:textId="77777777" w:rsidTr="00D83037">
        <w:trPr>
          <w:cantSplit/>
        </w:trPr>
        <w:tc>
          <w:tcPr>
            <w:tcW w:w="5733" w:type="dxa"/>
            <w:vAlign w:val="center"/>
          </w:tcPr>
          <w:p w14:paraId="1E3651A6" w14:textId="2870CBEA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4E7032E" w14:textId="77777777" w:rsidR="008A23D9" w:rsidRPr="006657F9" w:rsidDel="00123F30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1C630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0CD0E69" w14:textId="77777777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3D9" w:rsidRPr="0050194D" w14:paraId="186C0BF1" w14:textId="77777777" w:rsidTr="00D83037">
        <w:trPr>
          <w:cantSplit/>
        </w:trPr>
        <w:tc>
          <w:tcPr>
            <w:tcW w:w="5733" w:type="dxa"/>
          </w:tcPr>
          <w:p w14:paraId="435755C9" w14:textId="11AED34E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7B0C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440" w:type="dxa"/>
          </w:tcPr>
          <w:p w14:paraId="0882EB3F" w14:textId="77777777" w:rsidR="008A23D9" w:rsidRPr="006657F9" w:rsidRDefault="008A23D9" w:rsidP="008A2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78098" w14:textId="77777777" w:rsidR="008A23D9" w:rsidRPr="006657F9" w:rsidRDefault="008A23D9" w:rsidP="008A23D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5CFD3D" w14:textId="164F3B5C" w:rsidR="008A23D9" w:rsidRPr="00DE1770" w:rsidRDefault="008A23D9" w:rsidP="008A23D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</w:tr>
      <w:tr w:rsidR="00B02FD2" w:rsidRPr="0050194D" w14:paraId="25D3A8E2" w14:textId="77777777" w:rsidTr="00D83037">
        <w:trPr>
          <w:cantSplit/>
          <w:trHeight w:val="318"/>
        </w:trPr>
        <w:tc>
          <w:tcPr>
            <w:tcW w:w="5733" w:type="dxa"/>
          </w:tcPr>
          <w:p w14:paraId="0412DCEB" w14:textId="2293CF59" w:rsidR="00B02FD2" w:rsidRPr="006657F9" w:rsidRDefault="00B02FD2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40" w:type="dxa"/>
          </w:tcPr>
          <w:p w14:paraId="62B1D7F8" w14:textId="1970DBCC" w:rsidR="00B02FD2" w:rsidRPr="006657F9" w:rsidRDefault="00EB39A0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144,022</w:t>
            </w:r>
          </w:p>
        </w:tc>
        <w:tc>
          <w:tcPr>
            <w:tcW w:w="270" w:type="dxa"/>
          </w:tcPr>
          <w:p w14:paraId="5BB73290" w14:textId="77777777" w:rsidR="00B02FD2" w:rsidRPr="006657F9" w:rsidRDefault="00B02FD2" w:rsidP="00B02FD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1BA69D" w14:textId="6D3223D1" w:rsidR="00B02FD2" w:rsidRPr="00DE1770" w:rsidRDefault="00B02FD2" w:rsidP="00B02FD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125,843</w:t>
            </w:r>
          </w:p>
        </w:tc>
      </w:tr>
      <w:tr w:rsidR="00B02FD2" w:rsidRPr="00A3778F" w14:paraId="730C71DD" w14:textId="77777777" w:rsidTr="00D83037">
        <w:trPr>
          <w:cantSplit/>
        </w:trPr>
        <w:tc>
          <w:tcPr>
            <w:tcW w:w="5733" w:type="dxa"/>
          </w:tcPr>
          <w:p w14:paraId="4402A365" w14:textId="77777777" w:rsidR="00B02FD2" w:rsidRPr="006657F9" w:rsidRDefault="00B02FD2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43237F" w14:textId="2301E66B" w:rsidR="00B02FD2" w:rsidRPr="00946B4C" w:rsidRDefault="00EB39A0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144,022</w:t>
            </w:r>
          </w:p>
        </w:tc>
        <w:tc>
          <w:tcPr>
            <w:tcW w:w="270" w:type="dxa"/>
          </w:tcPr>
          <w:p w14:paraId="0EB595C2" w14:textId="77777777" w:rsidR="00B02FD2" w:rsidRPr="006657F9" w:rsidRDefault="00B02FD2" w:rsidP="00B02FD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3EE60D" w14:textId="69CB9CE8" w:rsidR="00B02FD2" w:rsidRPr="00DE1770" w:rsidRDefault="00B02FD2" w:rsidP="00B02FD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  <w:r w:rsidRPr="00946B4C">
              <w:rPr>
                <w:rFonts w:ascii="Angsana New" w:hAnsi="Angsana New"/>
                <w:b/>
                <w:bCs/>
                <w:sz w:val="30"/>
                <w:szCs w:val="30"/>
              </w:rPr>
              <w:t>125,843</w:t>
            </w:r>
          </w:p>
        </w:tc>
      </w:tr>
    </w:tbl>
    <w:p w14:paraId="1E9307C5" w14:textId="71D0A19C" w:rsidR="00957207" w:rsidRDefault="00957207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D4D328" w14:textId="5EB59E8A" w:rsidR="005B01CB" w:rsidRDefault="005B01CB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88FFB75" w14:textId="46AEA3DA" w:rsidR="005B01CB" w:rsidRDefault="005B01CB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D0AED9" w14:textId="77777777" w:rsidR="005B01CB" w:rsidRDefault="005B01CB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481EC1" w14:textId="77777777" w:rsidR="005B01CB" w:rsidRDefault="005B01CB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35F4B5" w14:textId="4FC63524" w:rsidR="003A5E50" w:rsidRPr="00047256" w:rsidRDefault="00047256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7256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6A34AA99" w14:textId="77777777" w:rsidR="00202FB2" w:rsidRPr="0089536D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0"/>
        <w:gridCol w:w="270"/>
        <w:gridCol w:w="1350"/>
      </w:tblGrid>
      <w:tr w:rsidR="00202FB2" w:rsidRPr="0050194D" w14:paraId="79494AEA" w14:textId="77777777" w:rsidTr="00D83037">
        <w:trPr>
          <w:cantSplit/>
        </w:trPr>
        <w:tc>
          <w:tcPr>
            <w:tcW w:w="5733" w:type="dxa"/>
          </w:tcPr>
          <w:p w14:paraId="01819663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63730F88" w14:textId="3FE6F67E" w:rsidR="00202FB2" w:rsidRPr="009F0AB7" w:rsidRDefault="00202FB2" w:rsidP="00DE5B0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AB7">
              <w:rPr>
                <w:rFonts w:ascii="Angsana New" w:hAnsi="Angsana New"/>
                <w:sz w:val="30"/>
                <w:szCs w:val="30"/>
              </w:rPr>
              <w:t>256</w:t>
            </w:r>
            <w:r w:rsidR="00B02F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027BDC2" w14:textId="77777777" w:rsidR="00202FB2" w:rsidRPr="009F0AB7" w:rsidRDefault="00202FB2" w:rsidP="00DE5B0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FA78941" w14:textId="622F3290" w:rsidR="00202FB2" w:rsidRPr="009F0AB7" w:rsidRDefault="00202FB2" w:rsidP="00DE5B0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0AB7">
              <w:rPr>
                <w:rFonts w:ascii="Angsana New" w:hAnsi="Angsana New"/>
                <w:sz w:val="30"/>
                <w:szCs w:val="30"/>
              </w:rPr>
              <w:t>256</w:t>
            </w:r>
            <w:r w:rsidR="00B02FD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02FB2" w:rsidRPr="0050194D" w14:paraId="24B15A6C" w14:textId="77777777" w:rsidTr="00D83037">
        <w:trPr>
          <w:cantSplit/>
        </w:trPr>
        <w:tc>
          <w:tcPr>
            <w:tcW w:w="5733" w:type="dxa"/>
          </w:tcPr>
          <w:p w14:paraId="0BCBFE14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BDEFD8A" w14:textId="77777777" w:rsidR="00202FB2" w:rsidRPr="006657F9" w:rsidRDefault="00202FB2" w:rsidP="00DE5B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FB2" w:rsidRPr="0050194D" w14:paraId="0699BCB0" w14:textId="77777777" w:rsidTr="00D83037">
        <w:trPr>
          <w:cantSplit/>
        </w:trPr>
        <w:tc>
          <w:tcPr>
            <w:tcW w:w="5733" w:type="dxa"/>
          </w:tcPr>
          <w:p w14:paraId="42E6990E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657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238A944A" w14:textId="77777777" w:rsidR="00202FB2" w:rsidRPr="006657F9" w:rsidDel="00123F30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7AB6F" w14:textId="77777777" w:rsidR="00202FB2" w:rsidRPr="006657F9" w:rsidRDefault="00202FB2" w:rsidP="00DE5B0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287EEB" w14:textId="77777777" w:rsidR="00202FB2" w:rsidRPr="006657F9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FD2" w:rsidRPr="0050194D" w14:paraId="531F551E" w14:textId="77777777" w:rsidTr="00D83037">
        <w:trPr>
          <w:cantSplit/>
        </w:trPr>
        <w:tc>
          <w:tcPr>
            <w:tcW w:w="5733" w:type="dxa"/>
          </w:tcPr>
          <w:p w14:paraId="52E87212" w14:textId="77777777" w:rsidR="00B02FD2" w:rsidRPr="006657F9" w:rsidRDefault="00B02FD2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A6CF6FA" w14:textId="610EBBBE" w:rsidR="00B02FD2" w:rsidRPr="006657F9" w:rsidRDefault="005A1679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55,494</w:t>
            </w:r>
          </w:p>
        </w:tc>
        <w:tc>
          <w:tcPr>
            <w:tcW w:w="270" w:type="dxa"/>
          </w:tcPr>
          <w:p w14:paraId="014BB7E1" w14:textId="77777777" w:rsidR="00B02FD2" w:rsidRPr="006657F9" w:rsidRDefault="00B02FD2" w:rsidP="00B02FD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D9EB29" w14:textId="68A0CED8" w:rsidR="00B02FD2" w:rsidRPr="00DE1770" w:rsidRDefault="00B02FD2" w:rsidP="00B02FD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45,634</w:t>
            </w:r>
          </w:p>
        </w:tc>
      </w:tr>
      <w:tr w:rsidR="00B02FD2" w:rsidRPr="0050194D" w14:paraId="2A7ADF4F" w14:textId="77777777" w:rsidTr="00D83037">
        <w:trPr>
          <w:cantSplit/>
          <w:trHeight w:val="318"/>
        </w:trPr>
        <w:tc>
          <w:tcPr>
            <w:tcW w:w="5733" w:type="dxa"/>
          </w:tcPr>
          <w:p w14:paraId="7411414D" w14:textId="77777777" w:rsidR="00B02FD2" w:rsidRPr="006657F9" w:rsidRDefault="00B02FD2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5032C45" w14:textId="54226494" w:rsidR="00B02FD2" w:rsidRPr="006657F9" w:rsidRDefault="005A1679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4,630</w:t>
            </w:r>
          </w:p>
        </w:tc>
        <w:tc>
          <w:tcPr>
            <w:tcW w:w="270" w:type="dxa"/>
          </w:tcPr>
          <w:p w14:paraId="75C6324C" w14:textId="77777777" w:rsidR="00B02FD2" w:rsidRPr="006657F9" w:rsidRDefault="00B02FD2" w:rsidP="00B02FD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8488A4" w14:textId="434A260F" w:rsidR="00B02FD2" w:rsidRPr="00A97E0A" w:rsidRDefault="00B02FD2" w:rsidP="00B02FD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</w:tr>
      <w:tr w:rsidR="00B02FD2" w:rsidRPr="00A3778F" w14:paraId="74429CB6" w14:textId="77777777" w:rsidTr="00D83037">
        <w:trPr>
          <w:cantSplit/>
        </w:trPr>
        <w:tc>
          <w:tcPr>
            <w:tcW w:w="5733" w:type="dxa"/>
          </w:tcPr>
          <w:p w14:paraId="46D5AA79" w14:textId="77777777" w:rsidR="00B02FD2" w:rsidRPr="006657F9" w:rsidRDefault="00B02FD2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5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F9B675" w14:textId="6CF64345" w:rsidR="00B02FD2" w:rsidRPr="006657F9" w:rsidRDefault="005A1679" w:rsidP="00B02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60,124</w:t>
            </w:r>
          </w:p>
        </w:tc>
        <w:tc>
          <w:tcPr>
            <w:tcW w:w="270" w:type="dxa"/>
          </w:tcPr>
          <w:p w14:paraId="3FD95975" w14:textId="77777777" w:rsidR="00B02FD2" w:rsidRPr="006657F9" w:rsidRDefault="00B02FD2" w:rsidP="00B02FD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49A4C4" w14:textId="1964E102" w:rsidR="00B02FD2" w:rsidRPr="00DE1770" w:rsidRDefault="00B02FD2" w:rsidP="00B02FD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49,717</w:t>
            </w:r>
          </w:p>
        </w:tc>
      </w:tr>
    </w:tbl>
    <w:p w14:paraId="3A82E415" w14:textId="77777777" w:rsidR="00202FB2" w:rsidRPr="0089536D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74DE1C" w14:textId="1E64EE71" w:rsidR="00202FB2" w:rsidRPr="007026F6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F09B4">
        <w:rPr>
          <w:rFonts w:ascii="Angsana New" w:hAnsi="Angsana New"/>
          <w:sz w:val="30"/>
          <w:szCs w:val="30"/>
          <w:cs/>
        </w:rPr>
        <w:t>ค่าตอบแทนคณะกรรมการ</w:t>
      </w:r>
      <w:r w:rsidR="008F09B4" w:rsidRPr="008F09B4">
        <w:rPr>
          <w:rFonts w:ascii="Angsana New" w:hAnsi="Angsana New" w:hint="cs"/>
          <w:sz w:val="30"/>
          <w:szCs w:val="30"/>
          <w:cs/>
        </w:rPr>
        <w:t>กลุ่ม</w:t>
      </w:r>
      <w:r w:rsidRPr="008F09B4">
        <w:rPr>
          <w:rFonts w:ascii="Angsana New" w:hAnsi="Angsana New"/>
          <w:sz w:val="30"/>
          <w:szCs w:val="30"/>
          <w:cs/>
        </w:rPr>
        <w:t xml:space="preserve">บริษัทและผู้บริหารสำคัญ ประกอบด้วย ค่าตอบแทนที่จ่ายให้แก่คณะกรรมการบริษัทเอสซีจี เดคคอร์ จำกัด (มหาชน) </w:t>
      </w:r>
      <w:r w:rsidR="00CB65D4" w:rsidRPr="008F09B4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Pr="008F09B4">
        <w:rPr>
          <w:rFonts w:ascii="Angsana New" w:hAnsi="Angsana New"/>
          <w:sz w:val="30"/>
          <w:szCs w:val="30"/>
          <w:cs/>
        </w:rPr>
        <w:t>ตามข้อบังคับของ</w:t>
      </w:r>
      <w:r w:rsidR="00080D8B" w:rsidRPr="008F09B4">
        <w:rPr>
          <w:rFonts w:ascii="Angsana New" w:hAnsi="Angsana New"/>
          <w:sz w:val="30"/>
          <w:szCs w:val="30"/>
          <w:cs/>
        </w:rPr>
        <w:t>กลุ่ม</w:t>
      </w:r>
      <w:r w:rsidRPr="008F09B4">
        <w:rPr>
          <w:rFonts w:ascii="Angsana New" w:hAnsi="Angsana New"/>
          <w:sz w:val="30"/>
          <w:szCs w:val="30"/>
          <w:cs/>
        </w:rPr>
        <w:t>บริษัท และค่าตอบแทนที่จ่ายให้แก่ผู้บริหารของกลุ่มบริษัท ซึ่งได้แก่ เงินเดือน โบนัส เงินตอบแทนพิเศษและอื่นๆ รวมทั้ง</w:t>
      </w:r>
      <w:r w:rsidRPr="007026F6">
        <w:rPr>
          <w:rFonts w:ascii="Angsana New" w:hAnsi="Angsana New"/>
          <w:sz w:val="30"/>
          <w:szCs w:val="30"/>
          <w:cs/>
        </w:rPr>
        <w:t xml:space="preserve">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0079A1E8" w14:textId="56818CB0" w:rsidR="00202FB2" w:rsidRPr="0089536D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4EA91" w14:textId="77777777" w:rsidR="00202FB2" w:rsidRPr="00283879" w:rsidRDefault="00202FB2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p w14:paraId="4FE799BD" w14:textId="77777777" w:rsidR="00202FB2" w:rsidRPr="0089536D" w:rsidRDefault="00202FB2" w:rsidP="002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383"/>
        <w:gridCol w:w="144"/>
        <w:gridCol w:w="1383"/>
      </w:tblGrid>
      <w:tr w:rsidR="00202FB2" w:rsidRPr="003C2D2C" w14:paraId="5DC689CF" w14:textId="77777777" w:rsidTr="00DE5B08">
        <w:tc>
          <w:tcPr>
            <w:tcW w:w="5879" w:type="dxa"/>
          </w:tcPr>
          <w:p w14:paraId="0301BD88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74D0C406" w14:textId="605555F6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6772">
              <w:rPr>
                <w:rFonts w:ascii="Angsana New" w:hAnsi="Angsana New"/>
                <w:sz w:val="30"/>
                <w:szCs w:val="30"/>
              </w:rPr>
              <w:t>256</w:t>
            </w:r>
            <w:r w:rsidR="00D26A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dxa"/>
            <w:vAlign w:val="center"/>
          </w:tcPr>
          <w:p w14:paraId="07FD0E2D" w14:textId="77777777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12157F6F" w14:textId="6D95BDD3" w:rsidR="00202FB2" w:rsidRPr="00F46772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6772">
              <w:rPr>
                <w:rFonts w:ascii="Angsana New" w:hAnsi="Angsana New"/>
                <w:sz w:val="30"/>
                <w:szCs w:val="30"/>
              </w:rPr>
              <w:t>256</w:t>
            </w:r>
            <w:r w:rsidR="00D26A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02FB2" w:rsidRPr="003C2D2C" w14:paraId="530FDDA2" w14:textId="77777777" w:rsidTr="00DE5B08">
        <w:tc>
          <w:tcPr>
            <w:tcW w:w="5879" w:type="dxa"/>
          </w:tcPr>
          <w:p w14:paraId="24A1A4CA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683BA402" w14:textId="77777777" w:rsidR="00202FB2" w:rsidRPr="003C2D2C" w:rsidRDefault="00202FB2" w:rsidP="00DE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3C2D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C2D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26A40" w:rsidRPr="003C2D2C" w14:paraId="4A6E7975" w14:textId="77777777" w:rsidTr="00DE5B08">
        <w:tc>
          <w:tcPr>
            <w:tcW w:w="5879" w:type="dxa"/>
          </w:tcPr>
          <w:p w14:paraId="22B661D3" w14:textId="77777777" w:rsidR="00D26A40" w:rsidRPr="003C2D2C" w:rsidRDefault="00D26A40" w:rsidP="00D26A4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72574">
              <w:rPr>
                <w:rFonts w:asciiTheme="majorBidi" w:hAnsiTheme="majorBidi" w:cs="Angsana New"/>
                <w:cs/>
                <w:lang w:val="en-US"/>
              </w:rPr>
              <w:t>เงินสดและเงินฝากธนาคาร</w:t>
            </w:r>
          </w:p>
        </w:tc>
        <w:tc>
          <w:tcPr>
            <w:tcW w:w="1383" w:type="dxa"/>
          </w:tcPr>
          <w:p w14:paraId="49D3AA8D" w14:textId="1F5F2CA5" w:rsidR="00D26A40" w:rsidRPr="00683700" w:rsidRDefault="008F7BAE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1,869,931</w:t>
            </w:r>
          </w:p>
        </w:tc>
        <w:tc>
          <w:tcPr>
            <w:tcW w:w="144" w:type="dxa"/>
          </w:tcPr>
          <w:p w14:paraId="5842C753" w14:textId="77777777" w:rsidR="00D26A40" w:rsidRPr="00683700" w:rsidRDefault="00D26A40" w:rsidP="00D2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4E5AEC5" w14:textId="2C2C9466" w:rsidR="00D26A40" w:rsidRPr="00683700" w:rsidRDefault="00D26A40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67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2,327,324</w:t>
            </w:r>
          </w:p>
        </w:tc>
      </w:tr>
      <w:tr w:rsidR="00D26A40" w:rsidRPr="003C2D2C" w14:paraId="73252A2E" w14:textId="77777777" w:rsidTr="00DE5B08">
        <w:tc>
          <w:tcPr>
            <w:tcW w:w="5879" w:type="dxa"/>
          </w:tcPr>
          <w:p w14:paraId="0B3658B2" w14:textId="77777777" w:rsidR="00D26A40" w:rsidRPr="003C2D2C" w:rsidRDefault="00D26A40" w:rsidP="00D2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2D2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83" w:type="dxa"/>
          </w:tcPr>
          <w:p w14:paraId="3EF55A50" w14:textId="75F89A23" w:rsidR="00D26A40" w:rsidRPr="004E6526" w:rsidRDefault="008F7BAE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2,333,789</w:t>
            </w:r>
          </w:p>
        </w:tc>
        <w:tc>
          <w:tcPr>
            <w:tcW w:w="144" w:type="dxa"/>
          </w:tcPr>
          <w:p w14:paraId="65968AFF" w14:textId="77777777" w:rsidR="00D26A40" w:rsidRPr="00683700" w:rsidRDefault="00D26A40" w:rsidP="00D2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B5F53F8" w14:textId="23C3875E" w:rsidR="00D26A40" w:rsidRPr="00683700" w:rsidRDefault="00D26A40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467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2,875,931</w:t>
            </w:r>
          </w:p>
        </w:tc>
      </w:tr>
      <w:tr w:rsidR="00D26A40" w:rsidRPr="003C2D2C" w14:paraId="3A060518" w14:textId="77777777" w:rsidTr="00DE5B08">
        <w:tc>
          <w:tcPr>
            <w:tcW w:w="5879" w:type="dxa"/>
          </w:tcPr>
          <w:p w14:paraId="73D025C9" w14:textId="77777777" w:rsidR="00D26A40" w:rsidRPr="003C2D2C" w:rsidRDefault="00D26A40" w:rsidP="00D26A4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C2D2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346929F" w14:textId="54052D8F" w:rsidR="00D26A40" w:rsidRPr="004E6526" w:rsidRDefault="008F7BAE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4,203,720</w:t>
            </w:r>
          </w:p>
        </w:tc>
        <w:tc>
          <w:tcPr>
            <w:tcW w:w="144" w:type="dxa"/>
          </w:tcPr>
          <w:p w14:paraId="1573A851" w14:textId="77777777" w:rsidR="00D26A40" w:rsidRPr="00E72574" w:rsidRDefault="00D26A40" w:rsidP="00D2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10CFB01" w14:textId="19CE22CB" w:rsidR="00D26A40" w:rsidRPr="00E72574" w:rsidRDefault="00D26A40" w:rsidP="00D26A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67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5,203,255</w:t>
            </w:r>
          </w:p>
        </w:tc>
      </w:tr>
    </w:tbl>
    <w:p w14:paraId="59448B2F" w14:textId="4C97B6E1" w:rsidR="00E275FE" w:rsidRDefault="00E2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</w:p>
    <w:p w14:paraId="734FB45F" w14:textId="77777777" w:rsidR="00E275FE" w:rsidRDefault="00E27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  <w:r>
        <w:rPr>
          <w:rFonts w:asciiTheme="majorBidi" w:eastAsia="Calibri" w:hAnsiTheme="majorBidi" w:cstheme="majorBidi"/>
          <w:b/>
          <w:bCs/>
          <w:sz w:val="16"/>
          <w:szCs w:val="16"/>
          <w:cs/>
        </w:rPr>
        <w:br w:type="page"/>
      </w:r>
    </w:p>
    <w:p w14:paraId="4CD22919" w14:textId="79FE1E4E" w:rsidR="00BB5A3A" w:rsidRDefault="00BB5A3A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4DD9A49" w14:textId="77777777" w:rsidR="00B7189F" w:rsidRPr="008D3FBA" w:rsidRDefault="00B7189F" w:rsidP="00D83037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882"/>
        <w:gridCol w:w="1571"/>
        <w:gridCol w:w="262"/>
        <w:gridCol w:w="16"/>
        <w:gridCol w:w="1469"/>
      </w:tblGrid>
      <w:tr w:rsidR="000B52CF" w:rsidRPr="009D7F7C" w14:paraId="7772D08B" w14:textId="7F9678A7" w:rsidTr="00B7189F">
        <w:trPr>
          <w:cantSplit/>
          <w:trHeight w:val="406"/>
        </w:trPr>
        <w:tc>
          <w:tcPr>
            <w:tcW w:w="4589" w:type="dxa"/>
          </w:tcPr>
          <w:p w14:paraId="20C96C9B" w14:textId="1DB9F2E1" w:rsidR="000B52CF" w:rsidRPr="00612B2C" w:rsidRDefault="000B52CF" w:rsidP="00D83037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189F" w:rsidRPr="00612B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2" w:type="dxa"/>
            <w:vAlign w:val="center"/>
          </w:tcPr>
          <w:p w14:paraId="2486CBE7" w14:textId="2BE64A1E" w:rsidR="000B52CF" w:rsidRPr="00612B2C" w:rsidRDefault="000B52CF" w:rsidP="006657F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12B2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71" w:type="dxa"/>
            <w:vAlign w:val="center"/>
          </w:tcPr>
          <w:p w14:paraId="6A583FF6" w14:textId="6696F888" w:rsidR="000B52CF" w:rsidRPr="00612B2C" w:rsidRDefault="000B52CF" w:rsidP="007F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</w:rPr>
              <w:t>256</w:t>
            </w:r>
            <w:r w:rsidR="00DC4B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vAlign w:val="center"/>
          </w:tcPr>
          <w:p w14:paraId="569AAF69" w14:textId="77777777" w:rsidR="000B52CF" w:rsidRPr="00612B2C" w:rsidRDefault="000B52CF" w:rsidP="002333CF">
            <w:pPr>
              <w:pStyle w:val="acctfourfigures"/>
              <w:tabs>
                <w:tab w:val="decimal" w:pos="99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07483055" w14:textId="73A74EB6" w:rsidR="000B52CF" w:rsidRPr="00612B2C" w:rsidRDefault="000B52CF" w:rsidP="00233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B2C">
              <w:rPr>
                <w:rFonts w:ascii="Angsana New" w:hAnsi="Angsana New"/>
                <w:sz w:val="30"/>
                <w:szCs w:val="30"/>
              </w:rPr>
              <w:t>256</w:t>
            </w:r>
            <w:r w:rsidR="00DC4B6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52CF" w:rsidRPr="009D7F7C" w14:paraId="61D07A76" w14:textId="4EAD518B" w:rsidTr="00B7189F">
        <w:trPr>
          <w:cantSplit/>
          <w:trHeight w:val="420"/>
        </w:trPr>
        <w:tc>
          <w:tcPr>
            <w:tcW w:w="4589" w:type="dxa"/>
          </w:tcPr>
          <w:p w14:paraId="0AB75006" w14:textId="77777777" w:rsidR="000B52CF" w:rsidRPr="009D7F7C" w:rsidRDefault="000B52CF" w:rsidP="002333C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A3FEAC2" w14:textId="77777777" w:rsidR="000B52CF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18" w:type="dxa"/>
            <w:gridSpan w:val="4"/>
          </w:tcPr>
          <w:p w14:paraId="35859C78" w14:textId="62491F3A" w:rsidR="000B52CF" w:rsidRPr="009D7F7C" w:rsidRDefault="000B52CF" w:rsidP="002333C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52CF" w:rsidRPr="009D7F7C" w14:paraId="2B40A3FC" w14:textId="241075E3" w:rsidTr="00B7189F">
        <w:trPr>
          <w:cantSplit/>
          <w:trHeight w:val="345"/>
        </w:trPr>
        <w:tc>
          <w:tcPr>
            <w:tcW w:w="4589" w:type="dxa"/>
          </w:tcPr>
          <w:p w14:paraId="6D61BE8A" w14:textId="77777777" w:rsidR="000B52CF" w:rsidRPr="009D7F7C" w:rsidRDefault="000B52CF" w:rsidP="0066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A360FDE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9D7941D" w14:textId="315A2479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E5A1099" w14:textId="77777777" w:rsidR="000B52CF" w:rsidRPr="009D7F7C" w:rsidRDefault="000B52CF" w:rsidP="002333C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03BA549" w14:textId="77777777" w:rsidR="000B52CF" w:rsidRPr="009D7F7C" w:rsidRDefault="000B52CF" w:rsidP="00C237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B6A" w:rsidRPr="009D7F7C" w14:paraId="69C76E71" w14:textId="0F960AF8" w:rsidTr="00D83037">
        <w:trPr>
          <w:cantSplit/>
          <w:trHeight w:val="414"/>
        </w:trPr>
        <w:tc>
          <w:tcPr>
            <w:tcW w:w="4589" w:type="dxa"/>
          </w:tcPr>
          <w:p w14:paraId="69DFB271" w14:textId="77777777" w:rsidR="00DC4B6A" w:rsidRPr="00D83037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30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76AF9EF" w14:textId="77777777" w:rsidR="00DC4B6A" w:rsidRPr="00D83037" w:rsidRDefault="00DC4B6A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</w:tcPr>
          <w:p w14:paraId="45CD8639" w14:textId="3E0B86C6" w:rsidR="00DC4B6A" w:rsidRPr="00D83037" w:rsidRDefault="00763659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646,819</w:t>
            </w:r>
          </w:p>
        </w:tc>
        <w:tc>
          <w:tcPr>
            <w:tcW w:w="278" w:type="dxa"/>
            <w:gridSpan w:val="2"/>
          </w:tcPr>
          <w:p w14:paraId="78A30521" w14:textId="77777777" w:rsidR="00DC4B6A" w:rsidRPr="00D83037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108CDAF" w14:textId="4D79AE2C" w:rsidR="00DC4B6A" w:rsidRPr="00D83037" w:rsidRDefault="00DD49BF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614</w:t>
            </w:r>
            <w:r w:rsidR="00DC4B6A" w:rsidRPr="00DE5B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639</w:t>
            </w:r>
          </w:p>
        </w:tc>
      </w:tr>
      <w:tr w:rsidR="00DC4B6A" w:rsidRPr="009D7F7C" w14:paraId="107A4090" w14:textId="52A31EC2" w:rsidTr="00B7189F">
        <w:trPr>
          <w:cantSplit/>
          <w:trHeight w:val="345"/>
        </w:trPr>
        <w:tc>
          <w:tcPr>
            <w:tcW w:w="4589" w:type="dxa"/>
          </w:tcPr>
          <w:p w14:paraId="22E4C3E9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1CF31F9E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3D3C99D6" w14:textId="3E033ACA" w:rsidR="00DC4B6A" w:rsidRPr="000454AD" w:rsidRDefault="00DC4B6A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58E67890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CAC13A4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4B6A" w:rsidRPr="009D7F7C" w14:paraId="0E7984DD" w14:textId="7AA475AB" w:rsidTr="00B7189F">
        <w:trPr>
          <w:cantSplit/>
          <w:trHeight w:val="345"/>
        </w:trPr>
        <w:tc>
          <w:tcPr>
            <w:tcW w:w="4589" w:type="dxa"/>
          </w:tcPr>
          <w:p w14:paraId="3D0BA0D1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38011353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022536DD" w14:textId="2F336988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41,188</w:t>
            </w:r>
          </w:p>
        </w:tc>
        <w:tc>
          <w:tcPr>
            <w:tcW w:w="278" w:type="dxa"/>
            <w:gridSpan w:val="2"/>
          </w:tcPr>
          <w:p w14:paraId="68B673F4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A8B5646" w14:textId="3378DB41" w:rsidR="00DC4B6A" w:rsidRPr="009D7F7C" w:rsidRDefault="00DD49BF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DC4B6A"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</w:tr>
      <w:tr w:rsidR="00DC4B6A" w:rsidRPr="009D7F7C" w14:paraId="17F49560" w14:textId="77206BE1" w:rsidTr="00B7189F">
        <w:trPr>
          <w:cantSplit/>
          <w:trHeight w:val="345"/>
        </w:trPr>
        <w:tc>
          <w:tcPr>
            <w:tcW w:w="4589" w:type="dxa"/>
          </w:tcPr>
          <w:p w14:paraId="66EAC60F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21A7B985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57BD1AFE" w14:textId="3C7ECB23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2,357</w:t>
            </w:r>
          </w:p>
        </w:tc>
        <w:tc>
          <w:tcPr>
            <w:tcW w:w="278" w:type="dxa"/>
            <w:gridSpan w:val="2"/>
          </w:tcPr>
          <w:p w14:paraId="0CC1718C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42DB138" w14:textId="5489AABC" w:rsidR="00DC4B6A" w:rsidRPr="009D7F7C" w:rsidRDefault="00DD49BF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837</w:t>
            </w:r>
          </w:p>
        </w:tc>
      </w:tr>
      <w:tr w:rsidR="00DC4B6A" w:rsidRPr="009D7F7C" w14:paraId="26DDB62A" w14:textId="3AD7C5C5" w:rsidTr="007406D8">
        <w:trPr>
          <w:cantSplit/>
          <w:trHeight w:val="345"/>
        </w:trPr>
        <w:tc>
          <w:tcPr>
            <w:tcW w:w="4589" w:type="dxa"/>
          </w:tcPr>
          <w:p w14:paraId="1D134A3C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A21C284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A8C8" w14:textId="6264512F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8" w:type="dxa"/>
            <w:gridSpan w:val="2"/>
          </w:tcPr>
          <w:p w14:paraId="753EB0FB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1189376" w14:textId="1809DA76" w:rsidR="00DC4B6A" w:rsidRPr="009D7F7C" w:rsidRDefault="00DC4B6A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DC4B6A" w:rsidRPr="009D7F7C" w14:paraId="7271C49D" w14:textId="77777777" w:rsidTr="007406D8">
        <w:trPr>
          <w:cantSplit/>
          <w:trHeight w:val="345"/>
        </w:trPr>
        <w:tc>
          <w:tcPr>
            <w:tcW w:w="4589" w:type="dxa"/>
          </w:tcPr>
          <w:p w14:paraId="7A447539" w14:textId="0511FC0A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B5C5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B5C51">
              <w:rPr>
                <w:rFonts w:ascii="Angsana New" w:hAnsi="Angsana New"/>
                <w:sz w:val="30"/>
                <w:szCs w:val="30"/>
              </w:rPr>
              <w:t>12</w:t>
            </w:r>
            <w:r w:rsidRPr="00FB5C5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F51FA27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7A1D" w14:textId="6743BF5A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68B7A378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68071306" w14:textId="4D0E904C" w:rsidR="00DC4B6A" w:rsidRPr="001C3FDD" w:rsidRDefault="00DC4B6A" w:rsidP="006A62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C4B6A" w:rsidRPr="009D7F7C" w14:paraId="3E59BA9D" w14:textId="4C641D8E" w:rsidTr="00B7189F">
        <w:trPr>
          <w:cantSplit/>
          <w:trHeight w:hRule="exact" w:val="114"/>
        </w:trPr>
        <w:tc>
          <w:tcPr>
            <w:tcW w:w="4589" w:type="dxa"/>
          </w:tcPr>
          <w:p w14:paraId="22A227C0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B0EDEC7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1DBC276" w14:textId="1C301128" w:rsidR="00DC4B6A" w:rsidRPr="00F3238D" w:rsidRDefault="00DC4B6A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26BFF290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CC93742" w14:textId="77777777" w:rsidR="00DC4B6A" w:rsidRPr="009D7F7C" w:rsidRDefault="00DC4B6A" w:rsidP="00DC4B6A">
            <w:pPr>
              <w:pStyle w:val="acctfourfigures"/>
              <w:tabs>
                <w:tab w:val="decimal" w:pos="95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B6A" w:rsidRPr="009D7F7C" w14:paraId="72C9D03F" w14:textId="536867FF" w:rsidTr="00B7189F">
        <w:trPr>
          <w:cantSplit/>
          <w:trHeight w:val="345"/>
        </w:trPr>
        <w:tc>
          <w:tcPr>
            <w:tcW w:w="4589" w:type="dxa"/>
            <w:shd w:val="clear" w:color="auto" w:fill="auto"/>
          </w:tcPr>
          <w:p w14:paraId="1358F87F" w14:textId="77777777" w:rsidR="00DC4B6A" w:rsidRPr="00842CC5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C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D0E1DA" w14:textId="1A0BF5B3" w:rsidR="00DC4B6A" w:rsidRPr="00D83037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3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741E359" w14:textId="158AD019" w:rsidR="00DC4B6A" w:rsidRPr="00842CC5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690,371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5BBA48D" w14:textId="77777777" w:rsidR="00DC4B6A" w:rsidRPr="00842CC5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5AA4792E" w14:textId="52693FA6" w:rsidR="00DC4B6A" w:rsidRPr="00842CC5" w:rsidRDefault="00DD49BF" w:rsidP="00DC4B6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637</w:t>
            </w:r>
            <w:r w:rsidR="00DC4B6A"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</w:tr>
      <w:tr w:rsidR="00DC4B6A" w:rsidRPr="00F50AE5" w14:paraId="6D1323E8" w14:textId="5A29C149" w:rsidTr="00B7189F">
        <w:trPr>
          <w:cantSplit/>
          <w:trHeight w:val="345"/>
        </w:trPr>
        <w:tc>
          <w:tcPr>
            <w:tcW w:w="4589" w:type="dxa"/>
          </w:tcPr>
          <w:p w14:paraId="4346E85D" w14:textId="77777777" w:rsidR="00DC4B6A" w:rsidRPr="00D83037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ED6111C" w14:textId="77777777" w:rsidR="00DC4B6A" w:rsidRPr="00D83037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71" w:type="dxa"/>
          </w:tcPr>
          <w:p w14:paraId="124D0BC8" w14:textId="387515E7" w:rsidR="00DC4B6A" w:rsidRPr="00D83037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8" w:type="dxa"/>
            <w:gridSpan w:val="2"/>
          </w:tcPr>
          <w:p w14:paraId="30C9C2E3" w14:textId="77777777" w:rsidR="00DC4B6A" w:rsidRPr="00D83037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469" w:type="dxa"/>
          </w:tcPr>
          <w:p w14:paraId="47464007" w14:textId="77777777" w:rsidR="00DC4B6A" w:rsidRPr="00D83037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DC4B6A" w:rsidRPr="009D7F7C" w14:paraId="0F002606" w14:textId="78BF991C" w:rsidTr="00B7189F">
        <w:trPr>
          <w:cantSplit/>
          <w:trHeight w:val="345"/>
        </w:trPr>
        <w:tc>
          <w:tcPr>
            <w:tcW w:w="4589" w:type="dxa"/>
          </w:tcPr>
          <w:p w14:paraId="1255738B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</w:tcPr>
          <w:p w14:paraId="4EE50659" w14:textId="77777777" w:rsidR="00DC4B6A" w:rsidRPr="009D7F7C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33E6380" w14:textId="755B6956" w:rsidR="00DC4B6A" w:rsidRPr="009D7F7C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B7C14B2" w14:textId="77777777" w:rsidR="00DC4B6A" w:rsidRPr="009D7F7C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232B96C" w14:textId="77777777" w:rsidR="00DC4B6A" w:rsidRPr="009D7F7C" w:rsidRDefault="00DC4B6A" w:rsidP="00DC4B6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B6A" w:rsidRPr="009D7F7C" w14:paraId="29DB7BA1" w14:textId="6AFA6F30" w:rsidTr="00B7189F">
        <w:trPr>
          <w:cantSplit/>
          <w:trHeight w:val="345"/>
        </w:trPr>
        <w:tc>
          <w:tcPr>
            <w:tcW w:w="4589" w:type="dxa"/>
          </w:tcPr>
          <w:p w14:paraId="13BF7A17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641A350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</w:tcPr>
          <w:p w14:paraId="33BB89E4" w14:textId="1C2922D5" w:rsidR="00DC4B6A" w:rsidRPr="009D7F7C" w:rsidRDefault="00413B6E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1,739,437</w:t>
            </w:r>
          </w:p>
        </w:tc>
        <w:tc>
          <w:tcPr>
            <w:tcW w:w="278" w:type="dxa"/>
            <w:gridSpan w:val="2"/>
          </w:tcPr>
          <w:p w14:paraId="3CA5B8E2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CB293C3" w14:textId="5D3FC45D" w:rsidR="00DC4B6A" w:rsidRPr="009D7F7C" w:rsidRDefault="00DD49BF" w:rsidP="00DC4B6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C4B6A" w:rsidRPr="0063434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  <w:r w:rsidR="00DC4B6A" w:rsidRPr="0063434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</w:tr>
      <w:tr w:rsidR="00DC4B6A" w:rsidRPr="009D7F7C" w14:paraId="078E2EA9" w14:textId="7BF23836" w:rsidTr="00B7189F">
        <w:trPr>
          <w:cantSplit/>
          <w:trHeight w:val="345"/>
        </w:trPr>
        <w:tc>
          <w:tcPr>
            <w:tcW w:w="4589" w:type="dxa"/>
          </w:tcPr>
          <w:p w14:paraId="64229685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70AAD3A3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DF54DA7" w14:textId="2F231A0B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6B0B145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38D8759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4B6A" w:rsidRPr="009D7F7C" w14:paraId="553C3B25" w14:textId="25DA6332" w:rsidTr="007406D8">
        <w:trPr>
          <w:cantSplit/>
          <w:trHeight w:val="345"/>
        </w:trPr>
        <w:tc>
          <w:tcPr>
            <w:tcW w:w="4589" w:type="dxa"/>
          </w:tcPr>
          <w:p w14:paraId="74A0CE40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9D7F7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468BA0A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6AAE" w14:textId="690F13AC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164,378</w:t>
            </w:r>
          </w:p>
        </w:tc>
        <w:tc>
          <w:tcPr>
            <w:tcW w:w="278" w:type="dxa"/>
            <w:gridSpan w:val="2"/>
          </w:tcPr>
          <w:p w14:paraId="48AA71BF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DDA92BD" w14:textId="6EFB9A60" w:rsidR="00DC4B6A" w:rsidRPr="009D7F7C" w:rsidRDefault="00DC4B6A" w:rsidP="006A628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221,822</w:t>
            </w:r>
          </w:p>
        </w:tc>
      </w:tr>
      <w:tr w:rsidR="00DC4B6A" w:rsidRPr="009D7F7C" w14:paraId="15571601" w14:textId="33C88B8A" w:rsidTr="007406D8">
        <w:trPr>
          <w:cantSplit/>
          <w:trHeight w:val="345"/>
        </w:trPr>
        <w:tc>
          <w:tcPr>
            <w:tcW w:w="4589" w:type="dxa"/>
          </w:tcPr>
          <w:p w14:paraId="02B5D628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D7F7C">
              <w:rPr>
                <w:rFonts w:ascii="Angsana New" w:hAnsi="Angsana New"/>
                <w:sz w:val="30"/>
                <w:szCs w:val="30"/>
              </w:rPr>
              <w:t>1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8043899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7C99" w14:textId="5FFA56EF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149,396</w:t>
            </w:r>
          </w:p>
        </w:tc>
        <w:tc>
          <w:tcPr>
            <w:tcW w:w="278" w:type="dxa"/>
            <w:gridSpan w:val="2"/>
          </w:tcPr>
          <w:p w14:paraId="42E9B8AD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B5E8D15" w14:textId="54A73149" w:rsidR="00DC4B6A" w:rsidRPr="009D7F7C" w:rsidRDefault="00DC4B6A" w:rsidP="006A628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121,642</w:t>
            </w:r>
          </w:p>
        </w:tc>
      </w:tr>
      <w:tr w:rsidR="00DC4B6A" w:rsidRPr="009D7F7C" w14:paraId="6E632322" w14:textId="3276F9B6" w:rsidTr="007406D8">
        <w:trPr>
          <w:cantSplit/>
          <w:trHeight w:val="345"/>
        </w:trPr>
        <w:tc>
          <w:tcPr>
            <w:tcW w:w="4589" w:type="dxa"/>
          </w:tcPr>
          <w:p w14:paraId="48F3E0C1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3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226DF45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3563" w14:textId="5876DF67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144,284</w:t>
            </w:r>
          </w:p>
        </w:tc>
        <w:tc>
          <w:tcPr>
            <w:tcW w:w="278" w:type="dxa"/>
            <w:gridSpan w:val="2"/>
          </w:tcPr>
          <w:p w14:paraId="22C6F8AC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63EB2EE" w14:textId="2D1A9543" w:rsidR="00DC4B6A" w:rsidRPr="009D7F7C" w:rsidRDefault="00DC4B6A" w:rsidP="006A628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213,127</w:t>
            </w:r>
          </w:p>
        </w:tc>
      </w:tr>
      <w:tr w:rsidR="00DC4B6A" w:rsidRPr="009D7F7C" w14:paraId="38922753" w14:textId="289734E7" w:rsidTr="007406D8">
        <w:trPr>
          <w:cantSplit/>
          <w:trHeight w:val="345"/>
        </w:trPr>
        <w:tc>
          <w:tcPr>
            <w:tcW w:w="4589" w:type="dxa"/>
          </w:tcPr>
          <w:p w14:paraId="6C47C4E9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9D7F7C">
              <w:rPr>
                <w:rFonts w:ascii="Angsana New" w:hAnsi="Angsana New"/>
                <w:sz w:val="30"/>
                <w:szCs w:val="30"/>
              </w:rPr>
              <w:t>12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3D94B84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1EB3" w14:textId="7834E33A" w:rsidR="00DC4B6A" w:rsidRPr="00F3238D" w:rsidRDefault="00413B6E" w:rsidP="00DC4B6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77,930</w:t>
            </w:r>
          </w:p>
        </w:tc>
        <w:tc>
          <w:tcPr>
            <w:tcW w:w="278" w:type="dxa"/>
            <w:gridSpan w:val="2"/>
          </w:tcPr>
          <w:p w14:paraId="54587CD6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1BA0657" w14:textId="6FDCF9B6" w:rsidR="00DC4B6A" w:rsidRPr="009D7F7C" w:rsidRDefault="00DC4B6A" w:rsidP="006A6285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47,88</w:t>
            </w:r>
            <w:r w:rsidRPr="006A628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4B6A" w:rsidRPr="009D7F7C" w14:paraId="63862439" w14:textId="67EE6280" w:rsidTr="00B7189F">
        <w:trPr>
          <w:cantSplit/>
          <w:trHeight w:val="345"/>
        </w:trPr>
        <w:tc>
          <w:tcPr>
            <w:tcW w:w="4589" w:type="dxa"/>
          </w:tcPr>
          <w:p w14:paraId="59FB6E52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50A52E6F" w14:textId="77777777" w:rsidR="00DC4B6A" w:rsidRDefault="00DC4B6A" w:rsidP="00DC4B6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DC43175" w14:textId="2981EB05" w:rsidR="00DC4B6A" w:rsidRPr="00634345" w:rsidRDefault="00413B6E" w:rsidP="00DC4B6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2,275,425</w:t>
            </w:r>
          </w:p>
        </w:tc>
        <w:tc>
          <w:tcPr>
            <w:tcW w:w="278" w:type="dxa"/>
            <w:gridSpan w:val="2"/>
          </w:tcPr>
          <w:p w14:paraId="0AAA1E0A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B4F1284" w14:textId="1917853B" w:rsidR="00DC4B6A" w:rsidRPr="00F3238D" w:rsidRDefault="00DD49BF" w:rsidP="00DC4B6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D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C4B6A"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</w:t>
            </w:r>
            <w:r w:rsidR="00DC4B6A" w:rsidRPr="006343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D49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</w:t>
            </w:r>
            <w:r w:rsidR="00DC4B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C4B6A" w:rsidRPr="009D7F7C" w14:paraId="475D2E63" w14:textId="62C482B7" w:rsidTr="00B7189F">
        <w:trPr>
          <w:cantSplit/>
          <w:trHeight w:val="345"/>
        </w:trPr>
        <w:tc>
          <w:tcPr>
            <w:tcW w:w="4589" w:type="dxa"/>
          </w:tcPr>
          <w:p w14:paraId="2C28897B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D7F7C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</w:tcPr>
          <w:p w14:paraId="6A207AB7" w14:textId="77777777" w:rsidR="00DC4B6A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A2F074E" w14:textId="69AA67E5" w:rsidR="00DC4B6A" w:rsidRPr="00F3238D" w:rsidRDefault="00413B6E" w:rsidP="00DC4B6A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(70,240)</w:t>
            </w:r>
          </w:p>
        </w:tc>
        <w:tc>
          <w:tcPr>
            <w:tcW w:w="278" w:type="dxa"/>
            <w:gridSpan w:val="2"/>
          </w:tcPr>
          <w:p w14:paraId="69380A15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5E7C429" w14:textId="7A88661C" w:rsidR="00DC4B6A" w:rsidRPr="009D7F7C" w:rsidRDefault="00DC4B6A" w:rsidP="00DC4B6A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DD49BF"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6343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D49BF" w:rsidRPr="00DD49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  <w:r w:rsidRPr="0063434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C4B6A" w:rsidRPr="009D7F7C" w14:paraId="3082D48E" w14:textId="2A0FC495" w:rsidTr="00B7189F">
        <w:trPr>
          <w:cantSplit/>
          <w:trHeight w:val="345"/>
        </w:trPr>
        <w:tc>
          <w:tcPr>
            <w:tcW w:w="4589" w:type="dxa"/>
          </w:tcPr>
          <w:p w14:paraId="5CC96F78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</w:tcPr>
          <w:p w14:paraId="4922F745" w14:textId="77777777" w:rsidR="00DC4B6A" w:rsidRDefault="00DC4B6A" w:rsidP="00DC4B6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36C630D3" w14:textId="5BCC68D0" w:rsidR="00DC4B6A" w:rsidRPr="00F3238D" w:rsidRDefault="00413B6E" w:rsidP="00DC4B6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2,205,185</w:t>
            </w:r>
          </w:p>
        </w:tc>
        <w:tc>
          <w:tcPr>
            <w:tcW w:w="278" w:type="dxa"/>
            <w:gridSpan w:val="2"/>
          </w:tcPr>
          <w:p w14:paraId="6C4BED82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7E392C8" w14:textId="259977A0" w:rsidR="00DC4B6A" w:rsidRPr="00F3238D" w:rsidRDefault="00DC4B6A" w:rsidP="00DC4B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2,765,56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</w:t>
            </w:r>
          </w:p>
        </w:tc>
      </w:tr>
      <w:tr w:rsidR="00DC4B6A" w:rsidRPr="009D7F7C" w14:paraId="0369A680" w14:textId="0D4DBE18" w:rsidTr="00B7189F">
        <w:trPr>
          <w:cantSplit/>
          <w:trHeight w:hRule="exact" w:val="114"/>
        </w:trPr>
        <w:tc>
          <w:tcPr>
            <w:tcW w:w="4589" w:type="dxa"/>
          </w:tcPr>
          <w:p w14:paraId="26211385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7129167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DF6972D" w14:textId="5D74DB6B" w:rsidR="00DC4B6A" w:rsidRPr="00F3238D" w:rsidRDefault="00DC4B6A" w:rsidP="00DC4B6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cs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58128C96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AA83E44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893"/>
                <w:tab w:val="decimal" w:pos="110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C4B6A" w:rsidRPr="009D7F7C" w14:paraId="72C16D46" w14:textId="13E4AEAB" w:rsidTr="00B7189F">
        <w:trPr>
          <w:cantSplit/>
          <w:trHeight w:val="345"/>
        </w:trPr>
        <w:tc>
          <w:tcPr>
            <w:tcW w:w="4589" w:type="dxa"/>
          </w:tcPr>
          <w:p w14:paraId="07253047" w14:textId="77777777" w:rsidR="00DC4B6A" w:rsidRPr="009D7F7C" w:rsidRDefault="00DC4B6A" w:rsidP="00DC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C662A85" w14:textId="77777777" w:rsidR="00DC4B6A" w:rsidRPr="009D7F7C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8B9DAFA" w14:textId="32A0A0EE" w:rsidR="00DC4B6A" w:rsidRPr="00F3238D" w:rsidRDefault="00413B6E" w:rsidP="00DC4B6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2,895,556</w:t>
            </w:r>
          </w:p>
        </w:tc>
        <w:tc>
          <w:tcPr>
            <w:tcW w:w="278" w:type="dxa"/>
            <w:gridSpan w:val="2"/>
          </w:tcPr>
          <w:p w14:paraId="4D1271BA" w14:textId="77777777" w:rsidR="00DC4B6A" w:rsidRPr="00F3238D" w:rsidRDefault="00DC4B6A" w:rsidP="00DC4B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14:paraId="57A1BC4B" w14:textId="05898198" w:rsidR="00DC4B6A" w:rsidRPr="00E572D2" w:rsidRDefault="00DC4B6A" w:rsidP="00DC4B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63434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3,403,453</w:t>
            </w:r>
          </w:p>
        </w:tc>
      </w:tr>
    </w:tbl>
    <w:p w14:paraId="3AE451A9" w14:textId="77777777" w:rsidR="00137B69" w:rsidRPr="008D3FBA" w:rsidRDefault="00137B69" w:rsidP="006657F9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2DEFF" w14:textId="1AC22AB4" w:rsidR="00BB5A3A" w:rsidRDefault="00BB5A3A" w:rsidP="006657F9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57F9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</w:t>
      </w:r>
      <w:r w:rsidR="004E4FC7" w:rsidRPr="006657F9">
        <w:rPr>
          <w:rFonts w:asciiTheme="majorBidi" w:hAnsiTheme="majorBidi" w:cstheme="majorBidi"/>
          <w:sz w:val="30"/>
          <w:szCs w:val="30"/>
          <w:cs/>
        </w:rPr>
        <w:t>กลุ่ม</w:t>
      </w:r>
      <w:r w:rsidR="004E4FC7" w:rsidRPr="001C430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C4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13B6E">
        <w:rPr>
          <w:rFonts w:asciiTheme="majorBidi" w:hAnsiTheme="majorBidi" w:cstheme="majorBidi"/>
          <w:sz w:val="30"/>
          <w:szCs w:val="30"/>
          <w:cs/>
        </w:rPr>
        <w:t xml:space="preserve">คือ </w:t>
      </w:r>
      <w:r w:rsidR="009129DF">
        <w:rPr>
          <w:rFonts w:asciiTheme="majorBidi" w:hAnsiTheme="majorBidi" w:cstheme="majorBidi"/>
          <w:sz w:val="30"/>
          <w:szCs w:val="30"/>
        </w:rPr>
        <w:t>30</w:t>
      </w:r>
      <w:r w:rsidR="001B582B" w:rsidRPr="00413B6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3FDD" w:rsidRPr="00413B6E">
        <w:rPr>
          <w:rFonts w:asciiTheme="majorBidi" w:hAnsiTheme="majorBidi" w:cstheme="majorBidi"/>
          <w:sz w:val="30"/>
          <w:szCs w:val="30"/>
          <w:cs/>
        </w:rPr>
        <w:t>ถึง</w:t>
      </w:r>
      <w:r w:rsidR="001C3FDD" w:rsidRPr="00413B6E">
        <w:rPr>
          <w:rFonts w:asciiTheme="majorBidi" w:hAnsiTheme="majorBidi" w:cstheme="majorBidi"/>
          <w:sz w:val="30"/>
          <w:szCs w:val="30"/>
        </w:rPr>
        <w:t xml:space="preserve"> 120</w:t>
      </w:r>
      <w:r w:rsidR="001C3FDD" w:rsidRPr="001C43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430F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0"/>
        <w:gridCol w:w="1335"/>
        <w:gridCol w:w="279"/>
        <w:gridCol w:w="1335"/>
      </w:tblGrid>
      <w:tr w:rsidR="000454AD" w:rsidRPr="00F970E2" w14:paraId="77CA9E45" w14:textId="421DC312" w:rsidTr="000454AD">
        <w:trPr>
          <w:trHeight w:val="119"/>
          <w:tblHeader/>
        </w:trPr>
        <w:tc>
          <w:tcPr>
            <w:tcW w:w="5840" w:type="dxa"/>
            <w:vAlign w:val="bottom"/>
          </w:tcPr>
          <w:p w14:paraId="6EFECF5C" w14:textId="477B1A0E" w:rsidR="000454AD" w:rsidRPr="0048417C" w:rsidRDefault="000454AD" w:rsidP="000454AD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35" w:type="dxa"/>
            <w:vAlign w:val="center"/>
          </w:tcPr>
          <w:p w14:paraId="4065E88B" w14:textId="328E7D2E" w:rsidR="000454AD" w:rsidRPr="00634345" w:rsidRDefault="000454AD" w:rsidP="000454AD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256</w:t>
            </w:r>
            <w:r w:rsidR="00852A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  <w:vAlign w:val="center"/>
          </w:tcPr>
          <w:p w14:paraId="2096FA89" w14:textId="77777777" w:rsidR="000454AD" w:rsidRPr="00634345" w:rsidRDefault="000454AD" w:rsidP="000454AD">
            <w:pPr>
              <w:tabs>
                <w:tab w:val="left" w:pos="271"/>
                <w:tab w:val="center" w:pos="4536"/>
                <w:tab w:val="right" w:pos="9072"/>
              </w:tabs>
              <w:spacing w:line="240" w:lineRule="auto"/>
              <w:ind w:right="-14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 w14:paraId="5B160BAC" w14:textId="0349E4D3" w:rsidR="000454AD" w:rsidRPr="00634345" w:rsidRDefault="000454AD" w:rsidP="000454AD">
            <w:pPr>
              <w:spacing w:line="34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34345">
              <w:rPr>
                <w:rFonts w:ascii="Angsana New" w:hAnsi="Angsana New"/>
                <w:sz w:val="30"/>
                <w:szCs w:val="30"/>
              </w:rPr>
              <w:t>256</w:t>
            </w:r>
            <w:r w:rsidR="00852A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52CF" w:rsidRPr="0021676F" w14:paraId="00D7CD63" w14:textId="2CF56088" w:rsidTr="000454AD">
        <w:trPr>
          <w:tblHeader/>
        </w:trPr>
        <w:tc>
          <w:tcPr>
            <w:tcW w:w="5840" w:type="dxa"/>
          </w:tcPr>
          <w:p w14:paraId="3326C6A3" w14:textId="77777777" w:rsidR="000B52CF" w:rsidRPr="0048417C" w:rsidRDefault="000B52CF" w:rsidP="00C02CAC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949" w:type="dxa"/>
            <w:gridSpan w:val="3"/>
          </w:tcPr>
          <w:p w14:paraId="0C877C21" w14:textId="01989D81" w:rsidR="000B52CF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7F7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2CF" w:rsidRPr="0021676F" w14:paraId="3A4DB03A" w14:textId="44B1B1B0" w:rsidTr="000454AD">
        <w:trPr>
          <w:tblHeader/>
        </w:trPr>
        <w:tc>
          <w:tcPr>
            <w:tcW w:w="5840" w:type="dxa"/>
          </w:tcPr>
          <w:p w14:paraId="71EEFF71" w14:textId="77777777" w:rsidR="000B52CF" w:rsidRPr="009D7F7C" w:rsidRDefault="000B52CF" w:rsidP="0003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6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</w:tcPr>
          <w:p w14:paraId="78CA7FE5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B996483" w14:textId="77777777" w:rsidR="000B52CF" w:rsidRPr="009D7F7C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16B1B3DC" w14:textId="77777777" w:rsidR="000B52CF" w:rsidRPr="003334E4" w:rsidRDefault="000B52CF" w:rsidP="00C02CAC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/>
              </w:rPr>
            </w:pPr>
          </w:p>
        </w:tc>
      </w:tr>
      <w:tr w:rsidR="00852AC1" w:rsidRPr="0021676F" w14:paraId="5A0B7125" w14:textId="63449B88" w:rsidTr="000454AD">
        <w:trPr>
          <w:tblHeader/>
        </w:trPr>
        <w:tc>
          <w:tcPr>
            <w:tcW w:w="5840" w:type="dxa"/>
            <w:hideMark/>
          </w:tcPr>
          <w:p w14:paraId="516E687A" w14:textId="77777777" w:rsidR="00852AC1" w:rsidRPr="00034376" w:rsidRDefault="00852AC1" w:rsidP="00852AC1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37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3437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34376">
              <w:rPr>
                <w:rFonts w:ascii="Angsana New" w:hAnsi="Angsana New"/>
                <w:sz w:val="30"/>
                <w:szCs w:val="30"/>
                <w:cs/>
              </w:rPr>
              <w:t xml:space="preserve"> มกราค</w:t>
            </w:r>
            <w:r w:rsidRPr="00034376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335" w:type="dxa"/>
          </w:tcPr>
          <w:p w14:paraId="13AAEE22" w14:textId="46552016" w:rsidR="00852AC1" w:rsidRPr="00B75966" w:rsidRDefault="00420974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49,285</w:t>
            </w:r>
          </w:p>
        </w:tc>
        <w:tc>
          <w:tcPr>
            <w:tcW w:w="279" w:type="dxa"/>
          </w:tcPr>
          <w:p w14:paraId="1F7E51B7" w14:textId="77777777" w:rsidR="00852AC1" w:rsidRPr="00B75966" w:rsidRDefault="00852AC1" w:rsidP="00852AC1">
            <w:pPr>
              <w:pStyle w:val="acctfourfigures"/>
              <w:shd w:val="clear" w:color="auto" w:fill="FFFFFF"/>
              <w:tabs>
                <w:tab w:val="left" w:pos="271"/>
                <w:tab w:val="decimal" w:pos="908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</w:tcPr>
          <w:p w14:paraId="4C119845" w14:textId="2FA20316" w:rsidR="00852AC1" w:rsidRPr="00B75966" w:rsidRDefault="00852AC1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4345">
              <w:rPr>
                <w:rFonts w:asciiTheme="majorBidi" w:hAnsiTheme="majorBidi" w:cstheme="majorBidi"/>
                <w:sz w:val="30"/>
                <w:szCs w:val="30"/>
              </w:rPr>
              <w:t>38,813</w:t>
            </w:r>
          </w:p>
        </w:tc>
      </w:tr>
      <w:tr w:rsidR="00852AC1" w:rsidRPr="0021676F" w14:paraId="6C97337E" w14:textId="27B5B739" w:rsidTr="00D83037">
        <w:trPr>
          <w:tblHeader/>
        </w:trPr>
        <w:tc>
          <w:tcPr>
            <w:tcW w:w="5840" w:type="dxa"/>
            <w:hideMark/>
          </w:tcPr>
          <w:p w14:paraId="04008FBB" w14:textId="77777777" w:rsidR="00852AC1" w:rsidRPr="009D7F7C" w:rsidRDefault="00852AC1" w:rsidP="00852AC1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5" w:type="dxa"/>
            <w:vAlign w:val="bottom"/>
          </w:tcPr>
          <w:p w14:paraId="2496B301" w14:textId="39FBB664" w:rsidR="00852AC1" w:rsidRPr="00B338D6" w:rsidRDefault="00213301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52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52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9" w:type="dxa"/>
          </w:tcPr>
          <w:p w14:paraId="445DFE70" w14:textId="77777777" w:rsidR="00852AC1" w:rsidRPr="00B75966" w:rsidRDefault="00852AC1" w:rsidP="00852AC1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4F6D6B1" w14:textId="780CCBAB" w:rsidR="00852AC1" w:rsidRPr="00B75966" w:rsidRDefault="00852AC1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</w:t>
            </w:r>
            <w:r w:rsidR="00DD49BF" w:rsidRPr="00DD49BF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175</w:t>
            </w:r>
          </w:p>
        </w:tc>
      </w:tr>
      <w:tr w:rsidR="00852AC1" w:rsidRPr="0021676F" w14:paraId="0B4882C4" w14:textId="26974C1E" w:rsidTr="00D83037">
        <w:trPr>
          <w:tblHeader/>
        </w:trPr>
        <w:tc>
          <w:tcPr>
            <w:tcW w:w="5840" w:type="dxa"/>
            <w:hideMark/>
          </w:tcPr>
          <w:p w14:paraId="7F9F57E3" w14:textId="77777777" w:rsidR="00852AC1" w:rsidRPr="009D7F7C" w:rsidRDefault="00852AC1" w:rsidP="00852AC1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5" w:type="dxa"/>
            <w:vAlign w:val="bottom"/>
          </w:tcPr>
          <w:p w14:paraId="1EFBAE0E" w14:textId="7FCE707D" w:rsidR="00852AC1" w:rsidRPr="00B338D6" w:rsidRDefault="00D70C45" w:rsidP="00796E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B52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</w:tcPr>
          <w:p w14:paraId="38511C0A" w14:textId="77777777" w:rsidR="00852AC1" w:rsidRPr="00B75966" w:rsidRDefault="00852AC1" w:rsidP="00852AC1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AAD7404" w14:textId="75639339" w:rsidR="00852AC1" w:rsidRPr="00B75966" w:rsidRDefault="00852AC1" w:rsidP="0085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D49BF" w:rsidRPr="00DD49BF">
              <w:rPr>
                <w:rFonts w:asciiTheme="majorBidi" w:hAnsiTheme="majorBidi" w:cstheme="majorBidi" w:hint="cs"/>
                <w:sz w:val="30"/>
                <w:szCs w:val="30"/>
              </w:rPr>
              <w:t>586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52AC1" w:rsidRPr="0021676F" w14:paraId="7FB6F86B" w14:textId="61D3FE47" w:rsidTr="00D83037">
        <w:trPr>
          <w:tblHeader/>
        </w:trPr>
        <w:tc>
          <w:tcPr>
            <w:tcW w:w="5840" w:type="dxa"/>
          </w:tcPr>
          <w:p w14:paraId="57F6D8D6" w14:textId="2A8B71E4" w:rsidR="00852AC1" w:rsidRPr="009D7F7C" w:rsidRDefault="00852AC1" w:rsidP="00852AC1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39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33E97C4F" w14:textId="1EFD61CA" w:rsidR="00852AC1" w:rsidRPr="00B338D6" w:rsidRDefault="00420974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(3,553)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</w:tcPr>
          <w:p w14:paraId="1F52B220" w14:textId="77777777" w:rsidR="00852AC1" w:rsidRPr="00B75966" w:rsidRDefault="00852AC1" w:rsidP="00852AC1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bottom"/>
          </w:tcPr>
          <w:p w14:paraId="42883DC8" w14:textId="3B34C230" w:rsidR="00852AC1" w:rsidRPr="00B75966" w:rsidRDefault="00852AC1" w:rsidP="0085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1,117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52AC1" w:rsidRPr="0021676F" w14:paraId="440D190F" w14:textId="51E7035F" w:rsidTr="00D83037">
        <w:trPr>
          <w:tblHeader/>
        </w:trPr>
        <w:tc>
          <w:tcPr>
            <w:tcW w:w="5840" w:type="dxa"/>
            <w:hideMark/>
          </w:tcPr>
          <w:p w14:paraId="65EA2431" w14:textId="77777777" w:rsidR="00852AC1" w:rsidRPr="009D7F7C" w:rsidRDefault="00852AC1" w:rsidP="00852AC1">
            <w:pPr>
              <w:pStyle w:val="BodyText"/>
              <w:tabs>
                <w:tab w:val="left" w:pos="271"/>
                <w:tab w:val="center" w:pos="4536"/>
                <w:tab w:val="right" w:pos="90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7F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7B51ED" w14:textId="0F48CD0F" w:rsidR="00852AC1" w:rsidRPr="00B75966" w:rsidRDefault="00420974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70,240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002E10B" w14:textId="77777777" w:rsidR="00852AC1" w:rsidRPr="00B75966" w:rsidRDefault="00852AC1" w:rsidP="00852AC1">
            <w:pPr>
              <w:tabs>
                <w:tab w:val="left" w:pos="271"/>
                <w:tab w:val="decimal" w:pos="1313"/>
                <w:tab w:val="center" w:pos="4536"/>
                <w:tab w:val="right" w:pos="907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024B4" w14:textId="178E1324" w:rsidR="00852AC1" w:rsidRPr="00B75966" w:rsidRDefault="00852AC1" w:rsidP="00852A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49,285</w:t>
            </w:r>
          </w:p>
        </w:tc>
      </w:tr>
    </w:tbl>
    <w:p w14:paraId="4CECF838" w14:textId="266369B9" w:rsidR="00BB5A3A" w:rsidRPr="008D3FBA" w:rsidRDefault="00BB5A3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ABB57" w14:textId="53EDA84E" w:rsidR="0046125C" w:rsidRDefault="0046125C" w:rsidP="00E6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E4874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634345">
        <w:rPr>
          <w:rFonts w:ascii="Angsana New" w:hAnsi="Angsana New"/>
          <w:spacing w:val="4"/>
          <w:sz w:val="30"/>
          <w:szCs w:val="30"/>
        </w:rPr>
        <w:t>31</w:t>
      </w:r>
      <w:r w:rsidRPr="0063434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634345">
        <w:rPr>
          <w:rFonts w:ascii="Angsana New" w:hAnsi="Angsana New"/>
          <w:spacing w:val="4"/>
          <w:sz w:val="30"/>
          <w:szCs w:val="30"/>
        </w:rPr>
        <w:t>256</w:t>
      </w:r>
      <w:r w:rsidR="003623B5">
        <w:rPr>
          <w:rFonts w:ascii="Angsana New" w:hAnsi="Angsana New"/>
          <w:spacing w:val="4"/>
          <w:sz w:val="30"/>
          <w:szCs w:val="30"/>
        </w:rPr>
        <w:t>7</w:t>
      </w:r>
      <w:r w:rsidRPr="00634345">
        <w:rPr>
          <w:rFonts w:ascii="Angsana New" w:hAnsi="Angsana New"/>
          <w:spacing w:val="4"/>
          <w:sz w:val="30"/>
          <w:szCs w:val="30"/>
          <w:cs/>
        </w:rPr>
        <w:t xml:space="preserve"> ลูกหนี้การค้าที่ค้างชำระเกินวันครบกำหนดชำระของ</w:t>
      </w:r>
      <w:r w:rsidR="004E4FC7" w:rsidRPr="00634345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634345">
        <w:rPr>
          <w:rFonts w:ascii="Angsana New" w:hAnsi="Angsana New"/>
          <w:spacing w:val="4"/>
          <w:sz w:val="30"/>
          <w:szCs w:val="30"/>
          <w:cs/>
        </w:rPr>
        <w:t>มีการค้ำประกัน</w:t>
      </w:r>
      <w:r w:rsidRPr="00634345">
        <w:rPr>
          <w:rFonts w:ascii="Angsana New" w:hAnsi="Angsana New"/>
          <w:sz w:val="30"/>
          <w:szCs w:val="30"/>
          <w:cs/>
        </w:rPr>
        <w:t>ในวงเงินจำนวน</w:t>
      </w:r>
      <w:r w:rsidR="0060197F">
        <w:rPr>
          <w:rFonts w:ascii="Angsana New" w:hAnsi="Angsana New" w:hint="cs"/>
          <w:sz w:val="30"/>
          <w:szCs w:val="30"/>
          <w:cs/>
        </w:rPr>
        <w:t xml:space="preserve"> </w:t>
      </w:r>
      <w:r w:rsidR="0060197F">
        <w:rPr>
          <w:rFonts w:ascii="Angsana New" w:hAnsi="Angsana New"/>
          <w:sz w:val="30"/>
          <w:szCs w:val="30"/>
        </w:rPr>
        <w:t>175</w:t>
      </w:r>
      <w:r w:rsidRPr="00634345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34345">
        <w:rPr>
          <w:rFonts w:ascii="Angsana New" w:hAnsi="Angsana New"/>
          <w:i/>
          <w:iCs/>
          <w:sz w:val="30"/>
          <w:szCs w:val="30"/>
          <w:cs/>
        </w:rPr>
        <w:t>(</w:t>
      </w:r>
      <w:r w:rsidRPr="00634345">
        <w:rPr>
          <w:rFonts w:ascii="Angsana New" w:hAnsi="Angsana New"/>
          <w:i/>
          <w:iCs/>
          <w:sz w:val="30"/>
          <w:szCs w:val="30"/>
        </w:rPr>
        <w:t>256</w:t>
      </w:r>
      <w:r w:rsidR="003623B5">
        <w:rPr>
          <w:rFonts w:ascii="Angsana New" w:hAnsi="Angsana New"/>
          <w:i/>
          <w:iCs/>
          <w:sz w:val="30"/>
          <w:szCs w:val="30"/>
        </w:rPr>
        <w:t>6</w:t>
      </w:r>
      <w:r w:rsidRPr="00634345">
        <w:rPr>
          <w:rFonts w:ascii="Angsana New" w:hAnsi="Angsana New"/>
          <w:i/>
          <w:iCs/>
          <w:sz w:val="30"/>
          <w:szCs w:val="30"/>
          <w:cs/>
        </w:rPr>
        <w:t>:</w:t>
      </w:r>
      <w:r w:rsidR="00EB4E6C" w:rsidRPr="0063434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54AD" w:rsidRPr="00634345">
        <w:rPr>
          <w:rFonts w:ascii="Angsana New" w:hAnsi="Angsana New"/>
          <w:i/>
          <w:iCs/>
          <w:sz w:val="30"/>
          <w:szCs w:val="30"/>
        </w:rPr>
        <w:t>1</w:t>
      </w:r>
      <w:r w:rsidR="003623B5">
        <w:rPr>
          <w:rFonts w:ascii="Angsana New" w:hAnsi="Angsana New"/>
          <w:i/>
          <w:iCs/>
          <w:sz w:val="30"/>
          <w:szCs w:val="30"/>
        </w:rPr>
        <w:t>02</w:t>
      </w:r>
      <w:r w:rsidR="006C61B6" w:rsidRPr="0063434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3434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E487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8778D24" w14:textId="77777777" w:rsidR="00E275FE" w:rsidRPr="008D3FBA" w:rsidRDefault="00E275FE" w:rsidP="00E6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8E67AD" w14:textId="26A1BD22" w:rsidR="00DD1588" w:rsidRPr="002550D1" w:rsidRDefault="00DD1588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550D1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1A2C28D9" w14:textId="77777777" w:rsidR="00E92C55" w:rsidRPr="008D3FBA" w:rsidRDefault="00E92C5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6"/>
        <w:gridCol w:w="1432"/>
        <w:gridCol w:w="149"/>
        <w:gridCol w:w="1432"/>
      </w:tblGrid>
      <w:tr w:rsidR="000B52CF" w:rsidRPr="00E54F83" w14:paraId="23405DFC" w14:textId="07748850" w:rsidTr="00E275FE">
        <w:trPr>
          <w:tblHeader/>
        </w:trPr>
        <w:tc>
          <w:tcPr>
            <w:tcW w:w="5776" w:type="dxa"/>
          </w:tcPr>
          <w:p w14:paraId="2B27CDDF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3111B0F7" w14:textId="4205258F" w:rsidR="000B52CF" w:rsidRPr="00D83037" w:rsidRDefault="00DD49B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DD49BF">
              <w:rPr>
                <w:rFonts w:ascii="Angsana New" w:hAnsi="Angsana New"/>
                <w:sz w:val="30"/>
                <w:szCs w:val="30"/>
              </w:rPr>
              <w:t>256</w:t>
            </w:r>
            <w:r w:rsidR="0079527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dxa"/>
            <w:vAlign w:val="center"/>
          </w:tcPr>
          <w:p w14:paraId="0EBEBC1D" w14:textId="77777777" w:rsidR="000B52CF" w:rsidRPr="00D83037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32" w:type="dxa"/>
            <w:vAlign w:val="center"/>
          </w:tcPr>
          <w:p w14:paraId="464369D8" w14:textId="4D07D216" w:rsidR="000B52CF" w:rsidRPr="00D83037" w:rsidRDefault="00DD49B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highlight w:val="green"/>
              </w:rPr>
            </w:pPr>
            <w:r w:rsidRPr="00DD49BF">
              <w:rPr>
                <w:rFonts w:ascii="Angsana New" w:hAnsi="Angsana New"/>
                <w:sz w:val="30"/>
                <w:szCs w:val="30"/>
              </w:rPr>
              <w:t>256</w:t>
            </w:r>
            <w:r w:rsidR="0079527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52CF" w:rsidRPr="00283879" w14:paraId="0920981F" w14:textId="49CDF31C" w:rsidTr="00540533">
        <w:trPr>
          <w:tblHeader/>
        </w:trPr>
        <w:tc>
          <w:tcPr>
            <w:tcW w:w="5776" w:type="dxa"/>
          </w:tcPr>
          <w:p w14:paraId="77625034" w14:textId="77777777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3" w:type="dxa"/>
            <w:gridSpan w:val="3"/>
          </w:tcPr>
          <w:p w14:paraId="07BE94DA" w14:textId="1F42F621" w:rsidR="000B52CF" w:rsidRPr="00283879" w:rsidRDefault="000B52CF" w:rsidP="00C0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9527D" w:rsidRPr="00283879" w14:paraId="55C7B51A" w14:textId="356128AB" w:rsidTr="00D83037">
        <w:tc>
          <w:tcPr>
            <w:tcW w:w="5776" w:type="dxa"/>
          </w:tcPr>
          <w:p w14:paraId="42789742" w14:textId="77777777" w:rsidR="0079527D" w:rsidRPr="00283879" w:rsidRDefault="0079527D" w:rsidP="0079527D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lang w:val="en-US"/>
              </w:rPr>
            </w:pPr>
            <w:r w:rsidRPr="00283879">
              <w:rPr>
                <w:rFonts w:asciiTheme="majorBidi" w:hAnsiTheme="majorBidi" w:cstheme="majorBidi"/>
                <w:cs/>
                <w:lang w:val="en-US"/>
              </w:rPr>
              <w:t>สินค้าสำเร็จรูป</w:t>
            </w:r>
          </w:p>
        </w:tc>
        <w:tc>
          <w:tcPr>
            <w:tcW w:w="1432" w:type="dxa"/>
          </w:tcPr>
          <w:p w14:paraId="274F8915" w14:textId="001C1567" w:rsidR="0079527D" w:rsidRPr="00E54F83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D62490">
              <w:rPr>
                <w:rFonts w:asciiTheme="majorBidi" w:hAnsiTheme="majorBidi" w:cstheme="majorBidi"/>
                <w:sz w:val="30"/>
                <w:szCs w:val="30"/>
              </w:rPr>
              <w:t>036,94</w:t>
            </w:r>
            <w:r w:rsidR="00571AC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dxa"/>
          </w:tcPr>
          <w:p w14:paraId="314AB6C2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1F8EF" w14:textId="1B84B744" w:rsidR="0079527D" w:rsidRPr="00283879" w:rsidRDefault="00DD49BF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DD49BF">
              <w:rPr>
                <w:rFonts w:asciiTheme="majorBidi" w:hAnsiTheme="majorBidi" w:hint="cs"/>
                <w:sz w:val="30"/>
                <w:szCs w:val="30"/>
              </w:rPr>
              <w:t>5</w:t>
            </w:r>
            <w:r w:rsidR="0079527D">
              <w:rPr>
                <w:rFonts w:asciiTheme="majorBidi" w:hAnsiTheme="majorBidi"/>
                <w:sz w:val="30"/>
                <w:szCs w:val="30"/>
              </w:rPr>
              <w:t>,310,255</w:t>
            </w:r>
          </w:p>
        </w:tc>
      </w:tr>
      <w:tr w:rsidR="0079527D" w:rsidRPr="00283879" w14:paraId="437EB652" w14:textId="6FC65941" w:rsidTr="00D83037">
        <w:tc>
          <w:tcPr>
            <w:tcW w:w="5776" w:type="dxa"/>
          </w:tcPr>
          <w:p w14:paraId="697B7CD6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32" w:type="dxa"/>
          </w:tcPr>
          <w:p w14:paraId="41710824" w14:textId="4F02DB81" w:rsidR="0079527D" w:rsidRPr="00E54F83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370,289</w:t>
            </w:r>
          </w:p>
        </w:tc>
        <w:tc>
          <w:tcPr>
            <w:tcW w:w="149" w:type="dxa"/>
          </w:tcPr>
          <w:p w14:paraId="28522439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45BB2" w14:textId="69964650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464C68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79527D" w:rsidRPr="00283879" w14:paraId="139C69D3" w14:textId="5B9F879A" w:rsidTr="00D83037">
        <w:tc>
          <w:tcPr>
            <w:tcW w:w="5776" w:type="dxa"/>
          </w:tcPr>
          <w:p w14:paraId="6F254EF6" w14:textId="0913C70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2" w:type="dxa"/>
          </w:tcPr>
          <w:p w14:paraId="05533825" w14:textId="3F0C313D" w:rsidR="0079527D" w:rsidRPr="00E54F83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1,093,484</w:t>
            </w:r>
          </w:p>
        </w:tc>
        <w:tc>
          <w:tcPr>
            <w:tcW w:w="149" w:type="dxa"/>
          </w:tcPr>
          <w:p w14:paraId="649D91D2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0FD7" w14:textId="36423C7A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464C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4C68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79527D" w:rsidRPr="00283879" w14:paraId="530C8ECD" w14:textId="654B08D8" w:rsidTr="00D83037">
        <w:tc>
          <w:tcPr>
            <w:tcW w:w="5776" w:type="dxa"/>
          </w:tcPr>
          <w:p w14:paraId="72947866" w14:textId="28276EFF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วัสดุ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1432" w:type="dxa"/>
          </w:tcPr>
          <w:p w14:paraId="44DBDC76" w14:textId="0218A567" w:rsidR="0079527D" w:rsidRPr="00E54F83" w:rsidRDefault="00D62490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 w:rsidR="00BA46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9" w:type="dxa"/>
          </w:tcPr>
          <w:p w14:paraId="41A57B00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C8A91" w14:textId="59314743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769,293</w:t>
            </w:r>
          </w:p>
        </w:tc>
      </w:tr>
      <w:tr w:rsidR="0079527D" w:rsidRPr="00283879" w14:paraId="442B58CB" w14:textId="1583AEA8" w:rsidTr="00D83037">
        <w:tc>
          <w:tcPr>
            <w:tcW w:w="5776" w:type="dxa"/>
          </w:tcPr>
          <w:p w14:paraId="23CF3C2B" w14:textId="6A64ECF1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60441476" w14:textId="282F2A91" w:rsidR="0079527D" w:rsidRPr="00E54F83" w:rsidRDefault="00D62490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BA46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49" w:type="dxa"/>
          </w:tcPr>
          <w:p w14:paraId="2ED1E0B7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8AE5" w14:textId="3DB3C2B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319,832</w:t>
            </w:r>
          </w:p>
        </w:tc>
      </w:tr>
      <w:tr w:rsidR="0079527D" w:rsidRPr="00283879" w14:paraId="102B2DBA" w14:textId="4DA229BA" w:rsidTr="00540533">
        <w:tc>
          <w:tcPr>
            <w:tcW w:w="5776" w:type="dxa"/>
          </w:tcPr>
          <w:p w14:paraId="4DFA4946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15D9E0FE" w14:textId="0B653E89" w:rsidR="0079527D" w:rsidRPr="00D62490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D6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  <w:r w:rsidRPr="00D6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49" w:type="dxa"/>
          </w:tcPr>
          <w:p w14:paraId="62992C97" w14:textId="77777777" w:rsidR="0079527D" w:rsidRPr="00D62490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9507F2A" w14:textId="58BB4420" w:rsidR="0079527D" w:rsidRPr="00D62490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6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8,058,759</w:t>
            </w:r>
          </w:p>
        </w:tc>
      </w:tr>
      <w:tr w:rsidR="0079527D" w:rsidRPr="00283879" w14:paraId="6BC21114" w14:textId="0B29860F" w:rsidTr="00540533">
        <w:tc>
          <w:tcPr>
            <w:tcW w:w="5776" w:type="dxa"/>
          </w:tcPr>
          <w:p w14:paraId="6385E646" w14:textId="27D9D3C6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2E003FE" w14:textId="39F04329" w:rsidR="0079527D" w:rsidRPr="00E54F83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(372,680)</w:t>
            </w:r>
          </w:p>
        </w:tc>
        <w:tc>
          <w:tcPr>
            <w:tcW w:w="149" w:type="dxa"/>
          </w:tcPr>
          <w:p w14:paraId="0705E4B8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0824183A" w14:textId="38530F9E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516,793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9527D" w:rsidRPr="00283879" w14:paraId="5E5D8621" w14:textId="76725D96" w:rsidTr="00540533">
        <w:tc>
          <w:tcPr>
            <w:tcW w:w="5776" w:type="dxa"/>
          </w:tcPr>
          <w:p w14:paraId="0F162C52" w14:textId="77777777" w:rsidR="0079527D" w:rsidRPr="00283879" w:rsidRDefault="0079527D" w:rsidP="0079527D">
            <w:pPr>
              <w:pStyle w:val="a"/>
              <w:tabs>
                <w:tab w:val="clear" w:pos="1080"/>
              </w:tabs>
              <w:ind w:left="21"/>
              <w:contextualSpacing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87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60AF0999" w14:textId="2E50E757" w:rsidR="0079527D" w:rsidRPr="00E54F83" w:rsidRDefault="00BA46EC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7,</w:t>
            </w:r>
            <w:r w:rsidR="00D62490">
              <w:rPr>
                <w:rFonts w:asciiTheme="majorBidi" w:hAnsiTheme="majorBidi" w:cstheme="majorBidi"/>
                <w:b/>
                <w:sz w:val="30"/>
                <w:szCs w:val="30"/>
              </w:rPr>
              <w:t>091,238</w:t>
            </w:r>
          </w:p>
        </w:tc>
        <w:tc>
          <w:tcPr>
            <w:tcW w:w="149" w:type="dxa"/>
          </w:tcPr>
          <w:p w14:paraId="36101B2F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2EFA36E" w14:textId="1E6FB631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7,541,966</w:t>
            </w:r>
          </w:p>
        </w:tc>
      </w:tr>
      <w:tr w:rsidR="0079527D" w:rsidRPr="00283879" w14:paraId="730E3CC2" w14:textId="23B8E4B3" w:rsidTr="00540533">
        <w:tc>
          <w:tcPr>
            <w:tcW w:w="5776" w:type="dxa"/>
          </w:tcPr>
          <w:p w14:paraId="1DB9EEEF" w14:textId="77777777" w:rsidR="0079527D" w:rsidRPr="008D3FBA" w:rsidRDefault="0079527D" w:rsidP="0079527D">
            <w:pPr>
              <w:ind w:left="3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</w:tcPr>
          <w:p w14:paraId="01100FCF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dxa"/>
          </w:tcPr>
          <w:p w14:paraId="603B2887" w14:textId="77777777" w:rsidR="0079527D" w:rsidRPr="00283879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88EA2F4" w14:textId="77777777" w:rsidR="0079527D" w:rsidRPr="0054718A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79527D" w:rsidRPr="00283879" w14:paraId="1FF7ACCF" w14:textId="109BBF83" w:rsidTr="00540533">
        <w:tc>
          <w:tcPr>
            <w:tcW w:w="5776" w:type="dxa"/>
          </w:tcPr>
          <w:p w14:paraId="142B3E6C" w14:textId="77777777" w:rsidR="0079527D" w:rsidRPr="001B231E" w:rsidRDefault="0079527D" w:rsidP="0079527D">
            <w:pPr>
              <w:tabs>
                <w:tab w:val="center" w:pos="4536"/>
                <w:tab w:val="right" w:pos="9072"/>
              </w:tabs>
              <w:ind w:left="2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</w:t>
            </w:r>
          </w:p>
          <w:p w14:paraId="1DA68A85" w14:textId="66E9032A" w:rsidR="0079527D" w:rsidRPr="001B231E" w:rsidRDefault="0079527D" w:rsidP="0079527D">
            <w:pPr>
              <w:tabs>
                <w:tab w:val="center" w:pos="4536"/>
                <w:tab w:val="right" w:pos="9072"/>
              </w:tabs>
              <w:ind w:left="3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ได้รวมในบัญชีต้นทุนขาย</w:t>
            </w:r>
          </w:p>
        </w:tc>
        <w:tc>
          <w:tcPr>
            <w:tcW w:w="1432" w:type="dxa"/>
          </w:tcPr>
          <w:p w14:paraId="191CDF12" w14:textId="268841DD" w:rsidR="0079527D" w:rsidRPr="001B231E" w:rsidRDefault="00980AF2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br/>
              <w:t>19,111,393</w:t>
            </w:r>
          </w:p>
        </w:tc>
        <w:tc>
          <w:tcPr>
            <w:tcW w:w="149" w:type="dxa"/>
          </w:tcPr>
          <w:p w14:paraId="03A67C5A" w14:textId="77777777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4FD2EC3" w14:textId="69110C88" w:rsidR="0079527D" w:rsidRPr="001B231E" w:rsidRDefault="00D6499E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br/>
            </w:r>
            <w:r w:rsidR="0079527D">
              <w:rPr>
                <w:rFonts w:asciiTheme="majorBidi" w:hAnsiTheme="majorBidi" w:cstheme="majorBidi"/>
                <w:sz w:val="30"/>
              </w:rPr>
              <w:t>21,664,793</w:t>
            </w:r>
          </w:p>
        </w:tc>
      </w:tr>
      <w:tr w:rsidR="0079527D" w:rsidRPr="00283879" w14:paraId="0A841AD9" w14:textId="54D48EEA" w:rsidTr="00540533">
        <w:tc>
          <w:tcPr>
            <w:tcW w:w="5776" w:type="dxa"/>
          </w:tcPr>
          <w:p w14:paraId="319E17FC" w14:textId="1D83A0D0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432" w:type="dxa"/>
          </w:tcPr>
          <w:p w14:paraId="190AE5A8" w14:textId="197D75C6" w:rsidR="0079527D" w:rsidRPr="001B231E" w:rsidRDefault="00980AF2" w:rsidP="0098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left" w:pos="121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119,666</w:t>
            </w:r>
          </w:p>
        </w:tc>
        <w:tc>
          <w:tcPr>
            <w:tcW w:w="149" w:type="dxa"/>
          </w:tcPr>
          <w:p w14:paraId="52191FF8" w14:textId="77777777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28EC40F1" w14:textId="1CE968DD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189,842</w:t>
            </w:r>
          </w:p>
        </w:tc>
      </w:tr>
      <w:tr w:rsidR="0079527D" w:rsidRPr="00283879" w14:paraId="7C37193A" w14:textId="23096A09" w:rsidTr="00540533">
        <w:tc>
          <w:tcPr>
            <w:tcW w:w="5776" w:type="dxa"/>
          </w:tcPr>
          <w:p w14:paraId="09069A47" w14:textId="29457033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231E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432" w:type="dxa"/>
          </w:tcPr>
          <w:p w14:paraId="5D59460C" w14:textId="003787BA" w:rsidR="0079527D" w:rsidRPr="001B231E" w:rsidRDefault="00980AF2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(191,522)</w:t>
            </w:r>
          </w:p>
        </w:tc>
        <w:tc>
          <w:tcPr>
            <w:tcW w:w="149" w:type="dxa"/>
          </w:tcPr>
          <w:p w14:paraId="44E1134D" w14:textId="77777777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9AE3BC1" w14:textId="69438CF1" w:rsidR="0079527D" w:rsidRPr="001B231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13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</w:rPr>
              <w:t>221,320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9527D" w:rsidRPr="00283879" w14:paraId="54964564" w14:textId="3D842296" w:rsidTr="00540533">
        <w:tc>
          <w:tcPr>
            <w:tcW w:w="5776" w:type="dxa"/>
          </w:tcPr>
          <w:p w14:paraId="6A804F3A" w14:textId="77777777" w:rsidR="0079527D" w:rsidRPr="00E275FE" w:rsidRDefault="0079527D" w:rsidP="0079527D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32" w:type="dxa"/>
          </w:tcPr>
          <w:p w14:paraId="576C4267" w14:textId="77777777" w:rsidR="0079527D" w:rsidRPr="00E275F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9" w:type="dxa"/>
          </w:tcPr>
          <w:p w14:paraId="6F3C5D8E" w14:textId="77777777" w:rsidR="0079527D" w:rsidRPr="00E275F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32" w:type="dxa"/>
          </w:tcPr>
          <w:p w14:paraId="79DDFF40" w14:textId="77777777" w:rsidR="0079527D" w:rsidRPr="00E275FE" w:rsidRDefault="0079527D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8D3FBA" w:rsidRPr="00283879" w14:paraId="019DBD72" w14:textId="77777777" w:rsidTr="00540533">
        <w:tc>
          <w:tcPr>
            <w:tcW w:w="5776" w:type="dxa"/>
          </w:tcPr>
          <w:p w14:paraId="07EEE687" w14:textId="77777777" w:rsidR="008D3FBA" w:rsidRPr="00E275FE" w:rsidRDefault="008D3FBA" w:rsidP="0079527D">
            <w:pPr>
              <w:ind w:left="36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32" w:type="dxa"/>
          </w:tcPr>
          <w:p w14:paraId="730E86A2" w14:textId="77777777" w:rsidR="008D3FBA" w:rsidRPr="00E275FE" w:rsidRDefault="008D3FBA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9" w:type="dxa"/>
          </w:tcPr>
          <w:p w14:paraId="0F4FDA88" w14:textId="77777777" w:rsidR="008D3FBA" w:rsidRPr="00E275FE" w:rsidRDefault="008D3FBA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32" w:type="dxa"/>
          </w:tcPr>
          <w:p w14:paraId="057F599E" w14:textId="77777777" w:rsidR="008D3FBA" w:rsidRPr="00E275FE" w:rsidRDefault="008D3FBA" w:rsidP="0079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F85227" w:rsidRPr="00283879" w14:paraId="1C65A740" w14:textId="0EFF333F" w:rsidTr="00540533">
        <w:tc>
          <w:tcPr>
            <w:tcW w:w="5776" w:type="dxa"/>
          </w:tcPr>
          <w:p w14:paraId="022059D3" w14:textId="6EEE7333" w:rsidR="00F85227" w:rsidRPr="00BC0B42" w:rsidRDefault="00F85227" w:rsidP="00F85227">
            <w:pPr>
              <w:tabs>
                <w:tab w:val="center" w:pos="4536"/>
                <w:tab w:val="right" w:pos="9072"/>
              </w:tabs>
              <w:ind w:left="340" w:hanging="27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ต้นทุนของสินค้าคงเหลือที่บันทึกเป็นค่าใช้จ่ายและได้รวมในบัญชีค่าใช้จ่ายในการบริหาร</w:t>
            </w:r>
          </w:p>
        </w:tc>
        <w:tc>
          <w:tcPr>
            <w:tcW w:w="1432" w:type="dxa"/>
          </w:tcPr>
          <w:p w14:paraId="2E22A9FA" w14:textId="13B1782F" w:rsidR="00F85227" w:rsidRPr="00E64FD6" w:rsidRDefault="00980AF2" w:rsidP="0098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(72,257)</w:t>
            </w:r>
          </w:p>
        </w:tc>
        <w:tc>
          <w:tcPr>
            <w:tcW w:w="149" w:type="dxa"/>
          </w:tcPr>
          <w:p w14:paraId="02DFA9C1" w14:textId="77777777" w:rsidR="00F85227" w:rsidRPr="00E64FD6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7552A99" w14:textId="77777777" w:rsidR="00F85227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FF1A2" w14:textId="29501D21" w:rsidR="00F85227" w:rsidRPr="0038513C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26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32,637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85227" w:rsidRPr="00283879" w14:paraId="6AAAA44A" w14:textId="7B1627A6" w:rsidTr="00BC05CD">
        <w:trPr>
          <w:trHeight w:val="234"/>
        </w:trPr>
        <w:tc>
          <w:tcPr>
            <w:tcW w:w="5776" w:type="dxa"/>
          </w:tcPr>
          <w:p w14:paraId="055F4935" w14:textId="77777777" w:rsidR="00F85227" w:rsidRPr="00AD25B0" w:rsidRDefault="00F85227" w:rsidP="00F85227">
            <w:pPr>
              <w:ind w:left="36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2" w:type="dxa"/>
          </w:tcPr>
          <w:p w14:paraId="33883592" w14:textId="77777777" w:rsidR="00F85227" w:rsidRPr="00175541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" w:type="dxa"/>
          </w:tcPr>
          <w:p w14:paraId="0B7BE82D" w14:textId="77777777" w:rsidR="00F85227" w:rsidRPr="00175541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B86BA6D" w14:textId="77777777" w:rsidR="00F85227" w:rsidRPr="00BC05CD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0"/>
                <w:szCs w:val="10"/>
              </w:rPr>
            </w:pPr>
          </w:p>
        </w:tc>
      </w:tr>
      <w:tr w:rsidR="00F85227" w:rsidRPr="00283879" w14:paraId="45E9C73B" w14:textId="3A4A3656" w:rsidTr="00540533">
        <w:trPr>
          <w:trHeight w:val="434"/>
        </w:trPr>
        <w:tc>
          <w:tcPr>
            <w:tcW w:w="5776" w:type="dxa"/>
          </w:tcPr>
          <w:p w14:paraId="362BAF04" w14:textId="4F1C46F6" w:rsidR="00F85227" w:rsidRPr="00BC0B42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32" w:type="dxa"/>
          </w:tcPr>
          <w:p w14:paraId="44E5EA45" w14:textId="2928E0DC" w:rsidR="00F85227" w:rsidRPr="00332A49" w:rsidRDefault="00980AF2" w:rsidP="00E5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left" w:pos="121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353,81</w:t>
            </w:r>
            <w:r w:rsidR="00E54B0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49" w:type="dxa"/>
          </w:tcPr>
          <w:p w14:paraId="43592D49" w14:textId="77777777" w:rsidR="00F85227" w:rsidRPr="00332A49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F2B29A7" w14:textId="4A8B77EA" w:rsidR="00F85227" w:rsidRPr="00332A49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332A49">
              <w:rPr>
                <w:rFonts w:asciiTheme="majorBidi" w:hAnsiTheme="majorBidi" w:cstheme="majorBidi"/>
                <w:sz w:val="30"/>
              </w:rPr>
              <w:t>209,418</w:t>
            </w:r>
          </w:p>
        </w:tc>
      </w:tr>
      <w:tr w:rsidR="00F85227" w:rsidRPr="00283879" w14:paraId="03428F2F" w14:textId="07B0B446" w:rsidTr="00540533">
        <w:tc>
          <w:tcPr>
            <w:tcW w:w="5776" w:type="dxa"/>
          </w:tcPr>
          <w:p w14:paraId="4D96DD94" w14:textId="2B7BBC0B" w:rsidR="00F85227" w:rsidRPr="00BC0B42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B4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432" w:type="dxa"/>
          </w:tcPr>
          <w:p w14:paraId="2FBF5F97" w14:textId="16ABC9C8" w:rsidR="00F85227" w:rsidRPr="0094265D" w:rsidRDefault="00980AF2" w:rsidP="00E5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left" w:pos="121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  <w:r w:rsidRPr="00980AF2">
              <w:rPr>
                <w:rFonts w:asciiTheme="majorBidi" w:hAnsiTheme="majorBidi" w:cstheme="majorBidi"/>
                <w:sz w:val="30"/>
              </w:rPr>
              <w:t>5,778,779</w:t>
            </w:r>
          </w:p>
        </w:tc>
        <w:tc>
          <w:tcPr>
            <w:tcW w:w="149" w:type="dxa"/>
          </w:tcPr>
          <w:p w14:paraId="5BC3021D" w14:textId="77777777" w:rsidR="00F85227" w:rsidRPr="0094265D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</w:tcPr>
          <w:p w14:paraId="6334FFB4" w14:textId="6133C161" w:rsidR="00F85227" w:rsidRPr="0094265D" w:rsidRDefault="00F85227" w:rsidP="00F8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  <w:tab w:val="decimal" w:pos="111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6,918,625</w:t>
            </w:r>
          </w:p>
        </w:tc>
      </w:tr>
    </w:tbl>
    <w:p w14:paraId="08FC12C3" w14:textId="77777777" w:rsidR="00E275FE" w:rsidRPr="00E517E9" w:rsidRDefault="00E275FE" w:rsidP="00F61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4AEE13" w14:textId="4F187AEC" w:rsidR="008616BA" w:rsidRPr="00C315E1" w:rsidRDefault="00F10AE5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315E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4A0DEC4" w14:textId="77777777" w:rsidR="008616BA" w:rsidRPr="00E517E9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CB6C58" w14:textId="63F47A2F" w:rsidR="005B6065" w:rsidRDefault="008616BA" w:rsidP="00BC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="00EC5F71" w:rsidRPr="003230A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230A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>ธันวาคม สำหรับ</w:t>
      </w:r>
      <w:r w:rsidR="00453798" w:rsidRPr="003230AD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เงินลงทุนในบริษัทร่วม</w:t>
      </w:r>
      <w:r w:rsidRPr="003230A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ซึ่งบันทึกโดยวิธี</w:t>
      </w:r>
      <w:r w:rsidR="007F5226" w:rsidRPr="003230AD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ส่วนได้เสีย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003ABC" w14:textId="77777777" w:rsidR="00A92AA6" w:rsidRPr="00E517E9" w:rsidRDefault="00A92AA6" w:rsidP="00BC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7"/>
        <w:gridCol w:w="1480"/>
        <w:gridCol w:w="261"/>
        <w:gridCol w:w="1471"/>
      </w:tblGrid>
      <w:tr w:rsidR="00B96B9C" w:rsidRPr="007F5226" w14:paraId="186A2E33" w14:textId="6D330DB4" w:rsidTr="00740FB4">
        <w:trPr>
          <w:cantSplit/>
          <w:trHeight w:val="332"/>
        </w:trPr>
        <w:tc>
          <w:tcPr>
            <w:tcW w:w="5577" w:type="dxa"/>
          </w:tcPr>
          <w:p w14:paraId="44F7389E" w14:textId="540636B1" w:rsidR="00B96B9C" w:rsidRPr="007F5226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0" w:type="dxa"/>
            <w:vAlign w:val="center"/>
          </w:tcPr>
          <w:p w14:paraId="5411CD44" w14:textId="277DDEDE" w:rsidR="00B96B9C" w:rsidRPr="003F2D65" w:rsidRDefault="00B96B9C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D65">
              <w:rPr>
                <w:rFonts w:ascii="Angsana New" w:hAnsi="Angsana New"/>
                <w:sz w:val="28"/>
                <w:szCs w:val="28"/>
              </w:rPr>
              <w:t>256</w:t>
            </w:r>
            <w:r w:rsidR="006222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" w:type="dxa"/>
            <w:vAlign w:val="center"/>
          </w:tcPr>
          <w:p w14:paraId="49FC820B" w14:textId="77777777" w:rsidR="00B96B9C" w:rsidRPr="003F2D65" w:rsidRDefault="00B96B9C" w:rsidP="002664D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vAlign w:val="center"/>
          </w:tcPr>
          <w:p w14:paraId="7715BFC0" w14:textId="62BD7036" w:rsidR="00B96B9C" w:rsidRPr="003F2D65" w:rsidRDefault="000454AD" w:rsidP="00266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2D65">
              <w:rPr>
                <w:rFonts w:ascii="Angsana New" w:hAnsi="Angsana New"/>
                <w:sz w:val="28"/>
                <w:szCs w:val="28"/>
              </w:rPr>
              <w:t>256</w:t>
            </w:r>
            <w:r w:rsidR="006222C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96B9C" w:rsidRPr="007F5226" w14:paraId="11411DF0" w14:textId="2F3414CE" w:rsidTr="00740FB4">
        <w:trPr>
          <w:cantSplit/>
          <w:trHeight w:val="332"/>
        </w:trPr>
        <w:tc>
          <w:tcPr>
            <w:tcW w:w="5577" w:type="dxa"/>
          </w:tcPr>
          <w:p w14:paraId="3C7B2156" w14:textId="77777777" w:rsidR="00B96B9C" w:rsidRPr="007F5226" w:rsidRDefault="00B96B9C" w:rsidP="0059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12" w:type="dxa"/>
            <w:gridSpan w:val="3"/>
          </w:tcPr>
          <w:p w14:paraId="05EC22D6" w14:textId="50645AD1" w:rsidR="00B96B9C" w:rsidRPr="007F5226" w:rsidRDefault="00B96B9C" w:rsidP="00A81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7F52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522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222C3" w:rsidRPr="007F5226" w14:paraId="2D97484B" w14:textId="4F012669" w:rsidTr="00740FB4">
        <w:trPr>
          <w:cantSplit/>
          <w:trHeight w:val="332"/>
        </w:trPr>
        <w:tc>
          <w:tcPr>
            <w:tcW w:w="5577" w:type="dxa"/>
          </w:tcPr>
          <w:p w14:paraId="410B7C4B" w14:textId="340030CA" w:rsidR="006222C3" w:rsidRPr="00B70574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705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05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80" w:type="dxa"/>
          </w:tcPr>
          <w:p w14:paraId="18E17C9D" w14:textId="3E1AEFBF" w:rsidR="006222C3" w:rsidRPr="006222C3" w:rsidRDefault="006222C3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75,694</w:t>
            </w:r>
          </w:p>
        </w:tc>
        <w:tc>
          <w:tcPr>
            <w:tcW w:w="261" w:type="dxa"/>
          </w:tcPr>
          <w:p w14:paraId="1D7646D0" w14:textId="77777777" w:rsidR="006222C3" w:rsidRPr="002439CC" w:rsidRDefault="006222C3" w:rsidP="0062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5D8760BE" w14:textId="487C9C9F" w:rsidR="006222C3" w:rsidRPr="002439CC" w:rsidRDefault="006222C3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70,969</w:t>
            </w:r>
          </w:p>
        </w:tc>
      </w:tr>
      <w:tr w:rsidR="006222C3" w:rsidRPr="005276D2" w14:paraId="6DFE29CF" w14:textId="77777777" w:rsidTr="00740FB4">
        <w:trPr>
          <w:cantSplit/>
          <w:trHeight w:val="332"/>
        </w:trPr>
        <w:tc>
          <w:tcPr>
            <w:tcW w:w="5577" w:type="dxa"/>
          </w:tcPr>
          <w:p w14:paraId="1061F65C" w14:textId="53284A23" w:rsidR="006222C3" w:rsidRPr="005276D2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480" w:type="dxa"/>
          </w:tcPr>
          <w:p w14:paraId="1BD57A32" w14:textId="519E6EA1" w:rsidR="006222C3" w:rsidRPr="005276D2" w:rsidRDefault="00490998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3,632</w:t>
            </w:r>
          </w:p>
        </w:tc>
        <w:tc>
          <w:tcPr>
            <w:tcW w:w="261" w:type="dxa"/>
          </w:tcPr>
          <w:p w14:paraId="67BD8895" w14:textId="77777777" w:rsidR="006222C3" w:rsidRPr="005276D2" w:rsidRDefault="006222C3" w:rsidP="0062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6D2DB3B6" w14:textId="35528430" w:rsidR="006222C3" w:rsidRPr="005276D2" w:rsidRDefault="006222C3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1,232</w:t>
            </w:r>
          </w:p>
        </w:tc>
      </w:tr>
      <w:tr w:rsidR="006222C3" w:rsidRPr="005276D2" w14:paraId="020C78AF" w14:textId="77777777" w:rsidTr="00740FB4">
        <w:trPr>
          <w:cantSplit/>
          <w:trHeight w:val="332"/>
        </w:trPr>
        <w:tc>
          <w:tcPr>
            <w:tcW w:w="5577" w:type="dxa"/>
          </w:tcPr>
          <w:p w14:paraId="29219AB1" w14:textId="795D2B1F" w:rsidR="006222C3" w:rsidRPr="005276D2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76D2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</w:t>
            </w:r>
            <w:r w:rsidRPr="005276D2">
              <w:rPr>
                <w:rFonts w:ascii="Angsana New" w:hAnsi="Angsana New"/>
                <w:sz w:val="28"/>
                <w:szCs w:val="28"/>
                <w:cs/>
              </w:rPr>
              <w:t xml:space="preserve"> - วิธีส่วนได้เสีย</w:t>
            </w:r>
          </w:p>
        </w:tc>
        <w:tc>
          <w:tcPr>
            <w:tcW w:w="1480" w:type="dxa"/>
          </w:tcPr>
          <w:p w14:paraId="09384149" w14:textId="00173B05" w:rsidR="006222C3" w:rsidRPr="005276D2" w:rsidRDefault="008501D0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8,636</w:t>
            </w:r>
          </w:p>
        </w:tc>
        <w:tc>
          <w:tcPr>
            <w:tcW w:w="261" w:type="dxa"/>
          </w:tcPr>
          <w:p w14:paraId="4E2D3DD9" w14:textId="77777777" w:rsidR="006222C3" w:rsidRPr="005276D2" w:rsidRDefault="006222C3" w:rsidP="006222C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1" w:type="dxa"/>
          </w:tcPr>
          <w:p w14:paraId="38AA8DBE" w14:textId="2FE31C9B" w:rsidR="006222C3" w:rsidRPr="005276D2" w:rsidRDefault="006222C3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3,302</w:t>
            </w:r>
          </w:p>
        </w:tc>
      </w:tr>
      <w:tr w:rsidR="00490998" w:rsidRPr="00D72877" w14:paraId="1B9CE312" w14:textId="77777777" w:rsidTr="00740FB4">
        <w:trPr>
          <w:cantSplit/>
          <w:trHeight w:val="332"/>
        </w:trPr>
        <w:tc>
          <w:tcPr>
            <w:tcW w:w="5577" w:type="dxa"/>
          </w:tcPr>
          <w:p w14:paraId="4CAE6FFF" w14:textId="44076456" w:rsidR="00490998" w:rsidRPr="00880CE1" w:rsidRDefault="00490998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80" w:type="dxa"/>
          </w:tcPr>
          <w:p w14:paraId="5B0B65B9" w14:textId="56BE28CE" w:rsidR="00490998" w:rsidRPr="00880CE1" w:rsidRDefault="00490998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(3,240)</w:t>
            </w:r>
          </w:p>
        </w:tc>
        <w:tc>
          <w:tcPr>
            <w:tcW w:w="261" w:type="dxa"/>
          </w:tcPr>
          <w:p w14:paraId="5F4A4D1C" w14:textId="77777777" w:rsidR="00490998" w:rsidRPr="00880CE1" w:rsidRDefault="00490998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07D2262" w14:textId="6AA104F1" w:rsidR="00490998" w:rsidRDefault="00490998" w:rsidP="0049099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22C3" w:rsidRPr="00D72877" w14:paraId="5D39AF35" w14:textId="77777777" w:rsidTr="00740FB4">
        <w:trPr>
          <w:cantSplit/>
          <w:trHeight w:val="332"/>
        </w:trPr>
        <w:tc>
          <w:tcPr>
            <w:tcW w:w="5577" w:type="dxa"/>
          </w:tcPr>
          <w:p w14:paraId="1642D6AE" w14:textId="15075B5E" w:rsidR="006222C3" w:rsidRPr="00880CE1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0CE1">
              <w:rPr>
                <w:rFonts w:ascii="Angsana New" w:hAnsi="Angsana New"/>
                <w:sz w:val="28"/>
                <w:szCs w:val="28"/>
                <w:cs/>
              </w:rPr>
              <w:t>จำหน่ายและรับคืนทุน</w:t>
            </w:r>
          </w:p>
        </w:tc>
        <w:tc>
          <w:tcPr>
            <w:tcW w:w="1480" w:type="dxa"/>
          </w:tcPr>
          <w:p w14:paraId="35BA49E1" w14:textId="1B7BF4C6" w:rsidR="006222C3" w:rsidRPr="00880CE1" w:rsidRDefault="00490998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50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C3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50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14:paraId="46B104AB" w14:textId="77777777" w:rsidR="006222C3" w:rsidRPr="00880CE1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00CFC59" w14:textId="77D5A97F" w:rsidR="006222C3" w:rsidRPr="00880CE1" w:rsidRDefault="006222C3" w:rsidP="0049099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222C3" w:rsidRPr="007F5226" w14:paraId="1FBA8883" w14:textId="0E3184BD" w:rsidTr="00740FB4">
        <w:trPr>
          <w:cantSplit/>
          <w:trHeight w:val="332"/>
        </w:trPr>
        <w:tc>
          <w:tcPr>
            <w:tcW w:w="5577" w:type="dxa"/>
          </w:tcPr>
          <w:p w14:paraId="2C6111F7" w14:textId="71C9E508" w:rsidR="006222C3" w:rsidRPr="00880CE1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0CE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117E4F7C" w14:textId="2E09AFB4" w:rsidR="006222C3" w:rsidRPr="00880CE1" w:rsidRDefault="00FC3326" w:rsidP="00FC332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850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1" w:type="dxa"/>
          </w:tcPr>
          <w:p w14:paraId="35BC0424" w14:textId="77777777" w:rsidR="006222C3" w:rsidRPr="00880CE1" w:rsidRDefault="006222C3" w:rsidP="006222C3">
            <w:pPr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8F7A67C" w14:textId="001B3567" w:rsidR="006222C3" w:rsidRPr="00880CE1" w:rsidRDefault="00DD49BF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191</w:t>
            </w:r>
          </w:p>
        </w:tc>
      </w:tr>
      <w:tr w:rsidR="006222C3" w:rsidRPr="007F5226" w14:paraId="5E0C1BE6" w14:textId="0D6D44B4" w:rsidTr="00740FB4">
        <w:trPr>
          <w:cantSplit/>
          <w:trHeight w:val="332"/>
        </w:trPr>
        <w:tc>
          <w:tcPr>
            <w:tcW w:w="5577" w:type="dxa"/>
          </w:tcPr>
          <w:p w14:paraId="31284FFD" w14:textId="34496B5F" w:rsidR="006222C3" w:rsidRPr="00427E88" w:rsidRDefault="006222C3" w:rsidP="0062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27E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04383E8" w14:textId="69498ADB" w:rsidR="006222C3" w:rsidRPr="009F092F" w:rsidRDefault="00490998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57,024</w:t>
            </w:r>
          </w:p>
        </w:tc>
        <w:tc>
          <w:tcPr>
            <w:tcW w:w="261" w:type="dxa"/>
          </w:tcPr>
          <w:p w14:paraId="49283605" w14:textId="77777777" w:rsidR="006222C3" w:rsidRPr="009F092F" w:rsidRDefault="006222C3" w:rsidP="006222C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26AD3662" w14:textId="5D25D394" w:rsidR="006222C3" w:rsidRPr="00D72877" w:rsidRDefault="006222C3" w:rsidP="006222C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75,694</w:t>
            </w:r>
          </w:p>
        </w:tc>
      </w:tr>
    </w:tbl>
    <w:p w14:paraId="30392600" w14:textId="47E91CBA" w:rsidR="00620ECC" w:rsidRPr="00E517E9" w:rsidRDefault="008616B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D25B0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1EB2EA49" w14:textId="77777777" w:rsidR="00CB3BA7" w:rsidRDefault="00CB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C49658" w14:textId="213F9139" w:rsidR="00F511E1" w:rsidRDefault="002A00C6" w:rsidP="005B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ณ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และเงินปันผลรับจากเงินลงทุนระหว่างปีสิ้นสุดวันเดียวกัน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492E17" w14:textId="77777777" w:rsidR="003F7CFE" w:rsidRPr="00134FDF" w:rsidRDefault="003F7CFE" w:rsidP="005B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E4562" w14:textId="66719D30" w:rsidR="00C160FD" w:rsidRDefault="00FD3E91" w:rsidP="00F51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FD3E91">
        <w:rPr>
          <w:noProof/>
        </w:rPr>
        <w:drawing>
          <wp:inline distT="0" distB="0" distL="0" distR="0" wp14:anchorId="53264A62" wp14:editId="291003E1">
            <wp:extent cx="5906135" cy="15036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150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FC643" w14:textId="1CCEB779" w:rsidR="00BD2D0E" w:rsidRPr="00BD2D0E" w:rsidRDefault="00BD2D0E" w:rsidP="00BD2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117"/>
        <w:jc w:val="thaiDistribute"/>
        <w:rPr>
          <w:rFonts w:asciiTheme="majorBidi" w:hAnsiTheme="majorBidi" w:cstheme="majorBidi"/>
          <w:sz w:val="30"/>
          <w:szCs w:val="30"/>
        </w:rPr>
      </w:pPr>
      <w:r w:rsidRPr="00BD2D0E">
        <w:rPr>
          <w:rFonts w:asciiTheme="majorBidi" w:hAnsiTheme="majorBidi" w:cstheme="majorBidi"/>
          <w:sz w:val="30"/>
          <w:szCs w:val="30"/>
          <w:vertAlign w:val="superscript"/>
        </w:rPr>
        <w:t>(</w:t>
      </w:r>
      <w:proofErr w:type="gramStart"/>
      <w:r w:rsidRPr="00BD2D0E">
        <w:rPr>
          <w:rFonts w:asciiTheme="majorBidi" w:hAnsiTheme="majorBidi" w:cstheme="majorBidi"/>
          <w:sz w:val="30"/>
          <w:szCs w:val="30"/>
          <w:vertAlign w:val="superscript"/>
        </w:rPr>
        <w:t>1)</w:t>
      </w:r>
      <w:r w:rsidRPr="00BD2D0E">
        <w:rPr>
          <w:rFonts w:asciiTheme="majorBidi" w:hAnsiTheme="majorBidi" w:cstheme="majorBidi" w:hint="cs"/>
          <w:sz w:val="30"/>
          <w:szCs w:val="30"/>
          <w:cs/>
        </w:rPr>
        <w:t>กลุ่มบริษัทจัดประเภทเป็นเงินลงทุนในบริษัทร่วมเนื่องจากเป็นไปตามเงื่อนไขในสัญญาระหว่างผู้ถือหุ้นของ</w:t>
      </w:r>
      <w:proofErr w:type="gramEnd"/>
    </w:p>
    <w:p w14:paraId="5F704AB6" w14:textId="7F066823" w:rsidR="00B365B9" w:rsidRDefault="00BD2D0E" w:rsidP="000D6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D2D0E">
        <w:rPr>
          <w:rFonts w:asciiTheme="majorBidi" w:hAnsiTheme="majorBidi" w:cstheme="majorBidi" w:hint="cs"/>
          <w:sz w:val="30"/>
          <w:szCs w:val="30"/>
          <w:cs/>
        </w:rPr>
        <w:t>บริษัทดังกล่าว</w:t>
      </w:r>
    </w:p>
    <w:p w14:paraId="53D94CCD" w14:textId="75F2D8BE" w:rsidR="0047137D" w:rsidRDefault="0047137D" w:rsidP="00134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D2D0E">
        <w:rPr>
          <w:rFonts w:asciiTheme="majorBidi" w:hAnsiTheme="majorBidi" w:cstheme="majorBidi"/>
          <w:sz w:val="30"/>
          <w:szCs w:val="30"/>
          <w:vertAlign w:val="superscript"/>
        </w:rPr>
        <w:t>(</w:t>
      </w:r>
      <w:proofErr w:type="gramStart"/>
      <w:r>
        <w:rPr>
          <w:rFonts w:asciiTheme="majorBidi" w:hAnsiTheme="majorBidi" w:cstheme="majorBidi"/>
          <w:sz w:val="30"/>
          <w:szCs w:val="30"/>
          <w:vertAlign w:val="superscript"/>
        </w:rPr>
        <w:t>2</w:t>
      </w:r>
      <w:r w:rsidRPr="00BD2D0E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AB6391">
        <w:rPr>
          <w:rFonts w:asciiTheme="majorBidi" w:hAnsiTheme="majorBidi"/>
          <w:spacing w:val="-2"/>
          <w:sz w:val="30"/>
          <w:szCs w:val="30"/>
          <w:cs/>
        </w:rPr>
        <w:t>ในระหว่างปี</w:t>
      </w:r>
      <w:proofErr w:type="gramEnd"/>
      <w:r w:rsidRPr="00AB639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B6391">
        <w:rPr>
          <w:rFonts w:asciiTheme="majorBidi" w:hAnsiTheme="majorBidi" w:cstheme="majorBidi"/>
          <w:spacing w:val="-2"/>
          <w:sz w:val="30"/>
          <w:szCs w:val="30"/>
        </w:rPr>
        <w:t xml:space="preserve">2567 CMPI Holdings., Inc. </w:t>
      </w:r>
      <w:r w:rsidRPr="00AB6391">
        <w:rPr>
          <w:rFonts w:asciiTheme="majorBidi" w:hAnsiTheme="majorBidi"/>
          <w:spacing w:val="-2"/>
          <w:sz w:val="30"/>
          <w:szCs w:val="30"/>
          <w:cs/>
        </w:rPr>
        <w:t xml:space="preserve">ได้เลิกกิจการและคืนทุนทั้งหมดให้แก่ผู้ถือหุ้น ซึ่งมีมูลค่าทางบัญชีตามวิธีส่วนได้เสียจำนวน </w:t>
      </w:r>
      <w:r w:rsidR="0004325A">
        <w:rPr>
          <w:rFonts w:asciiTheme="majorBidi" w:hAnsiTheme="majorBidi" w:cstheme="majorBidi"/>
          <w:spacing w:val="-2"/>
          <w:sz w:val="30"/>
          <w:szCs w:val="30"/>
        </w:rPr>
        <w:t>28</w:t>
      </w:r>
      <w:r w:rsidR="00DB5AA6" w:rsidRPr="00AB639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4325A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B63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B6391">
        <w:rPr>
          <w:rFonts w:asciiTheme="majorBidi" w:hAnsiTheme="majorBidi"/>
          <w:spacing w:val="-2"/>
          <w:sz w:val="30"/>
          <w:szCs w:val="30"/>
          <w:cs/>
        </w:rPr>
        <w:t xml:space="preserve">ล้านบาท ทั้งนี้กลุ่มบริษัทได้รับเงินคืนทุนมาเป็นจำนวน </w:t>
      </w:r>
      <w:r w:rsidRPr="00AB6391">
        <w:rPr>
          <w:rFonts w:asciiTheme="majorBidi" w:hAnsiTheme="majorBidi" w:cstheme="majorBidi"/>
          <w:spacing w:val="-2"/>
          <w:sz w:val="30"/>
          <w:szCs w:val="30"/>
        </w:rPr>
        <w:t xml:space="preserve">12.88 </w:t>
      </w:r>
      <w:r w:rsidRPr="00AB6391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134FDF">
        <w:rPr>
          <w:rFonts w:asciiTheme="majorBidi" w:hAnsiTheme="majorBidi"/>
          <w:spacing w:val="-2"/>
          <w:sz w:val="30"/>
          <w:szCs w:val="30"/>
        </w:rPr>
        <w:br/>
      </w:r>
      <w:r w:rsidRPr="00AB6391">
        <w:rPr>
          <w:rFonts w:asciiTheme="majorBidi" w:hAnsiTheme="majorBidi"/>
          <w:spacing w:val="-2"/>
          <w:sz w:val="30"/>
          <w:szCs w:val="30"/>
          <w:cs/>
        </w:rPr>
        <w:t xml:space="preserve">รับรู้ผลขาดทุนจากการเลิกกิจการของบริษัทร่วมเป็นจำนวน </w:t>
      </w:r>
      <w:r w:rsidRPr="00AB6391">
        <w:rPr>
          <w:rFonts w:asciiTheme="majorBidi" w:hAnsiTheme="majorBidi" w:cstheme="majorBidi"/>
          <w:spacing w:val="-2"/>
          <w:sz w:val="30"/>
          <w:szCs w:val="30"/>
        </w:rPr>
        <w:t xml:space="preserve">15.42 </w:t>
      </w:r>
      <w:r w:rsidR="006D3920" w:rsidRPr="00AB6391">
        <w:rPr>
          <w:rFonts w:asciiTheme="majorBidi" w:hAnsiTheme="majorBidi" w:hint="cs"/>
          <w:spacing w:val="-2"/>
          <w:sz w:val="30"/>
          <w:szCs w:val="30"/>
          <w:cs/>
        </w:rPr>
        <w:t>ล้าน</w:t>
      </w:r>
      <w:r w:rsidRPr="00AB6391">
        <w:rPr>
          <w:rFonts w:asciiTheme="majorBidi" w:hAnsiTheme="majorBidi"/>
          <w:spacing w:val="-2"/>
          <w:sz w:val="30"/>
          <w:szCs w:val="30"/>
          <w:cs/>
        </w:rPr>
        <w:t>บาท</w:t>
      </w:r>
    </w:p>
    <w:p w14:paraId="68D89EA7" w14:textId="77777777" w:rsidR="0047137D" w:rsidRDefault="0047137D" w:rsidP="000D6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1E433D2" w14:textId="0CB3EA24" w:rsidR="00583509" w:rsidRDefault="00583509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363" w:type="dxa"/>
        <w:tblInd w:w="450" w:type="dxa"/>
        <w:tblLook w:val="01E0" w:firstRow="1" w:lastRow="1" w:firstColumn="1" w:lastColumn="1" w:noHBand="0" w:noVBand="0"/>
      </w:tblPr>
      <w:tblGrid>
        <w:gridCol w:w="3507"/>
        <w:gridCol w:w="261"/>
        <w:gridCol w:w="1722"/>
        <w:gridCol w:w="261"/>
        <w:gridCol w:w="1629"/>
        <w:gridCol w:w="261"/>
        <w:gridCol w:w="1722"/>
      </w:tblGrid>
      <w:tr w:rsidR="00352310" w:rsidRPr="007C4152" w14:paraId="00B27793" w14:textId="77777777" w:rsidTr="00DA04E2">
        <w:trPr>
          <w:trHeight w:val="335"/>
          <w:tblHeader/>
        </w:trPr>
        <w:tc>
          <w:tcPr>
            <w:tcW w:w="3507" w:type="dxa"/>
          </w:tcPr>
          <w:p w14:paraId="5AA1AD29" w14:textId="77777777" w:rsidR="00352310" w:rsidRPr="007C4152" w:rsidRDefault="00352310" w:rsidP="00DA04E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1" w:type="dxa"/>
          </w:tcPr>
          <w:p w14:paraId="077CE646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  <w:vAlign w:val="center"/>
          </w:tcPr>
          <w:p w14:paraId="5D9ABFE1" w14:textId="14C8D709" w:rsidR="00352310" w:rsidRPr="007C4152" w:rsidRDefault="007C4152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61" w:type="dxa"/>
            <w:vAlign w:val="center"/>
          </w:tcPr>
          <w:p w14:paraId="14BFFA46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  <w:vAlign w:val="center"/>
          </w:tcPr>
          <w:p w14:paraId="23F1199C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261" w:type="dxa"/>
          </w:tcPr>
          <w:p w14:paraId="737048C4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  <w:vAlign w:val="center"/>
          </w:tcPr>
          <w:p w14:paraId="35A471E7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52310" w:rsidRPr="007C4152" w14:paraId="2905F2B4" w14:textId="77777777" w:rsidTr="00DA04E2">
        <w:trPr>
          <w:tblHeader/>
        </w:trPr>
        <w:tc>
          <w:tcPr>
            <w:tcW w:w="3507" w:type="dxa"/>
          </w:tcPr>
          <w:p w14:paraId="59A1EEE9" w14:textId="77777777" w:rsidR="00352310" w:rsidRPr="007C4152" w:rsidRDefault="00352310" w:rsidP="00DA04E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1" w:type="dxa"/>
          </w:tcPr>
          <w:p w14:paraId="34573671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  <w:vAlign w:val="center"/>
          </w:tcPr>
          <w:p w14:paraId="10D04B2B" w14:textId="0C682D25" w:rsidR="00352310" w:rsidRPr="007C4152" w:rsidRDefault="007C4152" w:rsidP="00DA04E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และส่วนปรับปรุง</w:t>
            </w:r>
          </w:p>
        </w:tc>
        <w:tc>
          <w:tcPr>
            <w:tcW w:w="261" w:type="dxa"/>
            <w:vAlign w:val="center"/>
          </w:tcPr>
          <w:p w14:paraId="21E07A5A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  <w:vAlign w:val="center"/>
          </w:tcPr>
          <w:p w14:paraId="3BC29E58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261" w:type="dxa"/>
          </w:tcPr>
          <w:p w14:paraId="34417308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  <w:vAlign w:val="center"/>
          </w:tcPr>
          <w:p w14:paraId="4DE6C44F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352310" w:rsidRPr="007C4152" w14:paraId="28166A1B" w14:textId="77777777" w:rsidTr="006D0D66">
        <w:trPr>
          <w:trHeight w:val="245"/>
          <w:tblHeader/>
        </w:trPr>
        <w:tc>
          <w:tcPr>
            <w:tcW w:w="3507" w:type="dxa"/>
          </w:tcPr>
          <w:p w14:paraId="643C9B5C" w14:textId="77777777" w:rsidR="00352310" w:rsidRPr="007C4152" w:rsidRDefault="00352310" w:rsidP="00DA04E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61" w:type="dxa"/>
          </w:tcPr>
          <w:p w14:paraId="04210C91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595" w:type="dxa"/>
            <w:gridSpan w:val="5"/>
          </w:tcPr>
          <w:p w14:paraId="02EBB89F" w14:textId="77777777" w:rsidR="00352310" w:rsidRPr="007C4152" w:rsidRDefault="00352310" w:rsidP="00DA04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352310" w:rsidRPr="007C4152" w14:paraId="3293FCCC" w14:textId="77777777" w:rsidTr="00DA04E2">
        <w:trPr>
          <w:trHeight w:val="344"/>
        </w:trPr>
        <w:tc>
          <w:tcPr>
            <w:tcW w:w="3507" w:type="dxa"/>
          </w:tcPr>
          <w:p w14:paraId="7EF14614" w14:textId="77777777" w:rsidR="00352310" w:rsidRPr="007C4152" w:rsidRDefault="00352310" w:rsidP="00DA04E2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61" w:type="dxa"/>
          </w:tcPr>
          <w:p w14:paraId="091A6DEC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55F7A590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1897734F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052F6A0E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07045216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4BCDD5E8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52310" w:rsidRPr="007C4152" w14:paraId="2CB41101" w14:textId="77777777" w:rsidTr="00DA04E2">
        <w:trPr>
          <w:trHeight w:val="299"/>
        </w:trPr>
        <w:tc>
          <w:tcPr>
            <w:tcW w:w="3507" w:type="dxa"/>
          </w:tcPr>
          <w:p w14:paraId="7255FDF1" w14:textId="04790196" w:rsidR="00352310" w:rsidRPr="007C4152" w:rsidRDefault="00352310" w:rsidP="00DA04E2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7C415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7C4152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6D0D66" w:rsidRPr="007C4152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261" w:type="dxa"/>
          </w:tcPr>
          <w:p w14:paraId="67FBEC9A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46B0B912" w14:textId="4EB5E84F" w:rsidR="00352310" w:rsidRPr="007C4152" w:rsidRDefault="00E23ED9" w:rsidP="007464BF">
            <w:pPr>
              <w:pStyle w:val="acctfourfigures"/>
              <w:tabs>
                <w:tab w:val="clear" w:pos="765"/>
                <w:tab w:val="center" w:pos="1429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601,050</w:t>
            </w:r>
          </w:p>
        </w:tc>
        <w:tc>
          <w:tcPr>
            <w:tcW w:w="261" w:type="dxa"/>
          </w:tcPr>
          <w:p w14:paraId="04B8BB50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</w:tcPr>
          <w:p w14:paraId="3DF6A263" w14:textId="2F264C9E" w:rsidR="00352310" w:rsidRPr="007C4152" w:rsidRDefault="007C4152" w:rsidP="007464BF">
            <w:pPr>
              <w:pStyle w:val="acctfourfigures"/>
              <w:tabs>
                <w:tab w:val="clear" w:pos="765"/>
                <w:tab w:val="center" w:pos="1337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116,454</w:t>
            </w:r>
          </w:p>
        </w:tc>
        <w:tc>
          <w:tcPr>
            <w:tcW w:w="261" w:type="dxa"/>
          </w:tcPr>
          <w:p w14:paraId="39C07DE4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28AA6A13" w14:textId="443CA02E" w:rsidR="00352310" w:rsidRPr="007C4152" w:rsidRDefault="007C4152" w:rsidP="007464BF">
            <w:pPr>
              <w:pStyle w:val="acctfourfigures"/>
              <w:tabs>
                <w:tab w:val="decimal" w:pos="948"/>
                <w:tab w:val="left" w:pos="1333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717,504</w:t>
            </w:r>
          </w:p>
        </w:tc>
      </w:tr>
      <w:tr w:rsidR="00352310" w:rsidRPr="007C4152" w14:paraId="0AD6126E" w14:textId="77777777" w:rsidTr="00DA04E2">
        <w:tc>
          <w:tcPr>
            <w:tcW w:w="3507" w:type="dxa"/>
          </w:tcPr>
          <w:p w14:paraId="12FD0C63" w14:textId="3D517020" w:rsidR="00352310" w:rsidRPr="007C4152" w:rsidRDefault="006D0D66" w:rsidP="00DA04E2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จำหน่าย/ตัดรายการบัญชี</w:t>
            </w:r>
          </w:p>
        </w:tc>
        <w:tc>
          <w:tcPr>
            <w:tcW w:w="261" w:type="dxa"/>
          </w:tcPr>
          <w:p w14:paraId="10D0EE36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3A4F4298" w14:textId="2DEC977A" w:rsidR="00352310" w:rsidRPr="007C4152" w:rsidRDefault="007C4152" w:rsidP="007464BF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(165)</w:t>
            </w:r>
          </w:p>
        </w:tc>
        <w:tc>
          <w:tcPr>
            <w:tcW w:w="261" w:type="dxa"/>
          </w:tcPr>
          <w:p w14:paraId="0DBA84CF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4785A688" w14:textId="77777777" w:rsidR="00352310" w:rsidRPr="007C4152" w:rsidRDefault="00352310" w:rsidP="00BA09E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D52851F" w14:textId="77777777" w:rsidR="00352310" w:rsidRPr="007C4152" w:rsidRDefault="00352310" w:rsidP="00DA04E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11C9EEAD" w14:textId="29B259EB" w:rsidR="00352310" w:rsidRPr="007C4152" w:rsidRDefault="007C4152" w:rsidP="00966574">
            <w:pPr>
              <w:pStyle w:val="acctfourfigures"/>
              <w:tabs>
                <w:tab w:val="clear" w:pos="765"/>
              </w:tabs>
              <w:ind w:left="-79" w:right="10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(165)</w:t>
            </w:r>
          </w:p>
        </w:tc>
      </w:tr>
      <w:tr w:rsidR="00352310" w:rsidRPr="007C4152" w14:paraId="7582C6BA" w14:textId="77777777" w:rsidTr="00DA04E2">
        <w:tc>
          <w:tcPr>
            <w:tcW w:w="3507" w:type="dxa"/>
          </w:tcPr>
          <w:p w14:paraId="6F504A55" w14:textId="72D9CDFE" w:rsidR="00352310" w:rsidRPr="007C4152" w:rsidRDefault="006D0D66" w:rsidP="00DA04E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โอนจากที่ดิน อาคารและอุปกรณ์</w:t>
            </w:r>
          </w:p>
        </w:tc>
        <w:tc>
          <w:tcPr>
            <w:tcW w:w="261" w:type="dxa"/>
          </w:tcPr>
          <w:p w14:paraId="76408A06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24FBFECB" w14:textId="687BF5F7" w:rsidR="00352310" w:rsidRPr="007C4152" w:rsidRDefault="007C415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1" w:type="dxa"/>
          </w:tcPr>
          <w:p w14:paraId="726A79E6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79D369AF" w14:textId="5591D749" w:rsidR="00352310" w:rsidRPr="007C4152" w:rsidRDefault="007C4152" w:rsidP="00BA09E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2,005</w:t>
            </w:r>
          </w:p>
        </w:tc>
        <w:tc>
          <w:tcPr>
            <w:tcW w:w="261" w:type="dxa"/>
          </w:tcPr>
          <w:p w14:paraId="3E8A459A" w14:textId="77777777" w:rsidR="00352310" w:rsidRPr="007C4152" w:rsidRDefault="00352310" w:rsidP="00DA04E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599CF57E" w14:textId="07B8BBF4" w:rsidR="00352310" w:rsidRPr="007C4152" w:rsidRDefault="007C4152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2,005</w:t>
            </w:r>
          </w:p>
        </w:tc>
      </w:tr>
      <w:tr w:rsidR="00352310" w:rsidRPr="007C4152" w14:paraId="752B5442" w14:textId="77777777" w:rsidTr="00DA04E2">
        <w:tc>
          <w:tcPr>
            <w:tcW w:w="3507" w:type="dxa"/>
          </w:tcPr>
          <w:p w14:paraId="6B1A73F0" w14:textId="494A9C7D" w:rsidR="00352310" w:rsidRPr="007C4152" w:rsidRDefault="006D0D66" w:rsidP="00DA04E2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261" w:type="dxa"/>
          </w:tcPr>
          <w:p w14:paraId="70DEAA88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2941166C" w14:textId="168E2203" w:rsidR="00352310" w:rsidRPr="007C4152" w:rsidRDefault="007C415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769</w:t>
            </w:r>
          </w:p>
        </w:tc>
        <w:tc>
          <w:tcPr>
            <w:tcW w:w="261" w:type="dxa"/>
          </w:tcPr>
          <w:p w14:paraId="4106002E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1E41C179" w14:textId="525A1F46" w:rsidR="00352310" w:rsidRPr="007C4152" w:rsidRDefault="007C4152" w:rsidP="00863E3E">
            <w:pPr>
              <w:pStyle w:val="acctfourfigures"/>
              <w:tabs>
                <w:tab w:val="clear" w:pos="765"/>
              </w:tabs>
              <w:spacing w:line="240" w:lineRule="atLeast"/>
              <w:ind w:left="-79" w:right="28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(797)</w:t>
            </w:r>
          </w:p>
        </w:tc>
        <w:tc>
          <w:tcPr>
            <w:tcW w:w="261" w:type="dxa"/>
          </w:tcPr>
          <w:p w14:paraId="5BA813D9" w14:textId="77777777" w:rsidR="00352310" w:rsidRPr="007C4152" w:rsidRDefault="00352310" w:rsidP="00DA04E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5A0E6451" w14:textId="5237B26E" w:rsidR="00352310" w:rsidRPr="007C4152" w:rsidRDefault="007C4152" w:rsidP="00966574">
            <w:pPr>
              <w:pStyle w:val="acctfourfigures"/>
              <w:tabs>
                <w:tab w:val="clear" w:pos="765"/>
              </w:tabs>
              <w:ind w:left="-79" w:right="100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(28)</w:t>
            </w:r>
          </w:p>
        </w:tc>
      </w:tr>
      <w:tr w:rsidR="00352310" w:rsidRPr="007C4152" w14:paraId="3013E33B" w14:textId="77777777" w:rsidTr="00DA04E2">
        <w:tc>
          <w:tcPr>
            <w:tcW w:w="3507" w:type="dxa"/>
          </w:tcPr>
          <w:p w14:paraId="518DC68C" w14:textId="59A9EED7" w:rsidR="00352310" w:rsidRPr="007C4152" w:rsidRDefault="00352310" w:rsidP="00DA04E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391B67"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61" w:type="dxa"/>
          </w:tcPr>
          <w:p w14:paraId="4706D8BA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6CB538AD" w14:textId="48B31303" w:rsidR="00352310" w:rsidRPr="007C4152" w:rsidRDefault="007C415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601,</w:t>
            </w:r>
            <w:r w:rsidRPr="000553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654</w:t>
            </w:r>
          </w:p>
        </w:tc>
        <w:tc>
          <w:tcPr>
            <w:tcW w:w="261" w:type="dxa"/>
          </w:tcPr>
          <w:p w14:paraId="7F4C2E45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2897FCC9" w14:textId="7E12D33A" w:rsidR="00352310" w:rsidRPr="007C4152" w:rsidRDefault="007C4152" w:rsidP="00DA04E2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117,662</w:t>
            </w:r>
          </w:p>
        </w:tc>
        <w:tc>
          <w:tcPr>
            <w:tcW w:w="261" w:type="dxa"/>
          </w:tcPr>
          <w:p w14:paraId="69C97E43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71FDC8F9" w14:textId="6B248F95" w:rsidR="00352310" w:rsidRPr="007C4152" w:rsidRDefault="007C4152" w:rsidP="00095327">
            <w:pPr>
              <w:pStyle w:val="acctfourfigures"/>
              <w:tabs>
                <w:tab w:val="decimal" w:pos="948"/>
                <w:tab w:val="left" w:pos="1320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719,316</w:t>
            </w:r>
          </w:p>
        </w:tc>
      </w:tr>
      <w:tr w:rsidR="00352310" w:rsidRPr="007C4152" w14:paraId="0B5DD907" w14:textId="77777777" w:rsidTr="00DA04E2">
        <w:tc>
          <w:tcPr>
            <w:tcW w:w="3507" w:type="dxa"/>
          </w:tcPr>
          <w:p w14:paraId="06012222" w14:textId="77777777" w:rsidR="00352310" w:rsidRPr="007C4152" w:rsidRDefault="00352310" w:rsidP="00DA04E2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61" w:type="dxa"/>
          </w:tcPr>
          <w:p w14:paraId="748721B4" w14:textId="77777777" w:rsidR="00352310" w:rsidRPr="007C4152" w:rsidRDefault="00352310" w:rsidP="00DA04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7F24EECC" w14:textId="77E90CE1" w:rsidR="00352310" w:rsidRPr="000553BF" w:rsidRDefault="00095327" w:rsidP="00966574">
            <w:pPr>
              <w:pStyle w:val="acctfourfigures"/>
              <w:tabs>
                <w:tab w:val="clear" w:pos="765"/>
                <w:tab w:val="center" w:pos="1429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15,212</w:t>
            </w:r>
          </w:p>
        </w:tc>
        <w:tc>
          <w:tcPr>
            <w:tcW w:w="261" w:type="dxa"/>
          </w:tcPr>
          <w:p w14:paraId="46EA046A" w14:textId="77777777" w:rsidR="00352310" w:rsidRPr="007C4152" w:rsidRDefault="00352310" w:rsidP="00DA04E2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</w:tcPr>
          <w:p w14:paraId="1AB83D89" w14:textId="4335C00C" w:rsidR="00352310" w:rsidRPr="007C4152" w:rsidRDefault="000B41DD" w:rsidP="000553BF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61" w:type="dxa"/>
          </w:tcPr>
          <w:p w14:paraId="291D813F" w14:textId="77777777" w:rsidR="00352310" w:rsidRPr="007C4152" w:rsidRDefault="00352310" w:rsidP="00DA04E2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6BF40482" w14:textId="46EA0EEC" w:rsidR="00352310" w:rsidRPr="007C4152" w:rsidRDefault="00095327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15,212</w:t>
            </w:r>
          </w:p>
        </w:tc>
      </w:tr>
      <w:tr w:rsidR="00095327" w:rsidRPr="007C4152" w14:paraId="79608C5B" w14:textId="77777777" w:rsidTr="00DA04E2">
        <w:tc>
          <w:tcPr>
            <w:tcW w:w="3507" w:type="dxa"/>
          </w:tcPr>
          <w:p w14:paraId="3A9BF36D" w14:textId="28E2611A" w:rsidR="00095327" w:rsidRPr="007C4152" w:rsidRDefault="00095327" w:rsidP="006D0D66">
            <w:pPr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โอนเข้า </w:t>
            </w:r>
            <w:r>
              <w:rPr>
                <w:rFonts w:asciiTheme="majorBidi" w:hAnsiTheme="majorBidi"/>
                <w:sz w:val="29"/>
                <w:szCs w:val="29"/>
              </w:rPr>
              <w:t>(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ออก</w:t>
            </w:r>
            <w:r>
              <w:rPr>
                <w:rFonts w:asciiTheme="majorBidi" w:hAnsiTheme="majorBidi"/>
                <w:sz w:val="29"/>
                <w:szCs w:val="29"/>
              </w:rPr>
              <w:t>)</w:t>
            </w:r>
          </w:p>
        </w:tc>
        <w:tc>
          <w:tcPr>
            <w:tcW w:w="261" w:type="dxa"/>
          </w:tcPr>
          <w:p w14:paraId="0BD67025" w14:textId="77777777" w:rsidR="00095327" w:rsidRPr="007C4152" w:rsidRDefault="00095327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3C990339" w14:textId="69B65C6B" w:rsidR="00095327" w:rsidRDefault="00095327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18,412</w:t>
            </w:r>
          </w:p>
        </w:tc>
        <w:tc>
          <w:tcPr>
            <w:tcW w:w="261" w:type="dxa"/>
          </w:tcPr>
          <w:p w14:paraId="551D7BFF" w14:textId="77777777" w:rsidR="00095327" w:rsidRPr="007C4152" w:rsidRDefault="00095327" w:rsidP="006D0D6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</w:tcPr>
          <w:p w14:paraId="672ABAC1" w14:textId="1FF705D7" w:rsidR="00095327" w:rsidRDefault="00095327" w:rsidP="007464BF">
            <w:pPr>
              <w:pStyle w:val="acctfourfigures"/>
              <w:tabs>
                <w:tab w:val="clear" w:pos="765"/>
              </w:tabs>
              <w:spacing w:line="240" w:lineRule="atLeast"/>
              <w:ind w:left="-79" w:right="2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(18,412)</w:t>
            </w:r>
          </w:p>
        </w:tc>
        <w:tc>
          <w:tcPr>
            <w:tcW w:w="261" w:type="dxa"/>
          </w:tcPr>
          <w:p w14:paraId="6D4B6523" w14:textId="77777777" w:rsidR="00095327" w:rsidRPr="007C4152" w:rsidRDefault="00095327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0073E68E" w14:textId="62A7D468" w:rsidR="00095327" w:rsidRDefault="00095327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D0D66" w:rsidRPr="007C4152" w14:paraId="4DC45C50" w14:textId="77777777" w:rsidTr="00DA04E2">
        <w:tc>
          <w:tcPr>
            <w:tcW w:w="3507" w:type="dxa"/>
          </w:tcPr>
          <w:p w14:paraId="790348F6" w14:textId="7E299A0A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โอนจากที่ดิน อาคารและอุปกรณ์</w:t>
            </w:r>
          </w:p>
        </w:tc>
        <w:tc>
          <w:tcPr>
            <w:tcW w:w="261" w:type="dxa"/>
          </w:tcPr>
          <w:p w14:paraId="0E13050C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0AB5649F" w14:textId="19DD6E2E" w:rsidR="006D0D66" w:rsidRPr="000553BF" w:rsidRDefault="00095327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18</w:t>
            </w:r>
            <w:r w:rsidR="007534F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,0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33</w:t>
            </w:r>
          </w:p>
        </w:tc>
        <w:tc>
          <w:tcPr>
            <w:tcW w:w="261" w:type="dxa"/>
          </w:tcPr>
          <w:p w14:paraId="6BE1D145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</w:tcPr>
          <w:p w14:paraId="51263608" w14:textId="05D8A057" w:rsidR="006D0D66" w:rsidRPr="000B41DD" w:rsidRDefault="00095327" w:rsidP="000553BF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</w:t>
            </w:r>
            <w:r w:rsidR="007534F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396</w:t>
            </w:r>
          </w:p>
        </w:tc>
        <w:tc>
          <w:tcPr>
            <w:tcW w:w="261" w:type="dxa"/>
          </w:tcPr>
          <w:p w14:paraId="41F3B563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3D8260B2" w14:textId="79977A58" w:rsidR="006D0D66" w:rsidRPr="000B41DD" w:rsidRDefault="000B41DD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29,429</w:t>
            </w:r>
          </w:p>
        </w:tc>
      </w:tr>
      <w:tr w:rsidR="006D0D66" w:rsidRPr="007C4152" w14:paraId="53ABB681" w14:textId="77777777" w:rsidTr="0093194C">
        <w:tc>
          <w:tcPr>
            <w:tcW w:w="3507" w:type="dxa"/>
          </w:tcPr>
          <w:p w14:paraId="01164621" w14:textId="7B11228B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261" w:type="dxa"/>
          </w:tcPr>
          <w:p w14:paraId="4E8D0407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12E0688C" w14:textId="027E7E0C" w:rsidR="006D0D66" w:rsidRPr="000B41DD" w:rsidRDefault="000B41DD" w:rsidP="007464BF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99282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7,433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4617864B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F87D75F" w14:textId="4FF88E3E" w:rsidR="006D0D66" w:rsidRPr="000B41DD" w:rsidRDefault="00095327" w:rsidP="004D678B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5,070</w:t>
            </w:r>
          </w:p>
        </w:tc>
        <w:tc>
          <w:tcPr>
            <w:tcW w:w="261" w:type="dxa"/>
          </w:tcPr>
          <w:p w14:paraId="695E0F1B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58767678" w14:textId="7D8F2940" w:rsidR="006D0D66" w:rsidRPr="000B41DD" w:rsidRDefault="000B41DD" w:rsidP="00966574">
            <w:pPr>
              <w:pStyle w:val="acctfourfigures"/>
              <w:tabs>
                <w:tab w:val="clear" w:pos="765"/>
              </w:tabs>
              <w:ind w:left="-79" w:right="10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95327">
              <w:rPr>
                <w:rFonts w:asciiTheme="majorBidi" w:hAnsiTheme="majorBidi" w:cstheme="majorBidi"/>
                <w:sz w:val="29"/>
                <w:szCs w:val="29"/>
              </w:rPr>
              <w:t>2,363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0D66" w:rsidRPr="007C4152" w14:paraId="6BBB7F12" w14:textId="77777777" w:rsidTr="0093194C">
        <w:tc>
          <w:tcPr>
            <w:tcW w:w="3507" w:type="dxa"/>
          </w:tcPr>
          <w:p w14:paraId="56348F2B" w14:textId="1AB7B3C7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391B67"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61" w:type="dxa"/>
          </w:tcPr>
          <w:p w14:paraId="39655457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7F6160C6" w14:textId="75428255" w:rsidR="006D0D66" w:rsidRPr="007C4152" w:rsidRDefault="000B41DD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645,8</w:t>
            </w:r>
            <w:r w:rsidR="00177798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78</w:t>
            </w:r>
          </w:p>
        </w:tc>
        <w:tc>
          <w:tcPr>
            <w:tcW w:w="261" w:type="dxa"/>
          </w:tcPr>
          <w:p w14:paraId="55CA7D98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54411F30" w14:textId="04872B7C" w:rsidR="006D0D66" w:rsidRPr="007C4152" w:rsidRDefault="000B41DD" w:rsidP="000B41DD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115,71</w:t>
            </w:r>
            <w:r w:rsidR="0017779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61" w:type="dxa"/>
          </w:tcPr>
          <w:p w14:paraId="61564EA6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47142AD1" w14:textId="1307D098" w:rsidR="006D0D66" w:rsidRPr="007C4152" w:rsidRDefault="000B41DD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761,59</w:t>
            </w:r>
            <w:r w:rsidR="0017779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</w:p>
        </w:tc>
      </w:tr>
      <w:tr w:rsidR="006D0D66" w:rsidRPr="007C4152" w14:paraId="17AF5129" w14:textId="77777777" w:rsidTr="0093194C">
        <w:trPr>
          <w:trHeight w:val="20"/>
        </w:trPr>
        <w:tc>
          <w:tcPr>
            <w:tcW w:w="3507" w:type="dxa"/>
          </w:tcPr>
          <w:p w14:paraId="42DC20A4" w14:textId="77777777" w:rsidR="00CB3BA7" w:rsidRDefault="00CB3BA7" w:rsidP="004E79D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2ED47A2" w14:textId="77777777" w:rsidR="00CB3BA7" w:rsidRDefault="00CB3BA7" w:rsidP="006D0D66">
            <w:pPr>
              <w:ind w:firstLine="720"/>
              <w:jc w:val="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1306CC01" w14:textId="35193404" w:rsidR="00134FDF" w:rsidRPr="007C4152" w:rsidRDefault="00134FDF" w:rsidP="006D0D66">
            <w:pPr>
              <w:ind w:firstLine="720"/>
              <w:jc w:val="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06CCFC96" w14:textId="77777777" w:rsidR="006D0D66" w:rsidRPr="007C4152" w:rsidRDefault="006D0D66" w:rsidP="006D0D6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0102BF24" w14:textId="77777777" w:rsidR="006D0D66" w:rsidRPr="007C4152" w:rsidRDefault="006D0D66" w:rsidP="006D0D6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616B87D7" w14:textId="77777777" w:rsidR="006D0D66" w:rsidRPr="007C4152" w:rsidRDefault="006D0D66" w:rsidP="006D0D6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7547330C" w14:textId="77777777" w:rsidR="006D0D66" w:rsidRPr="007C4152" w:rsidRDefault="006D0D66" w:rsidP="006D0D6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477E46E6" w14:textId="77777777" w:rsidR="006D0D66" w:rsidRPr="007C4152" w:rsidRDefault="006D0D66" w:rsidP="006D0D6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5272C2FD" w14:textId="77777777" w:rsidR="006D0D66" w:rsidRPr="007C4152" w:rsidRDefault="006D0D66" w:rsidP="006D0D6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6D0D66" w:rsidRPr="007C4152" w14:paraId="13B57809" w14:textId="77777777" w:rsidTr="00DA04E2">
        <w:tc>
          <w:tcPr>
            <w:tcW w:w="3507" w:type="dxa"/>
          </w:tcPr>
          <w:p w14:paraId="3BC93EED" w14:textId="77777777" w:rsidR="006D0D66" w:rsidRPr="007C4152" w:rsidRDefault="006D0D66" w:rsidP="006D0D66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  <w:r w:rsidRPr="007C4152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lastRenderedPageBreak/>
              <w:t>ค่าเสื่อมราคาสะสม</w:t>
            </w:r>
          </w:p>
        </w:tc>
        <w:tc>
          <w:tcPr>
            <w:tcW w:w="261" w:type="dxa"/>
          </w:tcPr>
          <w:p w14:paraId="327FEA4F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704C94DD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44F7DD05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73E6D0AB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78E037BD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4CC7452C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D0D66" w:rsidRPr="007C4152" w14:paraId="4DADD03C" w14:textId="77777777" w:rsidTr="00DA04E2">
        <w:tc>
          <w:tcPr>
            <w:tcW w:w="3507" w:type="dxa"/>
          </w:tcPr>
          <w:p w14:paraId="33CABCF3" w14:textId="5C935457" w:rsidR="006D0D66" w:rsidRPr="007C4152" w:rsidRDefault="006D0D66" w:rsidP="006D0D66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bCs/>
                <w:i/>
                <w:iCs/>
                <w:sz w:val="29"/>
                <w:szCs w:val="29"/>
                <w:cs/>
              </w:rPr>
              <w:t xml:space="preserve">   </w:t>
            </w:r>
            <w:r w:rsidRPr="007C4152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และ</w:t>
            </w:r>
            <w:r w:rsidR="007C4152" w:rsidRPr="007C4152">
              <w:rPr>
                <w:rFonts w:asciiTheme="majorBidi" w:hAnsiTheme="majorBidi" w:cstheme="majorBidi" w:hint="cs"/>
                <w:bCs/>
                <w:i/>
                <w:iCs/>
                <w:sz w:val="29"/>
                <w:szCs w:val="29"/>
                <w:cs/>
              </w:rPr>
              <w:t>ผล</w:t>
            </w:r>
            <w:r w:rsidRPr="007C4152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ขาดทุนจากการด้อยค่าสะสม</w:t>
            </w:r>
          </w:p>
        </w:tc>
        <w:tc>
          <w:tcPr>
            <w:tcW w:w="261" w:type="dxa"/>
          </w:tcPr>
          <w:p w14:paraId="03BF7B4A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63E98485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108DDCD4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2D5D63D2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1" w:type="dxa"/>
          </w:tcPr>
          <w:p w14:paraId="72CB289B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76E1C0C9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D0D66" w:rsidRPr="007C4152" w14:paraId="410964A1" w14:textId="77777777" w:rsidTr="00DA04E2">
        <w:tc>
          <w:tcPr>
            <w:tcW w:w="3507" w:type="dxa"/>
          </w:tcPr>
          <w:p w14:paraId="201A7952" w14:textId="1D2A40CC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7C415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7C4152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61" w:type="dxa"/>
          </w:tcPr>
          <w:p w14:paraId="32AD0B5E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3399E10D" w14:textId="28419921" w:rsidR="006D0D66" w:rsidRPr="007C4152" w:rsidRDefault="007C4152" w:rsidP="00966574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10,709</w:t>
            </w:r>
          </w:p>
        </w:tc>
        <w:tc>
          <w:tcPr>
            <w:tcW w:w="261" w:type="dxa"/>
          </w:tcPr>
          <w:p w14:paraId="315B89A3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629" w:type="dxa"/>
          </w:tcPr>
          <w:p w14:paraId="1FBC0ADB" w14:textId="342A6BB0" w:rsidR="006D0D66" w:rsidRPr="007C4152" w:rsidRDefault="007C4152" w:rsidP="006D0D66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84,197</w:t>
            </w:r>
          </w:p>
        </w:tc>
        <w:tc>
          <w:tcPr>
            <w:tcW w:w="261" w:type="dxa"/>
          </w:tcPr>
          <w:p w14:paraId="0BF948D5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756BBB9D" w14:textId="328B8113" w:rsidR="007C4152" w:rsidRPr="007C4152" w:rsidRDefault="007C4152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94,906</w:t>
            </w:r>
          </w:p>
        </w:tc>
      </w:tr>
      <w:tr w:rsidR="006D0D66" w:rsidRPr="007C4152" w14:paraId="71AFA64C" w14:textId="77777777" w:rsidTr="00DA04E2">
        <w:tc>
          <w:tcPr>
            <w:tcW w:w="3507" w:type="dxa"/>
          </w:tcPr>
          <w:p w14:paraId="2066523A" w14:textId="77777777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1" w:type="dxa"/>
          </w:tcPr>
          <w:p w14:paraId="106D3777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48F59324" w14:textId="6FC29B82" w:rsidR="006D0D66" w:rsidRPr="007C4152" w:rsidRDefault="007C415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230</w:t>
            </w:r>
          </w:p>
        </w:tc>
        <w:tc>
          <w:tcPr>
            <w:tcW w:w="261" w:type="dxa"/>
          </w:tcPr>
          <w:p w14:paraId="101AADCA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6A89CC76" w14:textId="2CAA0B94" w:rsidR="006D0D66" w:rsidRPr="007C4152" w:rsidRDefault="007C4152" w:rsidP="00FD1704">
            <w:pPr>
              <w:pStyle w:val="acctfourfigures"/>
              <w:tabs>
                <w:tab w:val="decimal" w:pos="948"/>
                <w:tab w:val="center" w:pos="1341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1,977</w:t>
            </w:r>
          </w:p>
        </w:tc>
        <w:tc>
          <w:tcPr>
            <w:tcW w:w="261" w:type="dxa"/>
          </w:tcPr>
          <w:p w14:paraId="4375BFE8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174FF67C" w14:textId="7171C4FD" w:rsidR="006D0D66" w:rsidRPr="007C4152" w:rsidRDefault="007C4152" w:rsidP="004759A2">
            <w:pPr>
              <w:pStyle w:val="acctfourfigures"/>
              <w:tabs>
                <w:tab w:val="decimal" w:pos="948"/>
              </w:tabs>
              <w:ind w:left="-79" w:right="16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2,207</w:t>
            </w:r>
          </w:p>
        </w:tc>
      </w:tr>
      <w:tr w:rsidR="006D0D66" w:rsidRPr="007C4152" w14:paraId="687999A4" w14:textId="77777777" w:rsidTr="00DA04E2">
        <w:tc>
          <w:tcPr>
            <w:tcW w:w="3507" w:type="dxa"/>
          </w:tcPr>
          <w:p w14:paraId="0E11A9E6" w14:textId="21D06DA1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ผลขาดทุนจากการด้อยค่า</w:t>
            </w:r>
          </w:p>
        </w:tc>
        <w:tc>
          <w:tcPr>
            <w:tcW w:w="261" w:type="dxa"/>
          </w:tcPr>
          <w:p w14:paraId="56AF9054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2840D410" w14:textId="040B1E64" w:rsidR="006D0D66" w:rsidRPr="007C4152" w:rsidRDefault="007C4152" w:rsidP="00966574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(86)</w:t>
            </w:r>
          </w:p>
        </w:tc>
        <w:tc>
          <w:tcPr>
            <w:tcW w:w="261" w:type="dxa"/>
          </w:tcPr>
          <w:p w14:paraId="5A1432B7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53EA8C91" w14:textId="128AF78C" w:rsidR="006D0D66" w:rsidRPr="007C4152" w:rsidRDefault="007C4152" w:rsidP="007C4152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261" w:type="dxa"/>
          </w:tcPr>
          <w:p w14:paraId="681F7AB4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1AB3380A" w14:textId="579DDB64" w:rsidR="006D0D66" w:rsidRPr="007C4152" w:rsidRDefault="007C4152" w:rsidP="00966574">
            <w:pPr>
              <w:pStyle w:val="acctfourfigures"/>
              <w:tabs>
                <w:tab w:val="decimal" w:pos="948"/>
              </w:tabs>
              <w:ind w:left="-79" w:right="105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(86)</w:t>
            </w:r>
          </w:p>
        </w:tc>
      </w:tr>
      <w:tr w:rsidR="006D0D66" w:rsidRPr="007C4152" w14:paraId="26D1702F" w14:textId="77777777" w:rsidTr="00DA04E2">
        <w:tc>
          <w:tcPr>
            <w:tcW w:w="3507" w:type="dxa"/>
          </w:tcPr>
          <w:p w14:paraId="1437E5A1" w14:textId="7FB0B80D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261" w:type="dxa"/>
          </w:tcPr>
          <w:p w14:paraId="3F70FB13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6C5CDA79" w14:textId="39999428" w:rsidR="006D0D66" w:rsidRPr="007C4152" w:rsidRDefault="007C415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1" w:type="dxa"/>
          </w:tcPr>
          <w:p w14:paraId="4136343D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577EF1BC" w14:textId="2813F713" w:rsidR="006D0D66" w:rsidRPr="007C4152" w:rsidRDefault="007C4152" w:rsidP="00966574">
            <w:pPr>
              <w:pStyle w:val="acctfourfigures"/>
              <w:tabs>
                <w:tab w:val="decimal" w:pos="948"/>
              </w:tabs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(98)</w:t>
            </w:r>
          </w:p>
        </w:tc>
        <w:tc>
          <w:tcPr>
            <w:tcW w:w="261" w:type="dxa"/>
          </w:tcPr>
          <w:p w14:paraId="3C0C9084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4910DBEA" w14:textId="767513E8" w:rsidR="006D0D66" w:rsidRPr="007C4152" w:rsidRDefault="007C4152" w:rsidP="00966574">
            <w:pPr>
              <w:pStyle w:val="acctfourfigures"/>
              <w:tabs>
                <w:tab w:val="decimal" w:pos="948"/>
              </w:tabs>
              <w:ind w:left="-79" w:right="105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</w:rPr>
              <w:t>(98)</w:t>
            </w:r>
          </w:p>
        </w:tc>
      </w:tr>
      <w:tr w:rsidR="006D0D66" w:rsidRPr="007C4152" w14:paraId="3AFDE05E" w14:textId="77777777" w:rsidTr="00DA04E2">
        <w:tc>
          <w:tcPr>
            <w:tcW w:w="3507" w:type="dxa"/>
          </w:tcPr>
          <w:p w14:paraId="7A8B94BC" w14:textId="0D4B0233" w:rsidR="006D0D66" w:rsidRPr="007C4152" w:rsidRDefault="006D0D66" w:rsidP="006D0D6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1" w:type="dxa"/>
          </w:tcPr>
          <w:p w14:paraId="57D5FC7D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47441B8E" w14:textId="4EAE9B1A" w:rsidR="006D0D66" w:rsidRPr="007C4152" w:rsidRDefault="000553BF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10,853</w:t>
            </w:r>
          </w:p>
        </w:tc>
        <w:tc>
          <w:tcPr>
            <w:tcW w:w="261" w:type="dxa"/>
          </w:tcPr>
          <w:p w14:paraId="1AE1EFC1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8B7786E" w14:textId="2B93EE61" w:rsidR="006D0D66" w:rsidRPr="007C4152" w:rsidRDefault="000553BF" w:rsidP="006D0D66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86,076</w:t>
            </w:r>
          </w:p>
        </w:tc>
        <w:tc>
          <w:tcPr>
            <w:tcW w:w="261" w:type="dxa"/>
          </w:tcPr>
          <w:p w14:paraId="61941270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14:paraId="089443E8" w14:textId="084C951F" w:rsidR="006D0D66" w:rsidRPr="007C4152" w:rsidRDefault="000553BF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96,929</w:t>
            </w:r>
          </w:p>
        </w:tc>
      </w:tr>
      <w:tr w:rsidR="006D0D66" w:rsidRPr="007C4152" w14:paraId="6AD66EEB" w14:textId="77777777" w:rsidTr="00DA04E2">
        <w:tc>
          <w:tcPr>
            <w:tcW w:w="3507" w:type="dxa"/>
          </w:tcPr>
          <w:p w14:paraId="38953BC2" w14:textId="77777777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261" w:type="dxa"/>
          </w:tcPr>
          <w:p w14:paraId="50225180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4F9D750A" w14:textId="2E5B94A9" w:rsidR="006D0D66" w:rsidRPr="007C4152" w:rsidRDefault="004759A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</w:t>
            </w:r>
            <w:r w:rsidR="000553BF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957</w:t>
            </w:r>
          </w:p>
        </w:tc>
        <w:tc>
          <w:tcPr>
            <w:tcW w:w="261" w:type="dxa"/>
          </w:tcPr>
          <w:p w14:paraId="669FDCCB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1DE6419F" w14:textId="756D62FF" w:rsidR="006D0D66" w:rsidRPr="000553BF" w:rsidRDefault="000553BF" w:rsidP="000553BF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0553B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2,</w:t>
            </w:r>
            <w:r w:rsidR="004759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548</w:t>
            </w:r>
          </w:p>
        </w:tc>
        <w:tc>
          <w:tcPr>
            <w:tcW w:w="261" w:type="dxa"/>
          </w:tcPr>
          <w:p w14:paraId="25703D7E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5DF3BE3F" w14:textId="00637085" w:rsidR="006D0D66" w:rsidRPr="007C4152" w:rsidRDefault="004759A2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0553BF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05</w:t>
            </w:r>
          </w:p>
        </w:tc>
      </w:tr>
      <w:tr w:rsidR="004759A2" w:rsidRPr="007C4152" w14:paraId="189CB214" w14:textId="77777777" w:rsidTr="00DA04E2">
        <w:tc>
          <w:tcPr>
            <w:tcW w:w="3507" w:type="dxa"/>
          </w:tcPr>
          <w:p w14:paraId="5B06948C" w14:textId="196727F1" w:rsidR="004759A2" w:rsidRPr="007C4152" w:rsidRDefault="004759A2" w:rsidP="006D0D66">
            <w:pPr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โอนเข้า </w:t>
            </w:r>
            <w:r>
              <w:rPr>
                <w:rFonts w:asciiTheme="majorBidi" w:hAnsiTheme="majorBidi"/>
                <w:sz w:val="29"/>
                <w:szCs w:val="29"/>
              </w:rPr>
              <w:t>(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ออก</w:t>
            </w:r>
            <w:r>
              <w:rPr>
                <w:rFonts w:asciiTheme="majorBidi" w:hAnsiTheme="majorBidi"/>
                <w:sz w:val="29"/>
                <w:szCs w:val="29"/>
              </w:rPr>
              <w:t>)</w:t>
            </w:r>
          </w:p>
        </w:tc>
        <w:tc>
          <w:tcPr>
            <w:tcW w:w="261" w:type="dxa"/>
          </w:tcPr>
          <w:p w14:paraId="267DAB5C" w14:textId="77777777" w:rsidR="004759A2" w:rsidRPr="007C4152" w:rsidRDefault="004759A2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3E239C7F" w14:textId="062C020E" w:rsidR="004759A2" w:rsidRDefault="004759A2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4,522</w:t>
            </w:r>
          </w:p>
        </w:tc>
        <w:tc>
          <w:tcPr>
            <w:tcW w:w="261" w:type="dxa"/>
          </w:tcPr>
          <w:p w14:paraId="77379730" w14:textId="77777777" w:rsidR="004759A2" w:rsidRPr="007C4152" w:rsidRDefault="004759A2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2AB01196" w14:textId="09D863CD" w:rsidR="004759A2" w:rsidRPr="000553BF" w:rsidRDefault="004759A2" w:rsidP="00966574">
            <w:pPr>
              <w:pStyle w:val="acctfourfigures"/>
              <w:tabs>
                <w:tab w:val="decimal" w:pos="948"/>
              </w:tabs>
              <w:ind w:left="-79" w:right="12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(4,522)</w:t>
            </w:r>
          </w:p>
        </w:tc>
        <w:tc>
          <w:tcPr>
            <w:tcW w:w="261" w:type="dxa"/>
          </w:tcPr>
          <w:p w14:paraId="3F9F78CA" w14:textId="77777777" w:rsidR="004759A2" w:rsidRPr="007C4152" w:rsidRDefault="004759A2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63E9BA4B" w14:textId="603250DB" w:rsidR="004759A2" w:rsidRDefault="004759A2" w:rsidP="000553BF">
            <w:pPr>
              <w:pStyle w:val="acctfourfigures"/>
              <w:tabs>
                <w:tab w:val="decimal" w:pos="954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D0D66" w:rsidRPr="007C4152" w14:paraId="341081A2" w14:textId="77777777" w:rsidTr="00DA04E2">
        <w:tc>
          <w:tcPr>
            <w:tcW w:w="3507" w:type="dxa"/>
          </w:tcPr>
          <w:p w14:paraId="60392CE4" w14:textId="51A7E8B9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โอนจากที่ดิน อาคารและอุปกรณ์</w:t>
            </w:r>
          </w:p>
        </w:tc>
        <w:tc>
          <w:tcPr>
            <w:tcW w:w="261" w:type="dxa"/>
          </w:tcPr>
          <w:p w14:paraId="0C7C1C2B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10516255" w14:textId="22F8B7F0" w:rsidR="006D0D66" w:rsidRPr="007C4152" w:rsidRDefault="004759A2" w:rsidP="004759A2">
            <w:pPr>
              <w:pStyle w:val="acctfourfigures"/>
              <w:tabs>
                <w:tab w:val="clear" w:pos="765"/>
                <w:tab w:val="left" w:pos="1429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-</w:t>
            </w:r>
          </w:p>
        </w:tc>
        <w:tc>
          <w:tcPr>
            <w:tcW w:w="261" w:type="dxa"/>
          </w:tcPr>
          <w:p w14:paraId="1D362003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4076D15B" w14:textId="1D0ED50A" w:rsidR="006D0D66" w:rsidRPr="000553BF" w:rsidRDefault="000553BF" w:rsidP="000553BF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0553B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</w:t>
            </w:r>
            <w:r w:rsidR="004759A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924</w:t>
            </w:r>
          </w:p>
        </w:tc>
        <w:tc>
          <w:tcPr>
            <w:tcW w:w="261" w:type="dxa"/>
          </w:tcPr>
          <w:p w14:paraId="294A67BA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267A11FB" w14:textId="7DC2A282" w:rsidR="006D0D66" w:rsidRPr="000553BF" w:rsidRDefault="000553BF" w:rsidP="000553BF">
            <w:pPr>
              <w:pStyle w:val="acctfourfigures"/>
              <w:tabs>
                <w:tab w:val="decimal" w:pos="954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6,924</w:t>
            </w:r>
          </w:p>
        </w:tc>
      </w:tr>
      <w:tr w:rsidR="006D0D66" w:rsidRPr="007C4152" w14:paraId="410BF420" w14:textId="77777777" w:rsidTr="00DA04E2">
        <w:tc>
          <w:tcPr>
            <w:tcW w:w="3507" w:type="dxa"/>
          </w:tcPr>
          <w:p w14:paraId="7338B1F9" w14:textId="3197E59D" w:rsidR="006D0D66" w:rsidRPr="007C4152" w:rsidRDefault="006D0D66" w:rsidP="006D0D6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C4152">
              <w:rPr>
                <w:rFonts w:asciiTheme="majorBidi" w:hAnsiTheme="majorBidi"/>
                <w:sz w:val="29"/>
                <w:szCs w:val="29"/>
                <w:cs/>
              </w:rPr>
              <w:t>ผลต่างจากการแปลงค่างบการเงิน</w:t>
            </w:r>
          </w:p>
        </w:tc>
        <w:tc>
          <w:tcPr>
            <w:tcW w:w="261" w:type="dxa"/>
          </w:tcPr>
          <w:p w14:paraId="6110A24E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562F661F" w14:textId="542F14DA" w:rsidR="006D0D66" w:rsidRPr="007C4152" w:rsidRDefault="004759A2" w:rsidP="00966574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(50)</w:t>
            </w:r>
          </w:p>
        </w:tc>
        <w:tc>
          <w:tcPr>
            <w:tcW w:w="261" w:type="dxa"/>
          </w:tcPr>
          <w:p w14:paraId="736DA0A7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4FB92E5D" w14:textId="54C7C1CE" w:rsidR="006D0D66" w:rsidRPr="007C4152" w:rsidRDefault="004759A2" w:rsidP="00992821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/>
                <w:sz w:val="29"/>
                <w:szCs w:val="29"/>
                <w:lang w:val="en-US" w:bidi="th-TH"/>
              </w:rPr>
              <w:t>3,705</w:t>
            </w:r>
          </w:p>
        </w:tc>
        <w:tc>
          <w:tcPr>
            <w:tcW w:w="261" w:type="dxa"/>
          </w:tcPr>
          <w:p w14:paraId="0E347DD4" w14:textId="77777777" w:rsidR="006D0D66" w:rsidRPr="007C4152" w:rsidRDefault="006D0D66" w:rsidP="006D0D66">
            <w:pPr>
              <w:tabs>
                <w:tab w:val="decimal" w:pos="106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22" w:type="dxa"/>
          </w:tcPr>
          <w:p w14:paraId="0ECBF1E7" w14:textId="4868527C" w:rsidR="006D0D66" w:rsidRPr="000553BF" w:rsidRDefault="004759A2" w:rsidP="00C21063">
            <w:pPr>
              <w:pStyle w:val="acctfourfigures"/>
              <w:tabs>
                <w:tab w:val="decimal" w:pos="954"/>
              </w:tabs>
              <w:ind w:left="-79" w:right="16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</w:t>
            </w:r>
            <w:r w:rsidR="00116B09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116B09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6D0D66" w:rsidRPr="007C4152" w14:paraId="34CB012B" w14:textId="77777777" w:rsidTr="00DA04E2">
        <w:tc>
          <w:tcPr>
            <w:tcW w:w="3507" w:type="dxa"/>
          </w:tcPr>
          <w:p w14:paraId="4442C002" w14:textId="6FB7737F" w:rsidR="006D0D66" w:rsidRPr="007C4152" w:rsidRDefault="006D0D66" w:rsidP="006D0D6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</w:t>
            </w:r>
            <w:r w:rsidR="00391B67"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61" w:type="dxa"/>
          </w:tcPr>
          <w:p w14:paraId="4FCCF866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05623B92" w14:textId="566436CC" w:rsidR="006D0D66" w:rsidRPr="007C4152" w:rsidRDefault="000553BF" w:rsidP="000553BF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17,28</w:t>
            </w:r>
            <w:r w:rsidR="0099282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61" w:type="dxa"/>
          </w:tcPr>
          <w:p w14:paraId="249413B4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5FC494B0" w14:textId="5F3D6CA9" w:rsidR="006D0D66" w:rsidRPr="007C4152" w:rsidRDefault="000553BF" w:rsidP="000553BF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94,73</w:t>
            </w:r>
            <w:r w:rsidR="0099282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61" w:type="dxa"/>
          </w:tcPr>
          <w:p w14:paraId="13891BE7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14:paraId="0E0018FB" w14:textId="749D75C8" w:rsidR="006D0D66" w:rsidRPr="007C4152" w:rsidRDefault="000553BF" w:rsidP="000553BF">
            <w:pPr>
              <w:pStyle w:val="acctfourfigures"/>
              <w:tabs>
                <w:tab w:val="decimal" w:pos="948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112,013</w:t>
            </w:r>
          </w:p>
        </w:tc>
      </w:tr>
      <w:tr w:rsidR="006D0D66" w:rsidRPr="007C4152" w14:paraId="2EE74DD6" w14:textId="77777777" w:rsidTr="00DA04E2">
        <w:trPr>
          <w:trHeight w:val="20"/>
        </w:trPr>
        <w:tc>
          <w:tcPr>
            <w:tcW w:w="3507" w:type="dxa"/>
          </w:tcPr>
          <w:p w14:paraId="6AF899FF" w14:textId="77777777" w:rsidR="006D0D66" w:rsidRPr="007C4152" w:rsidRDefault="006D0D66" w:rsidP="006D0D6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5E38C17F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42641AB3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15611EA5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</w:tcPr>
          <w:p w14:paraId="49E15CB5" w14:textId="77777777" w:rsidR="006D0D66" w:rsidRPr="007C4152" w:rsidRDefault="006D0D66" w:rsidP="006D0D66">
            <w:pPr>
              <w:pStyle w:val="acctfourfigures"/>
              <w:tabs>
                <w:tab w:val="decimal" w:pos="1070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65AE7181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double" w:sz="4" w:space="0" w:color="auto"/>
            </w:tcBorders>
          </w:tcPr>
          <w:p w14:paraId="70455553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0D66" w:rsidRPr="007C4152" w14:paraId="7F8B0BF7" w14:textId="77777777" w:rsidTr="00DA04E2">
        <w:tc>
          <w:tcPr>
            <w:tcW w:w="3507" w:type="dxa"/>
          </w:tcPr>
          <w:p w14:paraId="7AA1C7CE" w14:textId="77777777" w:rsidR="006D0D66" w:rsidRPr="007C4152" w:rsidRDefault="006D0D66" w:rsidP="006D0D66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261" w:type="dxa"/>
          </w:tcPr>
          <w:p w14:paraId="2B7B2B77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2F3F3100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1" w:type="dxa"/>
          </w:tcPr>
          <w:p w14:paraId="26478C64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629" w:type="dxa"/>
          </w:tcPr>
          <w:p w14:paraId="21E1A56E" w14:textId="77777777" w:rsidR="006D0D66" w:rsidRPr="007C4152" w:rsidRDefault="006D0D66" w:rsidP="006D0D66">
            <w:pPr>
              <w:pStyle w:val="acctfourfigures"/>
              <w:tabs>
                <w:tab w:val="decimal" w:pos="1070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1" w:type="dxa"/>
          </w:tcPr>
          <w:p w14:paraId="68944347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722" w:type="dxa"/>
          </w:tcPr>
          <w:p w14:paraId="1AE5DE3A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D0D66" w:rsidRPr="007C4152" w14:paraId="6154A4FC" w14:textId="77777777" w:rsidTr="00DA04E2">
        <w:tc>
          <w:tcPr>
            <w:tcW w:w="3507" w:type="dxa"/>
          </w:tcPr>
          <w:p w14:paraId="14570C14" w14:textId="4983B7E1" w:rsidR="006D0D66" w:rsidRPr="007C4152" w:rsidRDefault="006D0D66" w:rsidP="006D0D6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261" w:type="dxa"/>
          </w:tcPr>
          <w:p w14:paraId="6A770CCA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7432A40E" w14:textId="782B7E77" w:rsidR="006D0D66" w:rsidRPr="007C4152" w:rsidRDefault="000553BF" w:rsidP="00C21063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590,801</w:t>
            </w:r>
          </w:p>
        </w:tc>
        <w:tc>
          <w:tcPr>
            <w:tcW w:w="261" w:type="dxa"/>
          </w:tcPr>
          <w:p w14:paraId="55CCA4E5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</w:tcPr>
          <w:p w14:paraId="26DED01E" w14:textId="4BE85C96" w:rsidR="006D0D66" w:rsidRPr="007C4152" w:rsidRDefault="000553BF" w:rsidP="00C21063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31,586</w:t>
            </w:r>
          </w:p>
        </w:tc>
        <w:tc>
          <w:tcPr>
            <w:tcW w:w="261" w:type="dxa"/>
          </w:tcPr>
          <w:p w14:paraId="4CE2CA17" w14:textId="77777777" w:rsidR="006D0D66" w:rsidRPr="007C4152" w:rsidRDefault="006D0D66" w:rsidP="006D0D66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</w:tcPr>
          <w:p w14:paraId="336FC13A" w14:textId="0E53A869" w:rsidR="006D0D66" w:rsidRPr="007C4152" w:rsidRDefault="000553BF" w:rsidP="00C21063">
            <w:pPr>
              <w:pStyle w:val="acctfourfigures"/>
              <w:tabs>
                <w:tab w:val="decimal" w:pos="954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622,387</w:t>
            </w:r>
          </w:p>
        </w:tc>
      </w:tr>
      <w:tr w:rsidR="006D0D66" w:rsidRPr="007C4152" w14:paraId="61155DBC" w14:textId="77777777" w:rsidTr="00DA04E2">
        <w:trPr>
          <w:trHeight w:val="215"/>
        </w:trPr>
        <w:tc>
          <w:tcPr>
            <w:tcW w:w="3507" w:type="dxa"/>
            <w:vAlign w:val="bottom"/>
          </w:tcPr>
          <w:p w14:paraId="074A4C5D" w14:textId="64869685" w:rsidR="006D0D66" w:rsidRPr="007C4152" w:rsidRDefault="006D0D66" w:rsidP="006D0D66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7C4152"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7C415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261" w:type="dxa"/>
          </w:tcPr>
          <w:p w14:paraId="48604614" w14:textId="77777777" w:rsidR="006D0D66" w:rsidRPr="007C4152" w:rsidRDefault="006D0D66" w:rsidP="006D0D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bottom w:val="nil"/>
            </w:tcBorders>
          </w:tcPr>
          <w:p w14:paraId="306D533F" w14:textId="43799C1C" w:rsidR="006D0D66" w:rsidRPr="007C4152" w:rsidRDefault="000553BF" w:rsidP="00C21063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628,59</w:t>
            </w:r>
            <w:r w:rsidR="00FA49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61" w:type="dxa"/>
          </w:tcPr>
          <w:p w14:paraId="6D1F5387" w14:textId="77777777" w:rsidR="006D0D66" w:rsidRPr="007C4152" w:rsidRDefault="006D0D66" w:rsidP="006D0D66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5D4525C" w14:textId="45E04638" w:rsidR="006D0D66" w:rsidRPr="007C4152" w:rsidRDefault="000553BF" w:rsidP="00C21063">
            <w:pPr>
              <w:pStyle w:val="acctfourfigures"/>
              <w:tabs>
                <w:tab w:val="decimal" w:pos="948"/>
              </w:tabs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20,98</w:t>
            </w:r>
            <w:r w:rsidR="00FA498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61" w:type="dxa"/>
          </w:tcPr>
          <w:p w14:paraId="1D68780E" w14:textId="77777777" w:rsidR="006D0D66" w:rsidRPr="007C4152" w:rsidRDefault="006D0D66" w:rsidP="006D0D66">
            <w:pPr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22" w:type="dxa"/>
            <w:tcBorders>
              <w:bottom w:val="nil"/>
            </w:tcBorders>
          </w:tcPr>
          <w:p w14:paraId="4BD26263" w14:textId="6CFEA208" w:rsidR="006D0D66" w:rsidRPr="007C4152" w:rsidRDefault="00ED0835" w:rsidP="00C21063">
            <w:pPr>
              <w:pStyle w:val="acctfourfigures"/>
              <w:tabs>
                <w:tab w:val="decimal" w:pos="954"/>
              </w:tabs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649,58</w:t>
            </w:r>
            <w:r w:rsidR="0017779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</w:tbl>
    <w:p w14:paraId="6BFB4262" w14:textId="77777777" w:rsidR="006E38AE" w:rsidRPr="00283879" w:rsidRDefault="006E38AE" w:rsidP="00335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0CC77D27" w14:textId="31333B53" w:rsidR="00AE5519" w:rsidRDefault="004E4FC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443D8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AE5519" w:rsidRPr="00A443D8">
        <w:rPr>
          <w:rFonts w:ascii="Angsana New" w:hAnsi="Angsana New"/>
          <w:spacing w:val="4"/>
          <w:sz w:val="30"/>
          <w:szCs w:val="30"/>
          <w:cs/>
        </w:rPr>
        <w:t>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ตามเกณฑ์ของสินทรัพย์ที่ใช้งานอยู่ในปัจจุบัน ณ วันที่ </w:t>
      </w:r>
      <w:r w:rsidR="00AE5519" w:rsidRPr="00A443D8">
        <w:rPr>
          <w:rFonts w:ascii="Angsana New" w:hAnsi="Angsana New"/>
          <w:spacing w:val="-2"/>
          <w:sz w:val="30"/>
          <w:szCs w:val="30"/>
        </w:rPr>
        <w:t>31</w:t>
      </w:r>
      <w:r w:rsidR="00AE5519" w:rsidRPr="00A443D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E5519" w:rsidRPr="004343D5">
        <w:rPr>
          <w:rFonts w:ascii="Angsana New" w:hAnsi="Angsana New"/>
          <w:spacing w:val="-2"/>
          <w:sz w:val="30"/>
          <w:szCs w:val="30"/>
        </w:rPr>
        <w:t>256</w:t>
      </w:r>
      <w:r w:rsidR="00692745">
        <w:rPr>
          <w:rFonts w:ascii="Angsana New" w:hAnsi="Angsana New"/>
          <w:spacing w:val="-2"/>
          <w:sz w:val="30"/>
          <w:szCs w:val="30"/>
        </w:rPr>
        <w:t>7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 xml:space="preserve"> มีมูลค่ายุติธรรมจำนวน</w:t>
      </w:r>
      <w:r w:rsidR="003F1617">
        <w:rPr>
          <w:rFonts w:ascii="Angsana New" w:hAnsi="Angsana New"/>
          <w:spacing w:val="-2"/>
          <w:sz w:val="30"/>
          <w:szCs w:val="30"/>
        </w:rPr>
        <w:t xml:space="preserve"> 1,7</w:t>
      </w:r>
      <w:r w:rsidR="0005577A">
        <w:rPr>
          <w:rFonts w:ascii="Angsana New" w:hAnsi="Angsana New"/>
          <w:spacing w:val="-2"/>
          <w:sz w:val="30"/>
          <w:szCs w:val="30"/>
        </w:rPr>
        <w:t>66</w:t>
      </w:r>
      <w:r w:rsidR="00E82827" w:rsidRPr="004343D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AE5519" w:rsidRPr="004343D5">
        <w:rPr>
          <w:rFonts w:ascii="Angsana New" w:hAnsi="Angsana New"/>
          <w:sz w:val="30"/>
          <w:szCs w:val="30"/>
          <w:cs/>
        </w:rPr>
        <w:t xml:space="preserve"> 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>(</w:t>
      </w:r>
      <w:r w:rsidR="00AE5519" w:rsidRPr="004343D5">
        <w:rPr>
          <w:rFonts w:ascii="Angsana New" w:hAnsi="Angsana New"/>
          <w:i/>
          <w:iCs/>
          <w:sz w:val="30"/>
          <w:szCs w:val="30"/>
        </w:rPr>
        <w:t>256</w:t>
      </w:r>
      <w:r w:rsidR="00692745">
        <w:rPr>
          <w:rFonts w:ascii="Angsana New" w:hAnsi="Angsana New"/>
          <w:i/>
          <w:iCs/>
          <w:sz w:val="30"/>
          <w:szCs w:val="30"/>
        </w:rPr>
        <w:t>6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05B1F" w:rsidRPr="004343D5">
        <w:rPr>
          <w:rFonts w:ascii="Angsana New" w:hAnsi="Angsana New"/>
          <w:i/>
          <w:iCs/>
          <w:sz w:val="30"/>
          <w:szCs w:val="30"/>
        </w:rPr>
        <w:t>1,</w:t>
      </w:r>
      <w:r w:rsidR="00692745">
        <w:rPr>
          <w:rFonts w:ascii="Angsana New" w:hAnsi="Angsana New"/>
          <w:i/>
          <w:iCs/>
          <w:sz w:val="30"/>
          <w:szCs w:val="30"/>
        </w:rPr>
        <w:t>778</w:t>
      </w:r>
      <w:r w:rsidR="00AE5519" w:rsidRPr="004343D5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864F5AF" w14:textId="34321863" w:rsidR="009935C8" w:rsidRPr="00176DFC" w:rsidRDefault="009935C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46B09" w14:textId="18536037" w:rsidR="008773CC" w:rsidRDefault="009935C8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434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88434C">
        <w:rPr>
          <w:rFonts w:ascii="Angsana New" w:hAnsi="Angsana New"/>
          <w:sz w:val="30"/>
          <w:szCs w:val="30"/>
        </w:rPr>
        <w:t>3</w:t>
      </w:r>
      <w:r w:rsidRPr="0088434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ซึ่งใช้วิธีราคาตลาดในการประเมินมูลค่ายุติธรรม</w:t>
      </w:r>
    </w:p>
    <w:p w14:paraId="2F433748" w14:textId="77777777" w:rsidR="00583509" w:rsidRPr="00176DFC" w:rsidRDefault="0058350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42DFB" w14:textId="2E167CEC" w:rsidR="00CB3BA7" w:rsidRDefault="00CB3BA7" w:rsidP="00CB3BA7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cs/>
        </w:rPr>
      </w:pPr>
    </w:p>
    <w:p w14:paraId="2FC3320B" w14:textId="77777777" w:rsidR="00CB3BA7" w:rsidRDefault="00CB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8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2A5561D" w14:textId="11DD10A4" w:rsidR="009626A2" w:rsidRPr="00D95DE7" w:rsidRDefault="00985218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</w:rPr>
      </w:pPr>
      <w:r w:rsidRPr="0058350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D0BC5AC" w14:textId="1E07D005" w:rsidR="00B52FA8" w:rsidRDefault="00B52FA8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DA4F21" w14:textId="0243B77A" w:rsidR="00254035" w:rsidRDefault="00E41A12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E41A12">
        <w:rPr>
          <w:noProof/>
        </w:rPr>
        <w:drawing>
          <wp:inline distT="0" distB="0" distL="0" distR="0" wp14:anchorId="3A01F49B" wp14:editId="51AB4D51">
            <wp:extent cx="5906135" cy="411805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11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82BD9" w14:textId="7F608D16" w:rsidR="003B7BEA" w:rsidRDefault="003B7BEA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16E6E5F" w14:textId="482D8E75" w:rsidR="00206614" w:rsidRPr="00367E66" w:rsidRDefault="00A455F6" w:rsidP="001A3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A455F6">
        <w:rPr>
          <w:noProof/>
          <w:cs/>
        </w:rPr>
        <w:lastRenderedPageBreak/>
        <w:drawing>
          <wp:inline distT="0" distB="0" distL="0" distR="0" wp14:anchorId="728044E9" wp14:editId="716198BD">
            <wp:extent cx="5906135" cy="673335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673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C94DE" w14:textId="120B3D12" w:rsidR="00BE7F49" w:rsidRDefault="00BE7F49" w:rsidP="00367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C565358" w14:textId="4211F0B2" w:rsidR="00C239CC" w:rsidRPr="00880579" w:rsidRDefault="00C239C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43D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810F68">
        <w:rPr>
          <w:rFonts w:asciiTheme="majorBidi" w:hAnsiTheme="majorBidi" w:cstheme="majorBidi"/>
          <w:sz w:val="30"/>
          <w:szCs w:val="30"/>
        </w:rPr>
        <w:t>256</w:t>
      </w:r>
      <w:r w:rsidR="004A118D">
        <w:rPr>
          <w:rFonts w:asciiTheme="majorBidi" w:hAnsiTheme="majorBidi" w:cstheme="majorBidi"/>
          <w:sz w:val="30"/>
          <w:szCs w:val="30"/>
        </w:rPr>
        <w:t>7</w:t>
      </w:r>
      <w:r w:rsidRPr="00810F68">
        <w:rPr>
          <w:rFonts w:asciiTheme="majorBidi" w:hAnsiTheme="majorBidi"/>
          <w:sz w:val="30"/>
          <w:szCs w:val="30"/>
          <w:cs/>
        </w:rPr>
        <w:t xml:space="preserve"> </w:t>
      </w:r>
      <w:r w:rsidRPr="00810F6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4E4FC7" w:rsidRPr="00810F6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582B" w:rsidRPr="00810F68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810F68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C7485D">
        <w:rPr>
          <w:rFonts w:asciiTheme="majorBidi" w:hAnsiTheme="majorBidi" w:cstheme="majorBidi"/>
          <w:sz w:val="30"/>
          <w:szCs w:val="30"/>
        </w:rPr>
        <w:t xml:space="preserve"> </w:t>
      </w:r>
      <w:r w:rsidR="003D66C4">
        <w:rPr>
          <w:rFonts w:asciiTheme="majorBidi" w:hAnsiTheme="majorBidi" w:cstheme="majorBidi"/>
          <w:sz w:val="30"/>
          <w:szCs w:val="30"/>
        </w:rPr>
        <w:t>312</w:t>
      </w:r>
      <w:r w:rsidR="001B582B" w:rsidRPr="00810F68">
        <w:rPr>
          <w:rFonts w:asciiTheme="majorBidi" w:hAnsiTheme="majorBidi"/>
          <w:sz w:val="30"/>
          <w:szCs w:val="30"/>
          <w:cs/>
        </w:rPr>
        <w:t xml:space="preserve"> </w:t>
      </w:r>
      <w:r w:rsidRPr="00810F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65DB0" w:rsidRPr="00810F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A6331" w:rsidRPr="00810F6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A118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A118D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="002E1DDB" w:rsidRPr="00810F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D4986" w:rsidRPr="00810F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D4986" w:rsidRPr="00A443D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E65DB0" w:rsidRPr="00A443D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60231D8" w14:textId="77777777" w:rsidR="00C7485D" w:rsidRPr="00C7485D" w:rsidRDefault="00C7485D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73F7F1" w14:textId="77777777" w:rsidR="00CB3BA7" w:rsidRPr="00CB3BA7" w:rsidRDefault="00CB3BA7" w:rsidP="00CB3BA7">
      <w:pPr>
        <w:spacing w:line="240" w:lineRule="auto"/>
        <w:jc w:val="thaiDistribute"/>
        <w:rPr>
          <w:rFonts w:asciiTheme="majorBidi" w:hAnsiTheme="majorBidi"/>
          <w:b/>
          <w:bCs/>
          <w:sz w:val="20"/>
          <w:szCs w:val="20"/>
          <w:lang w:val="th-TH"/>
        </w:rPr>
      </w:pPr>
    </w:p>
    <w:p w14:paraId="0EC58B3C" w14:textId="77777777" w:rsidR="00CB3BA7" w:rsidRDefault="00CB3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DA18578" w14:textId="22FAE8E6" w:rsidR="007D2280" w:rsidRPr="00233164" w:rsidRDefault="007D2280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20"/>
          <w:szCs w:val="20"/>
          <w:cs/>
          <w:lang w:val="th-TH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สัญญาเช่า </w:t>
      </w:r>
    </w:p>
    <w:p w14:paraId="388A3798" w14:textId="77777777" w:rsidR="007D2280" w:rsidRPr="00C7485D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5A1C9A" w14:textId="3B8B6A1D" w:rsidR="007D2280" w:rsidRPr="00283879" w:rsidRDefault="004108E9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 xml:space="preserve">ที่ดิน อาคาร ยานพาหนะ และอุปกรณ์ ทั้งในและต่างประเทศ 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โดยค่าเช่า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D2280" w:rsidRPr="00283879">
        <w:rPr>
          <w:rFonts w:asciiTheme="majorBidi" w:hAnsiTheme="majorBidi" w:cstheme="majorBidi"/>
          <w:sz w:val="30"/>
          <w:szCs w:val="30"/>
          <w:cs/>
        </w:rPr>
        <w:t>กำหนดชำระ</w:t>
      </w:r>
      <w:r w:rsidR="004735C4">
        <w:rPr>
          <w:rFonts w:asciiTheme="majorBidi" w:hAnsiTheme="majorBidi" w:cstheme="majorBidi" w:hint="cs"/>
          <w:sz w:val="30"/>
          <w:szCs w:val="30"/>
          <w:cs/>
        </w:rPr>
        <w:t>และอัตราที่ระบุไว้ตามสัญญา</w:t>
      </w:r>
    </w:p>
    <w:p w14:paraId="77A83168" w14:textId="77777777" w:rsidR="007D2280" w:rsidRPr="00C7485D" w:rsidRDefault="007D2280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0"/>
        <w:gridCol w:w="1426"/>
        <w:gridCol w:w="176"/>
        <w:gridCol w:w="1327"/>
      </w:tblGrid>
      <w:tr w:rsidR="000B52CF" w:rsidRPr="00A03EC5" w14:paraId="09DAAB42" w14:textId="3E78A8E1" w:rsidTr="00E11A37">
        <w:trPr>
          <w:cantSplit/>
          <w:tblHeader/>
        </w:trPr>
        <w:tc>
          <w:tcPr>
            <w:tcW w:w="5860" w:type="dxa"/>
          </w:tcPr>
          <w:p w14:paraId="40B6F09B" w14:textId="693A37FE" w:rsidR="000B52CF" w:rsidRPr="00BB6D27" w:rsidRDefault="000B52CF" w:rsidP="007154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B6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B6D27">
              <w:rPr>
                <w:rFonts w:asciiTheme="majorBidi" w:hAnsiTheme="majorBidi" w:cstheme="majorBidi"/>
                <w:b/>
                <w:i/>
                <w:sz w:val="30"/>
                <w:szCs w:val="30"/>
                <w:lang w:val="en-US"/>
              </w:rPr>
              <w:t xml:space="preserve">31 </w:t>
            </w:r>
            <w:r w:rsidRPr="00BB6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26" w:type="dxa"/>
          </w:tcPr>
          <w:p w14:paraId="45393C5B" w14:textId="1781A052" w:rsidR="000B52CF" w:rsidRPr="00BB6D27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BB6D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312A0A" w:rsidRPr="00BB6D2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6" w:type="dxa"/>
          </w:tcPr>
          <w:p w14:paraId="3FCD44ED" w14:textId="77777777" w:rsidR="000B52CF" w:rsidRPr="00BB6D27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0DA1815" w14:textId="33658B6F" w:rsidR="000B52CF" w:rsidRPr="00BB6D27" w:rsidRDefault="000B52CF" w:rsidP="00041E7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312A0A" w:rsidRPr="00BB6D2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0B52CF" w:rsidRPr="000B52CF" w14:paraId="25197FE5" w14:textId="1CB83079" w:rsidTr="00E11A37">
        <w:trPr>
          <w:cantSplit/>
          <w:tblHeader/>
        </w:trPr>
        <w:tc>
          <w:tcPr>
            <w:tcW w:w="5860" w:type="dxa"/>
          </w:tcPr>
          <w:p w14:paraId="24E8BD59" w14:textId="77777777" w:rsidR="000B52CF" w:rsidRPr="00BB6D27" w:rsidRDefault="000B52CF" w:rsidP="00041E72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9" w:type="dxa"/>
            <w:gridSpan w:val="3"/>
          </w:tcPr>
          <w:p w14:paraId="4645381E" w14:textId="58BA138C" w:rsidR="000B52CF" w:rsidRPr="00BB6D27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B6D2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B6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6D27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52CF" w:rsidRPr="000B52CF" w14:paraId="78F715D8" w14:textId="6886BBE6" w:rsidTr="00E11A37">
        <w:trPr>
          <w:cantSplit/>
        </w:trPr>
        <w:tc>
          <w:tcPr>
            <w:tcW w:w="5860" w:type="dxa"/>
          </w:tcPr>
          <w:p w14:paraId="5E4C3E85" w14:textId="77777777" w:rsidR="000B52CF" w:rsidRPr="00BB6D27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B6D2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6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6" w:type="dxa"/>
          </w:tcPr>
          <w:p w14:paraId="2E07555A" w14:textId="77777777" w:rsidR="000B52CF" w:rsidRPr="00BB6D27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" w:type="dxa"/>
          </w:tcPr>
          <w:p w14:paraId="6A6219C9" w14:textId="77777777" w:rsidR="000B52CF" w:rsidRPr="00BB6D27" w:rsidRDefault="000B52CF" w:rsidP="00041E7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08427C8" w14:textId="77777777" w:rsidR="000B52CF" w:rsidRPr="00BB6D27" w:rsidRDefault="000B52CF" w:rsidP="00041E7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2CF" w:rsidRPr="000B52CF" w14:paraId="1585B5B9" w14:textId="4A9FDBCC" w:rsidTr="00E11A37">
        <w:trPr>
          <w:cantSplit/>
        </w:trPr>
        <w:tc>
          <w:tcPr>
            <w:tcW w:w="5860" w:type="dxa"/>
          </w:tcPr>
          <w:p w14:paraId="58DCC337" w14:textId="77777777" w:rsidR="000B52CF" w:rsidRPr="00BB6D27" w:rsidRDefault="000B52CF" w:rsidP="007154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6" w:type="dxa"/>
            <w:vAlign w:val="bottom"/>
          </w:tcPr>
          <w:p w14:paraId="2839F4BE" w14:textId="77777777" w:rsidR="000B52CF" w:rsidRPr="00BB6D27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6" w:type="dxa"/>
            <w:vAlign w:val="bottom"/>
          </w:tcPr>
          <w:p w14:paraId="526ED5BE" w14:textId="77777777" w:rsidR="000B52CF" w:rsidRPr="00BB6D27" w:rsidRDefault="000B52CF" w:rsidP="00041E72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10AC720" w14:textId="77777777" w:rsidR="000B52CF" w:rsidRPr="00BB6D27" w:rsidRDefault="000B52CF" w:rsidP="007154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A0A" w:rsidRPr="000B52CF" w14:paraId="070D5C99" w14:textId="36A9CF5A" w:rsidTr="00455607">
        <w:trPr>
          <w:cantSplit/>
        </w:trPr>
        <w:tc>
          <w:tcPr>
            <w:tcW w:w="5860" w:type="dxa"/>
          </w:tcPr>
          <w:p w14:paraId="45993C4C" w14:textId="7CADD53F" w:rsidR="00312A0A" w:rsidRPr="00BB6D27" w:rsidRDefault="00312A0A" w:rsidP="005918DD">
            <w:pPr>
              <w:pStyle w:val="ListParagraph"/>
              <w:numPr>
                <w:ilvl w:val="0"/>
                <w:numId w:val="19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F688" w14:textId="2AC9E328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21,078</w:t>
            </w:r>
          </w:p>
        </w:tc>
        <w:tc>
          <w:tcPr>
            <w:tcW w:w="176" w:type="dxa"/>
            <w:vAlign w:val="bottom"/>
          </w:tcPr>
          <w:p w14:paraId="13C08325" w14:textId="77777777" w:rsidR="00312A0A" w:rsidRPr="00BB6D27" w:rsidRDefault="00312A0A" w:rsidP="00312A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B73DDB5" w14:textId="424ABED9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19,674 </w:t>
            </w:r>
          </w:p>
        </w:tc>
      </w:tr>
      <w:tr w:rsidR="00312A0A" w:rsidRPr="000B52CF" w14:paraId="1F76EC43" w14:textId="2280902A" w:rsidTr="00455607">
        <w:trPr>
          <w:cantSplit/>
        </w:trPr>
        <w:tc>
          <w:tcPr>
            <w:tcW w:w="5860" w:type="dxa"/>
          </w:tcPr>
          <w:p w14:paraId="26A60604" w14:textId="6E887539" w:rsidR="00312A0A" w:rsidRPr="00BB6D27" w:rsidRDefault="00312A0A" w:rsidP="005918DD">
            <w:pPr>
              <w:pStyle w:val="ListParagraph"/>
              <w:numPr>
                <w:ilvl w:val="0"/>
                <w:numId w:val="19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9647" w14:textId="35901158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62,126</w:t>
            </w:r>
          </w:p>
        </w:tc>
        <w:tc>
          <w:tcPr>
            <w:tcW w:w="176" w:type="dxa"/>
            <w:vAlign w:val="bottom"/>
          </w:tcPr>
          <w:p w14:paraId="512EFEEE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2F6C1D6" w14:textId="357C35C9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51,230 </w:t>
            </w:r>
          </w:p>
        </w:tc>
      </w:tr>
      <w:tr w:rsidR="00312A0A" w:rsidRPr="001E56DB" w14:paraId="6AB9249E" w14:textId="77777777" w:rsidTr="00455607">
        <w:trPr>
          <w:cantSplit/>
        </w:trPr>
        <w:tc>
          <w:tcPr>
            <w:tcW w:w="5860" w:type="dxa"/>
          </w:tcPr>
          <w:p w14:paraId="0DE6F89B" w14:textId="677E50F8" w:rsidR="00312A0A" w:rsidRPr="00BB6D27" w:rsidRDefault="00312A0A" w:rsidP="005918DD">
            <w:pPr>
              <w:pStyle w:val="ListParagraph"/>
              <w:numPr>
                <w:ilvl w:val="0"/>
                <w:numId w:val="19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B6D27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131E" w14:textId="20F24E1F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40,701</w:t>
            </w:r>
          </w:p>
        </w:tc>
        <w:tc>
          <w:tcPr>
            <w:tcW w:w="176" w:type="dxa"/>
            <w:vAlign w:val="bottom"/>
          </w:tcPr>
          <w:p w14:paraId="45D66AAC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DC71D3A" w14:textId="281CADD9" w:rsidR="00312A0A" w:rsidRPr="00BB6D27" w:rsidRDefault="00DD49BF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6D2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312A0A" w:rsidRPr="00BB6D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2,028</w:t>
            </w:r>
            <w:r w:rsidR="00312A0A" w:rsidRPr="00BB6D2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312A0A" w:rsidRPr="001E56DB" w14:paraId="2C238850" w14:textId="55BA760B" w:rsidTr="00455607">
        <w:trPr>
          <w:cantSplit/>
        </w:trPr>
        <w:tc>
          <w:tcPr>
            <w:tcW w:w="5860" w:type="dxa"/>
          </w:tcPr>
          <w:p w14:paraId="30527EB0" w14:textId="6ABCDAF7" w:rsidR="00312A0A" w:rsidRPr="00BB6D27" w:rsidRDefault="00312A0A" w:rsidP="005918DD">
            <w:pPr>
              <w:pStyle w:val="ListParagraph"/>
              <w:numPr>
                <w:ilvl w:val="0"/>
                <w:numId w:val="19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030" w14:textId="6106FAC2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136,453</w:t>
            </w:r>
          </w:p>
        </w:tc>
        <w:tc>
          <w:tcPr>
            <w:tcW w:w="176" w:type="dxa"/>
            <w:vAlign w:val="bottom"/>
          </w:tcPr>
          <w:p w14:paraId="225561DE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9841DD" w14:textId="33958EED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150,544 </w:t>
            </w:r>
          </w:p>
        </w:tc>
      </w:tr>
      <w:tr w:rsidR="00312A0A" w:rsidRPr="001E56DB" w14:paraId="7B44B27F" w14:textId="7A2E3CBA" w:rsidTr="00455607">
        <w:trPr>
          <w:cantSplit/>
        </w:trPr>
        <w:tc>
          <w:tcPr>
            <w:tcW w:w="5860" w:type="dxa"/>
          </w:tcPr>
          <w:p w14:paraId="6A313469" w14:textId="03752BBF" w:rsidR="00312A0A" w:rsidRPr="00BB6D27" w:rsidRDefault="00312A0A" w:rsidP="005918DD">
            <w:pPr>
              <w:pStyle w:val="ListParagraph"/>
              <w:numPr>
                <w:ilvl w:val="0"/>
                <w:numId w:val="19"/>
              </w:numPr>
              <w:tabs>
                <w:tab w:val="clear" w:pos="340"/>
              </w:tabs>
              <w:spacing w:after="0" w:line="240" w:lineRule="atLeast"/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87B1" w14:textId="4D810146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2,953</w:t>
            </w:r>
          </w:p>
        </w:tc>
        <w:tc>
          <w:tcPr>
            <w:tcW w:w="176" w:type="dxa"/>
            <w:vAlign w:val="bottom"/>
          </w:tcPr>
          <w:p w14:paraId="34C6928E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F111CD" w14:textId="0315AF6B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1,863 </w:t>
            </w:r>
          </w:p>
        </w:tc>
      </w:tr>
      <w:tr w:rsidR="00312A0A" w:rsidRPr="000B52CF" w14:paraId="77DD7144" w14:textId="2E7B0B1F" w:rsidTr="007406D8">
        <w:trPr>
          <w:cantSplit/>
        </w:trPr>
        <w:tc>
          <w:tcPr>
            <w:tcW w:w="5860" w:type="dxa"/>
          </w:tcPr>
          <w:p w14:paraId="1580A7DA" w14:textId="77777777" w:rsidR="00312A0A" w:rsidRPr="00BB6D27" w:rsidRDefault="00312A0A" w:rsidP="00312A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1776" w14:textId="770ED3E1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45,924</w:t>
            </w:r>
          </w:p>
        </w:tc>
        <w:tc>
          <w:tcPr>
            <w:tcW w:w="176" w:type="dxa"/>
            <w:vAlign w:val="bottom"/>
          </w:tcPr>
          <w:p w14:paraId="2EF4C55D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F443CCD" w14:textId="38D10DD1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48,917 </w:t>
            </w:r>
          </w:p>
        </w:tc>
      </w:tr>
      <w:tr w:rsidR="00312A0A" w:rsidRPr="000B52CF" w14:paraId="614B7499" w14:textId="26DA6683" w:rsidTr="007406D8">
        <w:trPr>
          <w:cantSplit/>
        </w:trPr>
        <w:tc>
          <w:tcPr>
            <w:tcW w:w="5860" w:type="dxa"/>
          </w:tcPr>
          <w:p w14:paraId="054F3405" w14:textId="6AAA2589" w:rsidR="00312A0A" w:rsidRPr="00BB6D27" w:rsidRDefault="00312A0A" w:rsidP="00312A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B5019" w14:textId="23148F52" w:rsidR="00312A0A" w:rsidRPr="00BB6D27" w:rsidRDefault="00260A73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B6D2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76" w:type="dxa"/>
            <w:vAlign w:val="bottom"/>
          </w:tcPr>
          <w:p w14:paraId="5D8CB655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A3BC041" w14:textId="2C379D31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53,988 </w:t>
            </w:r>
          </w:p>
        </w:tc>
      </w:tr>
      <w:tr w:rsidR="00312A0A" w:rsidRPr="000B52CF" w14:paraId="2C93A5DF" w14:textId="0649FF47" w:rsidTr="00455607">
        <w:trPr>
          <w:cantSplit/>
        </w:trPr>
        <w:tc>
          <w:tcPr>
            <w:tcW w:w="5860" w:type="dxa"/>
          </w:tcPr>
          <w:p w14:paraId="26C4FC82" w14:textId="75E618A7" w:rsidR="00312A0A" w:rsidRPr="00BB6D27" w:rsidRDefault="00312A0A" w:rsidP="00312A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C26B" w14:textId="51E2A7FF" w:rsidR="00312A0A" w:rsidRPr="00BB6D27" w:rsidRDefault="00260A73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B6D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76" w:type="dxa"/>
            <w:vAlign w:val="bottom"/>
          </w:tcPr>
          <w:p w14:paraId="208A6FBF" w14:textId="77777777" w:rsidR="00312A0A" w:rsidRPr="00BB6D27" w:rsidRDefault="00312A0A" w:rsidP="00312A0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9EDA303" w14:textId="55A2ED4F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 xml:space="preserve">21,202 </w:t>
            </w:r>
          </w:p>
        </w:tc>
      </w:tr>
      <w:tr w:rsidR="00312A0A" w:rsidRPr="000B52CF" w14:paraId="52B3546E" w14:textId="77777777" w:rsidTr="00455607">
        <w:trPr>
          <w:cantSplit/>
        </w:trPr>
        <w:tc>
          <w:tcPr>
            <w:tcW w:w="5860" w:type="dxa"/>
          </w:tcPr>
          <w:p w14:paraId="688FC739" w14:textId="47F09008" w:rsidR="00312A0A" w:rsidRPr="00BB6D27" w:rsidRDefault="00312A0A" w:rsidP="00312A0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D27">
              <w:rPr>
                <w:rFonts w:asciiTheme="majorBidi" w:hAnsiTheme="majorBidi"/>
                <w:sz w:val="30"/>
                <w:szCs w:val="30"/>
                <w:cs/>
              </w:rPr>
              <w:t>ค่าเช่าจ่ายที่ผันแปร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B3BD" w14:textId="73ABFD9B" w:rsidR="00312A0A" w:rsidRPr="00BB6D27" w:rsidRDefault="00BB6D27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2,353</w:t>
            </w:r>
          </w:p>
        </w:tc>
        <w:tc>
          <w:tcPr>
            <w:tcW w:w="176" w:type="dxa"/>
            <w:vAlign w:val="bottom"/>
          </w:tcPr>
          <w:p w14:paraId="572E584A" w14:textId="77777777" w:rsidR="00312A0A" w:rsidRPr="00BB6D27" w:rsidRDefault="00312A0A" w:rsidP="00312A0A">
            <w:pPr>
              <w:pStyle w:val="acctfourfigures"/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7FDE7D3" w14:textId="757D8C0B" w:rsidR="00312A0A" w:rsidRPr="00BB6D27" w:rsidRDefault="00312A0A" w:rsidP="00312A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D27">
              <w:rPr>
                <w:rFonts w:asciiTheme="majorBidi" w:hAnsiTheme="majorBidi" w:cstheme="majorBidi"/>
                <w:sz w:val="30"/>
                <w:szCs w:val="30"/>
              </w:rPr>
              <w:t>3,212</w:t>
            </w:r>
          </w:p>
        </w:tc>
      </w:tr>
    </w:tbl>
    <w:p w14:paraId="20950D03" w14:textId="77777777" w:rsidR="00A32A16" w:rsidRDefault="00A32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6984F0BA" w14:textId="77777777" w:rsidR="00A32A16" w:rsidRDefault="00A32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EFBBEAC" w14:textId="5B89B820" w:rsidR="00A357D6" w:rsidRPr="00067F9B" w:rsidRDefault="008B3209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1A1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ค่าความนิยมและสินทรัพย์ไม่มี</w:t>
      </w:r>
      <w:r w:rsidRPr="00067F9B">
        <w:rPr>
          <w:rFonts w:asciiTheme="majorBidi" w:hAnsiTheme="majorBidi" w:cstheme="majorBidi"/>
          <w:b/>
          <w:bCs/>
          <w:sz w:val="30"/>
          <w:szCs w:val="30"/>
          <w:cs/>
        </w:rPr>
        <w:t>ตัวตนอื่น</w:t>
      </w:r>
    </w:p>
    <w:p w14:paraId="561901D8" w14:textId="6F85C522" w:rsidR="00A357D6" w:rsidRDefault="0022280C" w:rsidP="00A357D6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2280C">
        <w:rPr>
          <w:noProof/>
        </w:rPr>
        <w:drawing>
          <wp:inline distT="0" distB="0" distL="0" distR="0" wp14:anchorId="409F2A53" wp14:editId="0D5AF92C">
            <wp:extent cx="5735782" cy="778011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143" cy="779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8F167" w14:textId="301AFAE2" w:rsidR="00565D96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int="cs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16178838" w14:textId="645535BD" w:rsidR="00565D96" w:rsidRPr="000B56E1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9C0F7CD" w14:textId="77777777" w:rsidR="00565D96" w:rsidRPr="00565D96" w:rsidRDefault="00565D96" w:rsidP="00565D96">
      <w:pPr>
        <w:ind w:left="540"/>
        <w:rPr>
          <w:rFonts w:ascii="Angsana New" w:hAnsi="Angsana New"/>
          <w:sz w:val="30"/>
          <w:szCs w:val="30"/>
        </w:rPr>
      </w:pPr>
      <w:r w:rsidRPr="00565D9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ซึ่งถูกแสดงตามส่วนงาน ดังต่อไปนี้</w:t>
      </w:r>
    </w:p>
    <w:p w14:paraId="33FB87E0" w14:textId="28523AAC" w:rsidR="00565D96" w:rsidRPr="000B56E1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3"/>
        <w:gridCol w:w="1371"/>
        <w:gridCol w:w="238"/>
        <w:gridCol w:w="1371"/>
        <w:gridCol w:w="6"/>
      </w:tblGrid>
      <w:tr w:rsidR="00565D96" w:rsidRPr="00A445C3" w14:paraId="1BD60B32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B911B36" w14:textId="77777777" w:rsidR="00565D96" w:rsidRPr="00283879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8CDCE3E" w14:textId="4E310811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0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3A6E0261" w14:textId="77777777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295E259F" w14:textId="4B473D8F" w:rsidR="00565D96" w:rsidRPr="00A445C3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70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5D96" w:rsidRPr="005F6AF1" w14:paraId="43FD003E" w14:textId="77777777" w:rsidTr="00565D96">
        <w:trPr>
          <w:trHeight w:val="369"/>
        </w:trPr>
        <w:tc>
          <w:tcPr>
            <w:tcW w:w="5803" w:type="dxa"/>
          </w:tcPr>
          <w:p w14:paraId="7D784D1C" w14:textId="77777777" w:rsidR="00565D96" w:rsidRPr="00565D96" w:rsidRDefault="00565D96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6" w:type="dxa"/>
            <w:gridSpan w:val="4"/>
          </w:tcPr>
          <w:p w14:paraId="0B33241C" w14:textId="1FCFA7E9" w:rsidR="00565D96" w:rsidRPr="005F6AF1" w:rsidRDefault="00545B8B" w:rsidP="00565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(</w:t>
            </w:r>
            <w:r w:rsidR="00565D96" w:rsidRPr="005F6AF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B27024" w:rsidRPr="005F6AF1" w14:paraId="4DDFFB87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BFF1B98" w14:textId="7523B9A4" w:rsidR="00B27024" w:rsidRPr="00565D96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ธุรกิจตกแต่งพื้นผิว</w:t>
            </w:r>
          </w:p>
        </w:tc>
        <w:tc>
          <w:tcPr>
            <w:tcW w:w="1371" w:type="dxa"/>
            <w:vAlign w:val="center"/>
          </w:tcPr>
          <w:p w14:paraId="64D28496" w14:textId="71601D6B" w:rsidR="00B27024" w:rsidRPr="005F6AF1" w:rsidRDefault="00067F9B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3,373,275</w:t>
            </w:r>
          </w:p>
        </w:tc>
        <w:tc>
          <w:tcPr>
            <w:tcW w:w="238" w:type="dxa"/>
            <w:vAlign w:val="center"/>
          </w:tcPr>
          <w:p w14:paraId="7B355DAF" w14:textId="77777777" w:rsidR="00B27024" w:rsidRPr="005F6AF1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4957F1B1" w14:textId="659A3049" w:rsidR="00B27024" w:rsidRPr="005F6AF1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5D96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B27024" w:rsidRPr="005F6AF1" w14:paraId="4026012E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987824C" w14:textId="1291E38E" w:rsidR="00B27024" w:rsidRPr="00283879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D9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1371" w:type="dxa"/>
            <w:vAlign w:val="center"/>
          </w:tcPr>
          <w:p w14:paraId="3E9E8071" w14:textId="317628B2" w:rsidR="00B27024" w:rsidRDefault="00067F9B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2,143,565</w:t>
            </w:r>
          </w:p>
        </w:tc>
        <w:tc>
          <w:tcPr>
            <w:tcW w:w="238" w:type="dxa"/>
            <w:vAlign w:val="center"/>
          </w:tcPr>
          <w:p w14:paraId="61B238EE" w14:textId="77777777" w:rsidR="00B27024" w:rsidRPr="005F6AF1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0D3EE00D" w14:textId="4448D4F7" w:rsidR="00B27024" w:rsidRPr="005F6AF1" w:rsidRDefault="00DD49BF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2</w:t>
            </w:r>
            <w:r w:rsidR="00B27024">
              <w:rPr>
                <w:rFonts w:asciiTheme="majorBidi" w:hAnsi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143</w:t>
            </w:r>
            <w:r w:rsidR="00B27024">
              <w:rPr>
                <w:rFonts w:asciiTheme="majorBidi" w:hAnsi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565</w:t>
            </w:r>
          </w:p>
        </w:tc>
      </w:tr>
      <w:tr w:rsidR="00B27024" w:rsidRPr="005F6AF1" w14:paraId="4B7A5BBA" w14:textId="77777777" w:rsidTr="00565D96">
        <w:trPr>
          <w:gridAfter w:val="1"/>
          <w:wAfter w:w="6" w:type="dxa"/>
          <w:trHeight w:val="369"/>
        </w:trPr>
        <w:tc>
          <w:tcPr>
            <w:tcW w:w="5803" w:type="dxa"/>
          </w:tcPr>
          <w:p w14:paraId="6AA28E6A" w14:textId="70D4E36A" w:rsidR="00B27024" w:rsidRPr="00283879" w:rsidRDefault="00B27024" w:rsidP="00B27024">
            <w:pPr>
              <w:tabs>
                <w:tab w:val="clear" w:pos="227"/>
                <w:tab w:val="left" w:pos="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3E6E97" w14:textId="4940F13B" w:rsidR="00B27024" w:rsidRPr="005F6AF1" w:rsidRDefault="00067F9B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5,516,840</w:t>
            </w:r>
          </w:p>
        </w:tc>
        <w:tc>
          <w:tcPr>
            <w:tcW w:w="238" w:type="dxa"/>
            <w:vAlign w:val="center"/>
          </w:tcPr>
          <w:p w14:paraId="6B25A13F" w14:textId="77777777" w:rsidR="00B27024" w:rsidRPr="005F6AF1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7DA9C" w14:textId="27B9D7E1" w:rsidR="00B27024" w:rsidRPr="005F6AF1" w:rsidRDefault="00B27024" w:rsidP="00B27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5,684,040</w:t>
            </w:r>
          </w:p>
        </w:tc>
      </w:tr>
    </w:tbl>
    <w:p w14:paraId="75A1A67B" w14:textId="77777777" w:rsidR="00565D96" w:rsidRPr="000B56E1" w:rsidRDefault="00565D9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D1CA60" w14:textId="7F1DA0DC" w:rsidR="004A0E6E" w:rsidRDefault="00092431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64763B">
        <w:rPr>
          <w:rFonts w:ascii="Angsana New" w:hAnsi="Angsana New"/>
          <w:sz w:val="30"/>
          <w:szCs w:val="30"/>
          <w:cs/>
        </w:rPr>
        <w:t>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</w:t>
      </w:r>
      <w:r w:rsidRPr="0064763B">
        <w:rPr>
          <w:rFonts w:ascii="Angsana New" w:hAnsi="Angsana New"/>
          <w:spacing w:val="4"/>
          <w:sz w:val="30"/>
          <w:szCs w:val="30"/>
          <w:cs/>
        </w:rPr>
        <w:t xml:space="preserve">ประมาณการสำหรับห้าปีข้างหน้า </w:t>
      </w:r>
      <w:r w:rsidRPr="0064763B">
        <w:rPr>
          <w:rFonts w:ascii="Angsana New" w:hAnsi="Angsana New" w:hint="cs"/>
          <w:spacing w:val="4"/>
          <w:sz w:val="30"/>
          <w:szCs w:val="30"/>
          <w:cs/>
        </w:rPr>
        <w:t>ประมาณการสำหรับ</w:t>
      </w:r>
      <w:r w:rsidRPr="0064763B">
        <w:rPr>
          <w:rFonts w:ascii="Angsana New" w:hAnsi="Angsana New"/>
          <w:spacing w:val="4"/>
          <w:sz w:val="30"/>
          <w:szCs w:val="30"/>
          <w:cs/>
        </w:rPr>
        <w:t>มูลค่าสุดท้าย และใช้อัตราคิดลดจากต้นทุนเงินทุน</w:t>
      </w:r>
      <w:r w:rsidRPr="0064763B">
        <w:rPr>
          <w:rFonts w:ascii="Angsana New" w:hAnsi="Angsana New"/>
          <w:sz w:val="30"/>
          <w:szCs w:val="30"/>
          <w:cs/>
        </w:rPr>
        <w:t>ถัวเฉลี่ยถ่วงน้ำหนักของกลุ่มบริษัท ซึ่งกำหนดจากประมาณการและดุลยพินิจของผู้บริหาร</w:t>
      </w:r>
      <w:r w:rsidR="004A0E6E" w:rsidRPr="0064763B">
        <w:rPr>
          <w:rFonts w:ascii="Angsana New" w:hAnsi="Angsana New" w:hint="cs"/>
          <w:sz w:val="30"/>
          <w:szCs w:val="30"/>
          <w:cs/>
        </w:rPr>
        <w:t>โดยอ้างอิงข้อมูลที่เคยเกิดขึ้นในอดีตจากแหล่งข้อมูลภายนอกและภายใน ข้อสมมติที่สำคัญที่ใช้ในการประมาณมูลค่าที่คาดว่าจะได้รับคืน</w:t>
      </w:r>
      <w:r w:rsidR="00D16ECC" w:rsidRPr="0064763B">
        <w:rPr>
          <w:rFonts w:ascii="Angsana New" w:hAnsi="Angsana New" w:hint="cs"/>
          <w:sz w:val="30"/>
          <w:szCs w:val="30"/>
          <w:cs/>
        </w:rPr>
        <w:t xml:space="preserve"> ได้แก่ อัตราคิดลดร้อย</w:t>
      </w:r>
      <w:r w:rsidR="00D16ECC" w:rsidRPr="006F02E2">
        <w:rPr>
          <w:rFonts w:ascii="Angsana New" w:hAnsi="Angsana New" w:hint="cs"/>
          <w:sz w:val="30"/>
          <w:szCs w:val="30"/>
          <w:cs/>
        </w:rPr>
        <w:t xml:space="preserve">ละ </w:t>
      </w:r>
      <w:r w:rsidR="00F00A9C" w:rsidRPr="00F00A9C">
        <w:rPr>
          <w:rFonts w:ascii="Angsana New" w:hAnsi="Angsana New"/>
          <w:sz w:val="30"/>
          <w:szCs w:val="30"/>
        </w:rPr>
        <w:t>6.40</w:t>
      </w:r>
      <w:r w:rsidR="00D16ECC" w:rsidRPr="00F00A9C">
        <w:rPr>
          <w:rFonts w:ascii="Angsana New" w:hAnsi="Angsana New"/>
          <w:sz w:val="30"/>
          <w:szCs w:val="30"/>
          <w:cs/>
        </w:rPr>
        <w:t xml:space="preserve"> ถึง </w:t>
      </w:r>
      <w:r w:rsidR="00F00A9C" w:rsidRPr="00F00A9C">
        <w:rPr>
          <w:rFonts w:ascii="Angsana New" w:hAnsi="Angsana New"/>
          <w:sz w:val="30"/>
          <w:szCs w:val="30"/>
        </w:rPr>
        <w:t>7.59</w:t>
      </w:r>
      <w:r w:rsidR="00D16ECC" w:rsidRPr="006F02E2">
        <w:rPr>
          <w:rFonts w:ascii="Angsana New" w:hAnsi="Angsana New"/>
          <w:sz w:val="30"/>
          <w:szCs w:val="30"/>
          <w:cs/>
        </w:rPr>
        <w:t xml:space="preserve"> </w:t>
      </w:r>
      <w:r w:rsidR="00D16ECC" w:rsidRPr="006F02E2">
        <w:rPr>
          <w:rFonts w:ascii="Angsana New" w:hAnsi="Angsana New"/>
          <w:i/>
          <w:iCs/>
          <w:sz w:val="30"/>
          <w:szCs w:val="30"/>
          <w:cs/>
        </w:rPr>
        <w:t>(</w:t>
      </w:r>
      <w:r w:rsidR="00D16ECC" w:rsidRPr="006F02E2">
        <w:rPr>
          <w:rFonts w:ascii="Angsana New" w:hAnsi="Angsana New"/>
          <w:i/>
          <w:iCs/>
          <w:sz w:val="30"/>
          <w:szCs w:val="30"/>
        </w:rPr>
        <w:t>256</w:t>
      </w:r>
      <w:r w:rsidR="00AE77BC">
        <w:rPr>
          <w:rFonts w:ascii="Angsana New" w:hAnsi="Angsana New"/>
          <w:i/>
          <w:iCs/>
          <w:sz w:val="30"/>
          <w:szCs w:val="30"/>
        </w:rPr>
        <w:t>6</w:t>
      </w:r>
      <w:r w:rsidR="00D16ECC" w:rsidRPr="006F02E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16ECC" w:rsidRPr="006F02E2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ละ </w:t>
      </w:r>
      <w:r w:rsidR="009B25A9">
        <w:rPr>
          <w:rFonts w:ascii="Angsana New" w:hAnsi="Angsana New"/>
          <w:i/>
          <w:iCs/>
          <w:sz w:val="30"/>
          <w:szCs w:val="30"/>
        </w:rPr>
        <w:t>6</w:t>
      </w:r>
      <w:r w:rsidR="009B25A9">
        <w:rPr>
          <w:rFonts w:ascii="Angsana New" w:hAnsi="Angsana New"/>
          <w:i/>
          <w:iCs/>
          <w:sz w:val="30"/>
          <w:szCs w:val="30"/>
          <w:cs/>
        </w:rPr>
        <w:t>.</w:t>
      </w:r>
      <w:r w:rsidR="009B25A9">
        <w:rPr>
          <w:rFonts w:ascii="Angsana New" w:hAnsi="Angsana New"/>
          <w:i/>
          <w:iCs/>
          <w:sz w:val="30"/>
          <w:szCs w:val="30"/>
        </w:rPr>
        <w:t>1</w:t>
      </w:r>
      <w:r w:rsidR="00AE77BC">
        <w:rPr>
          <w:rFonts w:ascii="Angsana New" w:hAnsi="Angsana New"/>
          <w:i/>
          <w:iCs/>
          <w:sz w:val="30"/>
          <w:szCs w:val="30"/>
        </w:rPr>
        <w:t>1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ECC" w:rsidRPr="0064763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9B25A9">
        <w:rPr>
          <w:rFonts w:ascii="Angsana New" w:hAnsi="Angsana New"/>
          <w:i/>
          <w:iCs/>
          <w:sz w:val="30"/>
          <w:szCs w:val="30"/>
        </w:rPr>
        <w:t>7</w:t>
      </w:r>
      <w:r w:rsidR="009B25A9">
        <w:rPr>
          <w:rFonts w:ascii="Angsana New" w:hAnsi="Angsana New"/>
          <w:i/>
          <w:iCs/>
          <w:sz w:val="30"/>
          <w:szCs w:val="30"/>
          <w:cs/>
        </w:rPr>
        <w:t>.</w:t>
      </w:r>
      <w:r w:rsidR="00AE77BC">
        <w:rPr>
          <w:rFonts w:ascii="Angsana New" w:hAnsi="Angsana New"/>
          <w:i/>
          <w:iCs/>
          <w:sz w:val="30"/>
          <w:szCs w:val="30"/>
        </w:rPr>
        <w:t>3</w:t>
      </w:r>
      <w:r w:rsidR="009B25A9">
        <w:rPr>
          <w:rFonts w:ascii="Angsana New" w:hAnsi="Angsana New"/>
          <w:i/>
          <w:iCs/>
          <w:sz w:val="30"/>
          <w:szCs w:val="30"/>
        </w:rPr>
        <w:t>2</w:t>
      </w:r>
      <w:r w:rsidR="00D16ECC" w:rsidRPr="0064763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E42E699" w14:textId="77777777" w:rsidR="00865135" w:rsidRPr="000B56E1" w:rsidRDefault="0086513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F31EF" w14:textId="0F0B1AA1" w:rsidR="000D0586" w:rsidRPr="00176DFC" w:rsidRDefault="00EA02B0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A62C3E" w:rsidRPr="00283879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3354FE" w:rsidRPr="00283879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หนี้สินภาษีเงินได้รอการตัดบัญชี</w:t>
      </w:r>
      <w:r w:rsidR="003354FE" w:rsidRPr="00176DFC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C5BDF0A" w14:textId="77777777" w:rsidR="00176DFC" w:rsidRPr="000B56E1" w:rsidRDefault="00176DFC" w:rsidP="0083676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AAFA656" w14:textId="2B4AC5CB" w:rsidR="007C4A03" w:rsidRPr="00D95DE7" w:rsidRDefault="007C4A03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D95DE7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DA3BEE">
        <w:rPr>
          <w:rFonts w:asciiTheme="majorBidi" w:hAnsiTheme="majorBidi" w:cstheme="majorBidi"/>
          <w:spacing w:val="2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</w:t>
      </w:r>
      <w:r w:rsidR="000D5085" w:rsidRPr="00D601A1"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="00080D8B" w:rsidRPr="00D601A1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A445C3">
        <w:rPr>
          <w:rFonts w:asciiTheme="majorBidi" w:hAnsiTheme="majorBidi" w:cstheme="majorBidi"/>
          <w:sz w:val="30"/>
          <w:szCs w:val="30"/>
          <w:cs/>
        </w:rPr>
        <w:t>โดยมีรายละเอียดดังนี้</w:t>
      </w:r>
    </w:p>
    <w:p w14:paraId="178BB9AF" w14:textId="665F3F6B" w:rsidR="00C83884" w:rsidRPr="000B56E1" w:rsidRDefault="00C83884" w:rsidP="007154A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3"/>
        <w:gridCol w:w="1371"/>
        <w:gridCol w:w="238"/>
        <w:gridCol w:w="1371"/>
        <w:gridCol w:w="6"/>
      </w:tblGrid>
      <w:tr w:rsidR="0083676C" w:rsidRPr="00283879" w14:paraId="613B7C77" w14:textId="3A6B471B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40F113B7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7B8E1B09" w14:textId="4AD6DD88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6F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15B01405" w14:textId="77777777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EFCBF16" w14:textId="2E1A3BCA" w:rsidR="0083676C" w:rsidRPr="00A445C3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</w:rPr>
            </w:pPr>
            <w:r w:rsidRPr="00A44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6FF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3676C" w:rsidRPr="00283879" w14:paraId="629C9E4D" w14:textId="05EFDC1F" w:rsidTr="00C325E6">
        <w:trPr>
          <w:trHeight w:val="369"/>
        </w:trPr>
        <w:tc>
          <w:tcPr>
            <w:tcW w:w="5803" w:type="dxa"/>
          </w:tcPr>
          <w:p w14:paraId="4222DA64" w14:textId="77777777" w:rsidR="0083676C" w:rsidRPr="00283879" w:rsidRDefault="0083676C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986" w:type="dxa"/>
            <w:gridSpan w:val="4"/>
          </w:tcPr>
          <w:p w14:paraId="0112BDE8" w14:textId="305173D8" w:rsidR="0083676C" w:rsidRPr="00667976" w:rsidRDefault="00667976" w:rsidP="00D95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67976">
              <w:rPr>
                <w:rFonts w:asciiTheme="majorBidi" w:hAnsiTheme="majorBidi" w:cstheme="majorBidi"/>
                <w:i/>
                <w:iCs/>
                <w:sz w:val="30"/>
              </w:rPr>
              <w:t>(</w:t>
            </w:r>
            <w:r w:rsidR="0083676C" w:rsidRPr="0066797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67976">
              <w:rPr>
                <w:rFonts w:asciiTheme="majorBidi" w:hAnsiTheme="majorBidi" w:cstheme="majorBidi"/>
                <w:i/>
                <w:iCs/>
                <w:sz w:val="30"/>
              </w:rPr>
              <w:t>)</w:t>
            </w:r>
          </w:p>
        </w:tc>
      </w:tr>
      <w:tr w:rsidR="00E46FF4" w:rsidRPr="00283879" w14:paraId="791C6DBD" w14:textId="470C0C87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2D71E7B6" w14:textId="77777777" w:rsidR="00E46FF4" w:rsidRPr="00283879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vAlign w:val="center"/>
          </w:tcPr>
          <w:p w14:paraId="05D2EEA3" w14:textId="6685B592" w:rsidR="00E46FF4" w:rsidRPr="005F6AF1" w:rsidRDefault="003C2953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578,899</w:t>
            </w:r>
          </w:p>
        </w:tc>
        <w:tc>
          <w:tcPr>
            <w:tcW w:w="238" w:type="dxa"/>
            <w:vAlign w:val="center"/>
          </w:tcPr>
          <w:p w14:paraId="08199B91" w14:textId="77777777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vAlign w:val="center"/>
          </w:tcPr>
          <w:p w14:paraId="5971AD91" w14:textId="7E4DA481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482,761</w:t>
            </w:r>
          </w:p>
        </w:tc>
      </w:tr>
      <w:tr w:rsidR="00E46FF4" w:rsidRPr="00283879" w14:paraId="2D516122" w14:textId="5222A4DB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52AAD23C" w14:textId="77777777" w:rsidR="00E46FF4" w:rsidRPr="00283879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7E503B42" w14:textId="63C6253A" w:rsidR="00E46FF4" w:rsidRPr="005F6AF1" w:rsidRDefault="003C2953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(205,206)</w:t>
            </w:r>
          </w:p>
        </w:tc>
        <w:tc>
          <w:tcPr>
            <w:tcW w:w="238" w:type="dxa"/>
            <w:vAlign w:val="center"/>
          </w:tcPr>
          <w:p w14:paraId="66FE4FA8" w14:textId="77777777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4542C376" w14:textId="19A177EE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</w:rPr>
              <w:t>207,950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46FF4" w:rsidRPr="00283879" w14:paraId="759772CA" w14:textId="27EE52D6" w:rsidTr="00C325E6">
        <w:trPr>
          <w:gridAfter w:val="1"/>
          <w:wAfter w:w="6" w:type="dxa"/>
          <w:trHeight w:val="369"/>
        </w:trPr>
        <w:tc>
          <w:tcPr>
            <w:tcW w:w="5803" w:type="dxa"/>
          </w:tcPr>
          <w:p w14:paraId="260811F8" w14:textId="77777777" w:rsidR="00E46FF4" w:rsidRPr="00283879" w:rsidRDefault="00E46FF4" w:rsidP="00E46FF4">
            <w:pPr>
              <w:tabs>
                <w:tab w:val="clear" w:pos="227"/>
                <w:tab w:val="left" w:pos="1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62EE9" w14:textId="37379078" w:rsidR="00E46FF4" w:rsidRPr="005F6AF1" w:rsidRDefault="003C2953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373,693</w:t>
            </w:r>
          </w:p>
        </w:tc>
        <w:tc>
          <w:tcPr>
            <w:tcW w:w="238" w:type="dxa"/>
            <w:vAlign w:val="center"/>
          </w:tcPr>
          <w:p w14:paraId="686275FC" w14:textId="77777777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55407B" w14:textId="4A0EFFE2" w:rsidR="00E46FF4" w:rsidRPr="005F6AF1" w:rsidRDefault="00E46FF4" w:rsidP="00E46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  <w:r>
              <w:rPr>
                <w:rFonts w:asciiTheme="majorBidi" w:hAnsiTheme="majorBidi" w:cstheme="majorBidi"/>
                <w:b/>
                <w:sz w:val="30"/>
              </w:rPr>
              <w:t>274,811</w:t>
            </w:r>
          </w:p>
        </w:tc>
      </w:tr>
    </w:tbl>
    <w:p w14:paraId="5BBD37DF" w14:textId="4BBF9259" w:rsidR="00B832B8" w:rsidRPr="000B56E1" w:rsidRDefault="00B832B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EEB7D49" w14:textId="718AF970" w:rsidR="000D0586" w:rsidRDefault="000D0586" w:rsidP="005F1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26138E06" w14:textId="3CDA6A0B" w:rsidR="005F1EE8" w:rsidRPr="0064763B" w:rsidRDefault="005F1EE8" w:rsidP="0064763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EAA98CE" w14:textId="42F3AD9A" w:rsidR="00DD5B25" w:rsidRDefault="001D5DDA" w:rsidP="00AE22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  <w:r w:rsidRPr="001D5DDA">
        <w:rPr>
          <w:noProof/>
        </w:rPr>
        <w:drawing>
          <wp:inline distT="0" distB="0" distL="0" distR="0" wp14:anchorId="6A2562FB" wp14:editId="0B908965">
            <wp:extent cx="5906135" cy="532557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32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F0F5" w14:textId="683087B8" w:rsidR="001F542A" w:rsidRPr="001B74AA" w:rsidRDefault="00A30CA8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20"/>
          <w:lang w:val="en-US" w:bidi="th-TH"/>
        </w:rPr>
      </w:pPr>
      <w:r w:rsidRPr="00A30CA8">
        <w:rPr>
          <w:noProof/>
        </w:rPr>
        <w:lastRenderedPageBreak/>
        <w:drawing>
          <wp:inline distT="0" distB="0" distL="0" distR="0" wp14:anchorId="2840FC55" wp14:editId="08B6CF04">
            <wp:extent cx="5906135" cy="5596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59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E11EE" w14:textId="77777777" w:rsidR="00DD5B25" w:rsidRPr="00667DBF" w:rsidRDefault="00DD5B25" w:rsidP="00A617C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41584598" w14:textId="3993766C" w:rsidR="001F10D9" w:rsidRPr="003B208D" w:rsidRDefault="006823B0" w:rsidP="004C4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pacing w:val="-6"/>
          <w:sz w:val="30"/>
          <w:szCs w:val="30"/>
        </w:rPr>
      </w:pPr>
      <w:r w:rsidRPr="003B208D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ขาดทุนทางภาษีที่ยังไม่ได้ใช้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4108E9" w:rsidRPr="003B208D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ไม่ได้รับรู้เป็นสินทรัพย์ภาษีเงินได้รอการตัดบัญชี</w:t>
      </w:r>
      <w:r w:rsidR="00A62C3E" w:rsidRPr="003B208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F10D9" w:rsidRPr="003B208D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p w14:paraId="7272B4D4" w14:textId="59C36787" w:rsidR="0031110B" w:rsidRPr="00667DBF" w:rsidRDefault="0031110B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8"/>
        <w:gridCol w:w="1519"/>
        <w:gridCol w:w="226"/>
        <w:gridCol w:w="1466"/>
      </w:tblGrid>
      <w:tr w:rsidR="0083676C" w:rsidRPr="005B24C0" w14:paraId="5B998C5F" w14:textId="2AEBFEC3" w:rsidTr="00503EF9">
        <w:trPr>
          <w:trHeight w:val="340"/>
        </w:trPr>
        <w:tc>
          <w:tcPr>
            <w:tcW w:w="5578" w:type="dxa"/>
          </w:tcPr>
          <w:p w14:paraId="35901656" w14:textId="77777777" w:rsidR="0083676C" w:rsidRPr="00283879" w:rsidRDefault="0083676C" w:rsidP="004D1A16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73B5BBAE" w14:textId="7AEC2879" w:rsidR="0083676C" w:rsidRPr="005B24C0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5B2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2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6" w:type="dxa"/>
          </w:tcPr>
          <w:p w14:paraId="1DEDE545" w14:textId="77777777" w:rsidR="0083676C" w:rsidRPr="005B24C0" w:rsidRDefault="0083676C" w:rsidP="004D1A16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4A8140A3" w14:textId="4A0E30E2" w:rsidR="0083676C" w:rsidRPr="005B24C0" w:rsidRDefault="0083676C" w:rsidP="0043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5B24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2B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3676C" w:rsidRPr="00283879" w14:paraId="74640D44" w14:textId="79CDCE21" w:rsidTr="00503EF9">
        <w:trPr>
          <w:trHeight w:val="340"/>
        </w:trPr>
        <w:tc>
          <w:tcPr>
            <w:tcW w:w="5578" w:type="dxa"/>
          </w:tcPr>
          <w:p w14:paraId="2CAB0C94" w14:textId="77777777" w:rsidR="0083676C" w:rsidRPr="000174A3" w:rsidRDefault="0083676C" w:rsidP="00E37733">
            <w:pPr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3"/>
          </w:tcPr>
          <w:p w14:paraId="548C7436" w14:textId="56F8F4B5" w:rsidR="0083676C" w:rsidRPr="000174A3" w:rsidRDefault="0083676C" w:rsidP="00E37733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0174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174A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325E6" w:rsidRPr="00283879" w14:paraId="5AAC9237" w14:textId="19B100C4" w:rsidTr="00EB63D5">
        <w:trPr>
          <w:trHeight w:val="340"/>
        </w:trPr>
        <w:tc>
          <w:tcPr>
            <w:tcW w:w="5578" w:type="dxa"/>
          </w:tcPr>
          <w:p w14:paraId="401CD6A0" w14:textId="77777777" w:rsidR="00C325E6" w:rsidRPr="000174A3" w:rsidRDefault="00C325E6" w:rsidP="00C32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4A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519" w:type="dxa"/>
            <w:shd w:val="clear" w:color="auto" w:fill="auto"/>
          </w:tcPr>
          <w:p w14:paraId="2D627C16" w14:textId="026E7642" w:rsidR="00C325E6" w:rsidRPr="000174A3" w:rsidRDefault="00EB63D5" w:rsidP="00C325E6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B63D5">
              <w:rPr>
                <w:rFonts w:asciiTheme="majorBidi" w:hAnsiTheme="majorBidi" w:cs="Angsana New"/>
                <w:sz w:val="30"/>
                <w:szCs w:val="30"/>
                <w:lang w:val="en-US"/>
              </w:rPr>
              <w:t>650,641</w:t>
            </w:r>
          </w:p>
        </w:tc>
        <w:tc>
          <w:tcPr>
            <w:tcW w:w="226" w:type="dxa"/>
          </w:tcPr>
          <w:p w14:paraId="363F282B" w14:textId="77777777" w:rsidR="00C325E6" w:rsidRPr="00283879" w:rsidRDefault="00C325E6" w:rsidP="00C325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2FF4BABC" w14:textId="781D8383" w:rsidR="00C325E6" w:rsidRPr="00283879" w:rsidRDefault="00E912B9" w:rsidP="00283C6A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499,306</w:t>
            </w:r>
          </w:p>
        </w:tc>
      </w:tr>
    </w:tbl>
    <w:p w14:paraId="6ADABA90" w14:textId="77777777" w:rsidR="008806BE" w:rsidRPr="00667DBF" w:rsidRDefault="008806BE" w:rsidP="004C415D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  <w:bookmarkStart w:id="6" w:name="_Hlk25835012"/>
    </w:p>
    <w:p w14:paraId="4B9AFBAE" w14:textId="740097BB" w:rsidR="008806BE" w:rsidRDefault="003258BE" w:rsidP="00955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ผลขาดทุนทางภาษีที่ยังไม่ได้ใช้ซึ่ง</w:t>
      </w:r>
      <w:r w:rsidR="004108E9" w:rsidRPr="00645D31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</w:t>
      </w:r>
      <w:r w:rsidRPr="00645D31">
        <w:rPr>
          <w:rFonts w:asciiTheme="majorBidi" w:hAnsiTheme="majorBidi" w:cstheme="majorBidi"/>
          <w:spacing w:val="8"/>
          <w:sz w:val="30"/>
          <w:szCs w:val="30"/>
          <w:cs/>
        </w:rPr>
        <w:t>ยังไม่ได้รับรู้เป็นสินทรัพย์ภาษีเงินได้รอการตัดบัญชีเป็น</w:t>
      </w:r>
      <w:r w:rsidRPr="004C415D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="00076D4C" w:rsidRPr="00CD5FE4">
        <w:rPr>
          <w:rFonts w:asciiTheme="majorBidi" w:hAnsiTheme="majorBidi" w:cstheme="majorBidi"/>
          <w:sz w:val="30"/>
          <w:szCs w:val="30"/>
        </w:rPr>
        <w:t>257</w:t>
      </w:r>
      <w:bookmarkEnd w:id="6"/>
      <w:r w:rsidR="001A725C" w:rsidRPr="00CD5FE4">
        <w:rPr>
          <w:rFonts w:asciiTheme="majorBidi" w:hAnsiTheme="majorBidi" w:cstheme="majorBidi"/>
          <w:sz w:val="30"/>
          <w:szCs w:val="30"/>
        </w:rPr>
        <w:t>2</w:t>
      </w:r>
      <w:r w:rsidR="008806B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4DDA4F" w14:textId="1FE0C67E" w:rsidR="004A0E6E" w:rsidRPr="002E788B" w:rsidRDefault="004A0E6E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E788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0D2B9563" w14:textId="24FB4D0D" w:rsidR="004A0E6E" w:rsidRPr="009375A5" w:rsidRDefault="004A0E6E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2D8A6C2A" w14:textId="77777777" w:rsidR="00080D8B" w:rsidRPr="009D7F7C" w:rsidRDefault="00080D8B" w:rsidP="0008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/>
        <w:rPr>
          <w:rFonts w:ascii="Angsana New" w:hAnsi="Angsana New"/>
          <w:sz w:val="30"/>
          <w:szCs w:val="30"/>
        </w:rPr>
      </w:pPr>
      <w:bookmarkStart w:id="7" w:name="_Hlk155791270"/>
      <w:r w:rsidRPr="00450795">
        <w:rPr>
          <w:rFonts w:ascii="Angsana New" w:hAnsi="Angsana New"/>
          <w:sz w:val="30"/>
          <w:szCs w:val="30"/>
          <w:cs/>
        </w:rPr>
        <w:t>การเปลี่ยนเเปลงของหนี้สินที่มีสาระสำคัญที่เกิดจากกิจกรรมจัดหาเงินเป็นดังนี้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bookmarkEnd w:id="7"/>
    <w:p w14:paraId="28F58FA2" w14:textId="77777777" w:rsidR="00080D8B" w:rsidRPr="009375A5" w:rsidRDefault="00080D8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B69AF36" w14:textId="42E27164" w:rsidR="00C80AEE" w:rsidRPr="00293389" w:rsidRDefault="0074613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  <w:lang w:val="en-US"/>
        </w:rPr>
      </w:pPr>
      <w:r w:rsidRPr="00746137">
        <w:rPr>
          <w:noProof/>
        </w:rPr>
        <w:drawing>
          <wp:inline distT="0" distB="0" distL="0" distR="0" wp14:anchorId="0E54A4F7" wp14:editId="74D85187">
            <wp:extent cx="5760720" cy="53492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4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C2169" w14:textId="615DA476" w:rsidR="00EF4406" w:rsidRDefault="00EF4406" w:rsidP="00363F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</w:rPr>
      </w:pPr>
    </w:p>
    <w:p w14:paraId="607B2CD0" w14:textId="39B5ABF1" w:rsidR="00555BD3" w:rsidRDefault="00555BD3" w:rsidP="00363F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4148EBA" w14:textId="77777777" w:rsidR="00840D44" w:rsidRDefault="00840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4E6678" w14:textId="3DC83135" w:rsidR="003F73DD" w:rsidRPr="00D83037" w:rsidRDefault="00C84A7F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4ECD1284" w14:textId="77777777" w:rsidR="00221E28" w:rsidRPr="00B95CC8" w:rsidRDefault="00221E28" w:rsidP="00D83037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275"/>
        <w:gridCol w:w="1642"/>
        <w:gridCol w:w="313"/>
        <w:gridCol w:w="1731"/>
      </w:tblGrid>
      <w:tr w:rsidR="00EF4406" w:rsidRPr="0083676C" w14:paraId="176068BB" w14:textId="77777777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124AD14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8" w:name="_Hlk57303917"/>
          </w:p>
        </w:tc>
        <w:tc>
          <w:tcPr>
            <w:tcW w:w="1275" w:type="dxa"/>
            <w:shd w:val="clear" w:color="auto" w:fill="auto"/>
            <w:vAlign w:val="bottom"/>
          </w:tcPr>
          <w:p w14:paraId="5B4A3314" w14:textId="462874BE" w:rsidR="00EF4406" w:rsidRPr="009C6D75" w:rsidRDefault="009C6D75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D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8967443" w14:textId="7127EB0D" w:rsidR="00EF4406" w:rsidRPr="00E36CBE" w:rsidRDefault="00DD49BF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256</w:t>
            </w:r>
            <w:r w:rsidR="00F6158A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FF7EFB4" w14:textId="77777777" w:rsidR="00EF4406" w:rsidRPr="00E36CBE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5B3AE53" w14:textId="4E12FAD3" w:rsidR="00EF4406" w:rsidRPr="00E36CBE" w:rsidRDefault="00DD49BF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256</w:t>
            </w:r>
            <w:r w:rsidR="00F6158A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EF4406" w:rsidRPr="0083676C" w14:paraId="41D15969" w14:textId="21C041D0" w:rsidTr="00B5560A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26BA12B7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61D30" w14:textId="77777777" w:rsidR="00EF4406" w:rsidRPr="0083676C" w:rsidRDefault="00EF4406" w:rsidP="00F4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4A55935C" w14:textId="2F2B87BC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</w:tr>
      <w:tr w:rsidR="00EF4406" w:rsidRPr="0083676C" w14:paraId="7FE5BF2C" w14:textId="7777777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CDB9E2A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8447AF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bottom"/>
          </w:tcPr>
          <w:p w14:paraId="2A4EF678" w14:textId="34296D6B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36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3676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F4406" w:rsidRPr="0083676C" w14:paraId="7691529A" w14:textId="41CEF4C9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5952CA4C" w14:textId="77777777" w:rsidR="00EF4406" w:rsidRPr="0083676C" w:rsidRDefault="00EF4406" w:rsidP="00E15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13D83" w14:textId="77777777" w:rsidR="00EF4406" w:rsidRPr="0083676C" w:rsidRDefault="00EF4406" w:rsidP="0004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3BE18E1A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BBC14B8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973C8F6" w14:textId="77777777" w:rsidR="00EF4406" w:rsidRPr="0083676C" w:rsidRDefault="00EF4406" w:rsidP="00EF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58A" w:rsidRPr="0083676C" w14:paraId="5F2176CC" w14:textId="2B3ACA5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3A5489A" w14:textId="77777777" w:rsidR="00F6158A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9FDC97A" w14:textId="53E2D729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3E3C24" w14:textId="77777777" w:rsidR="00F6158A" w:rsidRPr="00C37F8D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69606B9" w14:textId="3100760A" w:rsidR="00F6158A" w:rsidRPr="00C37F8D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6,386,984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6A401CE" w14:textId="77777777" w:rsidR="00F6158A" w:rsidRPr="00C37F8D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CE6008B" w14:textId="56E00626" w:rsidR="00F6158A" w:rsidRPr="00C37F8D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337</w:t>
            </w:r>
            <w:r w:rsidR="00F6158A"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590</w:t>
            </w:r>
          </w:p>
        </w:tc>
      </w:tr>
      <w:tr w:rsidR="00F6158A" w:rsidRPr="0083676C" w14:paraId="23D3DF57" w14:textId="0C6199D7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FE70ED0" w14:textId="42240E32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5A0E10" w14:textId="1C12EA00" w:rsidR="00F6158A" w:rsidRPr="009C6D75" w:rsidRDefault="009C6D75" w:rsidP="009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D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1DA507B" w14:textId="4B759961" w:rsidR="00F6158A" w:rsidRPr="0083676C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6,703,071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39A22C45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1D892245" w14:textId="491B3AFB" w:rsidR="00F6158A" w:rsidRPr="003945D1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13</w:t>
            </w:r>
            <w:r w:rsidR="00F6158A"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896</w:t>
            </w:r>
            <w:r w:rsidR="00F6158A"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020</w:t>
            </w:r>
          </w:p>
        </w:tc>
      </w:tr>
      <w:tr w:rsidR="00F6158A" w:rsidRPr="0083676C" w14:paraId="2854E421" w14:textId="713309C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A0E823E" w14:textId="77777777" w:rsidR="00F6158A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หนี้สินตามสัญญาเช่าส่วนที่ถึงกำหนดชำระ</w:t>
            </w:r>
          </w:p>
          <w:p w14:paraId="13CF4FBE" w14:textId="720AF965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DF244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93E94E" w14:textId="64D2AE6B" w:rsidR="00F6158A" w:rsidRPr="0083676C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201,525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7C0A3C4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24575299" w14:textId="3EB1D1D7" w:rsidR="00F6158A" w:rsidRPr="003945D1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161</w:t>
            </w:r>
            <w:r w:rsidR="00F6158A"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784</w:t>
            </w:r>
          </w:p>
        </w:tc>
      </w:tr>
      <w:tr w:rsidR="00F6158A" w:rsidRPr="0083676C" w14:paraId="5DF87664" w14:textId="50E00DE3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281FA606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47706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DDF3" w14:textId="7CF8111F" w:rsidR="00F6158A" w:rsidRPr="00FB155D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B155D">
              <w:rPr>
                <w:rFonts w:asciiTheme="majorBidi" w:hAnsiTheme="majorBidi" w:cstheme="majorBidi"/>
                <w:b/>
                <w:sz w:val="30"/>
                <w:szCs w:val="30"/>
              </w:rPr>
              <w:t>13,291,580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2E4C8B2A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38BD2" w14:textId="49855CBC" w:rsidR="00F6158A" w:rsidRPr="00673980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73980">
              <w:rPr>
                <w:rFonts w:asciiTheme="majorBidi" w:hAnsiTheme="majorBidi"/>
                <w:b/>
                <w:sz w:val="30"/>
                <w:szCs w:val="30"/>
              </w:rPr>
              <w:t>14</w:t>
            </w:r>
            <w:r w:rsidR="00F6158A" w:rsidRPr="00673980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673980">
              <w:rPr>
                <w:rFonts w:asciiTheme="majorBidi" w:hAnsiTheme="majorBidi"/>
                <w:b/>
                <w:sz w:val="30"/>
                <w:szCs w:val="30"/>
              </w:rPr>
              <w:t>395</w:t>
            </w:r>
            <w:r w:rsidR="00F6158A" w:rsidRPr="00673980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673980">
              <w:rPr>
                <w:rFonts w:asciiTheme="majorBidi" w:hAnsiTheme="majorBidi"/>
                <w:b/>
                <w:sz w:val="30"/>
                <w:szCs w:val="30"/>
              </w:rPr>
              <w:t>394</w:t>
            </w:r>
          </w:p>
        </w:tc>
      </w:tr>
      <w:tr w:rsidR="00F6158A" w:rsidRPr="0083676C" w14:paraId="42A85104" w14:textId="0367D45B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394150E4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F9A58F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151284E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76AC6098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E029224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158A" w:rsidRPr="0083676C" w14:paraId="098039AA" w14:textId="06422491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4BBF861B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7DC5E9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61E4825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</w:pPr>
          </w:p>
        </w:tc>
        <w:tc>
          <w:tcPr>
            <w:tcW w:w="313" w:type="dxa"/>
            <w:shd w:val="clear" w:color="auto" w:fill="auto"/>
            <w:vAlign w:val="bottom"/>
          </w:tcPr>
          <w:p w14:paraId="6D6B6332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4BC970A5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</w:tr>
      <w:tr w:rsidR="00F6158A" w:rsidRPr="0083676C" w14:paraId="16C28344" w14:textId="5F4694D8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09D4FD5B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7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E51EF3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16E132A9" w14:textId="03C0B7CD" w:rsidR="00F6158A" w:rsidRPr="0083676C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578,13</w:t>
            </w:r>
            <w:r w:rsidR="00BF3CC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2ABC61C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1" w:type="dxa"/>
            <w:shd w:val="clear" w:color="auto" w:fill="auto"/>
            <w:vAlign w:val="bottom"/>
          </w:tcPr>
          <w:p w14:paraId="72DC16C8" w14:textId="643EE636" w:rsidR="00F6158A" w:rsidRPr="0083676C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609</w:t>
            </w:r>
            <w:r w:rsidR="00F6158A" w:rsidRPr="00E36C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sz w:val="30"/>
                <w:szCs w:val="30"/>
              </w:rPr>
              <w:t>238</w:t>
            </w:r>
          </w:p>
        </w:tc>
      </w:tr>
      <w:tr w:rsidR="00F6158A" w:rsidRPr="0083676C" w14:paraId="5C3F8731" w14:textId="338627E4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1011B09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99DC6F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A6431" w14:textId="2C77DEA5" w:rsidR="00F6158A" w:rsidRPr="00EF4406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578,13</w:t>
            </w:r>
            <w:r w:rsidR="00BF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1849B20D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06388" w14:textId="4E03ADEA" w:rsidR="00F6158A" w:rsidRPr="0083676C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D49BF">
              <w:rPr>
                <w:rFonts w:asciiTheme="majorBidi" w:hAnsiTheme="majorBidi"/>
                <w:b/>
                <w:bCs/>
                <w:sz w:val="30"/>
                <w:szCs w:val="30"/>
              </w:rPr>
              <w:t>609</w:t>
            </w:r>
            <w:r w:rsidR="00F6158A"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b/>
                <w:bCs/>
                <w:sz w:val="30"/>
                <w:szCs w:val="30"/>
              </w:rPr>
              <w:t>238</w:t>
            </w:r>
          </w:p>
        </w:tc>
      </w:tr>
      <w:tr w:rsidR="00F6158A" w:rsidRPr="0083676C" w14:paraId="416945D5" w14:textId="0C37D50C" w:rsidTr="00B5560A">
        <w:trPr>
          <w:trHeight w:val="20"/>
        </w:trPr>
        <w:tc>
          <w:tcPr>
            <w:tcW w:w="3828" w:type="dxa"/>
            <w:shd w:val="clear" w:color="auto" w:fill="auto"/>
          </w:tcPr>
          <w:p w14:paraId="16280FD9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1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ABCD23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97096" w14:textId="2A378B4F" w:rsidR="00F6158A" w:rsidRPr="0083676C" w:rsidRDefault="00FB155D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13,869,716</w:t>
            </w:r>
          </w:p>
        </w:tc>
        <w:tc>
          <w:tcPr>
            <w:tcW w:w="313" w:type="dxa"/>
            <w:shd w:val="clear" w:color="auto" w:fill="auto"/>
            <w:vAlign w:val="bottom"/>
          </w:tcPr>
          <w:p w14:paraId="643CFEA1" w14:textId="77777777" w:rsidR="00F6158A" w:rsidRPr="0083676C" w:rsidRDefault="00F6158A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15B28" w14:textId="72A17C96" w:rsidR="00F6158A" w:rsidRPr="0083676C" w:rsidRDefault="00DD49BF" w:rsidP="00F61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49BF">
              <w:rPr>
                <w:rFonts w:asciiTheme="majorBidi" w:hAnsiTheme="majorBidi"/>
                <w:b/>
                <w:bCs/>
                <w:sz w:val="30"/>
                <w:szCs w:val="30"/>
              </w:rPr>
              <w:t>15</w:t>
            </w:r>
            <w:r w:rsidR="00F6158A"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b/>
                <w:bCs/>
                <w:sz w:val="30"/>
                <w:szCs w:val="30"/>
              </w:rPr>
              <w:t>004</w:t>
            </w:r>
            <w:r w:rsidR="00F6158A" w:rsidRPr="00E36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/>
                <w:b/>
                <w:bCs/>
                <w:sz w:val="30"/>
                <w:szCs w:val="30"/>
              </w:rPr>
              <w:t>632</w:t>
            </w:r>
          </w:p>
        </w:tc>
      </w:tr>
      <w:bookmarkEnd w:id="8"/>
    </w:tbl>
    <w:p w14:paraId="6DDDDCD7" w14:textId="77777777" w:rsidR="00611A9F" w:rsidRPr="009C6D75" w:rsidRDefault="00611A9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687B54E9" w14:textId="3609D5AF" w:rsidR="009C6D75" w:rsidRPr="00233F0B" w:rsidRDefault="009C6D75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3F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233F0B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4D614B" w:rsidRPr="00233F0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233F0B">
        <w:rPr>
          <w:rFonts w:asciiTheme="majorBidi" w:hAnsiTheme="majorBidi"/>
          <w:spacing w:val="-4"/>
          <w:sz w:val="30"/>
          <w:szCs w:val="30"/>
          <w:cs/>
        </w:rPr>
        <w:t>บริษัทมีสัญญาเงินกู้ยืมระยะสั้นในรูปแบบตั๋วสัญญาใช้เงินจากสถาบันการเงินในประเทศ</w:t>
      </w:r>
      <w:r w:rsidR="00233F0B">
        <w:rPr>
          <w:rFonts w:asciiTheme="majorBidi" w:hAnsiTheme="majorBidi"/>
          <w:spacing w:val="-4"/>
          <w:sz w:val="30"/>
          <w:szCs w:val="30"/>
          <w:cs/>
        </w:rPr>
        <w:br/>
      </w:r>
      <w:r w:rsidRPr="00233F0B">
        <w:rPr>
          <w:rFonts w:asciiTheme="majorBidi" w:hAnsiTheme="majorBidi"/>
          <w:spacing w:val="-4"/>
          <w:sz w:val="30"/>
          <w:szCs w:val="30"/>
          <w:cs/>
        </w:rPr>
        <w:t>หลายแห่ง</w:t>
      </w:r>
      <w:r w:rsidRPr="00233F0B">
        <w:rPr>
          <w:rFonts w:asciiTheme="majorBidi" w:hAnsiTheme="majorBidi"/>
          <w:sz w:val="30"/>
          <w:szCs w:val="30"/>
          <w:cs/>
        </w:rPr>
        <w:t xml:space="preserve">เป็นเงินกู้ยืมที่ไม่มีหลักประกัน เป็นจำนวนเงิน </w:t>
      </w:r>
      <w:r w:rsidRPr="00233F0B">
        <w:rPr>
          <w:rFonts w:asciiTheme="majorBidi" w:hAnsiTheme="majorBidi"/>
          <w:sz w:val="30"/>
          <w:szCs w:val="30"/>
        </w:rPr>
        <w:t>6,000</w:t>
      </w:r>
      <w:r w:rsidRPr="00233F0B">
        <w:rPr>
          <w:rFonts w:asciiTheme="majorBidi" w:hAnsiTheme="majorBidi" w:hint="cs"/>
          <w:sz w:val="30"/>
          <w:szCs w:val="30"/>
          <w:cs/>
        </w:rPr>
        <w:t xml:space="preserve"> ล้านบาท เงินกู้ยืมดังกล่าวมีอัตราดอกเบี้ยคงที่ร้อยละ </w:t>
      </w:r>
      <w:r w:rsidRPr="00233F0B">
        <w:rPr>
          <w:rFonts w:asciiTheme="majorBidi" w:hAnsiTheme="majorBidi"/>
          <w:sz w:val="30"/>
          <w:szCs w:val="30"/>
        </w:rPr>
        <w:t>2.30</w:t>
      </w:r>
      <w:r w:rsidRPr="00233F0B">
        <w:rPr>
          <w:rFonts w:asciiTheme="majorBidi" w:hAnsiTheme="majorBidi" w:hint="cs"/>
          <w:sz w:val="30"/>
          <w:szCs w:val="30"/>
          <w:cs/>
        </w:rPr>
        <w:t xml:space="preserve"> </w:t>
      </w:r>
      <w:r w:rsidRPr="00233F0B">
        <w:rPr>
          <w:rFonts w:asciiTheme="majorBidi" w:hAnsiTheme="majorBidi"/>
          <w:sz w:val="30"/>
          <w:szCs w:val="30"/>
        </w:rPr>
        <w:t>-</w:t>
      </w:r>
      <w:r w:rsidRPr="00233F0B">
        <w:rPr>
          <w:rFonts w:asciiTheme="majorBidi" w:hAnsiTheme="majorBidi" w:hint="cs"/>
          <w:sz w:val="30"/>
          <w:szCs w:val="30"/>
          <w:cs/>
        </w:rPr>
        <w:t xml:space="preserve"> </w:t>
      </w:r>
      <w:r w:rsidRPr="00233F0B">
        <w:rPr>
          <w:rFonts w:asciiTheme="majorBidi" w:hAnsiTheme="majorBidi"/>
          <w:sz w:val="30"/>
          <w:szCs w:val="30"/>
        </w:rPr>
        <w:t>2.36</w:t>
      </w:r>
      <w:r w:rsidRPr="00233F0B">
        <w:rPr>
          <w:rFonts w:asciiTheme="majorBidi" w:hAnsiTheme="majorBidi" w:hint="cs"/>
          <w:sz w:val="30"/>
          <w:szCs w:val="30"/>
          <w:cs/>
        </w:rPr>
        <w:t xml:space="preserve"> ต่อปี </w:t>
      </w:r>
      <w:r w:rsidRPr="00233F0B">
        <w:rPr>
          <w:rFonts w:asciiTheme="majorBidi" w:hAnsiTheme="majorBidi" w:hint="cs"/>
          <w:spacing w:val="2"/>
          <w:sz w:val="30"/>
          <w:szCs w:val="30"/>
          <w:cs/>
        </w:rPr>
        <w:t xml:space="preserve">และมีกำหนดชำระคืนภายใน </w:t>
      </w:r>
      <w:r w:rsidRPr="00233F0B">
        <w:rPr>
          <w:rFonts w:asciiTheme="majorBidi" w:hAnsiTheme="majorBidi"/>
          <w:spacing w:val="2"/>
          <w:sz w:val="30"/>
          <w:szCs w:val="30"/>
        </w:rPr>
        <w:t>2</w:t>
      </w:r>
      <w:r w:rsidRPr="00233F0B">
        <w:rPr>
          <w:rFonts w:asciiTheme="majorBidi" w:hAnsiTheme="majorBidi" w:hint="cs"/>
          <w:spacing w:val="2"/>
          <w:sz w:val="30"/>
          <w:szCs w:val="30"/>
          <w:cs/>
        </w:rPr>
        <w:t xml:space="preserve"> เดือนและเมื่อทวงถาม</w:t>
      </w:r>
      <w:r w:rsidRPr="00233F0B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233F0B">
        <w:rPr>
          <w:rFonts w:asciiTheme="majorBidi" w:hAnsiTheme="majorBidi" w:cstheme="majorBidi"/>
          <w:i/>
          <w:iCs/>
          <w:sz w:val="30"/>
          <w:szCs w:val="30"/>
        </w:rPr>
        <w:t xml:space="preserve">(2566 </w:t>
      </w:r>
      <w:r w:rsidRPr="00233F0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233F0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33F0B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Pr="00233F0B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5CBCB6D" w14:textId="77777777" w:rsidR="009C6D75" w:rsidRPr="00233F0B" w:rsidRDefault="009C6D75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61A58" w14:textId="5C250A13" w:rsidR="00370E82" w:rsidRPr="00233F0B" w:rsidRDefault="00370E82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233F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33F0B">
        <w:rPr>
          <w:rFonts w:asciiTheme="majorBidi" w:hAnsiTheme="majorBidi" w:cstheme="majorBidi"/>
          <w:sz w:val="30"/>
        </w:rPr>
        <w:t>31</w:t>
      </w:r>
      <w:r w:rsidRPr="00233F0B">
        <w:rPr>
          <w:rFonts w:asciiTheme="majorBidi" w:hAnsiTheme="majorBidi"/>
          <w:sz w:val="30"/>
          <w:szCs w:val="30"/>
          <w:cs/>
        </w:rPr>
        <w:t xml:space="preserve"> </w:t>
      </w:r>
      <w:r w:rsidRPr="00233F0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33F0B">
        <w:rPr>
          <w:rFonts w:asciiTheme="majorBidi" w:hAnsiTheme="majorBidi" w:cstheme="majorBidi"/>
          <w:sz w:val="30"/>
        </w:rPr>
        <w:t>256</w:t>
      </w:r>
      <w:r w:rsidR="00343321" w:rsidRPr="00233F0B">
        <w:rPr>
          <w:rFonts w:asciiTheme="majorBidi" w:hAnsiTheme="majorBidi" w:cstheme="majorBidi"/>
          <w:sz w:val="30"/>
        </w:rPr>
        <w:t>7</w:t>
      </w:r>
      <w:r w:rsidRPr="00233F0B">
        <w:rPr>
          <w:rFonts w:asciiTheme="majorBidi" w:hAnsiTheme="majorBidi"/>
          <w:sz w:val="30"/>
          <w:szCs w:val="30"/>
          <w:cs/>
        </w:rPr>
        <w:t xml:space="preserve"> </w:t>
      </w:r>
      <w:r w:rsidRPr="00233F0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กลุ่มบริษัทมีวงเงินเบิกเกินบัญชี</w:t>
      </w:r>
      <w:r w:rsidR="00052B95" w:rsidRPr="00233F0B">
        <w:rPr>
          <w:rFonts w:asciiTheme="majorBidi" w:hAnsiTheme="majorBidi" w:cstheme="majorBidi"/>
          <w:sz w:val="30"/>
          <w:szCs w:val="30"/>
          <w:cs/>
        </w:rPr>
        <w:t>และวงเงินสินเชื่ออื่นกับ</w:t>
      </w:r>
      <w:r w:rsidRPr="00233F0B">
        <w:rPr>
          <w:rFonts w:asciiTheme="majorBidi" w:hAnsiTheme="majorBidi" w:cstheme="majorBidi"/>
          <w:sz w:val="30"/>
          <w:szCs w:val="30"/>
          <w:cs/>
        </w:rPr>
        <w:t>ธนาคารหลายแห่งจำนวนเงินประมาณ</w:t>
      </w:r>
      <w:r w:rsidRPr="00233F0B">
        <w:rPr>
          <w:rFonts w:asciiTheme="majorBidi" w:hAnsiTheme="majorBidi"/>
          <w:sz w:val="30"/>
          <w:szCs w:val="30"/>
          <w:cs/>
        </w:rPr>
        <w:t xml:space="preserve"> </w:t>
      </w:r>
      <w:r w:rsidR="009C6D75" w:rsidRPr="00233F0B">
        <w:rPr>
          <w:rFonts w:asciiTheme="majorBidi" w:hAnsiTheme="majorBidi"/>
          <w:sz w:val="30"/>
          <w:szCs w:val="30"/>
        </w:rPr>
        <w:t>2,</w:t>
      </w:r>
      <w:r w:rsidR="00215974" w:rsidRPr="00233F0B">
        <w:rPr>
          <w:rFonts w:asciiTheme="majorBidi" w:hAnsiTheme="majorBidi" w:cstheme="majorBidi"/>
          <w:sz w:val="30"/>
        </w:rPr>
        <w:t>495</w:t>
      </w:r>
      <w:r w:rsidR="00BF7CBB" w:rsidRPr="00233F0B">
        <w:rPr>
          <w:rFonts w:asciiTheme="majorBidi" w:hAnsiTheme="majorBidi"/>
          <w:sz w:val="30"/>
          <w:szCs w:val="30"/>
          <w:cs/>
        </w:rPr>
        <w:t xml:space="preserve"> </w:t>
      </w:r>
      <w:r w:rsidRPr="00233F0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33F0B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233F0B">
        <w:rPr>
          <w:rFonts w:asciiTheme="majorBidi" w:hAnsiTheme="majorBidi" w:cstheme="majorBidi"/>
          <w:i/>
          <w:sz w:val="30"/>
        </w:rPr>
        <w:t>256</w:t>
      </w:r>
      <w:r w:rsidR="00343321" w:rsidRPr="00233F0B">
        <w:rPr>
          <w:rFonts w:asciiTheme="majorBidi" w:hAnsiTheme="majorBidi" w:cstheme="majorBidi"/>
          <w:i/>
          <w:sz w:val="30"/>
        </w:rPr>
        <w:t>6</w:t>
      </w:r>
      <w:r w:rsidRPr="00233F0B">
        <w:rPr>
          <w:rFonts w:asciiTheme="majorBidi" w:hAnsiTheme="majorBidi"/>
          <w:i/>
          <w:iCs/>
          <w:sz w:val="30"/>
          <w:szCs w:val="30"/>
          <w:cs/>
        </w:rPr>
        <w:t>:</w:t>
      </w:r>
      <w:r w:rsidRPr="00233F0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F7CBB" w:rsidRPr="00233F0B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343321" w:rsidRPr="00233F0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33F0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233F0B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66ECB86E" w14:textId="35578B7B" w:rsidR="00EF4406" w:rsidRPr="0000539E" w:rsidRDefault="00EF4406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val="en-US" w:bidi="th-TH"/>
        </w:rPr>
      </w:pPr>
    </w:p>
    <w:p w14:paraId="08732ECC" w14:textId="751E76F6" w:rsidR="0029293E" w:rsidRPr="004D614B" w:rsidRDefault="004415E1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33F0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ในปี </w:t>
      </w:r>
      <w:r w:rsidRPr="00233F0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43321" w:rsidRPr="00233F0B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233F0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9293E" w:rsidRPr="00233F0B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เงินกู้ยืมระยะสั้</w:t>
      </w:r>
      <w:r w:rsidR="0029293E" w:rsidRPr="00233F0B">
        <w:rPr>
          <w:rFonts w:asciiTheme="majorBidi" w:hAnsiTheme="majorBidi" w:cstheme="majorBidi"/>
          <w:sz w:val="30"/>
          <w:szCs w:val="30"/>
          <w:cs/>
          <w:lang w:val="en-US" w:bidi="th-TH"/>
        </w:rPr>
        <w:t>น</w:t>
      </w:r>
      <w:r w:rsidR="0029293E" w:rsidRPr="00233F0B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ของกลุ่มบริษัทมีอัตราดอกเบี้ย</w:t>
      </w:r>
      <w:r w:rsidR="0029293E" w:rsidRPr="00233F0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9293E" w:rsidRPr="00233F0B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="00E11A1B" w:rsidRPr="00233F0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56B58" w:rsidRPr="00233F0B">
        <w:rPr>
          <w:rFonts w:asciiTheme="majorBidi" w:hAnsiTheme="majorBidi" w:cstheme="majorBidi"/>
          <w:sz w:val="30"/>
          <w:szCs w:val="30"/>
          <w:lang w:val="en-US" w:bidi="th-TH"/>
        </w:rPr>
        <w:t>0.84</w:t>
      </w:r>
      <w:r w:rsidR="00C67442" w:rsidRPr="00233F0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30FD" w:rsidRPr="00233F0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680A7A" w:rsidRPr="00233F0B">
        <w:rPr>
          <w:rFonts w:asciiTheme="majorBidi" w:hAnsiTheme="majorBidi" w:cstheme="majorBidi"/>
          <w:sz w:val="30"/>
          <w:szCs w:val="30"/>
          <w:lang w:val="en-US" w:bidi="th-TH"/>
        </w:rPr>
        <w:t>6.35</w:t>
      </w:r>
      <w:r w:rsidR="00BF7CBB" w:rsidRPr="00233F0B" w:rsidDel="00BF7CB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9293E" w:rsidRPr="00233F0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ต่อปี </w:t>
      </w:r>
      <w:r w:rsidR="0029293E" w:rsidRPr="00233F0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29293E" w:rsidRPr="00233F0B">
        <w:rPr>
          <w:rFonts w:asciiTheme="majorBidi" w:hAnsiTheme="majorBidi" w:cstheme="majorBidi"/>
          <w:i/>
          <w:sz w:val="30"/>
        </w:rPr>
        <w:t>256</w:t>
      </w:r>
      <w:r w:rsidR="00343321" w:rsidRPr="00233F0B">
        <w:rPr>
          <w:rFonts w:asciiTheme="majorBidi" w:hAnsiTheme="majorBidi" w:cstheme="majorBidi"/>
          <w:i/>
          <w:sz w:val="30"/>
        </w:rPr>
        <w:t>6</w:t>
      </w:r>
      <w:r w:rsidR="0029293E" w:rsidRPr="00E11A1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: ร้อย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ละ 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F7CB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29293E"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ถึง 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F7CB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.</w:t>
      </w:r>
      <w:r w:rsidR="00343321">
        <w:rPr>
          <w:rFonts w:asciiTheme="majorBidi" w:hAnsiTheme="majorBidi" w:cstheme="majorBidi"/>
          <w:i/>
          <w:iCs/>
          <w:sz w:val="30"/>
          <w:szCs w:val="30"/>
          <w:lang w:bidi="th-TH"/>
        </w:rPr>
        <w:t>1</w:t>
      </w:r>
      <w:r w:rsidR="00BF7CBB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9293E" w:rsidRPr="000330FD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  <w:r w:rsidR="0029293E" w:rsidRPr="000330F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ต่อปี)</w:t>
      </w:r>
    </w:p>
    <w:p w14:paraId="385A6D38" w14:textId="77777777" w:rsidR="0029293E" w:rsidRPr="00B95CC8" w:rsidRDefault="0029293E" w:rsidP="00EF440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5A5632B9" w14:textId="77777777" w:rsidR="00EF4406" w:rsidRDefault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69BA482" w14:textId="581936BF" w:rsidR="00D85450" w:rsidRPr="00283879" w:rsidRDefault="00A50FE0" w:rsidP="005918DD">
      <w:pPr>
        <w:pStyle w:val="ListParagraph"/>
        <w:numPr>
          <w:ilvl w:val="0"/>
          <w:numId w:val="17"/>
        </w:numPr>
        <w:tabs>
          <w:tab w:val="left" w:pos="562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C02B1B2" w14:textId="77777777" w:rsidR="00D85450" w:rsidRPr="00B95CC8" w:rsidRDefault="00D8545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2E67C26C" w14:textId="53F997E2" w:rsidR="00D85450" w:rsidRPr="00EF4406" w:rsidRDefault="00273F73" w:rsidP="00EF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EF440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จ่ายค่าชดเชยผลประโยชน์</w:t>
      </w:r>
      <w:r w:rsidR="003125F2" w:rsidRPr="00EF4406">
        <w:rPr>
          <w:rFonts w:asciiTheme="majorBidi" w:hAnsiTheme="majorBidi" w:cstheme="majorBidi"/>
          <w:spacing w:val="-2"/>
          <w:sz w:val="30"/>
          <w:szCs w:val="30"/>
          <w:cs/>
        </w:rPr>
        <w:t>ที่กำหนดไว้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A62C3E" w:rsidRPr="00EF440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C5F71" w:rsidRPr="00EF4406">
        <w:rPr>
          <w:rFonts w:asciiTheme="majorBidi" w:hAnsiTheme="majorBidi" w:cstheme="majorBidi"/>
          <w:spacing w:val="-2"/>
          <w:sz w:val="30"/>
        </w:rPr>
        <w:t>2541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</w:t>
      </w:r>
      <w:r w:rsidR="00CE5B2F" w:rsidRPr="00EF44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450" w:rsidRPr="00EF4406">
        <w:rPr>
          <w:rFonts w:asciiTheme="majorBidi" w:hAnsiTheme="majorBidi" w:cstheme="majorBidi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5D9A6B05" w14:textId="77777777" w:rsidR="00C54040" w:rsidRPr="00B95CC8" w:rsidRDefault="00C5404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088B17" w14:textId="670E71D5" w:rsidR="0083720C" w:rsidRPr="00EF4406" w:rsidRDefault="0083720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  <w:shd w:val="clear" w:color="auto" w:fill="D9D9D9"/>
        </w:rPr>
      </w:pPr>
      <w:r w:rsidRPr="00EF4406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Pr="00EF4406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A62C3E" w:rsidRPr="00EF4406">
        <w:rPr>
          <w:rFonts w:asciiTheme="majorBidi" w:hAnsiTheme="majorBidi"/>
          <w:sz w:val="30"/>
          <w:szCs w:val="30"/>
          <w:cs/>
        </w:rPr>
        <w:t xml:space="preserve"> </w:t>
      </w:r>
      <w:r w:rsidR="00170674" w:rsidRPr="00EF4406">
        <w:rPr>
          <w:rFonts w:asciiTheme="majorBidi" w:hAnsiTheme="majorBidi"/>
          <w:sz w:val="30"/>
          <w:szCs w:val="30"/>
          <w:cs/>
        </w:rPr>
        <w:t xml:space="preserve">ความเสี่ยงของช่วงชีวิต </w:t>
      </w:r>
      <w:r w:rsidR="00912FFC" w:rsidRPr="00EF4406">
        <w:rPr>
          <w:rFonts w:asciiTheme="majorBidi" w:hAnsiTheme="majorBidi" w:hint="cs"/>
          <w:sz w:val="30"/>
          <w:szCs w:val="30"/>
          <w:cs/>
        </w:rPr>
        <w:t>และ</w:t>
      </w:r>
      <w:r w:rsidR="00170674" w:rsidRPr="00EF4406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6171D18F" w14:textId="77777777" w:rsidR="00BA03C4" w:rsidRPr="00B95CC8" w:rsidRDefault="00BA03C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A9111E3" w14:textId="11CB5764" w:rsidR="00D85450" w:rsidRPr="00D83037" w:rsidRDefault="00AB5592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pacing w:val="-2"/>
          <w:sz w:val="30"/>
        </w:rPr>
      </w:pPr>
      <w:r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ประมาณการหนี้สินไม่หมุนเวียนสำหรับ</w:t>
      </w:r>
      <w:r w:rsidR="00D85450"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ผลประโยชน์พนักงานใน</w:t>
      </w:r>
      <w:r w:rsidR="000D5085" w:rsidRPr="00C058E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งบฐานะการเงิน</w:t>
      </w:r>
      <w:r w:rsidR="00080D8B" w:rsidRPr="00C058E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รวม</w:t>
      </w:r>
      <w:r w:rsidR="00A62C3E" w:rsidRPr="00E11A1B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ณ</w:t>
      </w:r>
      <w:r w:rsidR="00A62C3E" w:rsidRPr="00E11A1B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E11A1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วันที่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EC5F71" w:rsidRPr="00D83037">
        <w:rPr>
          <w:rFonts w:asciiTheme="majorBidi" w:hAnsiTheme="majorBidi" w:cstheme="majorBidi"/>
          <w:i/>
          <w:iCs/>
          <w:spacing w:val="-2"/>
          <w:sz w:val="30"/>
        </w:rPr>
        <w:t>31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D85450" w:rsidRPr="00D8303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A62C3E" w:rsidRPr="00D83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</w:p>
    <w:p w14:paraId="2D918721" w14:textId="77777777" w:rsidR="000B54AB" w:rsidRPr="00B95CC8" w:rsidRDefault="000B54A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1"/>
        <w:gridCol w:w="1242"/>
        <w:gridCol w:w="264"/>
        <w:gridCol w:w="1242"/>
      </w:tblGrid>
      <w:tr w:rsidR="005113BA" w:rsidRPr="00283879" w14:paraId="7CEE164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A67E8C4" w14:textId="77777777" w:rsidR="005113BA" w:rsidRPr="00940F53" w:rsidRDefault="005113BA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1F595CA1" w14:textId="414A9C11" w:rsidR="005113BA" w:rsidRPr="00940F53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/>
                <w:sz w:val="30"/>
              </w:rPr>
              <w:t>256</w:t>
            </w:r>
            <w:r w:rsidR="00DA74BA" w:rsidRPr="00940F5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64" w:type="dxa"/>
            <w:vAlign w:val="bottom"/>
          </w:tcPr>
          <w:p w14:paraId="42435385" w14:textId="77777777" w:rsidR="005113BA" w:rsidRPr="00940F53" w:rsidRDefault="005113BA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2BE7F6A6" w14:textId="737BECCA" w:rsidR="005113BA" w:rsidRPr="00940F53" w:rsidRDefault="00EC5F71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/>
                <w:sz w:val="30"/>
              </w:rPr>
              <w:t>256</w:t>
            </w:r>
            <w:r w:rsidR="00DA74BA" w:rsidRPr="00940F53"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627EBE" w:rsidRPr="00283879" w14:paraId="19BEA721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54D93858" w14:textId="77777777" w:rsidR="00627EBE" w:rsidRPr="00940F53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  <w:vAlign w:val="bottom"/>
          </w:tcPr>
          <w:p w14:paraId="2C537BBC" w14:textId="3D84E82B" w:rsidR="00627EBE" w:rsidRPr="00940F53" w:rsidRDefault="00627EBE" w:rsidP="0083676C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F5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940F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354FE" w:rsidRPr="00940F5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7EBE" w:rsidRPr="00283879" w14:paraId="39A5CBC8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1EF942CD" w14:textId="47B2A1AF" w:rsidR="00627EBE" w:rsidRPr="00940F53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  <w:vAlign w:val="bottom"/>
          </w:tcPr>
          <w:p w14:paraId="5B84875D" w14:textId="77777777" w:rsidR="00627EBE" w:rsidRPr="00940F53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64" w:type="dxa"/>
            <w:vAlign w:val="bottom"/>
          </w:tcPr>
          <w:p w14:paraId="0649F346" w14:textId="77777777" w:rsidR="00627EBE" w:rsidRPr="00940F53" w:rsidRDefault="00627EBE" w:rsidP="00836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5E067AE7" w14:textId="77777777" w:rsidR="00627EBE" w:rsidRPr="00940F53" w:rsidRDefault="00627EBE" w:rsidP="0083676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</w:tr>
      <w:tr w:rsidR="00DA74BA" w:rsidRPr="00283879" w14:paraId="02AA23F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288785A9" w14:textId="5075239A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0F53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42" w:type="dxa"/>
            <w:vAlign w:val="bottom"/>
          </w:tcPr>
          <w:p w14:paraId="721F5B3D" w14:textId="07811BEB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 w:rsidRPr="00940F53">
              <w:rPr>
                <w:rFonts w:asciiTheme="majorBidi" w:hAnsiTheme="majorBidi" w:cstheme="majorBidi"/>
                <w:sz w:val="30"/>
                <w:lang w:val="en-US" w:bidi="th-TH"/>
              </w:rPr>
              <w:t>1,120,707</w:t>
            </w:r>
          </w:p>
        </w:tc>
        <w:tc>
          <w:tcPr>
            <w:tcW w:w="264" w:type="dxa"/>
            <w:vAlign w:val="bottom"/>
          </w:tcPr>
          <w:p w14:paraId="37FC31DD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6111CB1E" w14:textId="741BCE1E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940F53">
              <w:rPr>
                <w:rFonts w:asciiTheme="majorBidi" w:hAnsiTheme="majorBidi" w:cstheme="majorBidi"/>
                <w:sz w:val="30"/>
                <w:lang w:val="en-US" w:bidi="th-TH"/>
              </w:rPr>
              <w:t>1,063,006</w:t>
            </w:r>
          </w:p>
        </w:tc>
      </w:tr>
      <w:tr w:rsidR="00DA74BA" w:rsidRPr="00283879" w14:paraId="15A859A0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65A47120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F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94D3A8" w14:textId="613E713F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 w:rsidRPr="00940F53">
              <w:rPr>
                <w:rFonts w:asciiTheme="majorBidi" w:hAnsiTheme="majorBidi" w:cstheme="majorBidi"/>
                <w:sz w:val="30"/>
                <w:lang w:val="en-US" w:bidi="th-TH"/>
              </w:rPr>
              <w:t>37,069</w:t>
            </w:r>
          </w:p>
        </w:tc>
        <w:tc>
          <w:tcPr>
            <w:tcW w:w="264" w:type="dxa"/>
            <w:vAlign w:val="bottom"/>
          </w:tcPr>
          <w:p w14:paraId="1888B79D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FF8C4F2" w14:textId="6A872B54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/>
                <w:sz w:val="30"/>
                <w:lang w:val="en-US" w:bidi="th-TH"/>
              </w:rPr>
              <w:t>26,390</w:t>
            </w:r>
          </w:p>
        </w:tc>
      </w:tr>
      <w:tr w:rsidR="00DA74BA" w:rsidRPr="00283879" w14:paraId="1C4C2356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0744EA1" w14:textId="11260508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0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8F960AA" w14:textId="47EBDB7E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  <w:t>1,157,776</w:t>
            </w:r>
          </w:p>
        </w:tc>
        <w:tc>
          <w:tcPr>
            <w:tcW w:w="264" w:type="dxa"/>
            <w:vAlign w:val="bottom"/>
          </w:tcPr>
          <w:p w14:paraId="51FE1C12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C87AEDD" w14:textId="43FC40FD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  <w:t>1,089,396</w:t>
            </w:r>
          </w:p>
        </w:tc>
      </w:tr>
      <w:tr w:rsidR="00DA74BA" w:rsidRPr="00283879" w14:paraId="26E5A5A4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682FD34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0F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A38A8EE" w14:textId="30335596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/>
                <w:sz w:val="30"/>
              </w:rPr>
              <w:t>142</w:t>
            </w:r>
          </w:p>
        </w:tc>
        <w:tc>
          <w:tcPr>
            <w:tcW w:w="264" w:type="dxa"/>
            <w:vAlign w:val="bottom"/>
          </w:tcPr>
          <w:p w14:paraId="0AB581D0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041C9BF" w14:textId="632AFF4A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940F53">
              <w:rPr>
                <w:rFonts w:asciiTheme="majorBidi" w:hAnsiTheme="majorBidi" w:cstheme="majorBidi"/>
                <w:sz w:val="30"/>
              </w:rPr>
              <w:t>398</w:t>
            </w:r>
          </w:p>
        </w:tc>
      </w:tr>
      <w:tr w:rsidR="00DA74BA" w:rsidRPr="00283879" w14:paraId="02758169" w14:textId="77777777" w:rsidTr="00C80AEE">
        <w:trPr>
          <w:cantSplit/>
          <w:trHeight w:val="20"/>
        </w:trPr>
        <w:tc>
          <w:tcPr>
            <w:tcW w:w="6041" w:type="dxa"/>
            <w:vAlign w:val="bottom"/>
          </w:tcPr>
          <w:p w14:paraId="79017BDE" w14:textId="3BE5CE11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48F9ED7B" w14:textId="5A57E5E1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1,157,918</w:t>
            </w:r>
          </w:p>
        </w:tc>
        <w:tc>
          <w:tcPr>
            <w:tcW w:w="264" w:type="dxa"/>
            <w:vAlign w:val="bottom"/>
          </w:tcPr>
          <w:p w14:paraId="37186F03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242" w:type="dxa"/>
            <w:vAlign w:val="bottom"/>
          </w:tcPr>
          <w:p w14:paraId="3F678C13" w14:textId="5EE9F612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1,089,794</w:t>
            </w:r>
          </w:p>
        </w:tc>
      </w:tr>
      <w:tr w:rsidR="00DA74BA" w:rsidRPr="00E41FC0" w14:paraId="647E0983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52EBD6E4" w14:textId="700C6609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F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40F53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C9FD793" w14:textId="7BD43F48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94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(72,93</w:t>
            </w:r>
            <w:r w:rsidR="00940F53" w:rsidRPr="0094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94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5B1DE7B6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54F0BA2" w14:textId="0DFB01D0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</w:rPr>
            </w:pPr>
            <w:r w:rsidRPr="00940F5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940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74,458</w:t>
            </w:r>
            <w:r w:rsidRPr="00940F5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A74BA" w:rsidRPr="00283879" w14:paraId="0989396C" w14:textId="77777777" w:rsidTr="00990C3F">
        <w:trPr>
          <w:cantSplit/>
          <w:trHeight w:val="20"/>
        </w:trPr>
        <w:tc>
          <w:tcPr>
            <w:tcW w:w="6041" w:type="dxa"/>
            <w:vAlign w:val="bottom"/>
          </w:tcPr>
          <w:p w14:paraId="465B10BB" w14:textId="5785A6C9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0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B53E" w14:textId="697B0F56" w:rsidR="00DA74BA" w:rsidRPr="00940F53" w:rsidRDefault="00CB65E4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1,084,9</w:t>
            </w:r>
            <w:r w:rsidR="00940F53" w:rsidRPr="00940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64" w:type="dxa"/>
            <w:vAlign w:val="bottom"/>
          </w:tcPr>
          <w:p w14:paraId="733EE728" w14:textId="77777777" w:rsidR="00DA74BA" w:rsidRPr="00940F53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6EF5A" w14:textId="0550C42A" w:rsidR="00DA74BA" w:rsidRPr="00940F53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contextualSpacing/>
              <w:jc w:val="right"/>
              <w:rPr>
                <w:rFonts w:asciiTheme="majorBidi" w:hAnsiTheme="majorBidi" w:cstheme="majorBidi"/>
                <w:b/>
                <w:sz w:val="30"/>
              </w:rPr>
            </w:pPr>
            <w:r w:rsidRPr="00940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1,015,336</w:t>
            </w:r>
          </w:p>
        </w:tc>
      </w:tr>
      <w:tr w:rsidR="00DA74BA" w:rsidRPr="00283879" w14:paraId="046C8C19" w14:textId="77777777" w:rsidTr="00990C3F">
        <w:trPr>
          <w:cantSplit/>
          <w:trHeight w:hRule="exact" w:val="284"/>
        </w:trPr>
        <w:tc>
          <w:tcPr>
            <w:tcW w:w="6041" w:type="dxa"/>
            <w:vAlign w:val="bottom"/>
          </w:tcPr>
          <w:p w14:paraId="40A80B00" w14:textId="77777777" w:rsidR="00DA74BA" w:rsidRPr="00990C3F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9BAC5BC" w14:textId="77777777" w:rsidR="00DA74BA" w:rsidRPr="00990C3F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4" w:type="dxa"/>
            <w:vAlign w:val="bottom"/>
          </w:tcPr>
          <w:p w14:paraId="5D4082C1" w14:textId="77777777" w:rsidR="00DA74BA" w:rsidRPr="00990C3F" w:rsidRDefault="00DA74BA" w:rsidP="00DA7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0EE50E91" w14:textId="77777777" w:rsidR="00DA74BA" w:rsidRPr="00990C3F" w:rsidRDefault="00DA74BA" w:rsidP="00DA74B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</w:tbl>
    <w:p w14:paraId="7B749349" w14:textId="77777777" w:rsidR="001B7A60" w:rsidRPr="00176DFC" w:rsidRDefault="001B7A6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451A58F7" w14:textId="77777777" w:rsidR="0083676C" w:rsidRDefault="00836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7504585" w14:textId="3D42C207" w:rsidR="00290E27" w:rsidRPr="00283879" w:rsidRDefault="00290E27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AB5592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</w:t>
      </w: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ของโครงการผลประโยชน์</w:t>
      </w:r>
    </w:p>
    <w:p w14:paraId="76C27FDF" w14:textId="77777777" w:rsidR="00A92AA3" w:rsidRPr="00B95CC8" w:rsidRDefault="00A92AA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2"/>
        <w:gridCol w:w="1262"/>
        <w:gridCol w:w="133"/>
        <w:gridCol w:w="1262"/>
      </w:tblGrid>
      <w:tr w:rsidR="004D1A16" w:rsidRPr="004004B1" w14:paraId="639D8EF6" w14:textId="77777777" w:rsidTr="00E12571">
        <w:trPr>
          <w:trHeight w:val="20"/>
          <w:tblHeader/>
        </w:trPr>
        <w:tc>
          <w:tcPr>
            <w:tcW w:w="6132" w:type="dxa"/>
          </w:tcPr>
          <w:p w14:paraId="7D87C838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D19026E" w14:textId="5FF1071A" w:rsidR="004D1A16" w:rsidRPr="00A62B5F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B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dxa"/>
            <w:vAlign w:val="center"/>
          </w:tcPr>
          <w:p w14:paraId="237F19FE" w14:textId="77777777" w:rsidR="004D1A16" w:rsidRPr="00A62B5F" w:rsidRDefault="004D1A16" w:rsidP="0095122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5E14EB8E" w14:textId="6D77929A" w:rsidR="004D1A16" w:rsidRPr="00A62B5F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0B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1A16" w:rsidRPr="004004B1" w14:paraId="4A41AD11" w14:textId="77777777" w:rsidTr="00E12571">
        <w:trPr>
          <w:trHeight w:val="20"/>
          <w:tblHeader/>
        </w:trPr>
        <w:tc>
          <w:tcPr>
            <w:tcW w:w="6132" w:type="dxa"/>
          </w:tcPr>
          <w:p w14:paraId="2E824E2F" w14:textId="77777777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</w:tcPr>
          <w:p w14:paraId="57FE1A3E" w14:textId="58459CF6" w:rsidR="004D1A16" w:rsidRPr="004004B1" w:rsidRDefault="004D1A16" w:rsidP="0095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4004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004B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30B59" w:rsidRPr="004004B1" w14:paraId="47BFA5C1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2D739D41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4993845" w14:textId="024BB536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1755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7992BF8E" w14:textId="77777777" w:rsidR="0049081E" w:rsidRDefault="0049081E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51099C4" w14:textId="5F848297" w:rsidR="00B30B59" w:rsidRPr="0049081E" w:rsidRDefault="0049081E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908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1,089,396</w:t>
            </w:r>
          </w:p>
        </w:tc>
        <w:tc>
          <w:tcPr>
            <w:tcW w:w="133" w:type="dxa"/>
          </w:tcPr>
          <w:p w14:paraId="38E7C0DB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0CE68C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DE646E" w14:textId="75F55DC1" w:rsidR="00B30B59" w:rsidRPr="00175541" w:rsidRDefault="00B30B59" w:rsidP="00C11FBC">
            <w:pPr>
              <w:pStyle w:val="30"/>
              <w:tabs>
                <w:tab w:val="clear" w:pos="360"/>
                <w:tab w:val="clear" w:pos="720"/>
                <w:tab w:val="left" w:pos="1085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7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1,128,175</w:t>
            </w:r>
          </w:p>
        </w:tc>
      </w:tr>
      <w:tr w:rsidR="00B30B59" w:rsidRPr="004004B1" w14:paraId="3B4296D8" w14:textId="77777777" w:rsidTr="00E12571">
        <w:trPr>
          <w:trHeight w:val="20"/>
        </w:trPr>
        <w:tc>
          <w:tcPr>
            <w:tcW w:w="6132" w:type="dxa"/>
            <w:vAlign w:val="bottom"/>
          </w:tcPr>
          <w:p w14:paraId="1E46B621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9C5E1BD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</w:tcPr>
          <w:p w14:paraId="5771C9A7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51FC23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B59" w:rsidRPr="004004B1" w14:paraId="5050C096" w14:textId="77777777" w:rsidTr="00E12571">
        <w:trPr>
          <w:trHeight w:val="20"/>
        </w:trPr>
        <w:tc>
          <w:tcPr>
            <w:tcW w:w="6132" w:type="dxa"/>
          </w:tcPr>
          <w:p w14:paraId="04A1A4EE" w14:textId="12097E95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  <w:vAlign w:val="center"/>
          </w:tcPr>
          <w:p w14:paraId="4840E460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7C860D44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DB7D41A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B59" w:rsidRPr="004004B1" w14:paraId="1DC6F2F5" w14:textId="77777777" w:rsidTr="001B2BA6">
        <w:trPr>
          <w:trHeight w:val="20"/>
        </w:trPr>
        <w:tc>
          <w:tcPr>
            <w:tcW w:w="6132" w:type="dxa"/>
          </w:tcPr>
          <w:p w14:paraId="44F91DD9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2" w:type="dxa"/>
            <w:vAlign w:val="center"/>
          </w:tcPr>
          <w:p w14:paraId="23FAE221" w14:textId="41D1A662" w:rsidR="00B30B59" w:rsidRPr="00175541" w:rsidRDefault="00CB65E4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979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979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133" w:type="dxa"/>
            <w:vAlign w:val="center"/>
          </w:tcPr>
          <w:p w14:paraId="6AC1CCB9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27D7D303" w14:textId="0019EB24" w:rsidR="00B30B59" w:rsidRPr="00175541" w:rsidRDefault="00DD49BF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56</w:t>
            </w:r>
            <w:r w:rsidR="00B30B59"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176</w:t>
            </w:r>
          </w:p>
        </w:tc>
      </w:tr>
      <w:tr w:rsidR="00B30B59" w:rsidRPr="004004B1" w14:paraId="16412A8F" w14:textId="77777777" w:rsidTr="00983642">
        <w:trPr>
          <w:trHeight w:val="20"/>
        </w:trPr>
        <w:tc>
          <w:tcPr>
            <w:tcW w:w="6132" w:type="dxa"/>
          </w:tcPr>
          <w:p w14:paraId="746364D0" w14:textId="2EE1CDDE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2" w:type="dxa"/>
            <w:vAlign w:val="center"/>
          </w:tcPr>
          <w:p w14:paraId="241F682A" w14:textId="33E813DC" w:rsidR="00B30B59" w:rsidRPr="00175541" w:rsidRDefault="0069796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B65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3466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3" w:type="dxa"/>
            <w:vAlign w:val="center"/>
          </w:tcPr>
          <w:p w14:paraId="63EBDC9C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A7B4634" w14:textId="3016FC95" w:rsidR="00B30B59" w:rsidRPr="00175541" w:rsidRDefault="00DD49BF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26</w:t>
            </w:r>
            <w:r w:rsidR="00B30B59"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258</w:t>
            </w:r>
          </w:p>
        </w:tc>
      </w:tr>
      <w:tr w:rsidR="00B30B59" w:rsidRPr="0065222D" w14:paraId="21B3F905" w14:textId="77777777" w:rsidTr="001B2BA6">
        <w:trPr>
          <w:trHeight w:val="20"/>
        </w:trPr>
        <w:tc>
          <w:tcPr>
            <w:tcW w:w="6132" w:type="dxa"/>
            <w:shd w:val="clear" w:color="auto" w:fill="auto"/>
          </w:tcPr>
          <w:p w14:paraId="775D9794" w14:textId="77777777" w:rsidR="00B30B59" w:rsidRPr="0065222D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  <w:p w14:paraId="5C8CF08A" w14:textId="0B1F08A5" w:rsidR="00B30B59" w:rsidRPr="0065222D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22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โอนจากบริษัทที่เกี่ยวข้องกัน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8835722" w14:textId="77777777" w:rsidR="00B30B59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B8FB71C" w14:textId="69B7F633" w:rsidR="00CB65E4" w:rsidRPr="0065222D" w:rsidRDefault="00697969" w:rsidP="00CB65E4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1370703C" w14:textId="77777777" w:rsidR="00B30B59" w:rsidRPr="0065222D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19E6850D" w14:textId="77777777" w:rsidR="00B30B59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37B0679" w14:textId="3B8B0A61" w:rsidR="00B30B59" w:rsidRPr="009C70E5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3,300</w:t>
            </w:r>
          </w:p>
        </w:tc>
      </w:tr>
      <w:tr w:rsidR="00B30B59" w:rsidRPr="004004B1" w14:paraId="43573989" w14:textId="77777777" w:rsidTr="001B2BA6">
        <w:trPr>
          <w:trHeight w:val="20"/>
        </w:trPr>
        <w:tc>
          <w:tcPr>
            <w:tcW w:w="6132" w:type="dxa"/>
            <w:shd w:val="clear" w:color="auto" w:fill="auto"/>
          </w:tcPr>
          <w:p w14:paraId="36E0518F" w14:textId="3071B2F3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A59970" w14:textId="72E1A0CF" w:rsidR="00B30B59" w:rsidRPr="009F50DD" w:rsidRDefault="00CB65E4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9,911</w:t>
            </w:r>
          </w:p>
        </w:tc>
        <w:tc>
          <w:tcPr>
            <w:tcW w:w="133" w:type="dxa"/>
            <w:shd w:val="clear" w:color="auto" w:fill="auto"/>
            <w:vAlign w:val="center"/>
          </w:tcPr>
          <w:p w14:paraId="29FC4A43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EB9A762" w14:textId="69ABBFB5" w:rsidR="00B30B59" w:rsidRPr="00175541" w:rsidRDefault="00DD49BF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="00B30B59" w:rsidRPr="009F50DD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843</w:t>
            </w:r>
          </w:p>
        </w:tc>
      </w:tr>
      <w:tr w:rsidR="00B30B59" w:rsidRPr="004004B1" w14:paraId="670EE79B" w14:textId="77777777" w:rsidTr="00E12571">
        <w:trPr>
          <w:trHeight w:val="20"/>
        </w:trPr>
        <w:tc>
          <w:tcPr>
            <w:tcW w:w="6132" w:type="dxa"/>
          </w:tcPr>
          <w:p w14:paraId="6FEDEAE9" w14:textId="77777777" w:rsidR="00B30B59" w:rsidRPr="0065222D" w:rsidRDefault="00B30B59" w:rsidP="00B30B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559DEC3" w14:textId="7C741B3E" w:rsidR="00B30B59" w:rsidRPr="0065222D" w:rsidRDefault="00CB65E4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346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4,323</w:t>
            </w:r>
          </w:p>
        </w:tc>
        <w:tc>
          <w:tcPr>
            <w:tcW w:w="133" w:type="dxa"/>
            <w:vAlign w:val="center"/>
          </w:tcPr>
          <w:p w14:paraId="33C3AAE5" w14:textId="77777777" w:rsidR="00B30B59" w:rsidRPr="0065222D" w:rsidRDefault="00B30B59" w:rsidP="00B30B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47FD4AD" w14:textId="0EF502CD" w:rsidR="00B30B59" w:rsidRPr="0065222D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87,577</w:t>
            </w:r>
          </w:p>
        </w:tc>
      </w:tr>
      <w:tr w:rsidR="00B30B59" w:rsidRPr="004004B1" w14:paraId="6EBB27EE" w14:textId="77777777" w:rsidTr="00E12571">
        <w:trPr>
          <w:trHeight w:val="20"/>
        </w:trPr>
        <w:tc>
          <w:tcPr>
            <w:tcW w:w="6132" w:type="dxa"/>
          </w:tcPr>
          <w:p w14:paraId="1124A113" w14:textId="1B942ABB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2" w:type="dxa"/>
            <w:vAlign w:val="center"/>
          </w:tcPr>
          <w:p w14:paraId="4543FF90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CB010DA" w14:textId="77777777" w:rsidR="00B30B59" w:rsidRPr="00175541" w:rsidRDefault="00B30B59" w:rsidP="00B30B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6983575B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B59" w:rsidRPr="004004B1" w14:paraId="2680E664" w14:textId="77777777" w:rsidTr="00E12571">
        <w:trPr>
          <w:trHeight w:val="20"/>
        </w:trPr>
        <w:tc>
          <w:tcPr>
            <w:tcW w:w="6132" w:type="dxa"/>
          </w:tcPr>
          <w:p w14:paraId="2A41E5F8" w14:textId="00449F0E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BF3C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BF3C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F3C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7554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วัดมูลค่าใหม่</w:t>
            </w:r>
            <w:r w:rsidRPr="00175541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62" w:type="dxa"/>
            <w:vAlign w:val="center"/>
          </w:tcPr>
          <w:p w14:paraId="3D2032C3" w14:textId="07F5A86D" w:rsidR="00B30B59" w:rsidRPr="00372F66" w:rsidRDefault="00CB65E4" w:rsidP="000C27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154,409</w:t>
            </w:r>
          </w:p>
        </w:tc>
        <w:tc>
          <w:tcPr>
            <w:tcW w:w="133" w:type="dxa"/>
            <w:vAlign w:val="center"/>
          </w:tcPr>
          <w:p w14:paraId="17482A40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68990B2" w14:textId="0B7DD223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0B59" w:rsidRPr="004004B1" w14:paraId="759D1C89" w14:textId="77777777" w:rsidTr="00E12571">
        <w:trPr>
          <w:trHeight w:val="20"/>
        </w:trPr>
        <w:tc>
          <w:tcPr>
            <w:tcW w:w="6132" w:type="dxa"/>
          </w:tcPr>
          <w:p w14:paraId="52EF70C2" w14:textId="48F372ED" w:rsidR="00B30B59" w:rsidRPr="00BF3CCA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54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46C5A083" w14:textId="6D00E19D" w:rsidR="00B30B59" w:rsidRPr="00372F66" w:rsidRDefault="00CB65E4" w:rsidP="000C272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</w:t>
            </w:r>
            <w:r w:rsidRPr="000C2721">
              <w:rPr>
                <w:rFonts w:asciiTheme="majorBidi" w:hAnsiTheme="majorBidi" w:cs="Angsana New"/>
                <w:sz w:val="30"/>
                <w:szCs w:val="30"/>
                <w:lang w:val="en-US"/>
              </w:rPr>
              <w:t>601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26AB99DB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3A3F5A" w14:textId="34E2983F" w:rsidR="00B30B59" w:rsidRPr="00D83037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0B59" w:rsidRPr="004004B1" w14:paraId="05F07565" w14:textId="77777777" w:rsidTr="00E12571">
        <w:trPr>
          <w:trHeight w:val="20"/>
        </w:trPr>
        <w:tc>
          <w:tcPr>
            <w:tcW w:w="6132" w:type="dxa"/>
          </w:tcPr>
          <w:p w14:paraId="66BF0BB5" w14:textId="77777777" w:rsidR="00B30B59" w:rsidRPr="00175541" w:rsidRDefault="00B30B59" w:rsidP="00B30B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A3103FB" w14:textId="0440F6BD" w:rsidR="00B30B59" w:rsidRPr="00372F66" w:rsidRDefault="00CB65E4" w:rsidP="000C27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143,808</w:t>
            </w:r>
          </w:p>
        </w:tc>
        <w:tc>
          <w:tcPr>
            <w:tcW w:w="133" w:type="dxa"/>
            <w:vAlign w:val="center"/>
          </w:tcPr>
          <w:p w14:paraId="55729D3B" w14:textId="77777777" w:rsidR="00B30B59" w:rsidRPr="00175541" w:rsidRDefault="00B30B59" w:rsidP="00B30B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906D39A" w14:textId="2ABBC42B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DD49BF"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44</w:t>
            </w: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D49BF"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70</w:t>
            </w:r>
            <w:r w:rsidR="00DD49BF" w:rsidRPr="00DD49BF">
              <w:rPr>
                <w:rFonts w:asciiTheme="majorBidi" w:hAnsiTheme="majorBidi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0B59" w:rsidRPr="004004B1" w14:paraId="58B0F782" w14:textId="77777777" w:rsidTr="00E12571">
        <w:trPr>
          <w:trHeight w:val="20"/>
        </w:trPr>
        <w:tc>
          <w:tcPr>
            <w:tcW w:w="6132" w:type="dxa"/>
          </w:tcPr>
          <w:p w14:paraId="3736E800" w14:textId="77777777" w:rsidR="00B30B59" w:rsidRPr="007818F3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755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506F19F9" w14:textId="77777777" w:rsidR="00B30B59" w:rsidRPr="00372F66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5144345B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40996B2A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B59" w:rsidRPr="004004B1" w14:paraId="172133DF" w14:textId="77777777" w:rsidTr="00E12571">
        <w:trPr>
          <w:trHeight w:val="20"/>
        </w:trPr>
        <w:tc>
          <w:tcPr>
            <w:tcW w:w="6132" w:type="dxa"/>
          </w:tcPr>
          <w:p w14:paraId="18141A7C" w14:textId="77777777" w:rsidR="00B30B59" w:rsidRPr="00BB27C3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7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2" w:type="dxa"/>
            <w:vAlign w:val="center"/>
          </w:tcPr>
          <w:p w14:paraId="5648BBDF" w14:textId="5E6EE468" w:rsidR="00B30B59" w:rsidRPr="00BB27C3" w:rsidRDefault="00CB65E4" w:rsidP="000C272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(184,629)</w:t>
            </w:r>
          </w:p>
        </w:tc>
        <w:tc>
          <w:tcPr>
            <w:tcW w:w="133" w:type="dxa"/>
            <w:vAlign w:val="center"/>
          </w:tcPr>
          <w:p w14:paraId="3F5C3606" w14:textId="77777777" w:rsidR="00B30B59" w:rsidRPr="00BB27C3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F91601E" w14:textId="2E8F7082" w:rsidR="00B30B59" w:rsidRPr="00BB27C3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="00DD49BF"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87</w:t>
            </w:r>
            <w:r w:rsidRPr="00A62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D49BF"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820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0B59" w:rsidRPr="004004B1" w14:paraId="786E6407" w14:textId="77777777" w:rsidTr="00BC198A">
        <w:trPr>
          <w:trHeight w:val="20"/>
        </w:trPr>
        <w:tc>
          <w:tcPr>
            <w:tcW w:w="6132" w:type="dxa"/>
          </w:tcPr>
          <w:p w14:paraId="79D52B7E" w14:textId="3E8CD174" w:rsidR="00B30B59" w:rsidRPr="00BB27C3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B27C3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center"/>
          </w:tcPr>
          <w:p w14:paraId="01F287E0" w14:textId="6506EB61" w:rsidR="00B30B59" w:rsidRPr="00BB27C3" w:rsidRDefault="003466DE" w:rsidP="000C2721">
            <w:pPr>
              <w:pStyle w:val="30"/>
              <w:tabs>
                <w:tab w:val="clear" w:pos="360"/>
                <w:tab w:val="clear" w:pos="720"/>
                <w:tab w:val="left" w:pos="109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14</w:t>
            </w:r>
            <w:r w:rsidR="00CB65E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33" w:type="dxa"/>
            <w:vAlign w:val="center"/>
          </w:tcPr>
          <w:p w14:paraId="50533CAB" w14:textId="77777777" w:rsidR="00B30B59" w:rsidRPr="00BB27C3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44B50FB" w14:textId="2CA3812C" w:rsidR="00B30B59" w:rsidRPr="00BB27C3" w:rsidRDefault="00DD49BF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="00B30B59"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165</w:t>
            </w:r>
          </w:p>
        </w:tc>
      </w:tr>
      <w:tr w:rsidR="00B30B59" w:rsidRPr="004004B1" w14:paraId="0DB9A8A8" w14:textId="77777777" w:rsidTr="00E12571">
        <w:trPr>
          <w:trHeight w:val="20"/>
        </w:trPr>
        <w:tc>
          <w:tcPr>
            <w:tcW w:w="6132" w:type="dxa"/>
          </w:tcPr>
          <w:p w14:paraId="12024470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83016" w14:textId="2A74192D" w:rsidR="00B30B59" w:rsidRPr="00175541" w:rsidRDefault="00CB65E4" w:rsidP="000C272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346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46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dxa"/>
            <w:vAlign w:val="center"/>
          </w:tcPr>
          <w:p w14:paraId="6129C40F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6E42" w14:textId="2D377D23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797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55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30B59" w:rsidRPr="004004B1" w14:paraId="0884C614" w14:textId="77777777" w:rsidTr="00E12571">
        <w:trPr>
          <w:trHeight w:hRule="exact" w:val="142"/>
        </w:trPr>
        <w:tc>
          <w:tcPr>
            <w:tcW w:w="6132" w:type="dxa"/>
          </w:tcPr>
          <w:p w14:paraId="06EAC01B" w14:textId="77777777" w:rsidR="00B30B59" w:rsidRPr="00175541" w:rsidRDefault="00B30B59" w:rsidP="00B30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76D88773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  <w:vAlign w:val="center"/>
          </w:tcPr>
          <w:p w14:paraId="6BD13718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543B7859" w14:textId="77777777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0B59" w:rsidRPr="004004B1" w14:paraId="394D5E08" w14:textId="77777777" w:rsidTr="00E12571">
        <w:trPr>
          <w:trHeight w:val="20"/>
        </w:trPr>
        <w:tc>
          <w:tcPr>
            <w:tcW w:w="6132" w:type="dxa"/>
          </w:tcPr>
          <w:p w14:paraId="421758AA" w14:textId="31FB0D0F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17554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75541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31 </w:t>
            </w:r>
            <w:r w:rsidRPr="001755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14B13FE9" w14:textId="086E5DA1" w:rsidR="00B30B59" w:rsidRPr="00175541" w:rsidRDefault="00CB65E4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1,157,776</w:t>
            </w:r>
          </w:p>
        </w:tc>
        <w:tc>
          <w:tcPr>
            <w:tcW w:w="133" w:type="dxa"/>
            <w:vAlign w:val="center"/>
          </w:tcPr>
          <w:p w14:paraId="6EED926D" w14:textId="77777777" w:rsidR="00B30B59" w:rsidRPr="00175541" w:rsidRDefault="00B30B59" w:rsidP="00B30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B175610" w14:textId="5A196206" w:rsidR="00B30B59" w:rsidRPr="00175541" w:rsidRDefault="00B30B59" w:rsidP="00B30B59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1,089,396</w:t>
            </w:r>
          </w:p>
        </w:tc>
      </w:tr>
    </w:tbl>
    <w:p w14:paraId="40A94E3F" w14:textId="77777777" w:rsidR="00C50BCD" w:rsidRPr="00176DFC" w:rsidRDefault="00C50BC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C2070CC" w14:textId="379B7F0A" w:rsidR="004004B1" w:rsidRDefault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3F6F223" w14:textId="4521A654" w:rsidR="00D47670" w:rsidRPr="00283879" w:rsidRDefault="00D47670" w:rsidP="00E91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lastRenderedPageBreak/>
        <w:t>ผล</w:t>
      </w:r>
      <w:r w:rsidR="00CE0921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 xml:space="preserve">ขาดทุน </w:t>
      </w:r>
      <w:r w:rsidR="00CE0921">
        <w:rPr>
          <w:rFonts w:asciiTheme="majorBidi" w:eastAsia="Calibri" w:hAnsiTheme="majorBidi" w:cstheme="majorBidi"/>
          <w:spacing w:val="4"/>
          <w:sz w:val="30"/>
          <w:szCs w:val="30"/>
        </w:rPr>
        <w:t>(</w:t>
      </w:r>
      <w:r w:rsidR="00A74D78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</w:t>
      </w:r>
      <w:r w:rsidR="00CE0921">
        <w:rPr>
          <w:rFonts w:asciiTheme="majorBidi" w:eastAsia="Calibri" w:hAnsiTheme="majorBidi" w:cstheme="majorBidi"/>
          <w:spacing w:val="4"/>
          <w:sz w:val="30"/>
          <w:szCs w:val="30"/>
        </w:rPr>
        <w:t xml:space="preserve">) 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จากการ</w:t>
      </w:r>
      <w:r w:rsidR="00502B3D" w:rsidRPr="00785EC1">
        <w:rPr>
          <w:rFonts w:asciiTheme="majorBidi" w:hAnsiTheme="majorBidi" w:cstheme="majorBidi" w:hint="cs"/>
          <w:spacing w:val="4"/>
          <w:sz w:val="30"/>
          <w:szCs w:val="30"/>
          <w:cs/>
        </w:rPr>
        <w:t>วัดมูลค่าใหม่</w:t>
      </w:r>
      <w:r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ตามหลักคณิตศาสตร์ประกันภัยที่รับรู้ใน</w:t>
      </w:r>
      <w:r w:rsidR="00261494" w:rsidRPr="00785EC1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กำไรขาดทุนเบ็ดเสร็จอื่น</w:t>
      </w:r>
      <w:r w:rsidR="00261494" w:rsidRPr="0028387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="00A62C3E" w:rsidRPr="00283879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D24A09" w:rsidRPr="00283879">
        <w:rPr>
          <w:rFonts w:asciiTheme="majorBidi" w:eastAsia="Calibri" w:hAnsiTheme="majorBidi" w:cstheme="majorBidi"/>
          <w:sz w:val="30"/>
          <w:szCs w:val="30"/>
          <w:cs/>
        </w:rPr>
        <w:t>วันสิ้น</w:t>
      </w:r>
      <w:r w:rsidR="00D24A09" w:rsidRPr="00283879">
        <w:rPr>
          <w:rFonts w:asciiTheme="majorBidi" w:hAnsiTheme="majorBidi" w:cstheme="majorBidi"/>
          <w:sz w:val="30"/>
          <w:szCs w:val="30"/>
          <w:cs/>
        </w:rPr>
        <w:t>รอบระยะเวลารายงาน</w:t>
      </w:r>
      <w:r w:rsidR="00A62C3E"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>เกิดขึ้นจาก</w:t>
      </w:r>
    </w:p>
    <w:p w14:paraId="73B3F24B" w14:textId="77777777" w:rsidR="00244C8C" w:rsidRPr="00B95CC8" w:rsidRDefault="00244C8C" w:rsidP="00E91756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260"/>
        <w:gridCol w:w="239"/>
        <w:gridCol w:w="1260"/>
      </w:tblGrid>
      <w:tr w:rsidR="00BF7CBB" w:rsidRPr="00283879" w14:paraId="1C0433F9" w14:textId="77777777" w:rsidTr="00FD4CE6">
        <w:tc>
          <w:tcPr>
            <w:tcW w:w="6030" w:type="dxa"/>
          </w:tcPr>
          <w:p w14:paraId="59630F52" w14:textId="77777777" w:rsidR="00BF7CBB" w:rsidRPr="00D012C4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260" w:type="dxa"/>
            <w:vAlign w:val="center"/>
          </w:tcPr>
          <w:p w14:paraId="484FA22B" w14:textId="0B6F49A2" w:rsidR="00BF7CBB" w:rsidRPr="00A62B5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41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center"/>
          </w:tcPr>
          <w:p w14:paraId="320D1C3F" w14:textId="77777777" w:rsidR="00BF7CBB" w:rsidRPr="00A62B5F" w:rsidRDefault="00BF7CBB" w:rsidP="00BF7CBB">
            <w:pPr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C016172" w14:textId="0DF8160E" w:rsidR="00BF7CBB" w:rsidRPr="00A62B5F" w:rsidRDefault="00BF7CBB" w:rsidP="00BF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41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02B3D" w:rsidRPr="00283879" w14:paraId="7E1C25C0" w14:textId="77777777" w:rsidTr="00FD4CE6">
        <w:tc>
          <w:tcPr>
            <w:tcW w:w="6030" w:type="dxa"/>
          </w:tcPr>
          <w:p w14:paraId="684A9DF6" w14:textId="77777777" w:rsidR="00502B3D" w:rsidRPr="00283879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2759" w:type="dxa"/>
            <w:gridSpan w:val="3"/>
          </w:tcPr>
          <w:p w14:paraId="119AE3A7" w14:textId="6A90387B" w:rsidR="00502B3D" w:rsidRPr="00283879" w:rsidRDefault="00502B3D" w:rsidP="00502B3D">
            <w:pPr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25A8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="00CE0921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2B3D" w:rsidRPr="006A723D" w14:paraId="279386E3" w14:textId="77777777" w:rsidTr="00FD4CE6">
        <w:tc>
          <w:tcPr>
            <w:tcW w:w="6030" w:type="dxa"/>
          </w:tcPr>
          <w:p w14:paraId="18E13DC6" w14:textId="7967B299" w:rsidR="00502B3D" w:rsidRPr="006A723D" w:rsidRDefault="00502B3D" w:rsidP="0050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i/>
                <w:sz w:val="30"/>
              </w:rPr>
              <w:t>31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72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A723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40B94B2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39" w:type="dxa"/>
          </w:tcPr>
          <w:p w14:paraId="1B543A3F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1260" w:type="dxa"/>
          </w:tcPr>
          <w:p w14:paraId="094B449A" w14:textId="77777777" w:rsidR="00502B3D" w:rsidRPr="006A723D" w:rsidRDefault="00502B3D" w:rsidP="00502B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</w:tr>
      <w:tr w:rsidR="00494193" w:rsidRPr="006A723D" w14:paraId="640E84AC" w14:textId="77777777" w:rsidTr="00FD4CE6">
        <w:tc>
          <w:tcPr>
            <w:tcW w:w="6030" w:type="dxa"/>
          </w:tcPr>
          <w:p w14:paraId="61AA7C1E" w14:textId="2994E6CF" w:rsidR="00494193" w:rsidRPr="006A723D" w:rsidRDefault="00494193" w:rsidP="0049419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</w:tcPr>
          <w:p w14:paraId="646879F1" w14:textId="73ABA8F9" w:rsidR="00494193" w:rsidRPr="00175541" w:rsidRDefault="00CB65E4" w:rsidP="00C11FBC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(128)</w:t>
            </w:r>
          </w:p>
        </w:tc>
        <w:tc>
          <w:tcPr>
            <w:tcW w:w="239" w:type="dxa"/>
          </w:tcPr>
          <w:p w14:paraId="171AF3BC" w14:textId="77777777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053D55" w14:textId="13D90284" w:rsidR="00494193" w:rsidRPr="00175541" w:rsidRDefault="00494193" w:rsidP="00C11FBC">
            <w:pPr>
              <w:pStyle w:val="30"/>
              <w:tabs>
                <w:tab w:val="clear" w:pos="360"/>
                <w:tab w:val="clear" w:pos="720"/>
                <w:tab w:val="left" w:pos="896"/>
                <w:tab w:val="left" w:pos="1076"/>
              </w:tabs>
              <w:ind w:right="18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487</w:t>
            </w:r>
          </w:p>
        </w:tc>
      </w:tr>
      <w:tr w:rsidR="00494193" w:rsidRPr="006A723D" w14:paraId="62417574" w14:textId="77777777" w:rsidTr="00FD4CE6">
        <w:tc>
          <w:tcPr>
            <w:tcW w:w="6030" w:type="dxa"/>
          </w:tcPr>
          <w:p w14:paraId="1C04AD6E" w14:textId="77777777" w:rsidR="00494193" w:rsidRPr="006A723D" w:rsidRDefault="00494193" w:rsidP="0049419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23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7A7E085C" w14:textId="45177DFD" w:rsidR="00494193" w:rsidRPr="00372F66" w:rsidRDefault="00CB65E4" w:rsidP="00C11FBC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63,440</w:t>
            </w:r>
          </w:p>
        </w:tc>
        <w:tc>
          <w:tcPr>
            <w:tcW w:w="239" w:type="dxa"/>
          </w:tcPr>
          <w:p w14:paraId="5013A27D" w14:textId="77777777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4D7300" w14:textId="14DA0E2D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53,174</w:t>
            </w:r>
            <w:r w:rsidRPr="00A62B5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94193" w:rsidRPr="006A723D" w14:paraId="30146D38" w14:textId="77777777" w:rsidTr="00FD4CE6">
        <w:tc>
          <w:tcPr>
            <w:tcW w:w="6030" w:type="dxa"/>
          </w:tcPr>
          <w:p w14:paraId="0443D4A9" w14:textId="77777777" w:rsidR="00494193" w:rsidRPr="006A723D" w:rsidRDefault="00494193" w:rsidP="00494193">
            <w:pPr>
              <w:contextualSpacing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723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211FD" w14:textId="53EEFA5B" w:rsidR="00494193" w:rsidRPr="00372F66" w:rsidRDefault="00CB65E4" w:rsidP="00494193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91,097</w:t>
            </w:r>
          </w:p>
        </w:tc>
        <w:tc>
          <w:tcPr>
            <w:tcW w:w="239" w:type="dxa"/>
          </w:tcPr>
          <w:p w14:paraId="36B8F266" w14:textId="77777777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380493" w14:textId="21B2D9A5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sz w:val="30"/>
                <w:szCs w:val="30"/>
                <w:lang w:val="en-US"/>
              </w:rPr>
              <w:t>9,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353</w:t>
            </w:r>
          </w:p>
        </w:tc>
      </w:tr>
      <w:tr w:rsidR="00494193" w:rsidRPr="006A723D" w14:paraId="0360E0D6" w14:textId="77777777" w:rsidTr="00FD4CE6">
        <w:tc>
          <w:tcPr>
            <w:tcW w:w="6030" w:type="dxa"/>
          </w:tcPr>
          <w:p w14:paraId="1AAED3E3" w14:textId="77777777" w:rsidR="00494193" w:rsidRPr="006A723D" w:rsidRDefault="00494193" w:rsidP="00494193">
            <w:pPr>
              <w:contextualSpacing/>
              <w:rPr>
                <w:rFonts w:asciiTheme="majorBidi" w:hAnsiTheme="majorBidi" w:cstheme="majorBidi"/>
                <w:b/>
                <w:sz w:val="30"/>
              </w:rPr>
            </w:pPr>
            <w:r w:rsidRPr="006A72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37D70" w14:textId="5F7C26E6" w:rsidR="00494193" w:rsidRPr="00372F66" w:rsidRDefault="00CB65E4" w:rsidP="00C11FBC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154,409</w:t>
            </w:r>
          </w:p>
        </w:tc>
        <w:tc>
          <w:tcPr>
            <w:tcW w:w="239" w:type="dxa"/>
          </w:tcPr>
          <w:p w14:paraId="60F00096" w14:textId="77777777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-2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535E98" w14:textId="6FEBCD5B" w:rsidR="00494193" w:rsidRPr="00175541" w:rsidRDefault="00494193" w:rsidP="0049419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43,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334</w:t>
            </w:r>
            <w:r w:rsidRPr="00A62B5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7863DA7D" w14:textId="77777777" w:rsidR="00765AC2" w:rsidRPr="00B95CC8" w:rsidRDefault="00765AC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1B5C8AA5" w14:textId="15E125FA" w:rsidR="00C374BF" w:rsidRPr="00283879" w:rsidRDefault="00C374BF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709D509" w14:textId="77777777" w:rsidR="00DA3BEE" w:rsidRPr="00B95CC8" w:rsidRDefault="00DA3BEE" w:rsidP="00DA3BEE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78D9C522" w14:textId="26D79207" w:rsidR="00954B2E" w:rsidRPr="00283879" w:rsidRDefault="00954B2E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sz w:val="30"/>
        </w:rPr>
      </w:pPr>
      <w:r w:rsidRPr="00283879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ณ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F4B39" w:rsidRPr="00283879">
        <w:rPr>
          <w:rFonts w:asciiTheme="majorBidi" w:hAnsiTheme="majorBidi" w:cstheme="majorBidi"/>
          <w:i/>
          <w:iCs/>
          <w:sz w:val="30"/>
          <w:szCs w:val="30"/>
          <w:cs/>
        </w:rPr>
        <w:t>วันสิ้นรอบระยะเวลารายงาน</w:t>
      </w:r>
      <w:r w:rsidR="00A62C3E" w:rsidRPr="002838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56CA3EF" w14:textId="77777777" w:rsidR="00620FB5" w:rsidRPr="00B95CC8" w:rsidRDefault="00620FB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2361"/>
        <w:gridCol w:w="259"/>
        <w:gridCol w:w="1976"/>
        <w:gridCol w:w="395"/>
      </w:tblGrid>
      <w:tr w:rsidR="00375CEC" w:rsidRPr="00283879" w14:paraId="7CE4AB9A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43D9E7F5" w14:textId="77777777" w:rsidR="00375CEC" w:rsidRPr="002841AF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1" w:type="dxa"/>
          </w:tcPr>
          <w:p w14:paraId="19A47D92" w14:textId="6B7C8DA0" w:rsidR="00375CEC" w:rsidRPr="005E14FE" w:rsidDel="00EE504F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7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FE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DA358A">
              <w:rPr>
                <w:rFonts w:asciiTheme="majorBidi" w:hAnsiTheme="majorBidi" w:cstheme="majorBidi"/>
                <w:color w:val="000000"/>
                <w:sz w:val="30"/>
              </w:rPr>
              <w:t>7</w:t>
            </w:r>
          </w:p>
        </w:tc>
        <w:tc>
          <w:tcPr>
            <w:tcW w:w="259" w:type="dxa"/>
          </w:tcPr>
          <w:p w14:paraId="5671FC2A" w14:textId="77777777" w:rsidR="00375CEC" w:rsidRPr="005E14FE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</w:tcPr>
          <w:p w14:paraId="6DE3C4F3" w14:textId="6CCE2F7F" w:rsidR="00375CEC" w:rsidRPr="005E14FE" w:rsidRDefault="005E1893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FE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DA358A"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  <w:tc>
          <w:tcPr>
            <w:tcW w:w="395" w:type="dxa"/>
          </w:tcPr>
          <w:p w14:paraId="56079B7B" w14:textId="77777777" w:rsidR="00375CEC" w:rsidRPr="00283879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5CEC" w:rsidRPr="00283879" w14:paraId="7C60975F" w14:textId="77777777" w:rsidTr="007154AD">
        <w:trPr>
          <w:cantSplit/>
          <w:trHeight w:val="369"/>
        </w:trPr>
        <w:tc>
          <w:tcPr>
            <w:tcW w:w="4198" w:type="dxa"/>
            <w:vAlign w:val="center"/>
          </w:tcPr>
          <w:p w14:paraId="6B981EB1" w14:textId="77777777" w:rsidR="00375CEC" w:rsidRPr="00283879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1" w:type="dxa"/>
            <w:gridSpan w:val="4"/>
          </w:tcPr>
          <w:p w14:paraId="45DE4DEF" w14:textId="0485C98C" w:rsidR="00375CEC" w:rsidRPr="00283879" w:rsidRDefault="0017554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                    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375CEC"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="003354FE"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75CEC" w:rsidRPr="002841AF" w14:paraId="208097D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3EEC8470" w14:textId="0DBC399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="00D12805"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4D78" w:rsidRPr="001D77F0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2361" w:type="dxa"/>
            <w:vAlign w:val="center"/>
          </w:tcPr>
          <w:p w14:paraId="12A18F69" w14:textId="271A0C9B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B077700" w14:textId="77777777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486D1C42" w14:textId="019F6C86" w:rsidR="00375CEC" w:rsidRPr="001D77F0" w:rsidRDefault="00375CEC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95" w:type="dxa"/>
          </w:tcPr>
          <w:p w14:paraId="1CE1E0FA" w14:textId="77777777" w:rsidR="00375CEC" w:rsidRPr="002841AF" w:rsidRDefault="00375CEC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1B10BD95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593B9216" w14:textId="3FBFD13C" w:rsidR="00DA358A" w:rsidRPr="001D77F0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361" w:type="dxa"/>
            <w:vAlign w:val="center"/>
          </w:tcPr>
          <w:p w14:paraId="5D6034B3" w14:textId="211AFCF5" w:rsidR="00DA358A" w:rsidRPr="001D77F0" w:rsidRDefault="005C30E4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2.34 </w:t>
            </w:r>
            <w:r w:rsidR="00C11FB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2.83</w:t>
            </w:r>
          </w:p>
        </w:tc>
        <w:tc>
          <w:tcPr>
            <w:tcW w:w="259" w:type="dxa"/>
          </w:tcPr>
          <w:p w14:paraId="4ED2A7A5" w14:textId="77777777" w:rsidR="00DA358A" w:rsidRPr="001D77F0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02763F02" w14:textId="5221CE8B" w:rsidR="00DA358A" w:rsidRPr="001D77F0" w:rsidRDefault="00DD49BF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3</w:t>
            </w:r>
            <w:r w:rsidR="00DA358A" w:rsidRPr="009B501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/>
                <w:sz w:val="30"/>
                <w:szCs w:val="30"/>
              </w:rPr>
              <w:t>00</w:t>
            </w:r>
            <w:r w:rsidR="00DA358A" w:rsidRPr="009B501F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D49BF">
              <w:rPr>
                <w:rFonts w:asciiTheme="majorBidi" w:hAnsiTheme="majorBidi"/>
                <w:sz w:val="30"/>
                <w:szCs w:val="30"/>
              </w:rPr>
              <w:t>3</w:t>
            </w:r>
            <w:r w:rsidR="00DA358A" w:rsidRPr="009B501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395" w:type="dxa"/>
          </w:tcPr>
          <w:p w14:paraId="0D5BEFF2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19725CAA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7BB447A1" w14:textId="3CCAC336" w:rsidR="00DA358A" w:rsidRPr="001D77F0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="Angsana New" w:hAnsi="Angsana New"/>
                <w:sz w:val="30"/>
                <w:szCs w:val="30"/>
                <w:cs/>
              </w:rPr>
              <w:t>- ประเทศเวียดนาม</w:t>
            </w:r>
          </w:p>
        </w:tc>
        <w:tc>
          <w:tcPr>
            <w:tcW w:w="2361" w:type="dxa"/>
            <w:vAlign w:val="center"/>
          </w:tcPr>
          <w:p w14:paraId="4E2CD390" w14:textId="47C4F75F" w:rsidR="00DA358A" w:rsidRPr="001D77F0" w:rsidRDefault="00CE7FEC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81</w:t>
            </w:r>
          </w:p>
        </w:tc>
        <w:tc>
          <w:tcPr>
            <w:tcW w:w="259" w:type="dxa"/>
          </w:tcPr>
          <w:p w14:paraId="28BD20B1" w14:textId="77777777" w:rsidR="00DA358A" w:rsidRPr="001D77F0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7A9BF6EC" w14:textId="308C2978" w:rsidR="00DA358A" w:rsidRPr="001D77F0" w:rsidRDefault="00DD49BF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9BF">
              <w:rPr>
                <w:rFonts w:asciiTheme="majorBidi" w:hAnsiTheme="majorBidi"/>
                <w:sz w:val="30"/>
                <w:szCs w:val="30"/>
              </w:rPr>
              <w:t>3</w:t>
            </w:r>
            <w:r w:rsidR="00DA358A" w:rsidRPr="009B501F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395" w:type="dxa"/>
          </w:tcPr>
          <w:p w14:paraId="4C5CA6A8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2E880081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10E0C026" w14:textId="2C3E0F08" w:rsidR="00DA358A" w:rsidRPr="005864D1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>- ประเทศอินโดนีเซีย</w:t>
            </w:r>
          </w:p>
        </w:tc>
        <w:tc>
          <w:tcPr>
            <w:tcW w:w="2361" w:type="dxa"/>
            <w:vAlign w:val="center"/>
          </w:tcPr>
          <w:p w14:paraId="19383624" w14:textId="24D2D101" w:rsidR="00DA358A" w:rsidRPr="00271593" w:rsidRDefault="00CE7FEC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71593" w:rsidRP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271593" w:rsidRP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1FB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71593" w:rsidRP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1593" w:rsidRPr="00271593">
              <w:rPr>
                <w:rFonts w:asciiTheme="majorBidi" w:hAnsiTheme="majorBidi" w:cstheme="majorBidi"/>
                <w:sz w:val="30"/>
                <w:szCs w:val="30"/>
              </w:rPr>
              <w:t>7.24</w:t>
            </w:r>
          </w:p>
        </w:tc>
        <w:tc>
          <w:tcPr>
            <w:tcW w:w="259" w:type="dxa"/>
          </w:tcPr>
          <w:p w14:paraId="1C81CFBB" w14:textId="77777777" w:rsidR="00DA358A" w:rsidRPr="00490A3E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3B0B0BCE" w14:textId="7E82212B" w:rsidR="00DA358A" w:rsidRPr="00490A3E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 xml:space="preserve">71 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395" w:type="dxa"/>
          </w:tcPr>
          <w:p w14:paraId="31D0B3A1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7E6E898C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628B2D61" w14:textId="006B2447" w:rsidR="00DA358A" w:rsidRPr="005864D1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5864D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864D1">
              <w:rPr>
                <w:rFonts w:ascii="Angsana New" w:hAnsi="Angsana New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361" w:type="dxa"/>
            <w:vAlign w:val="center"/>
          </w:tcPr>
          <w:p w14:paraId="1058BBC8" w14:textId="4B6F17F8" w:rsidR="00DA358A" w:rsidRPr="00271593" w:rsidRDefault="00271593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593">
              <w:rPr>
                <w:rFonts w:asciiTheme="majorBidi" w:hAnsiTheme="majorBidi" w:cstheme="majorBidi"/>
                <w:sz w:val="30"/>
                <w:szCs w:val="30"/>
              </w:rPr>
              <w:t>6.04</w:t>
            </w:r>
          </w:p>
        </w:tc>
        <w:tc>
          <w:tcPr>
            <w:tcW w:w="259" w:type="dxa"/>
          </w:tcPr>
          <w:p w14:paraId="37289D75" w14:textId="77777777" w:rsidR="00DA358A" w:rsidRPr="00490A3E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6" w:type="dxa"/>
            <w:vAlign w:val="center"/>
          </w:tcPr>
          <w:p w14:paraId="2C2D5504" w14:textId="57272205" w:rsidR="00DA358A" w:rsidRPr="00490A3E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14F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E14FE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E14FE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395" w:type="dxa"/>
          </w:tcPr>
          <w:p w14:paraId="6223472E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6CB590A1" w14:textId="77777777" w:rsidTr="000E549C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04E9FE1" w14:textId="32EB2CF5" w:rsidR="00DA358A" w:rsidRPr="00D57CEC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</w:rPr>
            </w:pPr>
            <w:r w:rsidRPr="00D57C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3581CC1" w14:textId="08C87DC1" w:rsidR="00DA358A" w:rsidRPr="000E549C" w:rsidRDefault="00CE7FEC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="008E45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8E45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08</w:t>
            </w:r>
          </w:p>
        </w:tc>
        <w:tc>
          <w:tcPr>
            <w:tcW w:w="259" w:type="dxa"/>
            <w:shd w:val="clear" w:color="auto" w:fill="auto"/>
          </w:tcPr>
          <w:p w14:paraId="465403C9" w14:textId="2FEBFF7C" w:rsidR="00DA358A" w:rsidRPr="000E549C" w:rsidRDefault="00DA358A" w:rsidP="0027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20221EEC" w14:textId="0DC66A29" w:rsidR="00DA358A" w:rsidRPr="000E549C" w:rsidRDefault="00DD49BF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DD49B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358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DD49B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A358A" w:rsidRPr="000E5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358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DA358A" w:rsidRPr="000E5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35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358A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DA35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D49BF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395" w:type="dxa"/>
          </w:tcPr>
          <w:p w14:paraId="58090299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</w:tabs>
              <w:spacing w:line="340" w:lineRule="exact"/>
              <w:ind w:right="896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2FE5A284" w14:textId="77777777" w:rsidTr="007E573F">
        <w:trPr>
          <w:cantSplit/>
          <w:trHeight w:val="369"/>
        </w:trPr>
        <w:tc>
          <w:tcPr>
            <w:tcW w:w="4198" w:type="dxa"/>
            <w:shd w:val="clear" w:color="auto" w:fill="auto"/>
          </w:tcPr>
          <w:p w14:paraId="0C7A63A8" w14:textId="08F9E6F1" w:rsidR="00DA358A" w:rsidRPr="00C940D9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94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อัตราการหมุนเวียนพนักงาน </w:t>
            </w:r>
            <w:r w:rsidRPr="00C940D9">
              <w:rPr>
                <w:rFonts w:asciiTheme="majorBidi" w:hAnsiTheme="majorBidi"/>
                <w:sz w:val="30"/>
                <w:szCs w:val="30"/>
                <w:cs/>
              </w:rPr>
              <w:t>**</w:t>
            </w:r>
          </w:p>
        </w:tc>
        <w:tc>
          <w:tcPr>
            <w:tcW w:w="2361" w:type="dxa"/>
          </w:tcPr>
          <w:p w14:paraId="4E4DDE8D" w14:textId="48096391" w:rsidR="00DA358A" w:rsidRPr="009B501F" w:rsidRDefault="00CE7FEC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1FB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77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50775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E7FE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="00271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9" w:type="dxa"/>
          </w:tcPr>
          <w:p w14:paraId="1C5F9BBF" w14:textId="0DD04489" w:rsidR="00DA358A" w:rsidRPr="00C940D9" w:rsidRDefault="00DA358A" w:rsidP="0050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6" w:type="dxa"/>
          </w:tcPr>
          <w:p w14:paraId="1AE69DAB" w14:textId="2666CC62" w:rsidR="00DA358A" w:rsidRPr="00C940D9" w:rsidRDefault="00DD49BF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DD49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358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DA358A" w:rsidRPr="009B501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D49BF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A358A" w:rsidRPr="009B501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95" w:type="dxa"/>
          </w:tcPr>
          <w:p w14:paraId="1C3B7434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A358A" w:rsidRPr="002841AF" w14:paraId="262EA3AF" w14:textId="77777777" w:rsidTr="007154AD">
        <w:trPr>
          <w:cantSplit/>
          <w:trHeight w:val="369"/>
        </w:trPr>
        <w:tc>
          <w:tcPr>
            <w:tcW w:w="4198" w:type="dxa"/>
          </w:tcPr>
          <w:p w14:paraId="17988190" w14:textId="761D6EE9" w:rsidR="00DA358A" w:rsidRPr="001D77F0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7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 </w:t>
            </w:r>
            <w:r w:rsidRPr="001D77F0">
              <w:rPr>
                <w:rFonts w:asciiTheme="majorBidi" w:hAnsiTheme="majorBidi"/>
                <w:sz w:val="30"/>
                <w:szCs w:val="30"/>
                <w:cs/>
              </w:rPr>
              <w:t>***</w:t>
            </w:r>
          </w:p>
        </w:tc>
        <w:tc>
          <w:tcPr>
            <w:tcW w:w="2361" w:type="dxa"/>
          </w:tcPr>
          <w:p w14:paraId="50AF4276" w14:textId="75C88F09" w:rsidR="00DA358A" w:rsidRPr="009B501F" w:rsidRDefault="00507753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7E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7ED7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 xml:space="preserve"> TMO2017</w:t>
            </w:r>
          </w:p>
        </w:tc>
        <w:tc>
          <w:tcPr>
            <w:tcW w:w="259" w:type="dxa"/>
          </w:tcPr>
          <w:p w14:paraId="6E9577D7" w14:textId="77777777" w:rsidR="00DA358A" w:rsidRPr="00CC7ED7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976" w:type="dxa"/>
          </w:tcPr>
          <w:p w14:paraId="77235E2D" w14:textId="76569E1D" w:rsidR="00DA358A" w:rsidRPr="00CC7ED7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4"/>
              <w:contextualSpacing/>
              <w:jc w:val="right"/>
              <w:rPr>
                <w:rFonts w:asciiTheme="majorBidi" w:hAnsiTheme="majorBidi" w:cstheme="majorBidi"/>
                <w:sz w:val="30"/>
              </w:rPr>
            </w:pPr>
            <w:r w:rsidRPr="00CC7E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C7E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C7ED7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CC7ED7">
              <w:rPr>
                <w:rFonts w:asciiTheme="majorBidi" w:hAnsiTheme="majorBidi" w:cstheme="majorBidi"/>
                <w:sz w:val="30"/>
                <w:szCs w:val="30"/>
              </w:rPr>
              <w:t xml:space="preserve"> TMO2017</w:t>
            </w:r>
          </w:p>
        </w:tc>
        <w:tc>
          <w:tcPr>
            <w:tcW w:w="395" w:type="dxa"/>
          </w:tcPr>
          <w:p w14:paraId="22E0D3EB" w14:textId="77777777" w:rsidR="00DA358A" w:rsidRPr="002841AF" w:rsidRDefault="00DA358A" w:rsidP="00DA3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664A24B9" w14:textId="3BD2CC3A" w:rsidR="00692204" w:rsidRPr="00B95CC8" w:rsidRDefault="006922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9"/>
      </w:tblGrid>
      <w:tr w:rsidR="008269E9" w:rsidRPr="00283879" w14:paraId="69D52D18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456FB73B" w14:textId="7E649A28" w:rsidR="008269E9" w:rsidRPr="00283879" w:rsidRDefault="00620FB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อัตราผลตอบแทนในท้องตลาดของพั</w:t>
            </w:r>
            <w:r w:rsidR="009B044E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นธบัตรรัฐบาลสำหรับเงินชดเชยตามกฎ</w:t>
            </w:r>
            <w:r w:rsidR="002E448F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หมายแรงงาน</w:t>
            </w:r>
          </w:p>
        </w:tc>
      </w:tr>
      <w:tr w:rsidR="007B0035" w:rsidRPr="00283879" w14:paraId="73248AA1" w14:textId="77777777" w:rsidTr="0095122F">
        <w:trPr>
          <w:cantSplit/>
          <w:trHeight w:hRule="exact" w:val="391"/>
        </w:trPr>
        <w:tc>
          <w:tcPr>
            <w:tcW w:w="9369" w:type="dxa"/>
          </w:tcPr>
          <w:p w14:paraId="322FE9AE" w14:textId="1DE45219" w:rsidR="007B0035" w:rsidRPr="00283879" w:rsidRDefault="007B0035" w:rsidP="00E3773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ขึ้นอยู่กับระยะเวลาการทำงานของพนักงาน</w:t>
            </w:r>
          </w:p>
        </w:tc>
      </w:tr>
      <w:tr w:rsidR="007C5530" w:rsidRPr="00283879" w14:paraId="5E3519A6" w14:textId="77777777" w:rsidTr="0095122F">
        <w:trPr>
          <w:cantSplit/>
          <w:trHeight w:hRule="exact" w:val="389"/>
        </w:trPr>
        <w:tc>
          <w:tcPr>
            <w:tcW w:w="9369" w:type="dxa"/>
          </w:tcPr>
          <w:p w14:paraId="50D6DEFB" w14:textId="7183A52C" w:rsidR="007C5530" w:rsidRPr="00283879" w:rsidRDefault="007C5530" w:rsidP="00E3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>*</w:t>
            </w:r>
            <w:r w:rsidR="00A648D6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7B0035" w:rsidRPr="00283879">
              <w:rPr>
                <w:rFonts w:asciiTheme="majorBidi" w:hAnsiTheme="majorBidi"/>
                <w:sz w:val="28"/>
                <w:szCs w:val="28"/>
                <w:cs/>
              </w:rPr>
              <w:t>*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A51580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="00A62C3E" w:rsidRPr="0028387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อ้างอิงตามตารางมรณะไทย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ประเภทสามัญ 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TMO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Thai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Mortality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Ordinary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</w:rPr>
              <w:t>Table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5F71" w:rsidRPr="00283879">
              <w:rPr>
                <w:rFonts w:asciiTheme="majorBidi" w:hAnsiTheme="majorBidi" w:cstheme="majorBidi"/>
                <w:sz w:val="28"/>
                <w:szCs w:val="28"/>
              </w:rPr>
              <w:t>2017</w:t>
            </w:r>
            <w:r w:rsidR="00855E65" w:rsidRPr="00283879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="00855E65" w:rsidRPr="002838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14:paraId="1DB60DE0" w14:textId="32FB2B97" w:rsidR="00F450AC" w:rsidRPr="00B95CC8" w:rsidRDefault="00F450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8"/>
          <w:szCs w:val="28"/>
          <w:lang w:bidi="th-TH"/>
        </w:rPr>
      </w:pPr>
    </w:p>
    <w:p w14:paraId="68C3FECB" w14:textId="2890C530" w:rsidR="005E1893" w:rsidRDefault="005E1893" w:rsidP="0040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02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B40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B40C5">
        <w:rPr>
          <w:rFonts w:ascii="Angsana New" w:hAnsi="Angsana New"/>
          <w:sz w:val="30"/>
          <w:szCs w:val="30"/>
        </w:rPr>
        <w:t xml:space="preserve">31 </w:t>
      </w:r>
      <w:r w:rsidRPr="005E14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E14FE">
        <w:rPr>
          <w:rFonts w:ascii="Angsana New" w:hAnsi="Angsana New"/>
          <w:sz w:val="30"/>
          <w:szCs w:val="30"/>
        </w:rPr>
        <w:t>256</w:t>
      </w:r>
      <w:r w:rsidR="00DA358A">
        <w:rPr>
          <w:rFonts w:ascii="Angsana New" w:hAnsi="Angsana New"/>
          <w:sz w:val="30"/>
          <w:szCs w:val="30"/>
        </w:rPr>
        <w:t>7</w:t>
      </w:r>
      <w:r w:rsidRPr="005E14FE">
        <w:rPr>
          <w:rFonts w:ascii="Angsana New" w:hAnsi="Angsana New"/>
          <w:sz w:val="30"/>
          <w:szCs w:val="30"/>
          <w:cs/>
        </w:rPr>
        <w:t xml:space="preserve"> </w:t>
      </w:r>
      <w:r w:rsidR="00273F73" w:rsidRPr="005E14FE">
        <w:rPr>
          <w:rFonts w:ascii="Angsana New" w:hAnsi="Angsana New"/>
          <w:sz w:val="30"/>
          <w:szCs w:val="30"/>
          <w:cs/>
        </w:rPr>
        <w:t>กลุ่มบริษัท</w:t>
      </w:r>
      <w:r w:rsidR="00CE5B2F" w:rsidRPr="005E14FE">
        <w:rPr>
          <w:rFonts w:ascii="Angsana New" w:hAnsi="Angsana New"/>
          <w:sz w:val="30"/>
          <w:szCs w:val="30"/>
          <w:cs/>
        </w:rPr>
        <w:t>มี</w:t>
      </w:r>
      <w:r w:rsidR="00035AA9" w:rsidRPr="005E14FE">
        <w:rPr>
          <w:rFonts w:ascii="Angsana New" w:hAnsi="Angsana New"/>
          <w:spacing w:val="-2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ระยะเวลาถัวเฉลี่ยถ่วงน้ำหนักในการจ่ายชำระผลประโยชน์ระยะยาวของพนักงานประมาณ</w:t>
      </w:r>
      <w:r w:rsidR="001475C0">
        <w:rPr>
          <w:rFonts w:ascii="Angsana New" w:hAnsi="Angsana New" w:hint="cs"/>
          <w:sz w:val="30"/>
          <w:szCs w:val="30"/>
          <w:cs/>
        </w:rPr>
        <w:t xml:space="preserve"> </w:t>
      </w:r>
      <w:r w:rsidR="002F506B">
        <w:rPr>
          <w:rFonts w:ascii="Angsana New" w:hAnsi="Angsana New"/>
          <w:sz w:val="30"/>
          <w:szCs w:val="30"/>
        </w:rPr>
        <w:t>6</w:t>
      </w:r>
      <w:r w:rsidR="00683FC5" w:rsidRPr="005E14FE">
        <w:rPr>
          <w:rFonts w:ascii="Angsana New" w:hAnsi="Angsana New"/>
          <w:sz w:val="30"/>
          <w:szCs w:val="30"/>
          <w:cs/>
        </w:rPr>
        <w:t xml:space="preserve"> </w:t>
      </w:r>
      <w:r w:rsidR="007B634D" w:rsidRPr="005E14FE">
        <w:rPr>
          <w:rFonts w:ascii="Angsana New" w:hAnsi="Angsana New" w:hint="cs"/>
          <w:sz w:val="30"/>
          <w:szCs w:val="30"/>
          <w:cs/>
        </w:rPr>
        <w:t>ถึง</w:t>
      </w:r>
      <w:r w:rsidR="001475C0">
        <w:rPr>
          <w:rFonts w:ascii="Angsana New" w:hAnsi="Angsana New" w:hint="cs"/>
          <w:sz w:val="30"/>
          <w:szCs w:val="30"/>
          <w:cs/>
        </w:rPr>
        <w:t xml:space="preserve"> </w:t>
      </w:r>
      <w:r w:rsidR="001475C0">
        <w:rPr>
          <w:rFonts w:ascii="Angsana New" w:hAnsi="Angsana New"/>
          <w:sz w:val="30"/>
          <w:szCs w:val="30"/>
        </w:rPr>
        <w:t>19</w:t>
      </w:r>
      <w:r w:rsidR="00035AA9" w:rsidRPr="005E14FE">
        <w:rPr>
          <w:rFonts w:ascii="Angsana New" w:hAnsi="Angsana New"/>
          <w:sz w:val="30"/>
          <w:szCs w:val="30"/>
          <w:cs/>
        </w:rPr>
        <w:t xml:space="preserve"> </w:t>
      </w:r>
      <w:r w:rsidRPr="005E14FE">
        <w:rPr>
          <w:rFonts w:ascii="Angsana New" w:hAnsi="Angsana New"/>
          <w:sz w:val="30"/>
          <w:szCs w:val="30"/>
          <w:cs/>
        </w:rPr>
        <w:t>ปี</w:t>
      </w:r>
      <w:r w:rsidR="00035AA9" w:rsidRPr="005E14F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502B3D" w:rsidRPr="005E14FE">
        <w:rPr>
          <w:rFonts w:ascii="Angsana New" w:eastAsia="Calibri" w:hAnsi="Angsana New"/>
          <w:i/>
          <w:iCs/>
          <w:sz w:val="30"/>
          <w:szCs w:val="30"/>
        </w:rPr>
        <w:t>256</w:t>
      </w:r>
      <w:r w:rsidR="00DA358A">
        <w:rPr>
          <w:rFonts w:ascii="Angsana New" w:eastAsia="Calibri" w:hAnsi="Angsana New"/>
          <w:i/>
          <w:iCs/>
          <w:sz w:val="30"/>
          <w:szCs w:val="30"/>
        </w:rPr>
        <w:t>6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DA358A">
        <w:rPr>
          <w:rFonts w:ascii="Angsana New" w:eastAsia="Calibri" w:hAnsi="Angsana New"/>
          <w:i/>
          <w:iCs/>
          <w:sz w:val="30"/>
          <w:szCs w:val="30"/>
        </w:rPr>
        <w:t>6</w:t>
      </w:r>
      <w:r w:rsidR="001D77F0" w:rsidRPr="005E14FE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7B634D" w:rsidRPr="005E14FE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1D77F0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="001D77F0" w:rsidRPr="005E14FE">
        <w:rPr>
          <w:rFonts w:ascii="Angsana New" w:eastAsia="Calibri" w:hAnsi="Angsana New"/>
          <w:i/>
          <w:iCs/>
          <w:sz w:val="30"/>
          <w:szCs w:val="30"/>
        </w:rPr>
        <w:t>1</w:t>
      </w:r>
      <w:r w:rsidR="00DA358A">
        <w:rPr>
          <w:rFonts w:ascii="Angsana New" w:eastAsia="Calibri" w:hAnsi="Angsana New"/>
          <w:i/>
          <w:iCs/>
          <w:sz w:val="30"/>
          <w:szCs w:val="30"/>
        </w:rPr>
        <w:t>9</w:t>
      </w:r>
      <w:r w:rsidR="00502B3D" w:rsidRPr="005E14FE">
        <w:rPr>
          <w:rFonts w:ascii="Angsana New" w:eastAsia="Calibri" w:hAnsi="Angsana New"/>
          <w:i/>
          <w:iCs/>
          <w:sz w:val="30"/>
          <w:szCs w:val="30"/>
          <w:cs/>
        </w:rPr>
        <w:t xml:space="preserve"> ปี</w:t>
      </w:r>
      <w:r w:rsidR="001D77F0" w:rsidRPr="00C940D9">
        <w:rPr>
          <w:rFonts w:ascii="Angsana New" w:eastAsia="Calibri" w:hAnsi="Angsana New" w:hint="cs"/>
          <w:i/>
          <w:iCs/>
          <w:sz w:val="30"/>
          <w:szCs w:val="30"/>
          <w:cs/>
        </w:rPr>
        <w:t>)</w:t>
      </w:r>
      <w:r>
        <w:rPr>
          <w:rFonts w:asciiTheme="majorBidi" w:eastAsia="Calibri" w:hAnsiTheme="majorBidi"/>
          <w:b/>
          <w:bCs/>
          <w:i/>
          <w:iCs/>
          <w:sz w:val="30"/>
          <w:szCs w:val="30"/>
          <w:cs/>
        </w:rPr>
        <w:br w:type="page"/>
      </w:r>
    </w:p>
    <w:p w14:paraId="4B6B6398" w14:textId="6E7DEE44" w:rsidR="0050543C" w:rsidRPr="00283879" w:rsidRDefault="0050543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i/>
          <w:sz w:val="30"/>
        </w:rPr>
      </w:pPr>
      <w:r w:rsidRPr="002838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1D88EFD" w14:textId="77777777" w:rsidR="00561E45" w:rsidRPr="00B95CC8" w:rsidRDefault="00561E4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BF278C6" w14:textId="648BD6B6" w:rsidR="000B7E13" w:rsidRPr="00283879" w:rsidRDefault="00A05804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34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อย่างสมเหตุสมผล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="00D50C83" w:rsidRPr="007B634D">
        <w:rPr>
          <w:rFonts w:asciiTheme="majorBidi" w:hAnsiTheme="majorBidi" w:cstheme="majorBidi"/>
          <w:spacing w:val="-2"/>
          <w:sz w:val="30"/>
          <w:szCs w:val="30"/>
          <w:cs/>
        </w:rPr>
        <w:t>สิ้นรอบระยะเวลา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รายงาน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โดยถือว่าข้อสมมติอื่นๆ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คงที่</w:t>
      </w:r>
      <w:r w:rsidR="00A62C3E" w:rsidRPr="007B634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B634D">
        <w:rPr>
          <w:rFonts w:asciiTheme="majorBidi" w:hAnsiTheme="majorBidi" w:cstheme="majorBidi"/>
          <w:spacing w:val="-2"/>
          <w:sz w:val="30"/>
          <w:szCs w:val="30"/>
          <w:cs/>
        </w:rPr>
        <w:t>จะมีผลกระทบต่อ</w:t>
      </w:r>
      <w:r w:rsidR="009E50ED" w:rsidRPr="007B634D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</w:t>
      </w:r>
      <w:r w:rsidR="009E50ED" w:rsidRPr="00283879">
        <w:rPr>
          <w:rFonts w:asciiTheme="majorBidi" w:hAnsiTheme="majorBidi" w:cstheme="majorBidi"/>
          <w:sz w:val="30"/>
          <w:szCs w:val="30"/>
          <w:cs/>
        </w:rPr>
        <w:t>หนี้สินไม่หมุนเวียน</w:t>
      </w:r>
      <w:r w:rsidR="00244C8C" w:rsidRPr="00283879">
        <w:rPr>
          <w:rFonts w:asciiTheme="majorBidi" w:hAnsiTheme="majorBidi" w:cstheme="majorBidi"/>
          <w:sz w:val="30"/>
          <w:szCs w:val="30"/>
          <w:cs/>
        </w:rPr>
        <w:t>ของ</w:t>
      </w:r>
      <w:r w:rsidR="00FB5D3C" w:rsidRPr="00283879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28387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63B90298" w14:textId="1B91BC08" w:rsidR="000B7E13" w:rsidRPr="00B95CC8" w:rsidRDefault="000B7E13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0E72CEA" w14:textId="236FCFDE" w:rsidR="00175541" w:rsidRPr="00175541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b/>
          <w:bCs/>
          <w:spacing w:val="4"/>
          <w:sz w:val="30"/>
          <w:szCs w:val="30"/>
        </w:rPr>
      </w:pP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Pr="00175541">
        <w:rPr>
          <w:rFonts w:asciiTheme="majorBidi" w:hAnsiTheme="majorBidi" w:cstheme="majorBidi"/>
          <w:b/>
          <w:bCs/>
          <w:spacing w:val="4"/>
          <w:sz w:val="30"/>
          <w:szCs w:val="30"/>
        </w:rPr>
        <w:t xml:space="preserve">31 </w:t>
      </w:r>
      <w:r w:rsidRPr="00175541">
        <w:rPr>
          <w:rFonts w:asciiTheme="majorBidi" w:hAnsiTheme="majorBidi" w:cs="Angsana New"/>
          <w:b/>
          <w:bCs/>
          <w:spacing w:val="4"/>
          <w:sz w:val="30"/>
          <w:szCs w:val="30"/>
          <w:cs/>
          <w:lang w:bidi="th-TH"/>
        </w:rPr>
        <w:t>ธันวาคม</w:t>
      </w:r>
    </w:p>
    <w:p w14:paraId="0A9743CE" w14:textId="77777777" w:rsidR="00175541" w:rsidRPr="00B95CC8" w:rsidRDefault="0017554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8"/>
        <w:gridCol w:w="2077"/>
        <w:gridCol w:w="1994"/>
      </w:tblGrid>
      <w:tr w:rsidR="007154AD" w:rsidRPr="00283879" w14:paraId="68968E00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90A5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5DC6F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(</w:t>
            </w:r>
            <w:r w:rsidRPr="004C3B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  <w:r w:rsidRPr="004C3B2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66581B2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8C7C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CE9" w14:textId="5245EECF" w:rsidR="007154AD" w:rsidRPr="00527BAC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9C048A">
              <w:rPr>
                <w:rFonts w:asciiTheme="majorBidi" w:hAnsiTheme="majorBidi" w:cstheme="majorBidi"/>
                <w:color w:val="000000"/>
                <w:sz w:val="30"/>
              </w:rPr>
              <w:t>7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54A6" w14:textId="49D2C580" w:rsidR="007154AD" w:rsidRPr="00527BAC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9C048A"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</w:tr>
      <w:tr w:rsidR="007154AD" w:rsidRPr="00283879" w14:paraId="6BC1D546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7683" w14:textId="77777777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298C" w14:textId="061FC11D" w:rsidR="007154AD" w:rsidRPr="004C3B27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color w:val="000000"/>
                <w:sz w:val="30"/>
              </w:rPr>
            </w:pP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C3B2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4C3B27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154AD" w:rsidRPr="00283879" w14:paraId="5F888F1C" w14:textId="77777777" w:rsidTr="00175541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10E7" w14:textId="77777777" w:rsidR="007154AD" w:rsidRPr="00546C18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3ACC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highlight w:val="yellow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6586" w14:textId="77777777" w:rsidR="007154AD" w:rsidRPr="002841AF" w:rsidRDefault="007154AD" w:rsidP="0078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9C048A" w:rsidRPr="00283879" w14:paraId="419196C1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B80C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72A9" w14:textId="576CBCE6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(38,271)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901D" w14:textId="465118D6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34,121</w:t>
            </w:r>
            <w:r w:rsidRPr="002A198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C048A" w:rsidRPr="00283879" w14:paraId="2B94AD1B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618C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5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2EB3" w14:textId="1A9B1078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40,835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3FA6" w14:textId="2013CFD0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36,370</w:t>
            </w:r>
          </w:p>
        </w:tc>
      </w:tr>
      <w:tr w:rsidR="009C048A" w:rsidRPr="00283879" w14:paraId="4E0017F1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1D0B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E2D2C" w14:textId="77777777" w:rsidR="009C048A" w:rsidRPr="00274ECF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ECB0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048A" w:rsidRPr="00283879" w14:paraId="6A357F2E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C703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A69E" w14:textId="011F264F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82,684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BDDC" w14:textId="41F3C7B4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A19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74,010</w:t>
            </w:r>
          </w:p>
        </w:tc>
      </w:tr>
      <w:tr w:rsidR="009C048A" w:rsidRPr="00283879" w14:paraId="3DC1B45C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9CB5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8AC5" w14:textId="22117B9A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(74,116)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7831" w14:textId="1DEC66B4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66,420</w:t>
            </w: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C048A" w:rsidRPr="00283879" w14:paraId="20F0CDE9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ECED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72A93" w14:textId="77777777" w:rsidR="009C048A" w:rsidRPr="00274ECF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9013A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C048A" w:rsidRPr="00283879" w14:paraId="0679CEA2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89CF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7F1A" w14:textId="7D74AAF8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(30,555)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C510" w14:textId="7C1247EE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(</w:t>
            </w: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27,881</w:t>
            </w:r>
            <w:r w:rsidRPr="00527BA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C048A" w:rsidRPr="00283879" w14:paraId="490D6708" w14:textId="77777777" w:rsidTr="00274ECF">
        <w:trPr>
          <w:trHeight w:val="435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5BDB" w14:textId="77777777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Theme="majorBidi" w:hAnsiTheme="majorBidi" w:cstheme="majorBidi"/>
                <w:color w:val="000000"/>
                <w:sz w:val="30"/>
              </w:rPr>
            </w:pP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ลดลงร้อยละ</w:t>
            </w:r>
            <w:r w:rsidRPr="00546C1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10</w:t>
            </w:r>
            <w:r w:rsidRPr="00546C1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546C18">
              <w:rPr>
                <w:rFonts w:asciiTheme="majorBidi" w:hAnsiTheme="majorBidi" w:cstheme="majorBidi"/>
                <w:color w:val="000000"/>
                <w:sz w:val="30"/>
              </w:rPr>
              <w:t>0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EAF63" w14:textId="325DA363" w:rsidR="009C048A" w:rsidRPr="00274ECF" w:rsidRDefault="00274ECF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4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31,970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1FBC" w14:textId="14E9428C" w:rsidR="009C048A" w:rsidRPr="00546C18" w:rsidRDefault="009C048A" w:rsidP="009C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27B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29,168</w:t>
            </w:r>
          </w:p>
        </w:tc>
      </w:tr>
    </w:tbl>
    <w:p w14:paraId="213F79DE" w14:textId="77777777" w:rsidR="00EC5A4C" w:rsidRPr="00B95CC8" w:rsidRDefault="00EC5A4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B32F8F7" w14:textId="59203733" w:rsidR="0050543C" w:rsidRPr="0095122F" w:rsidRDefault="0050543C" w:rsidP="007B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5122F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</w:t>
      </w:r>
      <w:r w:rsidR="008F7D0A" w:rsidRPr="0095122F">
        <w:rPr>
          <w:rFonts w:asciiTheme="majorBidi" w:hAnsiTheme="majorBidi" w:cstheme="majorBidi"/>
          <w:sz w:val="30"/>
          <w:szCs w:val="30"/>
          <w:cs/>
        </w:rPr>
        <w:t>ะมาณการความอ่อนไหวของข้อสมมติ</w:t>
      </w:r>
      <w:r w:rsidRPr="0095122F">
        <w:rPr>
          <w:rFonts w:asciiTheme="majorBidi" w:hAnsiTheme="majorBidi" w:cstheme="majorBidi"/>
          <w:sz w:val="30"/>
          <w:szCs w:val="30"/>
          <w:cs/>
        </w:rPr>
        <w:t>ต่างๆ</w:t>
      </w:r>
    </w:p>
    <w:p w14:paraId="3E472669" w14:textId="77777777" w:rsidR="004004B1" w:rsidRPr="0095122F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6D461F" w14:textId="345D0230" w:rsidR="001768BF" w:rsidRPr="00283879" w:rsidRDefault="001768BF" w:rsidP="004F1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D282D84" w14:textId="6D068672" w:rsidR="008467FA" w:rsidRPr="00D83037" w:rsidRDefault="0047780E" w:rsidP="005918DD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sz w:val="20"/>
          <w:szCs w:val="20"/>
        </w:rPr>
      </w:pPr>
      <w:r w:rsidRPr="00F8010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="008467FA" w:rsidRPr="00F80103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2E60B229" w14:textId="2F971435" w:rsidR="003463D5" w:rsidRPr="00B95CC8" w:rsidRDefault="003463D5" w:rsidP="003463D5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06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3"/>
        <w:gridCol w:w="720"/>
        <w:gridCol w:w="180"/>
        <w:gridCol w:w="1080"/>
        <w:gridCol w:w="180"/>
        <w:gridCol w:w="1080"/>
        <w:gridCol w:w="180"/>
        <w:gridCol w:w="1080"/>
        <w:gridCol w:w="180"/>
        <w:gridCol w:w="1072"/>
        <w:gridCol w:w="8"/>
      </w:tblGrid>
      <w:tr w:rsidR="00B432D3" w:rsidRPr="00283879" w14:paraId="0AFD37DF" w14:textId="77777777" w:rsidTr="0059748B">
        <w:trPr>
          <w:gridAfter w:val="1"/>
          <w:wAfter w:w="8" w:type="dxa"/>
          <w:trHeight w:val="20"/>
        </w:trPr>
        <w:tc>
          <w:tcPr>
            <w:tcW w:w="3303" w:type="dxa"/>
          </w:tcPr>
          <w:p w14:paraId="2B50FD4F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129172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80" w:type="dxa"/>
          </w:tcPr>
          <w:p w14:paraId="2C62A2C6" w14:textId="77777777" w:rsidR="00B432D3" w:rsidRPr="00283879" w:rsidRDefault="00B432D3" w:rsidP="00EE0904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F0B5008" w14:textId="6BFF5DDE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0904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9748B">
              <w:rPr>
                <w:rFonts w:asciiTheme="majorBidi" w:hAnsiTheme="majorBidi" w:cstheme="majorBidi"/>
                <w:color w:val="000000"/>
                <w:sz w:val="30"/>
              </w:rPr>
              <w:t>7</w:t>
            </w:r>
          </w:p>
        </w:tc>
        <w:tc>
          <w:tcPr>
            <w:tcW w:w="180" w:type="dxa"/>
          </w:tcPr>
          <w:p w14:paraId="500A3565" w14:textId="77777777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2" w:type="dxa"/>
            <w:gridSpan w:val="3"/>
          </w:tcPr>
          <w:p w14:paraId="32AF5283" w14:textId="0CA813B1" w:rsidR="00B432D3" w:rsidRPr="00EE0904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0904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 w:rsidR="0059748B"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</w:tr>
      <w:tr w:rsidR="00B432D3" w:rsidRPr="00283879" w14:paraId="532083A3" w14:textId="77777777" w:rsidTr="0059748B">
        <w:trPr>
          <w:trHeight w:val="20"/>
        </w:trPr>
        <w:tc>
          <w:tcPr>
            <w:tcW w:w="3303" w:type="dxa"/>
          </w:tcPr>
          <w:p w14:paraId="2F55160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E3B6807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80" w:type="dxa"/>
          </w:tcPr>
          <w:p w14:paraId="7812D20B" w14:textId="77777777" w:rsidR="00B432D3" w:rsidRPr="00283879" w:rsidRDefault="00B432D3" w:rsidP="00EE0904">
            <w:pPr>
              <w:spacing w:line="228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0F9C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774B95B8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B9DC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180" w:type="dxa"/>
          </w:tcPr>
          <w:p w14:paraId="1DA14898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AAC82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4A68E765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81E44F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B432D3" w:rsidRPr="00283879" w14:paraId="6ECCDDF5" w14:textId="77777777" w:rsidTr="0059748B">
        <w:trPr>
          <w:gridAfter w:val="1"/>
          <w:wAfter w:w="8" w:type="dxa"/>
          <w:trHeight w:val="20"/>
        </w:trPr>
        <w:tc>
          <w:tcPr>
            <w:tcW w:w="3303" w:type="dxa"/>
          </w:tcPr>
          <w:p w14:paraId="2166F55C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5DF888B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B85DFDC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2" w:type="dxa"/>
            <w:gridSpan w:val="7"/>
          </w:tcPr>
          <w:p w14:paraId="09E9F0F0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432D3" w:rsidRPr="00283879" w14:paraId="03C658C2" w14:textId="77777777" w:rsidTr="0059748B">
        <w:trPr>
          <w:trHeight w:val="20"/>
        </w:trPr>
        <w:tc>
          <w:tcPr>
            <w:tcW w:w="3303" w:type="dxa"/>
          </w:tcPr>
          <w:p w14:paraId="446BF7BD" w14:textId="77777777" w:rsidR="00B432D3" w:rsidRPr="00CC61E6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1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0" w:type="dxa"/>
          </w:tcPr>
          <w:p w14:paraId="7D0BF1B0" w14:textId="77777777" w:rsidR="00B432D3" w:rsidRPr="00283879" w:rsidRDefault="00B432D3" w:rsidP="00EE0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43D995" w14:textId="77777777" w:rsidR="00B432D3" w:rsidRPr="00283879" w:rsidRDefault="00B432D3" w:rsidP="00EE090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F11A8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3551C6B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300C2A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54F7230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DC677D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97B0E42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0DEF0BE" w14:textId="77777777" w:rsidR="00B432D3" w:rsidRPr="00283879" w:rsidRDefault="00B432D3" w:rsidP="00EE090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9748B" w:rsidRPr="00283879" w14:paraId="01FC9BF2" w14:textId="77777777" w:rsidTr="0059748B">
        <w:trPr>
          <w:trHeight w:val="20"/>
        </w:trPr>
        <w:tc>
          <w:tcPr>
            <w:tcW w:w="3303" w:type="dxa"/>
          </w:tcPr>
          <w:p w14:paraId="6B47B2A3" w14:textId="017E1649" w:rsidR="0059748B" w:rsidRPr="004004B1" w:rsidRDefault="0059748B" w:rsidP="0059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dxa"/>
          </w:tcPr>
          <w:p w14:paraId="389D0A57" w14:textId="1BB22CCA" w:rsidR="0059748B" w:rsidRPr="00283879" w:rsidRDefault="0059748B" w:rsidP="0059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A26E37" w14:textId="77777777" w:rsidR="0059748B" w:rsidRPr="00283879" w:rsidRDefault="0059748B" w:rsidP="0059748B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B202E" w14:textId="407B193F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BE4347" w14:textId="77777777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27C7F9" w14:textId="382A0E80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2F5262" w14:textId="77777777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78328D" w14:textId="60D4F67A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38007F" w14:textId="77777777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B77E799" w14:textId="15A11CA7" w:rsidR="0059748B" w:rsidRPr="00EE0904" w:rsidRDefault="0059748B" w:rsidP="0059748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49E7" w:rsidRPr="00283879" w14:paraId="5EFFF23A" w14:textId="77777777" w:rsidTr="0059748B">
        <w:trPr>
          <w:trHeight w:val="20"/>
        </w:trPr>
        <w:tc>
          <w:tcPr>
            <w:tcW w:w="3303" w:type="dxa"/>
          </w:tcPr>
          <w:p w14:paraId="572EB9BC" w14:textId="00778744" w:rsidR="005A49E7" w:rsidRPr="00283879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6984660" w14:textId="446507C4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0AD0ABFE" w14:textId="77777777" w:rsidR="005A49E7" w:rsidRPr="00283879" w:rsidRDefault="005A49E7" w:rsidP="005A49E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2DDF5" w14:textId="41CB43CF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5E9B9B3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85DCA0" w14:textId="2DF53631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46DB361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74E20" w14:textId="108513AC" w:rsidR="005A49E7" w:rsidRPr="00EE0904" w:rsidRDefault="00DD49BF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79</w:t>
            </w:r>
            <w:r w:rsidR="005A49E7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180" w:type="dxa"/>
          </w:tcPr>
          <w:p w14:paraId="34CD232D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CCB516F" w14:textId="519886BA" w:rsidR="005A49E7" w:rsidRPr="00EE0904" w:rsidRDefault="00DD49BF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7</w:t>
            </w:r>
            <w:r w:rsidR="005A49E7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909</w:t>
            </w:r>
            <w:r w:rsidR="005A49E7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5A49E7" w:rsidRPr="00283879" w14:paraId="03D26F78" w14:textId="77777777" w:rsidTr="0059748B">
        <w:trPr>
          <w:trHeight w:val="20"/>
        </w:trPr>
        <w:tc>
          <w:tcPr>
            <w:tcW w:w="3303" w:type="dxa"/>
          </w:tcPr>
          <w:p w14:paraId="39E4643D" w14:textId="3101BCB8" w:rsidR="005A49E7" w:rsidRPr="000A3540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09E64258" w14:textId="7C692160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618BD6B3" w14:textId="77777777" w:rsidR="005A49E7" w:rsidRPr="00283879" w:rsidRDefault="005A49E7" w:rsidP="005A49E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87BBA" w14:textId="2CA98187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180" w:type="dxa"/>
          </w:tcPr>
          <w:p w14:paraId="5C6F5B38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0B6C94" w14:textId="3FDDF9F7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4C513F8F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029F6" w14:textId="0B31E13C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7556BA79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B3CBAAE" w14:textId="139A62E3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49E7" w:rsidRPr="00283879" w14:paraId="462A9F2D" w14:textId="77777777" w:rsidTr="0059748B">
        <w:trPr>
          <w:trHeight w:val="20"/>
        </w:trPr>
        <w:tc>
          <w:tcPr>
            <w:tcW w:w="3303" w:type="dxa"/>
          </w:tcPr>
          <w:p w14:paraId="4DDA9041" w14:textId="3AAF8D8D" w:rsidR="005A49E7" w:rsidRPr="000A3540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 - หุ้นสามัญ</w:t>
            </w:r>
          </w:p>
        </w:tc>
        <w:tc>
          <w:tcPr>
            <w:tcW w:w="720" w:type="dxa"/>
          </w:tcPr>
          <w:p w14:paraId="54DCDC23" w14:textId="1D6D0A11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37F61257" w14:textId="77777777" w:rsidR="005A49E7" w:rsidRPr="00283879" w:rsidRDefault="005A49E7" w:rsidP="005A49E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A7575" w14:textId="332CAF0C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5E9123F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6DE7C1" w14:textId="54443081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860D465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C0F523" w14:textId="03727B78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068946BD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B6B806C" w14:textId="1D3A06D1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4,200,000</w:t>
            </w:r>
          </w:p>
        </w:tc>
      </w:tr>
      <w:tr w:rsidR="005A49E7" w:rsidRPr="00283879" w14:paraId="462D6D49" w14:textId="77777777" w:rsidTr="0059748B">
        <w:trPr>
          <w:trHeight w:val="20"/>
        </w:trPr>
        <w:tc>
          <w:tcPr>
            <w:tcW w:w="3303" w:type="dxa"/>
          </w:tcPr>
          <w:p w14:paraId="20980776" w14:textId="77777777" w:rsidR="005A49E7" w:rsidRPr="00E948EF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0362EFF8" w14:textId="77777777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059CB61E" w14:textId="77777777" w:rsidR="005A49E7" w:rsidRPr="00283879" w:rsidRDefault="005A49E7" w:rsidP="005A49E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35923" w14:textId="5705BA33" w:rsidR="005A49E7" w:rsidRPr="00EE0904" w:rsidRDefault="003845B0" w:rsidP="003845B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37F956A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093ED75" w14:textId="11C5219A" w:rsidR="005A49E7" w:rsidRPr="00EE0904" w:rsidRDefault="003845B0" w:rsidP="005A49E7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6097533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3E1FB3F" w14:textId="459EC04E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975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</w:t>
            </w:r>
            <w:r w:rsidRPr="005974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2F7071EF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7CFB3B2" w14:textId="34C7730E" w:rsidR="005A49E7" w:rsidRPr="00EE0904" w:rsidRDefault="005A49E7" w:rsidP="005A49E7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49E7" w:rsidRPr="00283879" w14:paraId="27F2EBE8" w14:textId="77777777" w:rsidTr="00F100B4">
        <w:trPr>
          <w:trHeight w:val="20"/>
        </w:trPr>
        <w:tc>
          <w:tcPr>
            <w:tcW w:w="3303" w:type="dxa"/>
          </w:tcPr>
          <w:p w14:paraId="57C65725" w14:textId="77777777" w:rsidR="005A49E7" w:rsidRPr="00E948EF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  <w:p w14:paraId="6F0A072C" w14:textId="77777777" w:rsidR="005A49E7" w:rsidRPr="000A3540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20" w:type="dxa"/>
          </w:tcPr>
          <w:p w14:paraId="6EC20FED" w14:textId="77777777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E9FB7F" w14:textId="77777777" w:rsidR="005A49E7" w:rsidRDefault="005A49E7" w:rsidP="005A4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1C620F7B" w14:textId="77777777" w:rsidR="005A49E7" w:rsidRPr="00283879" w:rsidRDefault="005A49E7" w:rsidP="005A49E7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22D59" w14:textId="02DB84E6" w:rsidR="005A49E7" w:rsidRPr="00EE0904" w:rsidRDefault="003845B0" w:rsidP="005A49E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75729C80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2D55428" w14:textId="12954096" w:rsidR="005A49E7" w:rsidRPr="00EE0904" w:rsidRDefault="003845B0" w:rsidP="005A49E7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7D0A6788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430149A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E05D840" w14:textId="63931143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6145CF89" w14:textId="77777777" w:rsidR="005A49E7" w:rsidRPr="00EE0904" w:rsidRDefault="005A49E7" w:rsidP="005A49E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EBF8424" w14:textId="77777777" w:rsidR="005A49E7" w:rsidRPr="00EE0904" w:rsidRDefault="005A49E7" w:rsidP="005A49E7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A2C7E37" w14:textId="243D4487" w:rsidR="005A49E7" w:rsidRPr="00EE0904" w:rsidRDefault="005A49E7" w:rsidP="005A49E7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100B4" w:rsidRPr="00283879" w14:paraId="67E7EB95" w14:textId="77777777" w:rsidTr="00F100B4">
        <w:trPr>
          <w:trHeight w:val="20"/>
        </w:trPr>
        <w:tc>
          <w:tcPr>
            <w:tcW w:w="3303" w:type="dxa"/>
          </w:tcPr>
          <w:p w14:paraId="3CFDEE86" w14:textId="663FB09F" w:rsidR="00F100B4" w:rsidRPr="00763FC3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 - หุ้นสามัญ</w:t>
            </w:r>
          </w:p>
        </w:tc>
        <w:tc>
          <w:tcPr>
            <w:tcW w:w="720" w:type="dxa"/>
          </w:tcPr>
          <w:p w14:paraId="74B45C33" w14:textId="54F70142" w:rsidR="00F100B4" w:rsidRPr="00763FC3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46420258" w14:textId="77777777" w:rsidR="00F100B4" w:rsidRPr="00763FC3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60C082" w14:textId="52A6DA13" w:rsidR="00F100B4" w:rsidRPr="00EE0904" w:rsidRDefault="003845B0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3C63390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4EA5C" w14:textId="6608EF87" w:rsidR="00F100B4" w:rsidRPr="00EE0904" w:rsidRDefault="003845B0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88FBD77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64433D" w14:textId="3A7055D0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444,100</w:t>
            </w:r>
          </w:p>
        </w:tc>
        <w:tc>
          <w:tcPr>
            <w:tcW w:w="180" w:type="dxa"/>
          </w:tcPr>
          <w:p w14:paraId="6A746029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D99FF68" w14:textId="4BB81D0D" w:rsidR="00F100B4" w:rsidRPr="00EE0904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4,441,000</w:t>
            </w:r>
          </w:p>
        </w:tc>
      </w:tr>
      <w:tr w:rsidR="00F100B4" w:rsidRPr="00283879" w14:paraId="73FDBDF1" w14:textId="77777777" w:rsidTr="00F100B4">
        <w:trPr>
          <w:trHeight w:val="20"/>
        </w:trPr>
        <w:tc>
          <w:tcPr>
            <w:tcW w:w="3303" w:type="dxa"/>
          </w:tcPr>
          <w:p w14:paraId="7B81A0F6" w14:textId="320A983F" w:rsidR="00F100B4" w:rsidRPr="000A3540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3708FD0C" w14:textId="77777777" w:rsidR="00F100B4" w:rsidRPr="00F33813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E07C9D" w14:textId="77777777" w:rsidR="00F100B4" w:rsidRPr="00283879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198946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FB40E2F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90ED0E" w14:textId="77777777" w:rsidR="00F100B4" w:rsidRPr="00EE0904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7E2EC9B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BCAD5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C0FCA8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CA9AA79" w14:textId="77777777" w:rsidR="00F100B4" w:rsidRPr="00EE0904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0B4" w:rsidRPr="00283879" w14:paraId="3917FA15" w14:textId="77777777" w:rsidTr="00F100B4">
        <w:trPr>
          <w:trHeight w:val="20"/>
        </w:trPr>
        <w:tc>
          <w:tcPr>
            <w:tcW w:w="3303" w:type="dxa"/>
          </w:tcPr>
          <w:p w14:paraId="2CC4C895" w14:textId="77777777" w:rsidR="00F100B4" w:rsidRPr="00732443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144FCEED" w14:textId="183FA609" w:rsidR="00F100B4" w:rsidRPr="00F33813" w:rsidRDefault="00DD49BF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9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54C228EC" w14:textId="77777777" w:rsidR="00F100B4" w:rsidRPr="00283879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8C2DF" w14:textId="3ED31FAA" w:rsidR="00F100B4" w:rsidRPr="00EE0904" w:rsidRDefault="003845B0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1,655,000</w:t>
            </w:r>
          </w:p>
        </w:tc>
        <w:tc>
          <w:tcPr>
            <w:tcW w:w="180" w:type="dxa"/>
          </w:tcPr>
          <w:p w14:paraId="6048B662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089B17B" w14:textId="4AADE221" w:rsidR="00F100B4" w:rsidRPr="00EE0904" w:rsidRDefault="003845B0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  <w:tc>
          <w:tcPr>
            <w:tcW w:w="180" w:type="dxa"/>
          </w:tcPr>
          <w:p w14:paraId="1D6A9A65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DB1DEF3" w14:textId="693F4447" w:rsidR="00F100B4" w:rsidRPr="00EE0904" w:rsidRDefault="00DD49BF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F100B4"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,655,000</w:t>
            </w:r>
          </w:p>
        </w:tc>
        <w:tc>
          <w:tcPr>
            <w:tcW w:w="180" w:type="dxa"/>
          </w:tcPr>
          <w:p w14:paraId="4BC2C3FA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9E53467" w14:textId="038C794A" w:rsidR="00F100B4" w:rsidRPr="00EE0904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16,550,000</w:t>
            </w:r>
          </w:p>
        </w:tc>
      </w:tr>
      <w:tr w:rsidR="00F100B4" w:rsidRPr="00283879" w14:paraId="09455012" w14:textId="77777777" w:rsidTr="0059748B">
        <w:trPr>
          <w:trHeight w:val="199"/>
        </w:trPr>
        <w:tc>
          <w:tcPr>
            <w:tcW w:w="3303" w:type="dxa"/>
          </w:tcPr>
          <w:p w14:paraId="67E1C6FA" w14:textId="77777777" w:rsidR="00F100B4" w:rsidRPr="000A3540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B9B4C5F" w14:textId="77777777" w:rsidR="00F100B4" w:rsidRPr="00283879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CDB366" w14:textId="77777777" w:rsidR="00F100B4" w:rsidRPr="00283879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68368F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601D202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E26A33" w14:textId="77777777" w:rsidR="00F100B4" w:rsidRPr="00D83037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F10E756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7D303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3B71532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1B509CA" w14:textId="77777777" w:rsidR="00F100B4" w:rsidRPr="00D83037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100B4" w:rsidRPr="00283879" w14:paraId="7782281D" w14:textId="77777777" w:rsidTr="0059748B">
        <w:trPr>
          <w:trHeight w:val="20"/>
        </w:trPr>
        <w:tc>
          <w:tcPr>
            <w:tcW w:w="3303" w:type="dxa"/>
          </w:tcPr>
          <w:p w14:paraId="431D732B" w14:textId="77777777" w:rsidR="00F100B4" w:rsidRPr="000A3540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0A35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720" w:type="dxa"/>
          </w:tcPr>
          <w:p w14:paraId="5BD80E0A" w14:textId="77777777" w:rsidR="00F100B4" w:rsidRPr="00283879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9F722C" w14:textId="77777777" w:rsidR="00F100B4" w:rsidRPr="00283879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BC1FA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C7D4BF0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1DD73844" w14:textId="77777777" w:rsidR="00F100B4" w:rsidRPr="00D83037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" w:type="dxa"/>
          </w:tcPr>
          <w:p w14:paraId="649648C4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74726CA7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4BF409F" w14:textId="77777777" w:rsidR="00F100B4" w:rsidRPr="00D83037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gridSpan w:val="2"/>
          </w:tcPr>
          <w:p w14:paraId="181EFAA4" w14:textId="77777777" w:rsidR="00F100B4" w:rsidRPr="00D83037" w:rsidRDefault="00F100B4" w:rsidP="00F100B4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F100B4" w:rsidRPr="00283879" w14:paraId="5FC358FD" w14:textId="77777777" w:rsidTr="0059748B">
        <w:trPr>
          <w:trHeight w:val="20"/>
        </w:trPr>
        <w:tc>
          <w:tcPr>
            <w:tcW w:w="3303" w:type="dxa"/>
          </w:tcPr>
          <w:p w14:paraId="5749C5C3" w14:textId="0588C998" w:rsidR="00F100B4" w:rsidRPr="000A3540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DD49BF" w:rsidRPr="00DD49BF">
              <w:rPr>
                <w:rFonts w:asciiTheme="majorBidi" w:hAnsiTheme="majorBidi"/>
                <w:sz w:val="30"/>
                <w:szCs w:val="30"/>
              </w:rPr>
              <w:t>1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4434B2F7" w14:textId="0A643A9F" w:rsidR="00F100B4" w:rsidRPr="00283879" w:rsidRDefault="00F100B4" w:rsidP="00F10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28180" w14:textId="77777777" w:rsidR="00F100B4" w:rsidRPr="00283879" w:rsidRDefault="00F100B4" w:rsidP="00F100B4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E830" w14:textId="70562340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4E475C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2149107" w14:textId="16AFC646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0C9614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FE6639E" w14:textId="1F021A70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8882E3" w14:textId="77777777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411F3D1" w14:textId="32F5E940" w:rsidR="00F100B4" w:rsidRPr="00EE0904" w:rsidRDefault="00F100B4" w:rsidP="00F100B4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2CFB" w:rsidRPr="00283879" w14:paraId="377CEE57" w14:textId="77777777" w:rsidTr="0059748B">
        <w:trPr>
          <w:trHeight w:val="20"/>
        </w:trPr>
        <w:tc>
          <w:tcPr>
            <w:tcW w:w="3303" w:type="dxa"/>
          </w:tcPr>
          <w:p w14:paraId="729F1061" w14:textId="7742AB21" w:rsidR="00FD2CFB" w:rsidRPr="000A3540" w:rsidRDefault="00FD2CFB" w:rsidP="00FD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B444859" w14:textId="06D0E201" w:rsidR="00FD2CFB" w:rsidRDefault="00FD2CFB" w:rsidP="00FD2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65985745" w14:textId="77777777" w:rsidR="00FD2CFB" w:rsidRPr="00283879" w:rsidRDefault="00FD2CFB" w:rsidP="00FD2CFB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8E336" w14:textId="52F26995" w:rsidR="00FD2CFB" w:rsidRPr="00EE0904" w:rsidRDefault="003845B0" w:rsidP="00FD2CFB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D114CBC" w14:textId="77777777" w:rsidR="00FD2CFB" w:rsidRPr="00EE0904" w:rsidRDefault="00FD2CFB" w:rsidP="00FD2CF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B99206" w14:textId="38C968C6" w:rsidR="00FD2CFB" w:rsidRPr="00EE0904" w:rsidRDefault="003845B0" w:rsidP="00FD2CFB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923E631" w14:textId="77777777" w:rsidR="00FD2CFB" w:rsidRPr="00EE0904" w:rsidRDefault="00FD2CFB" w:rsidP="00FD2CF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142C2F1" w14:textId="0606B60E" w:rsidR="00FD2CFB" w:rsidRPr="00EE0904" w:rsidRDefault="00DD49BF" w:rsidP="00FD2CF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79</w:t>
            </w:r>
            <w:r w:rsidR="00FD2CFB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180" w:type="dxa"/>
          </w:tcPr>
          <w:p w14:paraId="793D428E" w14:textId="77777777" w:rsidR="00FD2CFB" w:rsidRPr="00EE0904" w:rsidRDefault="00FD2CFB" w:rsidP="00FD2CF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E2F4BD5" w14:textId="46DC01DE" w:rsidR="00FD2CFB" w:rsidRPr="00EE0904" w:rsidRDefault="00DD49BF" w:rsidP="00FD2CF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7</w:t>
            </w:r>
            <w:r w:rsidR="00FD2CFB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909</w:t>
            </w:r>
            <w:r w:rsidR="00FD2CFB"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8F3A6F" w:rsidRPr="00283879" w14:paraId="5394C63F" w14:textId="77777777" w:rsidTr="0059748B">
        <w:trPr>
          <w:trHeight w:val="20"/>
        </w:trPr>
        <w:tc>
          <w:tcPr>
            <w:tcW w:w="3303" w:type="dxa"/>
          </w:tcPr>
          <w:p w14:paraId="21AEA8D0" w14:textId="53ABFDC9" w:rsidR="008F3A6F" w:rsidRPr="000A3540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48F04EF" w14:textId="167AEFA5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DBD28B4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F601A" w14:textId="72AB3B62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1,650,000</w:t>
            </w:r>
          </w:p>
        </w:tc>
        <w:tc>
          <w:tcPr>
            <w:tcW w:w="180" w:type="dxa"/>
          </w:tcPr>
          <w:p w14:paraId="5AA68FB3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3A017" w14:textId="7291D9B0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180" w:type="dxa"/>
          </w:tcPr>
          <w:p w14:paraId="318178EF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F0935DA" w14:textId="554FEFDC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F63BB8C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01EAB0D" w14:textId="76B1ADC0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F3A6F" w:rsidRPr="00283879" w14:paraId="29E8BA60" w14:textId="77777777" w:rsidTr="0059748B">
        <w:trPr>
          <w:trHeight w:val="20"/>
        </w:trPr>
        <w:tc>
          <w:tcPr>
            <w:tcW w:w="3303" w:type="dxa"/>
          </w:tcPr>
          <w:p w14:paraId="6439C75C" w14:textId="77777777" w:rsidR="008F3A6F" w:rsidRPr="000A3540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720" w:type="dxa"/>
          </w:tcPr>
          <w:p w14:paraId="17A21261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A7D3AD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075C8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9633CA5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F1A4841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E52B5EF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61A873C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C2FAE9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D20AF0F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3A6F" w:rsidRPr="00283879" w14:paraId="4B8EBAF2" w14:textId="77777777" w:rsidTr="0059748B">
        <w:trPr>
          <w:trHeight w:val="20"/>
        </w:trPr>
        <w:tc>
          <w:tcPr>
            <w:tcW w:w="3303" w:type="dxa"/>
          </w:tcPr>
          <w:p w14:paraId="6042CC3D" w14:textId="77777777" w:rsidR="008F3A6F" w:rsidRDefault="008F3A6F" w:rsidP="008F3A6F">
            <w:pPr>
              <w:spacing w:line="228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 w:rsidRPr="000A35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DA2386B" w14:textId="77777777" w:rsidR="008F3A6F" w:rsidRPr="000A3540" w:rsidRDefault="008F3A6F" w:rsidP="008F3A6F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720" w:type="dxa"/>
          </w:tcPr>
          <w:p w14:paraId="535B4F2A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F8E67B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17AEEFED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9E2C3" w14:textId="20E7A38C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373D24BD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833F14" w14:textId="7D14C572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5317D581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32F0A6A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FC025BF" w14:textId="4EAF6F94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097508A6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AD7789B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8215E4" w14:textId="473AA9F9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</w:tr>
      <w:tr w:rsidR="008F3A6F" w:rsidRPr="00283879" w14:paraId="78C8906E" w14:textId="77777777" w:rsidTr="0059748B">
        <w:trPr>
          <w:trHeight w:val="20"/>
        </w:trPr>
        <w:tc>
          <w:tcPr>
            <w:tcW w:w="3303" w:type="dxa"/>
          </w:tcPr>
          <w:p w14:paraId="3DA6BE11" w14:textId="77777777" w:rsidR="008F3A6F" w:rsidRDefault="008F3A6F" w:rsidP="008F3A6F">
            <w:pPr>
              <w:spacing w:line="228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40D65816" w14:textId="77777777" w:rsidR="008F3A6F" w:rsidRPr="000A3540" w:rsidRDefault="008F3A6F" w:rsidP="008F3A6F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</w:tcPr>
          <w:p w14:paraId="79FE0986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0491A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68C121D1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DC97B" w14:textId="1B18C9C9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26577BC1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4B8FA0" w14:textId="066CE84F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6AD1BC52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45DC5E1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EA86356" w14:textId="5C7D3276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180" w:type="dxa"/>
          </w:tcPr>
          <w:p w14:paraId="0CF799A3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57A7E5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9D76EF6" w14:textId="12D0F37B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</w:tr>
      <w:tr w:rsidR="008F3A6F" w14:paraId="56BB1A21" w14:textId="77777777" w:rsidTr="0059748B">
        <w:trPr>
          <w:trHeight w:val="20"/>
        </w:trPr>
        <w:tc>
          <w:tcPr>
            <w:tcW w:w="3303" w:type="dxa"/>
          </w:tcPr>
          <w:p w14:paraId="4159CD96" w14:textId="77777777" w:rsidR="008F3A6F" w:rsidRPr="00E948E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20" w:type="dxa"/>
          </w:tcPr>
          <w:p w14:paraId="2D30D6A0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45A67784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43D00F" w14:textId="2101E882" w:rsidR="008F3A6F" w:rsidRPr="00EE0904" w:rsidRDefault="003845B0" w:rsidP="003845B0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917F68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AD175D9" w14:textId="61417773" w:rsidR="008F3A6F" w:rsidRPr="003845B0" w:rsidRDefault="003845B0" w:rsidP="003845B0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45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0A2E118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3A238B3" w14:textId="6BE1102F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975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121,090</w:t>
            </w: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416602D8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87EDD1" w14:textId="34E0A310" w:rsidR="008F3A6F" w:rsidRPr="00EE0904" w:rsidRDefault="008F3A6F" w:rsidP="008F3A6F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F3A6F" w:rsidRPr="00283879" w14:paraId="2CAB4FF2" w14:textId="77777777" w:rsidTr="0059748B">
        <w:trPr>
          <w:trHeight w:val="20"/>
        </w:trPr>
        <w:tc>
          <w:tcPr>
            <w:tcW w:w="3303" w:type="dxa"/>
          </w:tcPr>
          <w:p w14:paraId="62E64E76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BE9"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มูลค่าหุ้นที่ตราไว้โดยการแตกหุ้น</w:t>
            </w:r>
          </w:p>
          <w:p w14:paraId="385CEE71" w14:textId="77777777" w:rsidR="008F3A6F" w:rsidRPr="000A3540" w:rsidRDefault="008F3A6F" w:rsidP="008F3A6F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20" w:type="dxa"/>
          </w:tcPr>
          <w:p w14:paraId="60343C44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8E707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DC3C7B7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BF0EC" w14:textId="30510D58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08E6785C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07FEDAD" w14:textId="48884F25" w:rsidR="008F3A6F" w:rsidRPr="00EE0904" w:rsidRDefault="003845B0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16CDB0C9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A007607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7BF2E81" w14:textId="6EBCA9C8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180" w:type="dxa"/>
          </w:tcPr>
          <w:p w14:paraId="2C67FB2F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8040B6" w14:textId="77777777" w:rsidR="008F3A6F" w:rsidRPr="00EE0904" w:rsidRDefault="008F3A6F" w:rsidP="008F3A6F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8101967" w14:textId="5B3F496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EE090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F3A6F" w:rsidRPr="00283879" w14:paraId="685FA683" w14:textId="77777777" w:rsidTr="003845B0">
        <w:trPr>
          <w:trHeight w:val="20"/>
        </w:trPr>
        <w:tc>
          <w:tcPr>
            <w:tcW w:w="3303" w:type="dxa"/>
          </w:tcPr>
          <w:p w14:paraId="0F0F948A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รับชำระค่าหุ้นจาก</w:t>
            </w:r>
            <w:r w:rsidRPr="00891C92">
              <w:rPr>
                <w:rFonts w:asciiTheme="majorBidi" w:hAnsiTheme="majorBidi"/>
                <w:sz w:val="30"/>
                <w:szCs w:val="30"/>
                <w:cs/>
              </w:rPr>
              <w:t>การเสนอขายหุ้น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0F334069" w14:textId="472E4776" w:rsidR="008F3A6F" w:rsidRPr="00251BE9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891C92">
              <w:rPr>
                <w:rFonts w:asciiTheme="majorBidi" w:hAnsiTheme="majorBidi"/>
                <w:sz w:val="30"/>
                <w:szCs w:val="30"/>
                <w:cs/>
              </w:rPr>
              <w:t>สามัญต่อประชาชนทั่วไปเป็นครั้งแรก</w:t>
            </w:r>
          </w:p>
        </w:tc>
        <w:tc>
          <w:tcPr>
            <w:tcW w:w="720" w:type="dxa"/>
          </w:tcPr>
          <w:p w14:paraId="3F31DEAB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AB384" w14:textId="0436A3AD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305B1B6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F5606" w14:textId="5893459B" w:rsidR="008F3A6F" w:rsidRPr="00891C92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3C142C40" w14:textId="77777777" w:rsidR="008F3A6F" w:rsidRPr="00891C92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F267B1" w14:textId="248D3768" w:rsidR="008F3A6F" w:rsidRPr="00891C92" w:rsidRDefault="003845B0" w:rsidP="008F3A6F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80" w:type="dxa"/>
          </w:tcPr>
          <w:p w14:paraId="2A80E657" w14:textId="77777777" w:rsidR="008F3A6F" w:rsidRPr="00D83037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F4425" w14:textId="77777777" w:rsidR="008F3A6F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E1166F5" w14:textId="5396365A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439,100</w:t>
            </w:r>
          </w:p>
        </w:tc>
        <w:tc>
          <w:tcPr>
            <w:tcW w:w="180" w:type="dxa"/>
          </w:tcPr>
          <w:p w14:paraId="6CA78630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ECBEBDB" w14:textId="77777777" w:rsidR="008F3A6F" w:rsidRDefault="008F3A6F" w:rsidP="008F3A6F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1D3E0B0" w14:textId="6023F292" w:rsidR="008F3A6F" w:rsidRPr="00EE0904" w:rsidRDefault="008F3A6F" w:rsidP="008F3A6F">
            <w:pPr>
              <w:pStyle w:val="30"/>
              <w:tabs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891C92">
              <w:rPr>
                <w:rFonts w:asciiTheme="majorBidi" w:hAnsiTheme="majorBidi" w:cs="Angsana New"/>
                <w:sz w:val="30"/>
                <w:szCs w:val="30"/>
                <w:lang w:val="en-US"/>
              </w:rPr>
              <w:t>4,391,000</w:t>
            </w:r>
          </w:p>
        </w:tc>
      </w:tr>
      <w:tr w:rsidR="008F3A6F" w:rsidRPr="00283879" w14:paraId="22274B8C" w14:textId="77777777" w:rsidTr="003845B0">
        <w:trPr>
          <w:trHeight w:val="20"/>
        </w:trPr>
        <w:tc>
          <w:tcPr>
            <w:tcW w:w="3303" w:type="dxa"/>
          </w:tcPr>
          <w:p w14:paraId="4326D45A" w14:textId="11F83E62" w:rsidR="008F3A6F" w:rsidRPr="00283879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43AD4794" w14:textId="77777777" w:rsidR="008F3A6F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FCC29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8211B" w14:textId="77777777" w:rsidR="008F3A6F" w:rsidRPr="00891C92" w:rsidRDefault="008F3A6F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5FCAC4F9" w14:textId="77777777" w:rsidR="008F3A6F" w:rsidRPr="00891C92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F37F32" w14:textId="77777777" w:rsidR="008F3A6F" w:rsidRPr="00891C92" w:rsidRDefault="008F3A6F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8634283" w14:textId="77777777" w:rsidR="008F3A6F" w:rsidRPr="00D83037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FB488D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1B0799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0FF6DE2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3A6F" w:rsidRPr="00283879" w14:paraId="6395C327" w14:textId="77777777" w:rsidTr="003845B0">
        <w:trPr>
          <w:trHeight w:val="20"/>
        </w:trPr>
        <w:tc>
          <w:tcPr>
            <w:tcW w:w="3303" w:type="dxa"/>
          </w:tcPr>
          <w:p w14:paraId="612E10D2" w14:textId="77777777" w:rsidR="008F3A6F" w:rsidRPr="000A3540" w:rsidRDefault="008F3A6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20" w:type="dxa"/>
          </w:tcPr>
          <w:p w14:paraId="3F48281B" w14:textId="05B56F91" w:rsidR="008F3A6F" w:rsidRPr="00F33813" w:rsidRDefault="00DD49BF" w:rsidP="008F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9B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4E375B5D" w14:textId="77777777" w:rsidR="008F3A6F" w:rsidRPr="00283879" w:rsidRDefault="008F3A6F" w:rsidP="008F3A6F">
            <w:pPr>
              <w:spacing w:line="228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B8EA88" w14:textId="08E0D3B9" w:rsidR="008F3A6F" w:rsidRPr="00891C92" w:rsidRDefault="003845B0" w:rsidP="008F3A6F">
            <w:pPr>
              <w:pStyle w:val="30"/>
              <w:tabs>
                <w:tab w:val="clear" w:pos="360"/>
                <w:tab w:val="clear" w:pos="720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1,650,000</w:t>
            </w:r>
          </w:p>
        </w:tc>
        <w:tc>
          <w:tcPr>
            <w:tcW w:w="180" w:type="dxa"/>
          </w:tcPr>
          <w:p w14:paraId="1D0A44E4" w14:textId="77777777" w:rsidR="008F3A6F" w:rsidRPr="00891C92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019E5E" w14:textId="0D500C3E" w:rsidR="008F3A6F" w:rsidRPr="00891C92" w:rsidRDefault="003845B0" w:rsidP="008F3A6F">
            <w:pPr>
              <w:pStyle w:val="30"/>
              <w:tabs>
                <w:tab w:val="clear" w:pos="360"/>
                <w:tab w:val="clear" w:pos="720"/>
                <w:tab w:val="decimal" w:pos="790"/>
              </w:tabs>
              <w:spacing w:line="228" w:lineRule="auto"/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  <w:tc>
          <w:tcPr>
            <w:tcW w:w="180" w:type="dxa"/>
          </w:tcPr>
          <w:p w14:paraId="0F255731" w14:textId="77777777" w:rsidR="008F3A6F" w:rsidRPr="00D83037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8E9A84" w14:textId="513053C6" w:rsidR="008F3A6F" w:rsidRPr="00EE0904" w:rsidRDefault="00DD49B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F3A6F"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,650,0</w:t>
            </w:r>
            <w:r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47CA77C5" w14:textId="77777777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D6194C9" w14:textId="018BEADE" w:rsidR="008F3A6F" w:rsidRPr="00EE0904" w:rsidRDefault="008F3A6F" w:rsidP="008F3A6F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28" w:lineRule="auto"/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91C9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16,500,000</w:t>
            </w:r>
          </w:p>
        </w:tc>
      </w:tr>
    </w:tbl>
    <w:p w14:paraId="70231F7E" w14:textId="61A26036" w:rsidR="00881E08" w:rsidRPr="00DA5669" w:rsidRDefault="0056060E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/>
          <w:i/>
          <w:iCs/>
          <w:sz w:val="30"/>
          <w:szCs w:val="30"/>
          <w:cs/>
        </w:rPr>
      </w:pPr>
      <w:r w:rsidRPr="00DA5669">
        <w:rPr>
          <w:rFonts w:ascii="Angsana New" w:hint="cs"/>
          <w:i/>
          <w:iCs/>
          <w:sz w:val="30"/>
          <w:szCs w:val="30"/>
          <w:cs/>
        </w:rPr>
        <w:lastRenderedPageBreak/>
        <w:t>การเพิ่มทุนจดทะเบียน</w:t>
      </w:r>
    </w:p>
    <w:p w14:paraId="17AD29F4" w14:textId="77777777" w:rsidR="00492A9E" w:rsidRPr="00DA5669" w:rsidRDefault="00492A9E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pacing w:val="4"/>
          <w:sz w:val="30"/>
          <w:szCs w:val="30"/>
          <w:lang w:bidi="th-TH"/>
        </w:rPr>
      </w:pPr>
    </w:p>
    <w:p w14:paraId="31716380" w14:textId="6F0B7E67" w:rsidR="00B432D3" w:rsidRPr="00DA5669" w:rsidRDefault="00B432D3" w:rsidP="00B432D3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pacing w:val="26"/>
          <w:sz w:val="30"/>
          <w:szCs w:val="30"/>
          <w:lang w:val="en-US" w:bidi="th-TH"/>
        </w:rPr>
      </w:pP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DA5669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10 </w:t>
      </w:r>
      <w:r w:rsidRPr="00DA566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 xml:space="preserve">กุมภาพันธ์ </w:t>
      </w:r>
      <w:r w:rsidRPr="00DA5669"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</w:t>
      </w:r>
      <w:r w:rsidRPr="00DA566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ที่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ประชุม</w:t>
      </w:r>
      <w:r w:rsidRPr="00DA566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วิสามัญผู้ถือหุ้น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บริษัทมีมติอนุมัติในการเพิ่มทุนจดทะเบียน</w:t>
      </w:r>
      <w:r w:rsidRPr="00DA566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จาก </w:t>
      </w:r>
      <w:r w:rsidRPr="00DA5669">
        <w:rPr>
          <w:rFonts w:asciiTheme="majorBidi" w:hAnsiTheme="majorBidi" w:cs="Angsana New"/>
          <w:sz w:val="30"/>
          <w:szCs w:val="30"/>
          <w:lang w:bidi="th-TH"/>
        </w:rPr>
        <w:t>7,909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DA5669">
        <w:rPr>
          <w:rFonts w:asciiTheme="majorBidi" w:hAnsiTheme="majorBidi" w:cs="Angsana New"/>
          <w:sz w:val="30"/>
          <w:szCs w:val="30"/>
          <w:lang w:bidi="th-TH"/>
        </w:rPr>
        <w:t>79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A5669">
        <w:rPr>
          <w:rFonts w:asciiTheme="majorBidi" w:hAnsiTheme="majorBidi" w:cs="Angsana New"/>
          <w:sz w:val="30"/>
          <w:szCs w:val="30"/>
          <w:lang w:bidi="th-TH"/>
        </w:rPr>
        <w:t xml:space="preserve">09 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ล้านหุ้น มูลค่าหุ้นละ </w:t>
      </w:r>
      <w:r w:rsidRPr="00DA5669">
        <w:rPr>
          <w:rFonts w:asciiTheme="majorBidi" w:hAnsiTheme="majorBidi" w:cs="Angsana New"/>
          <w:sz w:val="30"/>
          <w:szCs w:val="30"/>
          <w:lang w:bidi="th-TH"/>
        </w:rPr>
        <w:t>100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เป็น </w:t>
      </w:r>
      <w:r w:rsidRPr="00DA5669">
        <w:rPr>
          <w:rFonts w:asciiTheme="majorBidi" w:hAnsiTheme="majorBidi" w:cs="Angsana New"/>
          <w:sz w:val="30"/>
          <w:szCs w:val="30"/>
          <w:lang w:bidi="th-TH"/>
        </w:rPr>
        <w:t>12,109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</w:t>
      </w:r>
      <w:r w:rsidRPr="00DA5669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หุ้นสามัญ</w:t>
      </w:r>
      <w:r w:rsidRPr="00DA5669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121</w:t>
      </w:r>
      <w:r w:rsidRPr="00DA5669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.</w:t>
      </w:r>
      <w:r w:rsidRPr="00DA5669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09 </w:t>
      </w:r>
      <w:r w:rsidRPr="00DA5669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ล้านหุ้น มูลค่าหุ้นละ </w:t>
      </w:r>
      <w:r w:rsidRPr="00DA5669">
        <w:rPr>
          <w:rFonts w:asciiTheme="majorBidi" w:hAnsiTheme="majorBidi" w:cs="Angsana New"/>
          <w:spacing w:val="-4"/>
          <w:sz w:val="30"/>
          <w:szCs w:val="30"/>
          <w:lang w:bidi="th-TH"/>
        </w:rPr>
        <w:t>100</w:t>
      </w:r>
      <w:r w:rsidRPr="00DA5669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บาท) เพิ่มขึ้นอีกจำนวน </w:t>
      </w:r>
      <w:r w:rsidRPr="00DA5669">
        <w:rPr>
          <w:rFonts w:asciiTheme="majorBidi" w:hAnsiTheme="majorBidi" w:cstheme="majorBidi"/>
          <w:spacing w:val="-4"/>
          <w:sz w:val="30"/>
          <w:szCs w:val="30"/>
          <w:lang w:bidi="th-TH"/>
        </w:rPr>
        <w:t>4,200</w:t>
      </w:r>
      <w:r w:rsidRPr="00DA5669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DA5669">
        <w:rPr>
          <w:rFonts w:asciiTheme="majorBidi" w:hAnsiTheme="majorBidi" w:cstheme="majorBidi"/>
          <w:sz w:val="30"/>
          <w:szCs w:val="30"/>
          <w:lang w:bidi="th-TH"/>
        </w:rPr>
        <w:t>42</w:t>
      </w:r>
      <w:r w:rsidRPr="00DA566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หุ้น มูลค่าหุ้นละ </w:t>
      </w:r>
      <w:r w:rsidRPr="00DA5669"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การเพิ่มทุนนี้ได้จดทะเบียนกับกระทรวงพาณิชย์แล้วเมื่อวันที่ </w:t>
      </w:r>
      <w:r w:rsidRPr="00DA5669">
        <w:rPr>
          <w:rFonts w:asciiTheme="majorBidi" w:hAnsiTheme="majorBidi" w:cstheme="majorBidi"/>
          <w:sz w:val="30"/>
          <w:szCs w:val="30"/>
          <w:lang w:bidi="th-TH"/>
        </w:rPr>
        <w:t xml:space="preserve">17 </w:t>
      </w:r>
      <w:r w:rsidRPr="00DA56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DA566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โดยเรียกชำระหุ้นสามัญครั้งที่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มูลค่าหุ้นละ </w:t>
      </w:r>
      <w:r w:rsidRPr="00DA5669">
        <w:rPr>
          <w:rFonts w:asciiTheme="majorBidi" w:hAnsiTheme="majorBidi" w:cstheme="majorBidi"/>
          <w:sz w:val="30"/>
          <w:szCs w:val="30"/>
          <w:lang w:bidi="th-TH"/>
        </w:rPr>
        <w:t>80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เป็นจำนวนเงิน </w:t>
      </w:r>
      <w:r w:rsidRPr="00DA5669">
        <w:rPr>
          <w:rFonts w:asciiTheme="majorBidi" w:hAnsiTheme="majorBidi" w:cstheme="majorBidi"/>
          <w:sz w:val="30"/>
          <w:szCs w:val="30"/>
          <w:lang w:bidi="th-TH"/>
        </w:rPr>
        <w:t>3,360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ชำระเมื่อวันที่ </w:t>
      </w:r>
      <w:r w:rsidR="00881E08" w:rsidRPr="00DA5669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กุมภาพันธ์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และเรียกชำระค่าหุ้นสามัญครั้งที่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2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ในอัตราหุ้นละ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 20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840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ชำระเมื่อวันที่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29 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พฤษภาคม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6602FA2B" w14:textId="77777777" w:rsidR="00B432D3" w:rsidRPr="00DA5669" w:rsidRDefault="00B432D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1B443597" w14:textId="77777777" w:rsidR="00B432D3" w:rsidRPr="00DA5669" w:rsidRDefault="00B432D3" w:rsidP="00B432D3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2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2566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 มีมติอนุมัติดังต่อไปนี้</w:t>
      </w:r>
    </w:p>
    <w:p w14:paraId="22C89FE6" w14:textId="77777777" w:rsidR="00B432D3" w:rsidRPr="00DA5669" w:rsidRDefault="00B432D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5AAFD52" w14:textId="77777777" w:rsidR="00B432D3" w:rsidRPr="00DA5669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ก.  การแปรสภาพบริษัทเป็นบริษัทมหาชนจำกัดตามหลักเกณฑ์ที่กำหนดในพระราชบัญญัติบริษัทมหาชนจำกัด พ.ศ.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2535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และที่แก้ไขเพิ่มเติม</w:t>
      </w:r>
    </w:p>
    <w:p w14:paraId="0BC4E033" w14:textId="77777777" w:rsidR="00B432D3" w:rsidRPr="00DA5669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1AD9BADA" w14:textId="77777777" w:rsidR="00B432D3" w:rsidRPr="00DA5669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ข.  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>การเปลี่ยนแปลงมูลค่าที่ตราไว้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ของหุ้นของบริษัท 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>จากเดิม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หุ้นละ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จำนวน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121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 เป็นหุ้นละ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1,211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ส่งผลให้หุ้นสามัญของบริษัทเพิ่มขึ้น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1,090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2DE20B1F" w14:textId="77777777" w:rsidR="00B432D3" w:rsidRPr="00B95CC8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5F345F33" w14:textId="77777777" w:rsidR="00A53A17" w:rsidRPr="00DA5669" w:rsidRDefault="00B432D3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ค.  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การเพิ่มทุนจดทะเบียน</w:t>
      </w:r>
      <w:r w:rsidRPr="00DA566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DA5669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>จาก</w:t>
      </w:r>
      <w:r w:rsidRPr="00DA5669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จำนวนเงิน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12,109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้านบาท</w:t>
      </w:r>
      <w:r w:rsidRPr="00DA5669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เป็นจำนวน</w:t>
      </w:r>
      <w:r w:rsidRPr="00DA5669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16,550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้านบาท </w:t>
      </w:r>
      <w:r w:rsidRPr="00DA5669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โดยการออกหุ้นสามัญเพิ่มทุนจำนวน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444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DA5669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เพื่อเสนอขายให้แก่ประชาชนทั่วไปเป็นครั้งแรก เมื่อได้รับอนุญาตจากสำนักงานคณะกรรมการกำกับหลักทรัพย์และตลาดหลักทรัพย์</w:t>
      </w:r>
      <w:r w:rsidR="00562F52"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6E4FB755" w14:textId="77777777" w:rsidR="00A53A17" w:rsidRPr="00B95CC8" w:rsidRDefault="00A53A17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53D17A81" w14:textId="36CCEA92" w:rsidR="00B432D3" w:rsidRDefault="00562F52" w:rsidP="00B432D3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 xml:space="preserve">7 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มิถุนายน 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26558354" w14:textId="77777777" w:rsidR="00B432D3" w:rsidRPr="00D83037" w:rsidRDefault="00B432D3" w:rsidP="00D83037">
      <w:pPr>
        <w:pStyle w:val="block"/>
        <w:spacing w:after="0" w:line="240" w:lineRule="auto"/>
        <w:ind w:left="851" w:hanging="284"/>
        <w:jc w:val="thaiDistribute"/>
        <w:rPr>
          <w:rFonts w:asciiTheme="majorBidi" w:hAnsiTheme="majorBidi" w:cs="Angsana New"/>
          <w:sz w:val="24"/>
          <w:szCs w:val="24"/>
          <w:lang w:val="en-US" w:bidi="th-TH"/>
        </w:rPr>
      </w:pPr>
    </w:p>
    <w:p w14:paraId="449F8A86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9EEC29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DAC8BE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DE7FB1" w14:textId="77777777" w:rsidR="001D36D4" w:rsidRDefault="001D36D4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8EF978" w14:textId="377572CA" w:rsidR="00562F52" w:rsidRDefault="00562F52" w:rsidP="00B9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5669">
        <w:rPr>
          <w:rFonts w:ascii="Angsana New" w:hAnsi="Angsana New"/>
          <w:i/>
          <w:iCs/>
          <w:sz w:val="30"/>
          <w:szCs w:val="30"/>
          <w:cs/>
        </w:rPr>
        <w:lastRenderedPageBreak/>
        <w:t>การเสนอขายหุ้น</w:t>
      </w:r>
      <w:r w:rsidR="00A53A17" w:rsidRPr="00DA5669">
        <w:rPr>
          <w:rFonts w:ascii="Angsana New" w:hAnsi="Angsana New" w:hint="cs"/>
          <w:i/>
          <w:iCs/>
          <w:sz w:val="30"/>
          <w:szCs w:val="30"/>
          <w:cs/>
        </w:rPr>
        <w:t>เพิ่มทุนแก่</w:t>
      </w:r>
      <w:r w:rsidRPr="00DA5669">
        <w:rPr>
          <w:rFonts w:ascii="Angsana New" w:hAnsi="Angsana New"/>
          <w:i/>
          <w:iCs/>
          <w:sz w:val="30"/>
          <w:szCs w:val="30"/>
          <w:cs/>
        </w:rPr>
        <w:t>ประชาชนทั่วไปเป็นครั้งแรก</w:t>
      </w:r>
    </w:p>
    <w:p w14:paraId="2FC17BF6" w14:textId="77777777" w:rsidR="00B95CC8" w:rsidRPr="00B95CC8" w:rsidRDefault="00B95CC8" w:rsidP="00B9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F7C8AFB" w14:textId="222A0FD2" w:rsidR="001D36D4" w:rsidRPr="00DA5669" w:rsidRDefault="008924C8" w:rsidP="00B95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A566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ในระหว่างวันที่ </w:t>
      </w:r>
      <w:r w:rsidRPr="00DA5669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6826EA" w:rsidRPr="00DA5669">
        <w:rPr>
          <w:rFonts w:asciiTheme="majorBidi" w:hAnsiTheme="majorBidi" w:cstheme="majorBidi"/>
          <w:spacing w:val="-6"/>
          <w:sz w:val="30"/>
          <w:szCs w:val="30"/>
          <w:cs/>
        </w:rPr>
        <w:t>พฤศจิกายน</w:t>
      </w:r>
      <w:r w:rsidR="006826EA" w:rsidRPr="00DA5669">
        <w:rPr>
          <w:rFonts w:asciiTheme="majorBidi" w:hAnsiTheme="majorBidi"/>
          <w:spacing w:val="-6"/>
          <w:sz w:val="30"/>
          <w:szCs w:val="30"/>
          <w:cs/>
        </w:rPr>
        <w:t xml:space="preserve"> -</w:t>
      </w:r>
      <w:r w:rsidRPr="00DA566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A5669">
        <w:rPr>
          <w:rFonts w:asciiTheme="majorBidi" w:hAnsiTheme="majorBidi" w:cstheme="majorBidi"/>
          <w:spacing w:val="-6"/>
          <w:sz w:val="30"/>
          <w:szCs w:val="30"/>
        </w:rPr>
        <w:t xml:space="preserve">13 </w:t>
      </w:r>
      <w:r w:rsidRPr="00DA5669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DA5669">
        <w:rPr>
          <w:rFonts w:asciiTheme="majorBidi" w:hAnsiTheme="majorBidi" w:cstheme="majorBidi"/>
          <w:spacing w:val="-6"/>
          <w:sz w:val="30"/>
          <w:szCs w:val="30"/>
        </w:rPr>
        <w:t xml:space="preserve">2566 </w:t>
      </w:r>
      <w:r w:rsidR="00562F52" w:rsidRPr="00DA566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บริษัทได้เสนอขายหุ้นสามัญของบริษัทต่อประชาชนทั่วไปเป็นครั้งแรก จำนวน </w:t>
      </w:r>
      <w:r w:rsidR="00562F52" w:rsidRPr="00DA5669">
        <w:rPr>
          <w:rFonts w:asciiTheme="majorBidi" w:hAnsiTheme="majorBidi" w:cstheme="majorBidi"/>
          <w:spacing w:val="-6"/>
          <w:sz w:val="30"/>
          <w:szCs w:val="30"/>
        </w:rPr>
        <w:t>439</w:t>
      </w:r>
      <w:r w:rsidR="00562F52" w:rsidRPr="00DA5669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62F52" w:rsidRPr="00DA5669">
        <w:rPr>
          <w:rFonts w:asciiTheme="majorBidi" w:hAnsiTheme="majorBidi" w:cstheme="majorBidi"/>
          <w:spacing w:val="-6"/>
          <w:sz w:val="30"/>
          <w:szCs w:val="30"/>
        </w:rPr>
        <w:t xml:space="preserve">10 </w:t>
      </w:r>
      <w:r w:rsidR="00562F52" w:rsidRPr="00DA5669">
        <w:rPr>
          <w:rFonts w:asciiTheme="majorBidi" w:hAnsiTheme="majorBidi" w:cstheme="majorBidi"/>
          <w:spacing w:val="-6"/>
          <w:sz w:val="30"/>
          <w:szCs w:val="30"/>
          <w:cs/>
        </w:rPr>
        <w:t>ล้านหุ้น มูลค่าหุ้นที่ตราไว้</w:t>
      </w:r>
      <w:r w:rsidR="00562F52" w:rsidRPr="00DA5669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562F52" w:rsidRPr="00DA5669">
        <w:rPr>
          <w:rFonts w:asciiTheme="majorBidi" w:hAnsiTheme="majorBidi" w:cstheme="majorBidi"/>
          <w:sz w:val="30"/>
          <w:szCs w:val="30"/>
        </w:rPr>
        <w:t xml:space="preserve">10 </w:t>
      </w:r>
      <w:r w:rsidR="00562F52" w:rsidRPr="00DA5669">
        <w:rPr>
          <w:rFonts w:asciiTheme="majorBidi" w:hAnsiTheme="majorBidi" w:cstheme="majorBidi"/>
          <w:sz w:val="30"/>
          <w:szCs w:val="30"/>
          <w:cs/>
        </w:rPr>
        <w:t>บาท โดยแบ่งออกเป็น</w:t>
      </w:r>
    </w:p>
    <w:p w14:paraId="42ADB8FD" w14:textId="77777777" w:rsidR="00112FAA" w:rsidRPr="00B95CC8" w:rsidRDefault="00112FAA" w:rsidP="0089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FD48C6" w14:textId="6BABCD94" w:rsidR="001D36D4" w:rsidRPr="00DA5669" w:rsidRDefault="001D36D4" w:rsidP="001D36D4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Pr="00DA5669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DA5669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Pr="00DA566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1F7E4B"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จัดสรร</w:t>
      </w:r>
      <w:r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หุ้นสามัญเพิ่มทุน</w:t>
      </w:r>
      <w:r w:rsidRPr="00DA566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Pr="00DA566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="Angsana New" w:hAnsi="Angsana New"/>
          <w:sz w:val="30"/>
          <w:szCs w:val="30"/>
        </w:rPr>
        <w:t>121</w:t>
      </w:r>
      <w:r w:rsidRPr="00DA5669">
        <w:rPr>
          <w:rFonts w:ascii="Angsana New" w:hAnsi="Angsana New" w:cs="Angsana New"/>
          <w:sz w:val="30"/>
          <w:szCs w:val="30"/>
          <w:cs/>
          <w:lang w:bidi="th-TH"/>
        </w:rPr>
        <w:t>.</w:t>
      </w:r>
      <w:r w:rsidRPr="00DA5669">
        <w:rPr>
          <w:rFonts w:ascii="Angsana New" w:hAnsi="Angsana New"/>
          <w:sz w:val="30"/>
          <w:szCs w:val="30"/>
        </w:rPr>
        <w:t>55</w:t>
      </w:r>
      <w:r w:rsidRPr="00DA566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ล้านหุ้น</w:t>
      </w:r>
      <w:r w:rsidRPr="00DA566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A5669">
        <w:rPr>
          <w:rFonts w:ascii="Angsana New" w:hAnsi="Angsana New" w:cs="Angsana New" w:hint="cs"/>
          <w:sz w:val="30"/>
          <w:szCs w:val="30"/>
          <w:cs/>
          <w:lang w:bidi="th-TH"/>
        </w:rPr>
        <w:t>เพื่อเสนอขาย</w:t>
      </w:r>
      <w:r w:rsidRPr="00DA566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ให้แก่ประชาชนทั่วไปเป็นครั้งแรก</w:t>
      </w:r>
      <w:r w:rsidRPr="00DA566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DA5669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</w:t>
      </w:r>
    </w:p>
    <w:p w14:paraId="31A425D2" w14:textId="7F0C8CA5" w:rsidR="008924C8" w:rsidRPr="00B95CC8" w:rsidRDefault="00562F52" w:rsidP="0089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B95CC8">
        <w:rPr>
          <w:rFonts w:ascii="Angsana New" w:hAnsi="Angsana New"/>
          <w:sz w:val="24"/>
          <w:szCs w:val="24"/>
          <w:cs/>
        </w:rPr>
        <w:t xml:space="preserve"> </w:t>
      </w:r>
    </w:p>
    <w:p w14:paraId="4A7B2F7E" w14:textId="787BD2D1" w:rsidR="008924C8" w:rsidRPr="00DA5669" w:rsidRDefault="00562F52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A5669">
        <w:rPr>
          <w:rFonts w:ascii="Angsana New" w:hAnsi="Angsana New"/>
          <w:sz w:val="30"/>
          <w:szCs w:val="30"/>
          <w:cs/>
        </w:rPr>
        <w:t>(</w:t>
      </w:r>
      <w:r w:rsidR="001D36D4" w:rsidRPr="00DA5669">
        <w:rPr>
          <w:rFonts w:ascii="Angsana New" w:hAnsi="Angsana New"/>
          <w:sz w:val="30"/>
          <w:szCs w:val="30"/>
        </w:rPr>
        <w:t>2</w:t>
      </w:r>
      <w:r w:rsidR="001D36D4" w:rsidRPr="00DA5669">
        <w:rPr>
          <w:rFonts w:ascii="Angsana New" w:hAnsi="Angsana New"/>
          <w:sz w:val="30"/>
          <w:szCs w:val="30"/>
          <w:cs/>
        </w:rPr>
        <w:t xml:space="preserve">) </w:t>
      </w:r>
      <w:r w:rsidRPr="00DA5669">
        <w:rPr>
          <w:rFonts w:ascii="Angsana New" w:hAnsi="Angsana New"/>
          <w:spacing w:val="-6"/>
          <w:sz w:val="30"/>
          <w:szCs w:val="30"/>
          <w:cs/>
        </w:rPr>
        <w:t>การจัดสรรหุ้น</w:t>
      </w:r>
      <w:r w:rsidRPr="00DA5669">
        <w:rPr>
          <w:rFonts w:asciiTheme="majorBidi" w:hAnsiTheme="majorBidi" w:cstheme="majorBidi"/>
          <w:sz w:val="30"/>
          <w:szCs w:val="30"/>
          <w:cs/>
        </w:rPr>
        <w:t>สามัญเพิ่มทุน</w:t>
      </w:r>
      <w:r w:rsidRPr="00DA5669">
        <w:rPr>
          <w:rFonts w:asciiTheme="majorBidi" w:hAnsiTheme="majorBidi"/>
          <w:sz w:val="30"/>
          <w:szCs w:val="30"/>
          <w:cs/>
        </w:rPr>
        <w:t xml:space="preserve"> </w:t>
      </w:r>
      <w:r w:rsidRPr="00DA5669">
        <w:rPr>
          <w:rFonts w:ascii="Angsana New" w:hAnsi="Angsana New"/>
          <w:sz w:val="30"/>
          <w:szCs w:val="30"/>
          <w:cs/>
        </w:rPr>
        <w:t>จำนวน</w:t>
      </w:r>
      <w:r w:rsidRPr="00DA5669">
        <w:rPr>
          <w:rFonts w:ascii="Angsana New" w:hAnsi="Angsana New"/>
          <w:sz w:val="30"/>
          <w:szCs w:val="30"/>
        </w:rPr>
        <w:t xml:space="preserve"> 113</w:t>
      </w:r>
      <w:r w:rsidRPr="00DA5669">
        <w:rPr>
          <w:rFonts w:ascii="Angsana New" w:hAnsi="Angsana New"/>
          <w:sz w:val="30"/>
          <w:szCs w:val="30"/>
          <w:cs/>
        </w:rPr>
        <w:t>.</w:t>
      </w:r>
      <w:r w:rsidRPr="00DA5669">
        <w:rPr>
          <w:rFonts w:ascii="Angsana New" w:hAnsi="Angsana New"/>
          <w:sz w:val="30"/>
          <w:szCs w:val="30"/>
        </w:rPr>
        <w:t xml:space="preserve">95 </w:t>
      </w:r>
      <w:r w:rsidRPr="00DA5669">
        <w:rPr>
          <w:rFonts w:ascii="Angsana New" w:hAnsi="Angsana New"/>
          <w:sz w:val="30"/>
          <w:szCs w:val="30"/>
          <w:cs/>
        </w:rPr>
        <w:t>ล้านหุ้น เพื่อเสนอขาย</w:t>
      </w:r>
      <w:r w:rsidRPr="00DA5669">
        <w:rPr>
          <w:rFonts w:ascii="Angsana New" w:hAnsi="Angsana New"/>
          <w:spacing w:val="-6"/>
          <w:sz w:val="30"/>
          <w:szCs w:val="30"/>
          <w:cs/>
        </w:rPr>
        <w:t xml:space="preserve">ให้แก่ผู้ถือหุ้นเดิมของ </w:t>
      </w:r>
      <w:r w:rsidRPr="00DA5669">
        <w:rPr>
          <w:rFonts w:ascii="Angsana New" w:hAnsi="Angsana New"/>
          <w:spacing w:val="-6"/>
          <w:sz w:val="30"/>
          <w:szCs w:val="30"/>
        </w:rPr>
        <w:t xml:space="preserve">COTTO </w:t>
      </w:r>
      <w:r w:rsidRPr="00DA5669">
        <w:rPr>
          <w:rFonts w:ascii="Angsana New" w:hAnsi="Angsana New"/>
          <w:sz w:val="30"/>
          <w:szCs w:val="30"/>
          <w:cs/>
        </w:rPr>
        <w:t xml:space="preserve">(ไม่รวม </w:t>
      </w:r>
      <w:r w:rsidRPr="00DA5669">
        <w:rPr>
          <w:rFonts w:ascii="Angsana New" w:hAnsi="Angsana New"/>
          <w:sz w:val="30"/>
          <w:szCs w:val="30"/>
        </w:rPr>
        <w:t>SCGD</w:t>
      </w:r>
      <w:r w:rsidRPr="00DA5669">
        <w:rPr>
          <w:rFonts w:ascii="Angsana New" w:hAnsi="Angsana New"/>
          <w:sz w:val="30"/>
          <w:szCs w:val="30"/>
          <w:cs/>
        </w:rPr>
        <w:t xml:space="preserve">) และ </w:t>
      </w:r>
      <w:r w:rsidRPr="00DA5669">
        <w:rPr>
          <w:rFonts w:ascii="Angsana New" w:hAnsi="Angsana New"/>
          <w:sz w:val="30"/>
          <w:szCs w:val="30"/>
        </w:rPr>
        <w:t xml:space="preserve">SCC </w:t>
      </w:r>
      <w:r w:rsidRPr="00DA5669">
        <w:rPr>
          <w:rFonts w:ascii="Angsana New" w:hAnsi="Angsana New"/>
          <w:sz w:val="30"/>
          <w:szCs w:val="30"/>
          <w:cs/>
        </w:rPr>
        <w:t>(</w:t>
      </w:r>
      <w:r w:rsidRPr="00DA5669">
        <w:rPr>
          <w:rFonts w:ascii="Angsana New" w:hAnsi="Angsana New"/>
          <w:sz w:val="30"/>
          <w:szCs w:val="30"/>
        </w:rPr>
        <w:t>Pre</w:t>
      </w:r>
      <w:r w:rsidRPr="00DA5669">
        <w:rPr>
          <w:rFonts w:ascii="Angsana New" w:hAnsi="Angsana New"/>
          <w:sz w:val="30"/>
          <w:szCs w:val="30"/>
          <w:cs/>
        </w:rPr>
        <w:t>-</w:t>
      </w:r>
      <w:proofErr w:type="spellStart"/>
      <w:r w:rsidRPr="00DA5669">
        <w:rPr>
          <w:rFonts w:ascii="Angsana New" w:hAnsi="Angsana New"/>
          <w:sz w:val="30"/>
          <w:szCs w:val="30"/>
        </w:rPr>
        <w:t>emptive</w:t>
      </w:r>
      <w:proofErr w:type="spellEnd"/>
      <w:r w:rsidRPr="00DA5669">
        <w:rPr>
          <w:rFonts w:ascii="Angsana New" w:hAnsi="Angsana New"/>
          <w:sz w:val="30"/>
          <w:szCs w:val="30"/>
        </w:rPr>
        <w:t xml:space="preserve"> Right</w:t>
      </w:r>
      <w:r w:rsidR="001D36D4" w:rsidRPr="00DA5669">
        <w:rPr>
          <w:rFonts w:ascii="Angsana New" w:hAnsi="Angsana New"/>
          <w:sz w:val="30"/>
          <w:szCs w:val="30"/>
          <w:cs/>
        </w:rPr>
        <w:t>)</w:t>
      </w:r>
    </w:p>
    <w:p w14:paraId="41538C2B" w14:textId="77777777" w:rsidR="001D36D4" w:rsidRPr="00B95CC8" w:rsidRDefault="001D36D4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24"/>
          <w:szCs w:val="24"/>
        </w:rPr>
      </w:pPr>
    </w:p>
    <w:p w14:paraId="28286657" w14:textId="3184E701" w:rsidR="00562F52" w:rsidRPr="00DA5669" w:rsidRDefault="00562F52" w:rsidP="001D3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DA5669">
        <w:rPr>
          <w:rFonts w:ascii="Angsana New" w:hAnsi="Angsana New"/>
          <w:spacing w:val="-6"/>
          <w:sz w:val="30"/>
          <w:szCs w:val="30"/>
          <w:cs/>
        </w:rPr>
        <w:t>(</w:t>
      </w:r>
      <w:r w:rsidRPr="00DA5669">
        <w:rPr>
          <w:rFonts w:ascii="Angsana New" w:hAnsi="Angsana New"/>
          <w:spacing w:val="-6"/>
          <w:sz w:val="30"/>
          <w:szCs w:val="30"/>
        </w:rPr>
        <w:t>3</w:t>
      </w:r>
      <w:r w:rsidRPr="00DA5669">
        <w:rPr>
          <w:rFonts w:ascii="Angsana New" w:hAnsi="Angsana New"/>
          <w:spacing w:val="-6"/>
          <w:sz w:val="30"/>
          <w:szCs w:val="30"/>
          <w:cs/>
        </w:rPr>
        <w:t>) การจัดสรรหุ้น</w:t>
      </w:r>
      <w:r w:rsidRPr="00DA5669">
        <w:rPr>
          <w:rFonts w:asciiTheme="majorBidi" w:hAnsiTheme="majorBidi" w:cstheme="majorBidi"/>
          <w:sz w:val="30"/>
          <w:szCs w:val="30"/>
          <w:cs/>
        </w:rPr>
        <w:t>สามัญเพิ่มทุน</w:t>
      </w:r>
      <w:r w:rsidRPr="00DA5669">
        <w:rPr>
          <w:rFonts w:asciiTheme="majorBidi" w:hAnsiTheme="majorBidi"/>
          <w:sz w:val="30"/>
          <w:szCs w:val="30"/>
          <w:cs/>
        </w:rPr>
        <w:t xml:space="preserve"> </w:t>
      </w:r>
      <w:r w:rsidRPr="00DA5669">
        <w:rPr>
          <w:rFonts w:ascii="Angsana New" w:hAnsi="Angsana New"/>
          <w:sz w:val="30"/>
          <w:szCs w:val="30"/>
          <w:cs/>
        </w:rPr>
        <w:t>จำนวน</w:t>
      </w:r>
      <w:r w:rsidRPr="00DA5669">
        <w:rPr>
          <w:rFonts w:ascii="Angsana New" w:hAnsi="Angsana New"/>
          <w:sz w:val="30"/>
          <w:szCs w:val="30"/>
        </w:rPr>
        <w:t xml:space="preserve"> 203</w:t>
      </w:r>
      <w:r w:rsidRPr="00DA5669">
        <w:rPr>
          <w:rFonts w:ascii="Angsana New" w:hAnsi="Angsana New"/>
          <w:sz w:val="30"/>
          <w:szCs w:val="30"/>
          <w:cs/>
        </w:rPr>
        <w:t>.</w:t>
      </w:r>
      <w:r w:rsidRPr="00DA5669">
        <w:rPr>
          <w:rFonts w:ascii="Angsana New" w:hAnsi="Angsana New"/>
          <w:sz w:val="30"/>
          <w:szCs w:val="30"/>
        </w:rPr>
        <w:t xml:space="preserve">60 </w:t>
      </w:r>
      <w:r w:rsidRPr="00DA5669">
        <w:rPr>
          <w:rFonts w:ascii="Angsana New" w:hAnsi="Angsana New"/>
          <w:sz w:val="30"/>
          <w:szCs w:val="30"/>
          <w:cs/>
        </w:rPr>
        <w:t>ล้านหุ้น เพื่อเสนอขาย</w:t>
      </w:r>
      <w:r w:rsidRPr="00DA5669">
        <w:rPr>
          <w:rFonts w:ascii="Angsana New" w:hAnsi="Angsana New"/>
          <w:spacing w:val="-6"/>
          <w:sz w:val="30"/>
          <w:szCs w:val="30"/>
          <w:cs/>
        </w:rPr>
        <w:t xml:space="preserve">ให้แก่ผู้ถือหุ้นของ </w:t>
      </w:r>
      <w:r w:rsidRPr="00DA5669">
        <w:rPr>
          <w:rFonts w:ascii="Angsana New" w:hAnsi="Angsana New"/>
          <w:spacing w:val="-6"/>
          <w:sz w:val="30"/>
          <w:szCs w:val="30"/>
        </w:rPr>
        <w:t xml:space="preserve">COTTO </w:t>
      </w:r>
      <w:r w:rsidRPr="00DA5669">
        <w:rPr>
          <w:rFonts w:ascii="Angsana New" w:hAnsi="Angsana New"/>
          <w:spacing w:val="-6"/>
          <w:sz w:val="30"/>
          <w:szCs w:val="30"/>
          <w:cs/>
        </w:rPr>
        <w:t>ที่ตอบรับคำเสนอซื้อหลักทรัพ</w:t>
      </w:r>
      <w:r w:rsidR="008924C8" w:rsidRPr="00DA5669">
        <w:rPr>
          <w:rFonts w:ascii="Angsana New" w:hAnsi="Angsana New" w:hint="cs"/>
          <w:spacing w:val="-6"/>
          <w:sz w:val="30"/>
          <w:szCs w:val="30"/>
          <w:cs/>
        </w:rPr>
        <w:t>ย์</w:t>
      </w:r>
      <w:r w:rsidR="008924C8" w:rsidRPr="00DA5669">
        <w:rPr>
          <w:rFonts w:ascii="Angsana New" w:hAnsi="Angsana New"/>
          <w:sz w:val="30"/>
          <w:szCs w:val="30"/>
          <w:cs/>
        </w:rPr>
        <w:t>ฯ</w:t>
      </w:r>
      <w:r w:rsidR="008924C8" w:rsidRPr="00DA566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โดยการแลกเปลี่ยน </w:t>
      </w:r>
      <w:r w:rsidR="001D36D4" w:rsidRPr="00DA5669">
        <w:rPr>
          <w:rFonts w:asciiTheme="majorBidi" w:hAnsiTheme="majorBidi" w:cstheme="majorBidi"/>
          <w:sz w:val="30"/>
          <w:szCs w:val="30"/>
        </w:rPr>
        <w:t>4</w:t>
      </w:r>
      <w:r w:rsidR="001D36D4" w:rsidRPr="00DA5669">
        <w:rPr>
          <w:rFonts w:asciiTheme="majorBidi" w:hAnsiTheme="majorBidi"/>
          <w:sz w:val="30"/>
          <w:szCs w:val="30"/>
          <w:cs/>
        </w:rPr>
        <w:t>.</w:t>
      </w:r>
      <w:r w:rsidR="001D36D4" w:rsidRPr="00DA5669">
        <w:rPr>
          <w:rFonts w:asciiTheme="majorBidi" w:hAnsiTheme="majorBidi" w:cstheme="majorBidi"/>
          <w:sz w:val="30"/>
          <w:szCs w:val="30"/>
        </w:rPr>
        <w:t xml:space="preserve">7917 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หุ้นสามัญของ 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>COTTO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(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>2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.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 xml:space="preserve">40 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ต่อ </w:t>
      </w:r>
      <w:r w:rsidR="001D36D4" w:rsidRPr="00DA5669">
        <w:rPr>
          <w:rFonts w:asciiTheme="majorBidi" w:hAnsiTheme="majorBidi" w:cstheme="majorBidi"/>
          <w:sz w:val="30"/>
          <w:szCs w:val="30"/>
        </w:rPr>
        <w:t>1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 หุ้นสามัญเพิ่มทุนของบริษัท 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(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>11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.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 xml:space="preserve">50 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)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 รวมเป็นจำนวนเงิน 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>5,049</w:t>
      </w:r>
      <w:r w:rsidR="001D36D4" w:rsidRPr="00DA5669">
        <w:rPr>
          <w:rFonts w:asciiTheme="majorBidi" w:hAnsiTheme="majorBidi" w:hint="cs"/>
          <w:sz w:val="30"/>
          <w:szCs w:val="30"/>
          <w:cs/>
        </w:rPr>
        <w:t>.</w:t>
      </w:r>
      <w:r w:rsidR="001D36D4" w:rsidRPr="00DA5669">
        <w:rPr>
          <w:rFonts w:asciiTheme="majorBidi" w:hAnsiTheme="majorBidi" w:cstheme="majorBidi" w:hint="cs"/>
          <w:sz w:val="30"/>
          <w:szCs w:val="30"/>
        </w:rPr>
        <w:t>65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2498C" w:rsidRPr="00DA5669">
        <w:rPr>
          <w:rFonts w:asciiTheme="majorBidi" w:hAnsiTheme="majorBidi" w:cstheme="majorBidi" w:hint="cs"/>
          <w:sz w:val="30"/>
          <w:szCs w:val="30"/>
          <w:cs/>
        </w:rPr>
        <w:t>จากการเสนอขายหุ้นสามัญของบริษัทต่อประชาชนทั่วไป</w:t>
      </w:r>
      <w:r w:rsidR="007A71CE" w:rsidRPr="00DA5669">
        <w:rPr>
          <w:rFonts w:asciiTheme="majorBidi" w:hAnsiTheme="majorBidi" w:cstheme="majorBidi" w:hint="cs"/>
          <w:sz w:val="30"/>
          <w:szCs w:val="30"/>
          <w:cs/>
        </w:rPr>
        <w:t>เป็นครั้งแรก โดยหุ้นสามัญของบริษัทเริ่มทำการซื้อขาย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ในตลาดหลักทรัพย์ฯ 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ในวันที่ 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</w:rPr>
        <w:t>20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 ธันวาคม 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</w:rPr>
        <w:t>2566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 และเพิกถอนหุ้น 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</w:rPr>
        <w:t xml:space="preserve">COTTO </w:t>
      </w:r>
      <w:r w:rsidR="001D36D4" w:rsidRPr="00DA5669">
        <w:rPr>
          <w:rFonts w:asciiTheme="majorBidi" w:hAnsiTheme="majorBidi" w:cstheme="majorBidi" w:hint="cs"/>
          <w:spacing w:val="20"/>
          <w:sz w:val="30"/>
          <w:szCs w:val="30"/>
          <w:cs/>
        </w:rPr>
        <w:t>ออกจากการเป็นบริษัทจดทะเบียนในตลาดหลักทรัพย์ฯ</w:t>
      </w:r>
      <w:r w:rsidR="001D36D4" w:rsidRPr="00DA5669">
        <w:rPr>
          <w:rFonts w:asciiTheme="majorBidi" w:hAnsiTheme="majorBidi" w:cstheme="majorBidi" w:hint="cs"/>
          <w:sz w:val="30"/>
          <w:szCs w:val="30"/>
          <w:cs/>
        </w:rPr>
        <w:t xml:space="preserve"> ในวันเดียวกัน</w:t>
      </w:r>
    </w:p>
    <w:p w14:paraId="30EAD1C0" w14:textId="77777777" w:rsidR="00562F52" w:rsidRPr="00B95CC8" w:rsidRDefault="00562F52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B7D8ACB" w14:textId="214AC000" w:rsidR="00562F52" w:rsidRPr="00DA5669" w:rsidRDefault="00562F52" w:rsidP="0056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5669">
        <w:rPr>
          <w:rFonts w:ascii="Angsana New" w:hAnsi="Angsana New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="007610DA" w:rsidRPr="00DA5669">
        <w:rPr>
          <w:rFonts w:ascii="Angsana New" w:hAnsi="Angsana New"/>
          <w:spacing w:val="-6"/>
          <w:sz w:val="30"/>
          <w:szCs w:val="30"/>
        </w:rPr>
        <w:t>75</w:t>
      </w:r>
      <w:r w:rsidRPr="00DA5669">
        <w:rPr>
          <w:rFonts w:ascii="Angsana New" w:hAnsi="Angsana New"/>
          <w:spacing w:val="-6"/>
          <w:sz w:val="30"/>
          <w:szCs w:val="30"/>
          <w:cs/>
        </w:rPr>
        <w:t xml:space="preserve"> ล้านบาท แสดงหักจากส่วนเกินมูลค่าหุ้นที่ได้รับ</w:t>
      </w:r>
      <w:r w:rsidRPr="00DA5669">
        <w:rPr>
          <w:rFonts w:ascii="Angsana New" w:hAnsi="Angsana New"/>
          <w:spacing w:val="-2"/>
          <w:sz w:val="30"/>
          <w:szCs w:val="30"/>
          <w:cs/>
        </w:rPr>
        <w:t xml:space="preserve">จากการเสนอขายหุ้นสามัญเพิ่มทุน ณ วันที่ </w:t>
      </w:r>
      <w:r w:rsidRPr="00DA5669">
        <w:rPr>
          <w:rFonts w:ascii="Angsana New" w:hAnsi="Angsana New"/>
          <w:spacing w:val="-2"/>
          <w:sz w:val="30"/>
          <w:szCs w:val="30"/>
        </w:rPr>
        <w:t>31</w:t>
      </w:r>
      <w:r w:rsidRPr="00DA5669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DA5669">
        <w:rPr>
          <w:rFonts w:ascii="Angsana New" w:hAnsi="Angsana New"/>
          <w:spacing w:val="-2"/>
          <w:sz w:val="30"/>
          <w:szCs w:val="30"/>
        </w:rPr>
        <w:t xml:space="preserve">2566 </w:t>
      </w:r>
      <w:r w:rsidRPr="00DA5669">
        <w:rPr>
          <w:rFonts w:ascii="Angsana New" w:hAnsi="Angsana New"/>
          <w:spacing w:val="-2"/>
          <w:sz w:val="30"/>
          <w:szCs w:val="30"/>
          <w:cs/>
        </w:rPr>
        <w:t xml:space="preserve">บริษัทมีส่วนเกินมูลค่าหุ้นจำนวน </w:t>
      </w:r>
      <w:r w:rsidR="007610DA" w:rsidRPr="00DA5669">
        <w:rPr>
          <w:rFonts w:ascii="Angsana New" w:hAnsi="Angsana New"/>
          <w:spacing w:val="-2"/>
          <w:sz w:val="30"/>
          <w:szCs w:val="30"/>
        </w:rPr>
        <w:t>584</w:t>
      </w:r>
      <w:r w:rsidRPr="00DA5669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C949586" w14:textId="77777777" w:rsidR="004004B1" w:rsidRPr="00B95CC8" w:rsidRDefault="004004B1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185C1182" w14:textId="13F69FC3" w:rsidR="00437051" w:rsidRPr="00DA5669" w:rsidRDefault="0043705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5669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DC624DE" w14:textId="77777777" w:rsidR="0095122F" w:rsidRPr="00B95CC8" w:rsidRDefault="0095122F" w:rsidP="0095122F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535DF6B4" w14:textId="3A02C1CE" w:rsidR="004004B1" w:rsidRPr="00653153" w:rsidRDefault="008701B1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A5669">
        <w:rPr>
          <w:rFonts w:asciiTheme="majorBidi" w:hAnsiTheme="majorBidi" w:cstheme="majorBidi" w:hint="cs"/>
          <w:spacing w:val="-2"/>
          <w:sz w:val="30"/>
          <w:szCs w:val="30"/>
          <w:cs/>
        </w:rPr>
        <w:t>ส่วนเกินมูลค่าหุ้น หมายถึง ส่วนต่างของจำนวนเงินหรือมูลค่าของสิ่งตอบแทนที่บริษัทได้รับจากการออกจำหน่ายหุ้นในส่วนที่สูงกว่ามูลค่าหุ้นที่ตราไว้ตามที่จดทะเบียนของหุ้น ส่วนเกินมูลค่าหุ้นนี้จะนำไปจ่ายเป็นเงินปันผลไม่ได้</w:t>
      </w:r>
    </w:p>
    <w:p w14:paraId="41316346" w14:textId="731F3D0E" w:rsidR="00402780" w:rsidRPr="00B95CC8" w:rsidRDefault="0040278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669B17B5" w14:textId="2A2B4912" w:rsidR="00BA2742" w:rsidRPr="00653153" w:rsidRDefault="00FB2E8B" w:rsidP="005918DD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653153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455799" w:rsidRPr="00653153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  <w:r w:rsidR="000D7358" w:rsidRPr="006531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47C48D" w14:textId="77777777" w:rsidR="00D6078A" w:rsidRPr="00B95CC8" w:rsidRDefault="00D607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1644606B" w14:textId="1E161214" w:rsidR="00B432D3" w:rsidRDefault="00B432D3" w:rsidP="00B4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5799F">
        <w:rPr>
          <w:rFonts w:asciiTheme="majorBidi" w:hAnsiTheme="majorBidi"/>
          <w:sz w:val="30"/>
          <w:szCs w:val="30"/>
          <w:cs/>
        </w:rPr>
        <w:t>ตาม</w:t>
      </w:r>
      <w:r w:rsidRPr="0085799F">
        <w:rPr>
          <w:rFonts w:asciiTheme="majorBidi" w:hAnsiTheme="majorBidi" w:cstheme="majorBidi"/>
          <w:sz w:val="30"/>
          <w:szCs w:val="30"/>
          <w:cs/>
        </w:rPr>
        <w:t>บทบัญญัติแห่ง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85799F">
        <w:rPr>
          <w:rFonts w:asciiTheme="majorBidi" w:hAnsiTheme="majorBidi" w:cstheme="majorBidi"/>
          <w:sz w:val="30"/>
          <w:szCs w:val="30"/>
        </w:rPr>
        <w:t xml:space="preserve">2535 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มาตรา </w:t>
      </w:r>
      <w:r w:rsidRPr="0085799F">
        <w:rPr>
          <w:rFonts w:asciiTheme="majorBidi" w:hAnsiTheme="majorBidi" w:cstheme="majorBidi"/>
          <w:sz w:val="30"/>
          <w:szCs w:val="30"/>
        </w:rPr>
        <w:t xml:space="preserve">116 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5799F">
        <w:rPr>
          <w:rFonts w:asciiTheme="majorBidi" w:hAnsiTheme="majorBidi" w:cstheme="majorBidi"/>
          <w:sz w:val="30"/>
          <w:szCs w:val="30"/>
          <w:cs/>
        </w:rPr>
        <w:t>จะต้องจัดสรรทุนสำรอง (“สำรองตามกฎหมาย”) อย่างน้อยร้อยละ</w:t>
      </w:r>
      <w:r w:rsidRPr="0085799F">
        <w:rPr>
          <w:rFonts w:asciiTheme="majorBidi" w:hAnsiTheme="majorBidi" w:cstheme="majorBidi"/>
          <w:sz w:val="30"/>
          <w:szCs w:val="30"/>
        </w:rPr>
        <w:t xml:space="preserve"> 5 </w:t>
      </w:r>
      <w:r w:rsidRPr="0085799F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85799F">
        <w:rPr>
          <w:rFonts w:asciiTheme="majorBidi" w:hAnsiTheme="majorBidi"/>
          <w:sz w:val="30"/>
          <w:szCs w:val="30"/>
          <w:cs/>
        </w:rPr>
        <w:t>(</w:t>
      </w:r>
      <w:r w:rsidRPr="0085799F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85799F">
        <w:rPr>
          <w:rFonts w:asciiTheme="majorBidi" w:hAnsiTheme="majorBidi"/>
          <w:sz w:val="30"/>
          <w:szCs w:val="30"/>
          <w:cs/>
        </w:rPr>
        <w:t>)</w:t>
      </w:r>
      <w:r w:rsidRPr="0085799F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</w:t>
      </w:r>
      <w:r w:rsidRPr="0085799F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85799F">
        <w:rPr>
          <w:rFonts w:asciiTheme="majorBidi" w:hAnsiTheme="majorBidi" w:cstheme="majorBidi"/>
          <w:sz w:val="30"/>
          <w:szCs w:val="30"/>
        </w:rPr>
        <w:t xml:space="preserve">10 </w:t>
      </w:r>
      <w:r w:rsidRPr="0085799F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</w:t>
      </w:r>
      <w:r w:rsidRPr="0085799F">
        <w:rPr>
          <w:rFonts w:asciiTheme="majorBidi" w:hAnsiTheme="majorBidi"/>
          <w:sz w:val="30"/>
          <w:szCs w:val="30"/>
          <w:cs/>
        </w:rPr>
        <w:t>นำไปจ่ายเป็นเงินปันผลไม่ได้</w:t>
      </w:r>
    </w:p>
    <w:p w14:paraId="4FC057A4" w14:textId="7805BCD9" w:rsidR="001D36D4" w:rsidRDefault="001D36D4" w:rsidP="00B43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53C49B" w14:textId="6C415E4D" w:rsidR="00653153" w:rsidRPr="00AF0F4B" w:rsidRDefault="00E82F03" w:rsidP="005918DD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F0F4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6EC44AB1" w14:textId="77777777" w:rsidR="00B676CD" w:rsidRPr="00BB22C8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CAAEDD4" w14:textId="77777777" w:rsidR="0037578F" w:rsidRPr="00B676CD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</w:t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B676CD">
        <w:rPr>
          <w:rFonts w:ascii="Angsana New" w:hAnsi="Angsana New"/>
          <w:sz w:val="30"/>
          <w:szCs w:val="30"/>
          <w:cs/>
        </w:rPr>
        <w:t xml:space="preserve">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472CB56" w14:textId="77777777" w:rsidR="0037578F" w:rsidRPr="00BB22C8" w:rsidRDefault="0037578F" w:rsidP="00BB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F7C9B" w14:textId="77777777" w:rsidR="0037578F" w:rsidRPr="00B676CD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 xml:space="preserve"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 </w:t>
      </w:r>
    </w:p>
    <w:p w14:paraId="3535AE89" w14:textId="15183D5D" w:rsidR="0037578F" w:rsidRPr="00BB22C8" w:rsidRDefault="0037578F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82B779" w14:textId="3BBA215E" w:rsidR="0037578F" w:rsidRPr="00D83037" w:rsidRDefault="0037578F" w:rsidP="0037578F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D8303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ส่วนงานธุรกิจ</w:t>
      </w:r>
    </w:p>
    <w:p w14:paraId="6E9EEF3C" w14:textId="77777777" w:rsidR="0037578F" w:rsidRPr="00BB22C8" w:rsidRDefault="0037578F" w:rsidP="0037578F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09C57A19" w14:textId="77777777" w:rsidR="0037578F" w:rsidRDefault="0037578F" w:rsidP="0037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12B72503" w14:textId="39D442C1" w:rsidR="00E11A37" w:rsidRPr="00BB22C8" w:rsidRDefault="00E11A37" w:rsidP="00504713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276"/>
        <w:gridCol w:w="5834"/>
      </w:tblGrid>
      <w:tr w:rsidR="00BF5E5C" w14:paraId="7635AEE2" w14:textId="77777777" w:rsidTr="000857B5">
        <w:tc>
          <w:tcPr>
            <w:tcW w:w="2679" w:type="dxa"/>
          </w:tcPr>
          <w:p w14:paraId="4866B3DA" w14:textId="67895E79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</w:t>
            </w:r>
            <w:r w:rsidR="001F7221"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ตกแต่งพื้นผิว</w:t>
            </w:r>
          </w:p>
        </w:tc>
        <w:tc>
          <w:tcPr>
            <w:tcW w:w="276" w:type="dxa"/>
          </w:tcPr>
          <w:p w14:paraId="1045557B" w14:textId="77777777" w:rsidR="00BF5E5C" w:rsidRPr="00DA3BEE" w:rsidRDefault="00BF5E5C" w:rsidP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70E99F9" w14:textId="76C87FA2" w:rsidR="00BF5E5C" w:rsidRPr="00DA3BEE" w:rsidRDefault="00BF5E5C" w:rsidP="00DA3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</w:t>
            </w:r>
            <w:r w:rsidR="00B101A9"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ตกแต่งพื้นผิว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ประกอบด้วย การผลิตและจัดจำหน่ายกระเบื้องปูพื้น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2"/>
                <w:sz w:val="30"/>
                <w:szCs w:val="30"/>
                <w:cs/>
              </w:rPr>
              <w:t>กระเบื้องบุผนัง และวัสดุปิดผิวอื่นๆ ทั้งในประเทศไทยและต่างประเทศ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>มีการจ้างผลิตหรือสั่งซื้อสินค้ากระเบื้องเซรามิกจากผู้ผลิตภายนอกมาจำหน่าย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และมีธุรกิจอื่นๆ ที่เกี่ยวเนื่องกับธุรกิจกระเบื้องเซรามิกและวัสดุปิดผิว เช่น ผลิตภัณฑ์กาวซีเมนต์ กาวยาแนว</w:t>
            </w:r>
          </w:p>
        </w:tc>
      </w:tr>
      <w:tr w:rsidR="00BF5E5C" w14:paraId="0C0B9B8E" w14:textId="77777777" w:rsidTr="000857B5">
        <w:tc>
          <w:tcPr>
            <w:tcW w:w="2679" w:type="dxa"/>
          </w:tcPr>
          <w:p w14:paraId="0483149C" w14:textId="5BB71432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276" w:type="dxa"/>
          </w:tcPr>
          <w:p w14:paraId="73DEB01B" w14:textId="77777777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33BA4591" w14:textId="68D466C2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ธุรกิจสุขภัณฑ์ ประกอบด้วย การผลิตและจัดจำหน่ายสุขภัณฑ์ ก๊อกน้ำ และอุปกรณ์ห้องน้ำในประเทศไทยและส่งออกสุขภัณฑ์ไปยังต่างประเทศ   มีการรับจ้างผลิตเพื่อนำไปจำหน่ายในต่างประเทศ มีการจ้างผลิตหรือสั่งซื้อสินค้าสุขภัณฑ์จากผู้ผลิตภายนอกมาจำหน่าย</w:t>
            </w:r>
          </w:p>
        </w:tc>
      </w:tr>
      <w:tr w:rsidR="00BF5E5C" w14:paraId="10DCEC37" w14:textId="77777777" w:rsidTr="000857B5">
        <w:tc>
          <w:tcPr>
            <w:tcW w:w="2679" w:type="dxa"/>
          </w:tcPr>
          <w:p w14:paraId="345B3BD4" w14:textId="59E85FCE" w:rsidR="00BF5E5C" w:rsidRPr="00E11A37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11A37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276" w:type="dxa"/>
          </w:tcPr>
          <w:p w14:paraId="28CEFC6C" w14:textId="77777777" w:rsidR="00BF5E5C" w:rsidRPr="008B3DC1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B12F20F" w14:textId="0108015F" w:rsidR="00BF5E5C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ประกอบด้วย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ธุรกิจนิคมอุตสาหกรรม จังหวัดสระบุรี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ธุรกิจติดตั้งอุปกรณ์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พลังงานแสงอาทิตย์ </w:t>
            </w: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8B3D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กิจการลงทุน</w:t>
            </w:r>
          </w:p>
        </w:tc>
      </w:tr>
    </w:tbl>
    <w:p w14:paraId="1F11B743" w14:textId="77777777" w:rsidR="00E11A37" w:rsidRPr="00BB22C8" w:rsidRDefault="00E11A37" w:rsidP="00C96F8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2175C4C" w14:textId="3C6DDA0E" w:rsidR="00AF0F4B" w:rsidRPr="00501884" w:rsidRDefault="00AF0F4B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188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501884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ประเมินความสามารถในการดำเนินงานโดยใช้กำไร</w:t>
      </w:r>
      <w:bookmarkStart w:id="9" w:name="_Hlk129630900"/>
      <w:r w:rsidR="00501884" w:rsidRPr="00501884">
        <w:rPr>
          <w:rFonts w:ascii="Angsana New" w:hAnsi="Angsana New" w:hint="cs"/>
          <w:sz w:val="30"/>
          <w:szCs w:val="30"/>
          <w:cs/>
        </w:rPr>
        <w:t>ขั้นต้น</w:t>
      </w:r>
      <w:bookmarkEnd w:id="9"/>
      <w:r w:rsidRPr="00501884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</w:t>
      </w:r>
      <w:r w:rsidRPr="00501884">
        <w:rPr>
          <w:rFonts w:ascii="Angsana New" w:hAnsi="Angsana New"/>
          <w:spacing w:val="-4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501884" w:rsidRPr="00501884">
        <w:rPr>
          <w:rFonts w:ascii="Angsana New" w:hAnsi="Angsana New"/>
          <w:spacing w:val="-4"/>
          <w:sz w:val="30"/>
          <w:szCs w:val="30"/>
          <w:cs/>
        </w:rPr>
        <w:t>ขั้นต้น</w:t>
      </w:r>
      <w:r w:rsidRPr="00501884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6124CC8" w14:textId="77777777" w:rsidR="0015555A" w:rsidRPr="00176DFC" w:rsidRDefault="0015555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40C8E01" w14:textId="55E16ED1" w:rsidR="00B676CD" w:rsidRDefault="00B67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F6EC04" w14:textId="77777777" w:rsidR="0050159E" w:rsidRDefault="0050159E" w:rsidP="0011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b/>
          <w:bCs/>
          <w:sz w:val="30"/>
          <w:szCs w:val="30"/>
          <w:cs/>
        </w:rPr>
        <w:sectPr w:rsidR="0050159E" w:rsidSect="004E799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9" w:h="16834" w:code="9"/>
          <w:pgMar w:top="1701" w:right="1304" w:bottom="851" w:left="1304" w:header="851" w:footer="851" w:gutter="0"/>
          <w:pgNumType w:start="17"/>
          <w:cols w:space="720"/>
          <w:docGrid w:linePitch="245"/>
        </w:sectPr>
      </w:pPr>
    </w:p>
    <w:p w14:paraId="6B40DD66" w14:textId="1B501515" w:rsidR="006C3EF2" w:rsidRDefault="007B634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81292">
        <w:rPr>
          <w:rFonts w:ascii="Angsana New" w:hAnsi="Angsana New"/>
          <w:sz w:val="30"/>
          <w:szCs w:val="30"/>
          <w:cs/>
        </w:rPr>
        <w:lastRenderedPageBreak/>
        <w:t xml:space="preserve">ข้อมูลตามส่วนงานธุรกิจสำหรับปีสิ้นสุดวันที่ </w:t>
      </w:r>
      <w:r w:rsidRPr="00281292">
        <w:rPr>
          <w:rFonts w:ascii="Angsana New" w:hAnsi="Angsana New"/>
          <w:sz w:val="30"/>
          <w:szCs w:val="30"/>
        </w:rPr>
        <w:t>31</w:t>
      </w:r>
      <w:r w:rsidRPr="0028129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A45912E" w14:textId="77777777" w:rsidR="00C407AF" w:rsidRDefault="00C407AF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12B22F" w14:textId="6969CFA6" w:rsidR="00F37EF4" w:rsidRDefault="00C407AF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C407AF">
        <w:rPr>
          <w:noProof/>
          <w:cs/>
        </w:rPr>
        <w:drawing>
          <wp:inline distT="0" distB="0" distL="0" distR="0" wp14:anchorId="06AD326C" wp14:editId="1648296C">
            <wp:extent cx="9033510" cy="3450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510" cy="3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26DEE" w14:textId="6D297E1D" w:rsidR="00C320A4" w:rsidRDefault="00C320A4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47B5065" w14:textId="7F6C92F8" w:rsidR="009B397C" w:rsidRDefault="005A2896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5A2896">
        <w:rPr>
          <w:noProof/>
        </w:rPr>
        <w:lastRenderedPageBreak/>
        <w:drawing>
          <wp:inline distT="0" distB="0" distL="0" distR="0" wp14:anchorId="7CF069A9" wp14:editId="44F5360B">
            <wp:extent cx="8970818" cy="515856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6055" cy="5161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99AB" w14:textId="1503529C" w:rsidR="00E46E92" w:rsidRPr="00CC5698" w:rsidRDefault="00E46E92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  <w:sectPr w:rsidR="00E46E92" w:rsidRPr="00CC5698" w:rsidSect="007D51F8">
          <w:pgSz w:w="16834" w:h="11909" w:orient="landscape" w:code="9"/>
          <w:pgMar w:top="1701" w:right="1304" w:bottom="851" w:left="1304" w:header="851" w:footer="851" w:gutter="0"/>
          <w:cols w:space="720"/>
          <w:docGrid w:linePitch="245"/>
        </w:sectPr>
      </w:pPr>
    </w:p>
    <w:p w14:paraId="44C63B7F" w14:textId="5A20A96A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B358F16" w14:textId="77777777" w:rsidR="00AD599D" w:rsidRPr="004A4946" w:rsidRDefault="00AD599D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val="en-US" w:bidi="th-TH"/>
        </w:rPr>
      </w:pPr>
    </w:p>
    <w:p w14:paraId="198ADAB3" w14:textId="0FBAB1AC" w:rsidR="00A250EE" w:rsidRPr="00C263AF" w:rsidRDefault="00592D31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4BF2">
        <w:rPr>
          <w:rFonts w:ascii="Angsana New" w:hAnsi="Angsana New"/>
          <w:sz w:val="30"/>
          <w:szCs w:val="30"/>
          <w:cs/>
        </w:rPr>
        <w:t>กลุ่มบริษัทนำเสนอ</w:t>
      </w:r>
      <w:r w:rsidR="00F52A91" w:rsidRPr="00E04BF2">
        <w:rPr>
          <w:rFonts w:ascii="Angsana New" w:hAnsi="Angsana New" w:hint="cs"/>
          <w:sz w:val="30"/>
          <w:szCs w:val="30"/>
          <w:cs/>
        </w:rPr>
        <w:t>ข้อมูลเกี่ยวกับการจำแนกส่วนงาน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โดยรายได้จากการขายและสินทรัพย์ไม่หมุนเวียนตามส่วนงานแยกตามสถานที่ตั้งภูมิศาสตร์ของสินทรัพย์</w:t>
      </w:r>
    </w:p>
    <w:p w14:paraId="5E4763A9" w14:textId="77777777" w:rsidR="00592D31" w:rsidRPr="004A4946" w:rsidRDefault="00592D31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EF4D798" w14:textId="77777777" w:rsidR="00A250EE" w:rsidRPr="00A250EE" w:rsidRDefault="00A250EE" w:rsidP="00C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50E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1FFE8DE" w14:textId="0E9B93AE" w:rsidR="00A250EE" w:rsidRPr="004A4946" w:rsidRDefault="00A250EE" w:rsidP="00C263AF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  <w:r w:rsidRPr="004A4946">
        <w:rPr>
          <w:rFonts w:asciiTheme="majorBidi" w:hAnsiTheme="majorBidi" w:cstheme="majorBidi"/>
          <w:noProof/>
          <w:spacing w:val="4"/>
          <w:sz w:val="30"/>
          <w:szCs w:val="30"/>
          <w:lang w:val="en-US" w:bidi="th-TH"/>
        </w:rPr>
        <mc:AlternateContent>
          <mc:Choice Requires="wps">
            <w:drawing>
              <wp:anchor distT="4294967290" distB="4294967290" distL="114300" distR="114300" simplePos="0" relativeHeight="251658240" behindDoc="0" locked="0" layoutInCell="1" allowOverlap="1" wp14:anchorId="65E95DF4" wp14:editId="1E53C439">
                <wp:simplePos x="0" y="0"/>
                <wp:positionH relativeFrom="column">
                  <wp:posOffset>2968625</wp:posOffset>
                </wp:positionH>
                <wp:positionV relativeFrom="paragraph">
                  <wp:posOffset>-6350001</wp:posOffset>
                </wp:positionV>
                <wp:extent cx="3282950" cy="0"/>
                <wp:effectExtent l="0" t="0" r="0" b="0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491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1CC0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33.75pt;margin-top:-500pt;width:258.5pt;height:0;z-index:25165824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" strokecolor="#f49100"/>
            </w:pict>
          </mc:Fallback>
        </mc:AlternateConten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5"/>
        <w:gridCol w:w="1252"/>
        <w:gridCol w:w="132"/>
        <w:gridCol w:w="1252"/>
        <w:gridCol w:w="132"/>
        <w:gridCol w:w="1252"/>
        <w:gridCol w:w="132"/>
        <w:gridCol w:w="1252"/>
      </w:tblGrid>
      <w:tr w:rsidR="00A250EE" w:rsidRPr="00A250EE" w14:paraId="1BEE142F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21954FDC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78258223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2" w:type="dxa"/>
            <w:vAlign w:val="center"/>
          </w:tcPr>
          <w:p w14:paraId="51FE630A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vAlign w:val="center"/>
          </w:tcPr>
          <w:p w14:paraId="272A46E2" w14:textId="77777777" w:rsidR="00A250EE" w:rsidRPr="007540B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0B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A250EE" w:rsidRPr="00A250EE" w14:paraId="3E0FC455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17891EE0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center"/>
          </w:tcPr>
          <w:p w14:paraId="02723C03" w14:textId="411F61AA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6CB0">
              <w:rPr>
                <w:rFonts w:ascii="Angsana New" w:hAnsi="Angsana New"/>
                <w:sz w:val="30"/>
                <w:szCs w:val="30"/>
              </w:rPr>
              <w:t>256</w:t>
            </w:r>
            <w:r w:rsidR="00287A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dxa"/>
            <w:vAlign w:val="center"/>
          </w:tcPr>
          <w:p w14:paraId="73750140" w14:textId="77777777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6ABDDD00" w14:textId="51A54625" w:rsidR="00A250EE" w:rsidRPr="00C46CB0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6CB0">
              <w:rPr>
                <w:rFonts w:ascii="Angsana New" w:hAnsi="Angsana New"/>
                <w:sz w:val="30"/>
                <w:szCs w:val="30"/>
              </w:rPr>
              <w:t>256</w:t>
            </w:r>
            <w:r w:rsidR="00287AD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" w:type="dxa"/>
            <w:vAlign w:val="center"/>
          </w:tcPr>
          <w:p w14:paraId="10D4375F" w14:textId="77777777" w:rsidR="00A250EE" w:rsidRPr="00D8303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2" w:type="dxa"/>
            <w:vAlign w:val="center"/>
          </w:tcPr>
          <w:p w14:paraId="385D0058" w14:textId="053C0293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167">
              <w:rPr>
                <w:rFonts w:ascii="Angsana New" w:hAnsi="Angsana New"/>
                <w:sz w:val="30"/>
                <w:szCs w:val="30"/>
              </w:rPr>
              <w:t>256</w:t>
            </w:r>
            <w:r w:rsidR="00287A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" w:type="dxa"/>
            <w:vAlign w:val="center"/>
          </w:tcPr>
          <w:p w14:paraId="62E2F8B9" w14:textId="77777777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386CB95C" w14:textId="04B23C6A" w:rsidR="00A250EE" w:rsidRPr="00695167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167">
              <w:rPr>
                <w:rFonts w:ascii="Angsana New" w:hAnsi="Angsana New"/>
                <w:sz w:val="30"/>
                <w:szCs w:val="30"/>
              </w:rPr>
              <w:t>256</w:t>
            </w:r>
            <w:r w:rsidR="00287AD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250EE" w:rsidRPr="00A250EE" w14:paraId="635E770C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7DEBB669" w14:textId="77777777" w:rsidR="00A250EE" w:rsidRPr="009D46EF" w:rsidRDefault="00A250EE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7"/>
            <w:vAlign w:val="center"/>
          </w:tcPr>
          <w:p w14:paraId="56C1C990" w14:textId="18D2FB77" w:rsidR="00A250EE" w:rsidRPr="007540B7" w:rsidRDefault="00A250EE" w:rsidP="00990F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540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540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112B8" w:rsidRPr="00A250EE" w14:paraId="15CF16D0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3A09EA1E" w14:textId="77777777" w:rsidR="00D112B8" w:rsidRPr="009D46EF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52" w:type="dxa"/>
            <w:vAlign w:val="center"/>
          </w:tcPr>
          <w:p w14:paraId="296743D0" w14:textId="6BCABCE0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112B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16,628,622</w:t>
            </w:r>
          </w:p>
        </w:tc>
        <w:tc>
          <w:tcPr>
            <w:tcW w:w="132" w:type="dxa"/>
            <w:vAlign w:val="center"/>
          </w:tcPr>
          <w:p w14:paraId="79A13DE7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39D0C1BA" w14:textId="3CF764DC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18,709,156</w:t>
            </w:r>
          </w:p>
        </w:tc>
        <w:tc>
          <w:tcPr>
            <w:tcW w:w="132" w:type="dxa"/>
            <w:vAlign w:val="center"/>
          </w:tcPr>
          <w:p w14:paraId="18A4CB53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0518DEF6" w14:textId="0BBBF51D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10,561,672</w:t>
            </w:r>
          </w:p>
        </w:tc>
        <w:tc>
          <w:tcPr>
            <w:tcW w:w="132" w:type="dxa"/>
            <w:vAlign w:val="center"/>
          </w:tcPr>
          <w:p w14:paraId="262E3280" w14:textId="77777777" w:rsidR="00D112B8" w:rsidRPr="007540B7" w:rsidRDefault="00D112B8" w:rsidP="00D112B8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555415A4" w14:textId="1FABD3C2" w:rsidR="00D112B8" w:rsidRPr="007540B7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9,817,637</w:t>
            </w:r>
          </w:p>
        </w:tc>
      </w:tr>
      <w:tr w:rsidR="00D112B8" w:rsidRPr="00A250EE" w14:paraId="36CA5C2B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44AAE20F" w14:textId="77777777" w:rsidR="00D112B8" w:rsidRPr="009D46EF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252" w:type="dxa"/>
            <w:vAlign w:val="center"/>
          </w:tcPr>
          <w:p w14:paraId="6AAF31A3" w14:textId="5BBCD39C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val="en-US" w:bidi="th-TH"/>
              </w:rPr>
              <w:t>5,426,251</w:t>
            </w:r>
          </w:p>
        </w:tc>
        <w:tc>
          <w:tcPr>
            <w:tcW w:w="132" w:type="dxa"/>
            <w:vAlign w:val="center"/>
          </w:tcPr>
          <w:p w14:paraId="5E103266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2E6A5A62" w14:textId="6470F7D5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val="en-US" w:bidi="th-TH"/>
              </w:rPr>
              <w:t>5,630,730</w:t>
            </w:r>
          </w:p>
        </w:tc>
        <w:tc>
          <w:tcPr>
            <w:tcW w:w="132" w:type="dxa"/>
            <w:vAlign w:val="center"/>
          </w:tcPr>
          <w:p w14:paraId="411A2796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236D71FF" w14:textId="44B7013F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val="en-US" w:bidi="th-TH"/>
              </w:rPr>
              <w:t>5,383,079</w:t>
            </w:r>
          </w:p>
        </w:tc>
        <w:tc>
          <w:tcPr>
            <w:tcW w:w="132" w:type="dxa"/>
            <w:vAlign w:val="center"/>
          </w:tcPr>
          <w:p w14:paraId="38BB0892" w14:textId="77777777" w:rsidR="00D112B8" w:rsidRPr="007540B7" w:rsidRDefault="00D112B8" w:rsidP="00D112B8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center"/>
          </w:tcPr>
          <w:p w14:paraId="7A44A712" w14:textId="577302F3" w:rsidR="00D112B8" w:rsidRPr="007540B7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5,453,472</w:t>
            </w:r>
          </w:p>
        </w:tc>
      </w:tr>
      <w:tr w:rsidR="00D112B8" w:rsidRPr="00A250EE" w14:paraId="281B64BA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663BF4B5" w14:textId="77777777" w:rsidR="00D112B8" w:rsidRPr="009D46EF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6EF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2527A683" w14:textId="760EF9C9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bidi="th-TH"/>
              </w:rPr>
              <w:t>3,508,442</w:t>
            </w:r>
          </w:p>
        </w:tc>
        <w:tc>
          <w:tcPr>
            <w:tcW w:w="132" w:type="dxa"/>
            <w:vAlign w:val="center"/>
          </w:tcPr>
          <w:p w14:paraId="7D2BB27F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106BBA36" w14:textId="2E9A93E0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bidi="th-TH"/>
              </w:rPr>
              <w:t>3,972,360</w:t>
            </w:r>
          </w:p>
        </w:tc>
        <w:tc>
          <w:tcPr>
            <w:tcW w:w="132" w:type="dxa"/>
            <w:vAlign w:val="center"/>
          </w:tcPr>
          <w:p w14:paraId="0FD357B4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39D83CB4" w14:textId="3BB7B211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/>
                <w:sz w:val="30"/>
                <w:szCs w:val="30"/>
                <w:lang w:val="en-US" w:bidi="th-TH"/>
              </w:rPr>
              <w:t>2,496,321</w:t>
            </w:r>
          </w:p>
        </w:tc>
        <w:tc>
          <w:tcPr>
            <w:tcW w:w="132" w:type="dxa"/>
            <w:vAlign w:val="center"/>
          </w:tcPr>
          <w:p w14:paraId="379D9497" w14:textId="77777777" w:rsidR="00D112B8" w:rsidRPr="007540B7" w:rsidRDefault="00D112B8" w:rsidP="00D112B8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335A3E79" w14:textId="5FC0C96F" w:rsidR="00D112B8" w:rsidRPr="007540B7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2,769,180</w:t>
            </w:r>
          </w:p>
        </w:tc>
      </w:tr>
      <w:tr w:rsidR="00D112B8" w:rsidRPr="00A250EE" w14:paraId="068656B8" w14:textId="77777777" w:rsidTr="00663A56">
        <w:trPr>
          <w:trHeight w:val="20"/>
        </w:trPr>
        <w:tc>
          <w:tcPr>
            <w:tcW w:w="3385" w:type="dxa"/>
            <w:vAlign w:val="center"/>
          </w:tcPr>
          <w:p w14:paraId="3DF3F2F6" w14:textId="77777777" w:rsidR="00D112B8" w:rsidRPr="009D46EF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6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C9478" w14:textId="3791865C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25,563,315</w:t>
            </w:r>
          </w:p>
        </w:tc>
        <w:tc>
          <w:tcPr>
            <w:tcW w:w="132" w:type="dxa"/>
            <w:vAlign w:val="center"/>
          </w:tcPr>
          <w:p w14:paraId="279895EA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BEF14" w14:textId="3F963239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112B8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28,312,246</w:t>
            </w:r>
          </w:p>
        </w:tc>
        <w:tc>
          <w:tcPr>
            <w:tcW w:w="132" w:type="dxa"/>
            <w:vAlign w:val="center"/>
          </w:tcPr>
          <w:p w14:paraId="7BCF8729" w14:textId="77777777" w:rsidR="00D112B8" w:rsidRPr="00D112B8" w:rsidRDefault="00D112B8" w:rsidP="00D1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1393C" w14:textId="11370A66" w:rsidR="00D112B8" w:rsidRPr="00D112B8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112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18,441,072</w:t>
            </w:r>
          </w:p>
        </w:tc>
        <w:tc>
          <w:tcPr>
            <w:tcW w:w="132" w:type="dxa"/>
            <w:vAlign w:val="center"/>
          </w:tcPr>
          <w:p w14:paraId="6F7DB10C" w14:textId="77777777" w:rsidR="00D112B8" w:rsidRPr="007540B7" w:rsidRDefault="00D112B8" w:rsidP="00D112B8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E1C09" w14:textId="51D3D8D2" w:rsidR="00D112B8" w:rsidRPr="003669E1" w:rsidRDefault="00D112B8" w:rsidP="00D112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18,040,289</w:t>
            </w:r>
          </w:p>
        </w:tc>
      </w:tr>
    </w:tbl>
    <w:p w14:paraId="6AB99553" w14:textId="77777777" w:rsidR="00A250EE" w:rsidRPr="004A4946" w:rsidRDefault="00A250EE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6CA2921A" w14:textId="2D368ED0" w:rsidR="00A250EE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599D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3D59893E" w14:textId="77777777" w:rsidR="00AD599D" w:rsidRPr="004A4946" w:rsidRDefault="00AD599D" w:rsidP="00826D3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4D140FEA" w14:textId="43E4D8AF" w:rsidR="00C55142" w:rsidRPr="00AD599D" w:rsidRDefault="00A250EE" w:rsidP="00826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D599D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AD599D">
        <w:rPr>
          <w:rFonts w:ascii="Angsana New" w:hAnsi="Angsana New"/>
          <w:sz w:val="30"/>
          <w:szCs w:val="30"/>
        </w:rPr>
        <w:t>10</w:t>
      </w:r>
      <w:r w:rsidRPr="00AD599D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26E4C8E7" w14:textId="77777777" w:rsidR="00494B93" w:rsidRPr="004A4946" w:rsidRDefault="00494B93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2ABBFB10" w14:textId="581BB688" w:rsidR="00B5241D" w:rsidRPr="00826D33" w:rsidRDefault="00B5241D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141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089B5F4C" w14:textId="77777777" w:rsidR="00B5241D" w:rsidRPr="004A4946" w:rsidRDefault="00B5241D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7"/>
        <w:gridCol w:w="1309"/>
        <w:gridCol w:w="260"/>
        <w:gridCol w:w="1273"/>
      </w:tblGrid>
      <w:tr w:rsidR="005E1893" w:rsidRPr="00F61411" w14:paraId="1C964BB2" w14:textId="77777777" w:rsidTr="0063771A">
        <w:trPr>
          <w:trHeight w:val="20"/>
        </w:trPr>
        <w:tc>
          <w:tcPr>
            <w:tcW w:w="5947" w:type="dxa"/>
          </w:tcPr>
          <w:p w14:paraId="12FC84AB" w14:textId="094229BE" w:rsidR="005E1893" w:rsidRPr="00F61411" w:rsidRDefault="005E1893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7C7A4858" w14:textId="1C122EAA" w:rsidR="005E1893" w:rsidRPr="00791241" w:rsidRDefault="00DD49BF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287AD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7A3648F5" w14:textId="77777777" w:rsidR="005E1893" w:rsidRPr="00791241" w:rsidRDefault="005E1893" w:rsidP="00990F82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3" w:type="dxa"/>
          </w:tcPr>
          <w:p w14:paraId="0F99DBEA" w14:textId="6BEC7A4F" w:rsidR="005E1893" w:rsidRPr="00791241" w:rsidRDefault="00DD49BF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287AD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8F054C" w:rsidRPr="00F61411" w14:paraId="386FE16B" w14:textId="77777777" w:rsidTr="0063771A">
        <w:trPr>
          <w:trHeight w:val="20"/>
        </w:trPr>
        <w:tc>
          <w:tcPr>
            <w:tcW w:w="5947" w:type="dxa"/>
          </w:tcPr>
          <w:p w14:paraId="3410FD07" w14:textId="4A48146C" w:rsidR="008F054C" w:rsidRPr="00F61411" w:rsidRDefault="008F054C" w:rsidP="0099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2" w:type="dxa"/>
            <w:gridSpan w:val="3"/>
          </w:tcPr>
          <w:p w14:paraId="614F40A5" w14:textId="77A7FE4F" w:rsidR="008F054C" w:rsidRPr="00F61411" w:rsidRDefault="008F054C" w:rsidP="00990F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F61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6141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87AD4" w:rsidRPr="00F61411" w14:paraId="57676A23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2CB5261E" w14:textId="1E9B37F7" w:rsidR="00287AD4" w:rsidRPr="00F61411" w:rsidRDefault="00287AD4" w:rsidP="0028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411">
              <w:rPr>
                <w:rFonts w:asciiTheme="majorBidi" w:hAnsi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309" w:type="dxa"/>
            <w:vAlign w:val="center"/>
          </w:tcPr>
          <w:p w14:paraId="3C84229E" w14:textId="585AF21D" w:rsidR="00287AD4" w:rsidRPr="00F61411" w:rsidRDefault="00DB4673" w:rsidP="00287AD4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340,994</w:t>
            </w:r>
          </w:p>
        </w:tc>
        <w:tc>
          <w:tcPr>
            <w:tcW w:w="260" w:type="dxa"/>
            <w:vAlign w:val="center"/>
          </w:tcPr>
          <w:p w14:paraId="3430D972" w14:textId="77777777" w:rsidR="00287AD4" w:rsidRPr="00F61411" w:rsidRDefault="00287AD4" w:rsidP="00287AD4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5112C048" w14:textId="2499FBE2" w:rsidR="00287AD4" w:rsidRPr="00F61411" w:rsidRDefault="00DD49BF" w:rsidP="00287AD4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373</w:t>
            </w:r>
            <w:r w:rsidR="00287AD4"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974</w:t>
            </w:r>
          </w:p>
        </w:tc>
      </w:tr>
      <w:tr w:rsidR="00CE0921" w:rsidRPr="00F61411" w14:paraId="20FE9327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4791AD08" w14:textId="63357647" w:rsidR="00CE0921" w:rsidRPr="00C66500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กำไรจากการขายสินทรัพย์</w:t>
            </w: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ขายเศษวัตถุดิบ</w:t>
            </w:r>
          </w:p>
        </w:tc>
        <w:tc>
          <w:tcPr>
            <w:tcW w:w="1309" w:type="dxa"/>
            <w:vAlign w:val="center"/>
          </w:tcPr>
          <w:p w14:paraId="3AA7E0E0" w14:textId="150775A3" w:rsidR="00CE0921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77,473</w:t>
            </w:r>
          </w:p>
        </w:tc>
        <w:tc>
          <w:tcPr>
            <w:tcW w:w="260" w:type="dxa"/>
            <w:vAlign w:val="center"/>
          </w:tcPr>
          <w:p w14:paraId="556ACA77" w14:textId="77777777" w:rsidR="00CE0921" w:rsidRPr="00F61411" w:rsidRDefault="00CE0921" w:rsidP="00CE092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7CE60FF1" w14:textId="5A389AA5" w:rsidR="00CE0921" w:rsidRPr="00360675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51,017</w:t>
            </w:r>
          </w:p>
        </w:tc>
      </w:tr>
      <w:tr w:rsidR="00CE0921" w:rsidRPr="00F61411" w14:paraId="0F5995F2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A47647D" w14:textId="489141D4" w:rsidR="00CE0921" w:rsidRPr="00F61411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09" w:type="dxa"/>
            <w:vAlign w:val="center"/>
          </w:tcPr>
          <w:p w14:paraId="5FE6D611" w14:textId="716F8D70" w:rsidR="00CE0921" w:rsidRPr="00360675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53,232</w:t>
            </w:r>
          </w:p>
        </w:tc>
        <w:tc>
          <w:tcPr>
            <w:tcW w:w="260" w:type="dxa"/>
            <w:vAlign w:val="center"/>
          </w:tcPr>
          <w:p w14:paraId="35AF2F08" w14:textId="77777777" w:rsidR="00CE0921" w:rsidRPr="00F61411" w:rsidRDefault="00CE0921" w:rsidP="00CE092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1CAC0C1E" w14:textId="33511275" w:rsidR="00CE0921" w:rsidRPr="00F61411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53,722</w:t>
            </w:r>
          </w:p>
        </w:tc>
      </w:tr>
      <w:tr w:rsidR="00CE0921" w:rsidRPr="00F61411" w14:paraId="1B6D3B49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7DA4907" w14:textId="145EE897" w:rsidR="00CE0921" w:rsidRPr="00C66500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09" w:type="dxa"/>
            <w:vAlign w:val="center"/>
          </w:tcPr>
          <w:p w14:paraId="4C30562D" w14:textId="7779A5C0" w:rsidR="00CE0921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25,438</w:t>
            </w:r>
          </w:p>
        </w:tc>
        <w:tc>
          <w:tcPr>
            <w:tcW w:w="260" w:type="dxa"/>
            <w:vAlign w:val="center"/>
          </w:tcPr>
          <w:p w14:paraId="7566E4DF" w14:textId="77777777" w:rsidR="00CE0921" w:rsidRPr="00F61411" w:rsidRDefault="00CE0921" w:rsidP="00CE092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076727C4" w14:textId="7F89912B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35,989</w:t>
            </w:r>
          </w:p>
        </w:tc>
      </w:tr>
      <w:tr w:rsidR="00CE0921" w:rsidRPr="0063771A" w14:paraId="49EA18FF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3FDCBA04" w14:textId="62D135E2" w:rsidR="00CE0921" w:rsidRPr="00F37EF4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EF4">
              <w:rPr>
                <w:rFonts w:asciiTheme="majorBidi" w:hAnsi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309" w:type="dxa"/>
            <w:vAlign w:val="center"/>
          </w:tcPr>
          <w:p w14:paraId="11D9036C" w14:textId="444B8E24" w:rsidR="00CE0921" w:rsidRPr="00F37EF4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12,095</w:t>
            </w:r>
          </w:p>
        </w:tc>
        <w:tc>
          <w:tcPr>
            <w:tcW w:w="260" w:type="dxa"/>
            <w:vAlign w:val="center"/>
          </w:tcPr>
          <w:p w14:paraId="4D650327" w14:textId="77777777" w:rsidR="00CE0921" w:rsidRPr="00F37EF4" w:rsidRDefault="00CE0921" w:rsidP="00CE0921">
            <w:pPr>
              <w:pStyle w:val="a3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vAlign w:val="center"/>
          </w:tcPr>
          <w:p w14:paraId="3736BC7F" w14:textId="162A5B09" w:rsidR="00CE0921" w:rsidRPr="00F37EF4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10</w:t>
            </w:r>
            <w:r w:rsidRPr="00360675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sz w:val="30"/>
                <w:szCs w:val="30"/>
                <w:lang w:val="en-US"/>
              </w:rPr>
              <w:t>279</w:t>
            </w:r>
          </w:p>
        </w:tc>
      </w:tr>
      <w:tr w:rsidR="00CE0921" w:rsidRPr="00C66500" w14:paraId="5C6CC4A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723B3B63" w14:textId="77777777" w:rsidR="00CE0921" w:rsidRPr="00C66500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65623E46" w14:textId="29D74F9F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68,358</w:t>
            </w:r>
          </w:p>
        </w:tc>
        <w:tc>
          <w:tcPr>
            <w:tcW w:w="260" w:type="dxa"/>
            <w:vAlign w:val="center"/>
          </w:tcPr>
          <w:p w14:paraId="04FBE045" w14:textId="77777777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4DD76C91" w14:textId="0517ACE3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103,500</w:t>
            </w:r>
          </w:p>
        </w:tc>
      </w:tr>
      <w:tr w:rsidR="00CE0921" w:rsidRPr="00C66500" w14:paraId="65D4A3FD" w14:textId="77777777" w:rsidTr="0063771A">
        <w:trPr>
          <w:trHeight w:val="20"/>
        </w:trPr>
        <w:tc>
          <w:tcPr>
            <w:tcW w:w="5947" w:type="dxa"/>
            <w:vAlign w:val="center"/>
          </w:tcPr>
          <w:p w14:paraId="53C1FE0F" w14:textId="77777777" w:rsidR="00CE0921" w:rsidRPr="00C66500" w:rsidRDefault="00CE0921" w:rsidP="00CE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65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C5DCA" w14:textId="0F1AF9F1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577,590</w:t>
            </w:r>
          </w:p>
        </w:tc>
        <w:tc>
          <w:tcPr>
            <w:tcW w:w="260" w:type="dxa"/>
            <w:vAlign w:val="center"/>
          </w:tcPr>
          <w:p w14:paraId="2AE6EE25" w14:textId="77777777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74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ABA29" w14:textId="2B11A4EF" w:rsidR="00CE0921" w:rsidRPr="00C66500" w:rsidRDefault="00CE0921" w:rsidP="00CE0921">
            <w:pPr>
              <w:pStyle w:val="30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628</w:t>
            </w:r>
            <w:r w:rsidRPr="0036067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D49B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</w:tbl>
    <w:p w14:paraId="0C6F3D18" w14:textId="54B4CF55" w:rsidR="00124276" w:rsidRPr="000C0AD2" w:rsidRDefault="006B7081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C0AD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72AA8AC6" w14:textId="228768E9" w:rsidR="000260C1" w:rsidRPr="004A4946" w:rsidRDefault="000260C1" w:rsidP="000518BC">
      <w:pPr>
        <w:pStyle w:val="block"/>
        <w:spacing w:after="0"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11"/>
        <w:gridCol w:w="137"/>
        <w:gridCol w:w="1311"/>
      </w:tblGrid>
      <w:tr w:rsidR="00663A56" w:rsidRPr="000C0AD2" w14:paraId="00D3C968" w14:textId="77777777" w:rsidTr="00D83037">
        <w:trPr>
          <w:trHeight w:val="20"/>
        </w:trPr>
        <w:tc>
          <w:tcPr>
            <w:tcW w:w="6030" w:type="dxa"/>
            <w:vAlign w:val="center"/>
          </w:tcPr>
          <w:p w14:paraId="36BABC2B" w14:textId="77777777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</w:tcPr>
          <w:p w14:paraId="34D194B0" w14:textId="470911CF" w:rsidR="00663A56" w:rsidRPr="00C91412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A3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" w:type="dxa"/>
          </w:tcPr>
          <w:p w14:paraId="67420052" w14:textId="77777777" w:rsidR="00663A56" w:rsidRPr="00C91412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1" w:type="dxa"/>
          </w:tcPr>
          <w:p w14:paraId="6A134891" w14:textId="256A3A4C" w:rsidR="00663A56" w:rsidRPr="00C91412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A3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663A56" w:rsidRPr="000C0AD2" w14:paraId="0DA8F886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57E24F61" w14:textId="7E4D2883" w:rsidR="00663A56" w:rsidRPr="002E1DDB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59" w:type="dxa"/>
            <w:gridSpan w:val="3"/>
            <w:vAlign w:val="center"/>
          </w:tcPr>
          <w:p w14:paraId="200C29B6" w14:textId="5CDA9310" w:rsidR="00663A56" w:rsidRPr="002E1DDB" w:rsidRDefault="00663A56" w:rsidP="00663A56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E1DD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E1DDB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1A329C" w:rsidRPr="000C0AD2" w14:paraId="671FAAC6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0A174264" w14:textId="672D0C2E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11" w:type="dxa"/>
            <w:vAlign w:val="center"/>
          </w:tcPr>
          <w:p w14:paraId="206891B5" w14:textId="58EE4CF6" w:rsidR="001A329C" w:rsidRPr="002E1DDB" w:rsidRDefault="00D734C1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1,059,518</w:t>
            </w:r>
          </w:p>
        </w:tc>
        <w:tc>
          <w:tcPr>
            <w:tcW w:w="137" w:type="dxa"/>
            <w:vAlign w:val="center"/>
          </w:tcPr>
          <w:p w14:paraId="66AA809A" w14:textId="77777777" w:rsidR="001A329C" w:rsidRPr="002E1DDB" w:rsidRDefault="001A329C" w:rsidP="001A329C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="Angsana New"/>
                <w:cs/>
                <w:lang w:val="en-US"/>
              </w:rPr>
            </w:pPr>
          </w:p>
        </w:tc>
        <w:tc>
          <w:tcPr>
            <w:tcW w:w="1311" w:type="dxa"/>
            <w:vAlign w:val="center"/>
          </w:tcPr>
          <w:p w14:paraId="395AB006" w14:textId="7C8DC07A" w:rsidR="001A329C" w:rsidRPr="002E1DDB" w:rsidRDefault="001A329C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0013EB">
              <w:rPr>
                <w:rFonts w:asciiTheme="majorBidi" w:hAnsiTheme="majorBidi" w:cs="Angsana New"/>
                <w:lang w:val="en-US"/>
              </w:rPr>
              <w:t>1,037,518</w:t>
            </w:r>
          </w:p>
        </w:tc>
      </w:tr>
      <w:tr w:rsidR="001A329C" w:rsidRPr="000C0AD2" w14:paraId="0DEF20FA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29477E7D" w14:textId="77DA5433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311" w:type="dxa"/>
            <w:vAlign w:val="center"/>
          </w:tcPr>
          <w:p w14:paraId="36CC4E5D" w14:textId="519739A7" w:rsidR="001A329C" w:rsidRPr="002E1DDB" w:rsidRDefault="00D734C1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859,922</w:t>
            </w:r>
          </w:p>
        </w:tc>
        <w:tc>
          <w:tcPr>
            <w:tcW w:w="137" w:type="dxa"/>
            <w:vAlign w:val="center"/>
          </w:tcPr>
          <w:p w14:paraId="56E70E2A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center"/>
          </w:tcPr>
          <w:p w14:paraId="79174CED" w14:textId="4BF4D188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013EB">
              <w:rPr>
                <w:rFonts w:asciiTheme="majorBidi" w:hAnsiTheme="majorBidi"/>
                <w:sz w:val="30"/>
                <w:szCs w:val="30"/>
              </w:rPr>
              <w:t>929,571</w:t>
            </w:r>
          </w:p>
        </w:tc>
      </w:tr>
      <w:tr w:rsidR="001A329C" w:rsidRPr="000C0AD2" w14:paraId="7CE4007D" w14:textId="77777777" w:rsidTr="007406D8">
        <w:trPr>
          <w:trHeight w:val="20"/>
        </w:trPr>
        <w:tc>
          <w:tcPr>
            <w:tcW w:w="6030" w:type="dxa"/>
            <w:vAlign w:val="center"/>
          </w:tcPr>
          <w:p w14:paraId="100BF690" w14:textId="0DDD2C41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B48D" w14:textId="27EBF271" w:rsidR="001A329C" w:rsidRPr="000013EB" w:rsidRDefault="00D734C1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740,950</w:t>
            </w:r>
          </w:p>
        </w:tc>
        <w:tc>
          <w:tcPr>
            <w:tcW w:w="137" w:type="dxa"/>
            <w:vAlign w:val="center"/>
          </w:tcPr>
          <w:p w14:paraId="07614E95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3B1056F0" w14:textId="33FCFB3E" w:rsidR="001A329C" w:rsidRPr="001A329C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29C">
              <w:rPr>
                <w:rFonts w:asciiTheme="majorBidi" w:hAnsiTheme="majorBidi" w:cstheme="majorBidi"/>
                <w:sz w:val="30"/>
                <w:szCs w:val="30"/>
              </w:rPr>
              <w:t xml:space="preserve">722,223 </w:t>
            </w:r>
          </w:p>
        </w:tc>
      </w:tr>
      <w:tr w:rsidR="001A329C" w:rsidRPr="000C0AD2" w14:paraId="424F5DE3" w14:textId="77777777" w:rsidTr="007406D8">
        <w:trPr>
          <w:trHeight w:val="20"/>
        </w:trPr>
        <w:tc>
          <w:tcPr>
            <w:tcW w:w="6030" w:type="dxa"/>
            <w:vAlign w:val="center"/>
          </w:tcPr>
          <w:p w14:paraId="7940209E" w14:textId="35FD7A51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3793" w14:textId="37AFABC9" w:rsidR="001A329C" w:rsidRPr="000013EB" w:rsidRDefault="00D734C1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236,775</w:t>
            </w:r>
          </w:p>
        </w:tc>
        <w:tc>
          <w:tcPr>
            <w:tcW w:w="137" w:type="dxa"/>
            <w:vAlign w:val="center"/>
          </w:tcPr>
          <w:p w14:paraId="50D0C4B7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741770CD" w14:textId="168AD2AD" w:rsidR="001A329C" w:rsidRPr="001A329C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29C">
              <w:rPr>
                <w:rFonts w:asciiTheme="majorBidi" w:hAnsiTheme="majorBidi" w:cstheme="majorBidi"/>
                <w:sz w:val="30"/>
                <w:szCs w:val="30"/>
              </w:rPr>
              <w:t xml:space="preserve">218,145 </w:t>
            </w:r>
          </w:p>
        </w:tc>
      </w:tr>
      <w:tr w:rsidR="001A329C" w:rsidRPr="000C0AD2" w14:paraId="62503987" w14:textId="77777777" w:rsidTr="007406D8">
        <w:trPr>
          <w:trHeight w:val="20"/>
        </w:trPr>
        <w:tc>
          <w:tcPr>
            <w:tcW w:w="6030" w:type="dxa"/>
            <w:vAlign w:val="center"/>
          </w:tcPr>
          <w:p w14:paraId="273800F2" w14:textId="46D297A6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0C72" w14:textId="598212D8" w:rsidR="001A329C" w:rsidRPr="000013EB" w:rsidRDefault="00D734C1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109,538</w:t>
            </w:r>
          </w:p>
        </w:tc>
        <w:tc>
          <w:tcPr>
            <w:tcW w:w="137" w:type="dxa"/>
            <w:vAlign w:val="center"/>
          </w:tcPr>
          <w:p w14:paraId="66AF44A8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vAlign w:val="bottom"/>
          </w:tcPr>
          <w:p w14:paraId="6CE9D9AA" w14:textId="14A4C467" w:rsidR="001A329C" w:rsidRPr="001A329C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29C">
              <w:rPr>
                <w:rFonts w:asciiTheme="majorBidi" w:hAnsiTheme="majorBidi" w:cstheme="majorBidi"/>
                <w:sz w:val="30"/>
                <w:szCs w:val="30"/>
              </w:rPr>
              <w:t xml:space="preserve">122,463 </w:t>
            </w:r>
          </w:p>
        </w:tc>
      </w:tr>
      <w:tr w:rsidR="001A329C" w:rsidRPr="000C0AD2" w14:paraId="2D2234D5" w14:textId="77777777" w:rsidTr="007406D8">
        <w:trPr>
          <w:trHeight w:val="20"/>
        </w:trPr>
        <w:tc>
          <w:tcPr>
            <w:tcW w:w="6030" w:type="dxa"/>
            <w:vAlign w:val="center"/>
          </w:tcPr>
          <w:p w14:paraId="4CA52F2B" w14:textId="577DFEA8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F6AAC" w14:textId="63C9F345" w:rsidR="001A329C" w:rsidRPr="000013EB" w:rsidRDefault="00D734C1" w:rsidP="001A329C">
            <w:pPr>
              <w:pStyle w:val="a"/>
              <w:tabs>
                <w:tab w:val="clear" w:pos="1080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4</w:t>
            </w:r>
            <w:r w:rsidR="00C315E0">
              <w:rPr>
                <w:rFonts w:asciiTheme="majorBidi" w:hAnsiTheme="majorBidi" w:cs="Angsana New"/>
                <w:lang w:val="en-US"/>
              </w:rPr>
              <w:t>55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C315E0">
              <w:rPr>
                <w:rFonts w:asciiTheme="majorBidi" w:hAnsiTheme="majorBidi" w:cs="Angsana New"/>
                <w:lang w:val="en-US"/>
              </w:rPr>
              <w:t>311</w:t>
            </w:r>
          </w:p>
        </w:tc>
        <w:tc>
          <w:tcPr>
            <w:tcW w:w="137" w:type="dxa"/>
            <w:vAlign w:val="center"/>
          </w:tcPr>
          <w:p w14:paraId="027C3177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18241C6" w14:textId="1B10AF74" w:rsidR="001A329C" w:rsidRPr="001A329C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32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15E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1A3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315E0">
              <w:rPr>
                <w:rFonts w:asciiTheme="majorBidi" w:hAnsiTheme="majorBidi" w:cstheme="majorBidi"/>
                <w:sz w:val="30"/>
                <w:szCs w:val="30"/>
              </w:rPr>
              <w:t>339</w:t>
            </w:r>
            <w:r w:rsidRPr="001A3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A329C" w:rsidRPr="00283879" w14:paraId="2EF46173" w14:textId="77777777" w:rsidTr="00663A56">
        <w:trPr>
          <w:trHeight w:val="20"/>
        </w:trPr>
        <w:tc>
          <w:tcPr>
            <w:tcW w:w="6030" w:type="dxa"/>
            <w:vAlign w:val="center"/>
          </w:tcPr>
          <w:p w14:paraId="18AFE5F8" w14:textId="57E726D1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61949" w14:textId="613BD3EF" w:rsidR="001A329C" w:rsidRPr="002E1DDB" w:rsidRDefault="00D734C1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3,462,014</w:t>
            </w:r>
          </w:p>
        </w:tc>
        <w:tc>
          <w:tcPr>
            <w:tcW w:w="137" w:type="dxa"/>
            <w:vAlign w:val="center"/>
          </w:tcPr>
          <w:p w14:paraId="7DD4D637" w14:textId="77777777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2AEDDF" w14:textId="39E61EBB" w:rsidR="001A329C" w:rsidRPr="002E1DDB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3,499,259</w:t>
            </w:r>
          </w:p>
        </w:tc>
      </w:tr>
    </w:tbl>
    <w:p w14:paraId="3AC40BAA" w14:textId="7C77F0D6" w:rsidR="00A250EE" w:rsidRPr="004A4946" w:rsidRDefault="00A250EE" w:rsidP="00A120B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p w14:paraId="59E70DBB" w14:textId="499105D5" w:rsidR="00CC66D8" w:rsidRPr="007F6202" w:rsidRDefault="00CC66D8" w:rsidP="005918DD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100694BB" w14:textId="77777777" w:rsidR="00CC66D8" w:rsidRPr="004A4946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6025"/>
        <w:gridCol w:w="1310"/>
        <w:gridCol w:w="137"/>
        <w:gridCol w:w="1310"/>
      </w:tblGrid>
      <w:tr w:rsidR="00663A56" w:rsidRPr="00283879" w14:paraId="62AAAF5C" w14:textId="77777777" w:rsidTr="006141CD">
        <w:trPr>
          <w:trHeight w:val="20"/>
        </w:trPr>
        <w:tc>
          <w:tcPr>
            <w:tcW w:w="6032" w:type="dxa"/>
            <w:gridSpan w:val="2"/>
          </w:tcPr>
          <w:p w14:paraId="67847C95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0AC583D" w14:textId="1A96559B" w:rsidR="00663A56" w:rsidRPr="00D84C03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A3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" w:type="dxa"/>
          </w:tcPr>
          <w:p w14:paraId="4EC1FC84" w14:textId="77777777" w:rsidR="00663A56" w:rsidRPr="00D84C03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0" w:type="dxa"/>
          </w:tcPr>
          <w:p w14:paraId="0301446D" w14:textId="14FEBD62" w:rsidR="00663A56" w:rsidRPr="00D84C03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1A32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663A56" w:rsidRPr="00283879" w14:paraId="09C7E82A" w14:textId="77777777" w:rsidTr="006141CD">
        <w:trPr>
          <w:trHeight w:val="20"/>
        </w:trPr>
        <w:tc>
          <w:tcPr>
            <w:tcW w:w="6032" w:type="dxa"/>
            <w:gridSpan w:val="2"/>
          </w:tcPr>
          <w:p w14:paraId="49164B3E" w14:textId="71182153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57" w:type="dxa"/>
            <w:gridSpan w:val="3"/>
          </w:tcPr>
          <w:p w14:paraId="77516CCD" w14:textId="77777777" w:rsidR="00663A56" w:rsidRPr="00283879" w:rsidRDefault="00663A56" w:rsidP="00663A56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1A329C" w:rsidRPr="00283879" w14:paraId="32E47191" w14:textId="77777777" w:rsidTr="006141CD">
        <w:trPr>
          <w:trHeight w:val="20"/>
        </w:trPr>
        <w:tc>
          <w:tcPr>
            <w:tcW w:w="6032" w:type="dxa"/>
            <w:gridSpan w:val="2"/>
          </w:tcPr>
          <w:p w14:paraId="3C14BD9F" w14:textId="77777777" w:rsidR="001A329C" w:rsidRPr="00283879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10" w:type="dxa"/>
          </w:tcPr>
          <w:p w14:paraId="02BB4FF0" w14:textId="195D7F1B" w:rsidR="001A329C" w:rsidRPr="00A96681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1,173,507</w:t>
            </w:r>
          </w:p>
        </w:tc>
        <w:tc>
          <w:tcPr>
            <w:tcW w:w="137" w:type="dxa"/>
          </w:tcPr>
          <w:p w14:paraId="66F64F20" w14:textId="77777777" w:rsidR="001A329C" w:rsidRPr="00A96681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12466D86" w14:textId="0AD1861C" w:rsidR="001A329C" w:rsidRPr="00A96681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1,102,843</w:t>
            </w:r>
          </w:p>
        </w:tc>
      </w:tr>
      <w:tr w:rsidR="001A329C" w:rsidRPr="00CB3760" w14:paraId="68D9C99D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304113BD" w14:textId="5DC7E162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ค่าใช้จ่ายเทคโนโลยีสารสนเทศและค่าจ้างแรงงานภายนอก</w:t>
            </w:r>
          </w:p>
        </w:tc>
        <w:tc>
          <w:tcPr>
            <w:tcW w:w="1310" w:type="dxa"/>
          </w:tcPr>
          <w:p w14:paraId="4B9F0663" w14:textId="50936A5E" w:rsidR="001A329C" w:rsidRPr="00607534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229,177</w:t>
            </w:r>
          </w:p>
        </w:tc>
        <w:tc>
          <w:tcPr>
            <w:tcW w:w="137" w:type="dxa"/>
          </w:tcPr>
          <w:p w14:paraId="2EC4DDCE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517DF982" w14:textId="1A807B70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222,614</w:t>
            </w:r>
          </w:p>
        </w:tc>
      </w:tr>
      <w:tr w:rsidR="001A329C" w:rsidRPr="00CB3760" w14:paraId="3D9DB3B7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A1CF9A9" w14:textId="4DB1EC72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ค่าธรรมเนียมวิชาชีพและค่าธรรมเนียมอื่น</w:t>
            </w:r>
          </w:p>
        </w:tc>
        <w:tc>
          <w:tcPr>
            <w:tcW w:w="1310" w:type="dxa"/>
          </w:tcPr>
          <w:p w14:paraId="44A2B172" w14:textId="37476130" w:rsidR="001A329C" w:rsidRPr="00607534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108,143</w:t>
            </w:r>
          </w:p>
        </w:tc>
        <w:tc>
          <w:tcPr>
            <w:tcW w:w="137" w:type="dxa"/>
          </w:tcPr>
          <w:p w14:paraId="307E2F5E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73EBF187" w14:textId="440BD9FD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169,685</w:t>
            </w:r>
          </w:p>
        </w:tc>
      </w:tr>
      <w:tr w:rsidR="001A329C" w:rsidRPr="00CB3760" w14:paraId="36C9D349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1ADBD9BE" w14:textId="4E944C1B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10" w:type="dxa"/>
          </w:tcPr>
          <w:p w14:paraId="7F3CFBA7" w14:textId="46D69242" w:rsidR="001A329C" w:rsidRPr="00607534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92,754</w:t>
            </w:r>
          </w:p>
        </w:tc>
        <w:tc>
          <w:tcPr>
            <w:tcW w:w="137" w:type="dxa"/>
          </w:tcPr>
          <w:p w14:paraId="618F2742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0" w:type="dxa"/>
          </w:tcPr>
          <w:p w14:paraId="4BE1F6E7" w14:textId="1B3996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EC3309">
              <w:rPr>
                <w:rFonts w:asciiTheme="majorBidi" w:hAnsiTheme="majorBidi" w:cstheme="majorBidi"/>
                <w:sz w:val="30"/>
                <w:szCs w:val="30"/>
              </w:rPr>
              <w:t>101,171</w:t>
            </w:r>
          </w:p>
        </w:tc>
      </w:tr>
      <w:tr w:rsidR="001A329C" w:rsidRPr="00CB3760" w14:paraId="7FC82F10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4F33A21A" w14:textId="47177662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7534">
              <w:rPr>
                <w:rFonts w:asciiTheme="majorBidi" w:hAnsi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10" w:type="dxa"/>
          </w:tcPr>
          <w:p w14:paraId="0ADE9984" w14:textId="6D9C175C" w:rsidR="001A329C" w:rsidRPr="00607534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478,884</w:t>
            </w:r>
          </w:p>
        </w:tc>
        <w:tc>
          <w:tcPr>
            <w:tcW w:w="137" w:type="dxa"/>
          </w:tcPr>
          <w:p w14:paraId="18B40DCF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4E828229" w14:textId="5610615E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Pr="00D84C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B5870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1A329C" w:rsidRPr="00283879" w14:paraId="3E5D2622" w14:textId="77777777" w:rsidTr="006141CD">
        <w:trPr>
          <w:gridBefore w:val="1"/>
          <w:wBefore w:w="7" w:type="dxa"/>
          <w:trHeight w:val="20"/>
        </w:trPr>
        <w:tc>
          <w:tcPr>
            <w:tcW w:w="6025" w:type="dxa"/>
          </w:tcPr>
          <w:p w14:paraId="7DCF68CA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18F408B8" w14:textId="2FCA1CC7" w:rsidR="001A329C" w:rsidRPr="00607534" w:rsidRDefault="000E0BA9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2,082,465</w:t>
            </w:r>
          </w:p>
        </w:tc>
        <w:tc>
          <w:tcPr>
            <w:tcW w:w="137" w:type="dxa"/>
          </w:tcPr>
          <w:p w14:paraId="64FF2DB8" w14:textId="77777777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2C89D27F" w14:textId="31DF5351" w:rsidR="001A329C" w:rsidRPr="00607534" w:rsidRDefault="001A329C" w:rsidP="001A3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,085,051</w:t>
            </w:r>
          </w:p>
        </w:tc>
      </w:tr>
    </w:tbl>
    <w:p w14:paraId="2E100468" w14:textId="77777777" w:rsidR="00CC66D8" w:rsidRPr="00176DFC" w:rsidRDefault="00CC66D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E857A60" w14:textId="77777777" w:rsidR="00A120BD" w:rsidRDefault="00A12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81E1ED" w14:textId="4D0D9E7A" w:rsidR="00B325BD" w:rsidRPr="00283879" w:rsidRDefault="004D43D5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76" w:right="-29" w:hanging="555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</w:t>
      </w:r>
      <w:r w:rsidR="002749A4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</w:t>
      </w:r>
      <w:r w:rsidR="00211780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B325BD" w:rsidRPr="00283879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09C51F96" w14:textId="77777777" w:rsidR="00A53F34" w:rsidRPr="001C68A1" w:rsidRDefault="00A53F3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7"/>
        <w:gridCol w:w="1322"/>
        <w:gridCol w:w="138"/>
        <w:gridCol w:w="1322"/>
      </w:tblGrid>
      <w:tr w:rsidR="00663A56" w:rsidRPr="00283879" w14:paraId="70825964" w14:textId="77777777" w:rsidTr="006141CD">
        <w:trPr>
          <w:trHeight w:val="20"/>
        </w:trPr>
        <w:tc>
          <w:tcPr>
            <w:tcW w:w="6007" w:type="dxa"/>
          </w:tcPr>
          <w:p w14:paraId="6A5972D7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4978889" w14:textId="16B5DC21" w:rsidR="00663A56" w:rsidRPr="00A62B5F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A92D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8" w:type="dxa"/>
          </w:tcPr>
          <w:p w14:paraId="445DAEDC" w14:textId="77777777" w:rsidR="00663A56" w:rsidRPr="00A62B5F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22" w:type="dxa"/>
          </w:tcPr>
          <w:p w14:paraId="590A0583" w14:textId="4B5DD25A" w:rsidR="00663A56" w:rsidRPr="00A62B5F" w:rsidRDefault="00DD49BF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9B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A92D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663A56" w:rsidRPr="00283879" w14:paraId="35ADBCB3" w14:textId="77777777" w:rsidTr="006141CD">
        <w:trPr>
          <w:trHeight w:val="20"/>
        </w:trPr>
        <w:tc>
          <w:tcPr>
            <w:tcW w:w="6007" w:type="dxa"/>
          </w:tcPr>
          <w:p w14:paraId="53AC3342" w14:textId="77777777" w:rsidR="00663A56" w:rsidRPr="00283879" w:rsidRDefault="00663A56" w:rsidP="00663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10375467" w14:textId="61352753" w:rsidR="00663A56" w:rsidRPr="00283879" w:rsidRDefault="00663A56" w:rsidP="00663A56">
            <w:pPr>
              <w:pStyle w:val="a"/>
              <w:tabs>
                <w:tab w:val="clear" w:pos="1080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283879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A92D5D" w:rsidRPr="00283879" w14:paraId="7693B0C8" w14:textId="77777777" w:rsidTr="006141CD">
        <w:trPr>
          <w:trHeight w:val="20"/>
        </w:trPr>
        <w:tc>
          <w:tcPr>
            <w:tcW w:w="6007" w:type="dxa"/>
          </w:tcPr>
          <w:p w14:paraId="652CEB3A" w14:textId="77777777" w:rsidR="00A92D5D" w:rsidRPr="00283879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22" w:type="dxa"/>
          </w:tcPr>
          <w:p w14:paraId="074905DD" w14:textId="70F7B483" w:rsidR="00A92D5D" w:rsidRPr="00E04BF2" w:rsidRDefault="00BA4333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0005E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005E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38" w:type="dxa"/>
          </w:tcPr>
          <w:p w14:paraId="17729115" w14:textId="77777777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348309" w14:textId="24E0BB28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30005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005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A92D5D" w:rsidRPr="00283879" w14:paraId="109E4A8E" w14:textId="77777777" w:rsidTr="006141CD">
        <w:trPr>
          <w:trHeight w:val="20"/>
        </w:trPr>
        <w:tc>
          <w:tcPr>
            <w:tcW w:w="6007" w:type="dxa"/>
          </w:tcPr>
          <w:p w14:paraId="1AF1D18F" w14:textId="63B61B36" w:rsidR="00A92D5D" w:rsidRPr="00283879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สวัสดิการ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322" w:type="dxa"/>
          </w:tcPr>
          <w:p w14:paraId="4A0119D0" w14:textId="1D383F35" w:rsidR="00A92D5D" w:rsidRPr="00E04BF2" w:rsidRDefault="00BA4333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739,09</w:t>
            </w:r>
            <w:r w:rsidR="0030005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dxa"/>
          </w:tcPr>
          <w:p w14:paraId="2748299D" w14:textId="77777777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67138D7" w14:textId="1C24728D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706,209</w:t>
            </w:r>
          </w:p>
        </w:tc>
      </w:tr>
      <w:tr w:rsidR="00A92D5D" w:rsidRPr="00283879" w14:paraId="09E5C0FB" w14:textId="77777777" w:rsidTr="006141CD">
        <w:trPr>
          <w:trHeight w:val="20"/>
        </w:trPr>
        <w:tc>
          <w:tcPr>
            <w:tcW w:w="6007" w:type="dxa"/>
          </w:tcPr>
          <w:p w14:paraId="436C248B" w14:textId="2BE95F42" w:rsidR="00A92D5D" w:rsidRPr="00283879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322" w:type="dxa"/>
          </w:tcPr>
          <w:p w14:paraId="26C2BA18" w14:textId="5995141E" w:rsidR="00A92D5D" w:rsidRPr="00E04BF2" w:rsidRDefault="00BA4333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159,831</w:t>
            </w:r>
          </w:p>
        </w:tc>
        <w:tc>
          <w:tcPr>
            <w:tcW w:w="138" w:type="dxa"/>
          </w:tcPr>
          <w:p w14:paraId="1769FD25" w14:textId="77777777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821206C" w14:textId="0B29E545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163,742</w:t>
            </w:r>
          </w:p>
        </w:tc>
      </w:tr>
      <w:tr w:rsidR="00A92D5D" w:rsidRPr="00283879" w14:paraId="0AEE4040" w14:textId="77777777" w:rsidTr="006141CD">
        <w:trPr>
          <w:trHeight w:val="20"/>
        </w:trPr>
        <w:tc>
          <w:tcPr>
            <w:tcW w:w="6007" w:type="dxa"/>
          </w:tcPr>
          <w:p w14:paraId="239ED0C7" w14:textId="4F1FE61C" w:rsidR="00A92D5D" w:rsidRPr="00283879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322" w:type="dxa"/>
          </w:tcPr>
          <w:p w14:paraId="1EBC15B2" w14:textId="6DFC5000" w:rsidR="00A92D5D" w:rsidRPr="00E04BF2" w:rsidRDefault="00BA4333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94,323</w:t>
            </w:r>
          </w:p>
        </w:tc>
        <w:tc>
          <w:tcPr>
            <w:tcW w:w="138" w:type="dxa"/>
          </w:tcPr>
          <w:p w14:paraId="3099185E" w14:textId="77777777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C48ABA8" w14:textId="6DAF759C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2B5F">
              <w:rPr>
                <w:rFonts w:asciiTheme="majorBidi" w:hAnsiTheme="majorBidi" w:cstheme="majorBidi"/>
                <w:sz w:val="30"/>
                <w:szCs w:val="30"/>
              </w:rPr>
              <w:t>87,577</w:t>
            </w:r>
          </w:p>
        </w:tc>
      </w:tr>
      <w:tr w:rsidR="0030005E" w:rsidRPr="00283879" w14:paraId="4CEE8CCC" w14:textId="77777777" w:rsidTr="006141CD">
        <w:trPr>
          <w:trHeight w:val="20"/>
        </w:trPr>
        <w:tc>
          <w:tcPr>
            <w:tcW w:w="6007" w:type="dxa"/>
          </w:tcPr>
          <w:p w14:paraId="6DCD1420" w14:textId="4F9752B6" w:rsidR="0030005E" w:rsidRPr="00283879" w:rsidRDefault="0030005E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05E">
              <w:rPr>
                <w:rFonts w:asciiTheme="majorBidi" w:hAnsiTheme="majorBidi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322" w:type="dxa"/>
          </w:tcPr>
          <w:p w14:paraId="6F8A0CFA" w14:textId="54D25E54" w:rsidR="0030005E" w:rsidRDefault="0030005E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117,162</w:t>
            </w:r>
          </w:p>
        </w:tc>
        <w:tc>
          <w:tcPr>
            <w:tcW w:w="138" w:type="dxa"/>
          </w:tcPr>
          <w:p w14:paraId="1E20CEAE" w14:textId="77777777" w:rsidR="0030005E" w:rsidRPr="00E04BF2" w:rsidRDefault="0030005E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14:paraId="6BA5A66D" w14:textId="7FD7F78D" w:rsidR="0030005E" w:rsidRPr="00A62B5F" w:rsidRDefault="0030005E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18,802</w:t>
            </w:r>
          </w:p>
        </w:tc>
      </w:tr>
      <w:tr w:rsidR="00A92D5D" w:rsidRPr="00283879" w14:paraId="7FE0109A" w14:textId="77777777" w:rsidTr="006141CD">
        <w:trPr>
          <w:trHeight w:val="20"/>
        </w:trPr>
        <w:tc>
          <w:tcPr>
            <w:tcW w:w="6007" w:type="dxa"/>
          </w:tcPr>
          <w:p w14:paraId="610A8AC8" w14:textId="77777777" w:rsidR="00A92D5D" w:rsidRPr="00283879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C7B1490" w14:textId="5B449A92" w:rsidR="00A92D5D" w:rsidRPr="00E04BF2" w:rsidRDefault="00BA4333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4,825,280</w:t>
            </w:r>
          </w:p>
        </w:tc>
        <w:tc>
          <w:tcPr>
            <w:tcW w:w="138" w:type="dxa"/>
          </w:tcPr>
          <w:p w14:paraId="48D0C675" w14:textId="77777777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C5A50F2" w14:textId="4F816EDD" w:rsidR="00A92D5D" w:rsidRPr="00E04BF2" w:rsidRDefault="00A92D5D" w:rsidP="00A92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4,930,677</w:t>
            </w:r>
          </w:p>
        </w:tc>
      </w:tr>
    </w:tbl>
    <w:p w14:paraId="51E9E918" w14:textId="77777777" w:rsidR="000A28D5" w:rsidRPr="001C68A1" w:rsidRDefault="000A28D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p w14:paraId="15A00F05" w14:textId="3D757E61" w:rsidR="00C6647A" w:rsidRPr="006F5F21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B27F1" w:rsidRPr="00AD599D">
        <w:rPr>
          <w:rFonts w:asciiTheme="majorBidi" w:hAnsiTheme="majorBidi" w:cstheme="majorBidi"/>
          <w:sz w:val="30"/>
          <w:szCs w:val="30"/>
          <w:cs/>
        </w:rPr>
        <w:t>ได้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จัดให้มีเงินทุนสำรองเลี้ยงชีพเพื่อจ่ายให้พนักงานเมื่อออกจากงาน</w:t>
      </w:r>
      <w:r w:rsidR="00A62C3E" w:rsidRPr="00AD599D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โดย</w:t>
      </w:r>
      <w:r w:rsidRPr="00AD59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2F77" w:rsidRPr="00AD599D">
        <w:rPr>
          <w:rFonts w:asciiTheme="majorBidi" w:hAnsiTheme="majorBidi" w:cstheme="majorBidi"/>
          <w:sz w:val="30"/>
          <w:szCs w:val="30"/>
          <w:cs/>
        </w:rPr>
        <w:t>จ่ายในอัตราร้อย</w:t>
      </w:r>
      <w:r w:rsidR="00EE2F77" w:rsidRPr="006F5F21">
        <w:rPr>
          <w:rFonts w:asciiTheme="majorBidi" w:hAnsiTheme="majorBidi" w:cstheme="majorBidi"/>
          <w:sz w:val="30"/>
          <w:szCs w:val="30"/>
          <w:cs/>
        </w:rPr>
        <w:t>ละ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1610EA" w:rsidRPr="006F5F21">
        <w:rPr>
          <w:rFonts w:asciiTheme="majorBidi" w:hAnsiTheme="majorBidi"/>
          <w:sz w:val="30"/>
          <w:szCs w:val="30"/>
        </w:rPr>
        <w:t>5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6F5F21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2313CB" w:rsidRPr="006F5F21">
        <w:rPr>
          <w:rFonts w:asciiTheme="majorBidi" w:hAnsiTheme="majorBidi" w:cstheme="majorBidi"/>
          <w:sz w:val="30"/>
          <w:szCs w:val="30"/>
        </w:rPr>
        <w:t>10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6F5F21">
        <w:rPr>
          <w:rFonts w:asciiTheme="majorBidi" w:hAnsiTheme="majorBidi" w:cstheme="majorBidi"/>
          <w:sz w:val="30"/>
          <w:szCs w:val="30"/>
          <w:cs/>
        </w:rPr>
        <w:t>ของ</w:t>
      </w:r>
      <w:r w:rsidR="001B27F1" w:rsidRPr="006F5F21">
        <w:rPr>
          <w:rFonts w:asciiTheme="majorBidi" w:hAnsiTheme="majorBidi" w:cstheme="majorBidi"/>
          <w:sz w:val="30"/>
          <w:szCs w:val="30"/>
          <w:cs/>
        </w:rPr>
        <w:t>เงินเดือน</w:t>
      </w:r>
      <w:r w:rsidR="0030026C" w:rsidRPr="006F5F21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E2F77" w:rsidRPr="006F5F21">
        <w:rPr>
          <w:rFonts w:asciiTheme="majorBidi" w:hAnsiTheme="majorBidi" w:cstheme="majorBidi"/>
          <w:sz w:val="30"/>
          <w:szCs w:val="30"/>
          <w:cs/>
        </w:rPr>
        <w:t>ทั้งนี้ขึ้นอยู่กับอายุงานของพนักงาน</w:t>
      </w:r>
    </w:p>
    <w:p w14:paraId="54F85B0E" w14:textId="703EFAC2" w:rsidR="00A250EE" w:rsidRPr="006F5F21" w:rsidRDefault="00A250EE" w:rsidP="00434478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41779E" w14:textId="06C5315E" w:rsidR="00912FF5" w:rsidRPr="00AD599D" w:rsidRDefault="00273F73" w:rsidP="00434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6F5F21">
        <w:rPr>
          <w:rFonts w:asciiTheme="majorBidi" w:hAnsiTheme="majorBidi" w:cstheme="majorBidi"/>
          <w:spacing w:val="10"/>
          <w:sz w:val="30"/>
          <w:szCs w:val="30"/>
          <w:cs/>
        </w:rPr>
        <w:t>กลุ่มบริษัท</w:t>
      </w:r>
      <w:r w:rsidR="00C6647A" w:rsidRPr="006F5F21">
        <w:rPr>
          <w:rFonts w:asciiTheme="majorBidi" w:hAnsiTheme="majorBidi" w:cstheme="majorBidi"/>
          <w:spacing w:val="10"/>
          <w:sz w:val="30"/>
          <w:szCs w:val="30"/>
          <w:cs/>
        </w:rPr>
        <w:t>ได้จัด</w:t>
      </w:r>
      <w:r w:rsidR="007473C4" w:rsidRPr="006F5F21">
        <w:rPr>
          <w:rFonts w:asciiTheme="majorBidi" w:hAnsiTheme="majorBidi" w:cstheme="majorBidi"/>
          <w:spacing w:val="10"/>
          <w:sz w:val="30"/>
          <w:szCs w:val="30"/>
          <w:cs/>
        </w:rPr>
        <w:t>ให้มี</w:t>
      </w:r>
      <w:r w:rsidR="00FD5D6E" w:rsidRPr="006F5F21">
        <w:rPr>
          <w:rFonts w:asciiTheme="majorBidi" w:hAnsiTheme="majorBidi" w:cstheme="majorBidi"/>
          <w:spacing w:val="10"/>
          <w:sz w:val="30"/>
          <w:szCs w:val="30"/>
          <w:cs/>
        </w:rPr>
        <w:t>เงิน</w:t>
      </w:r>
      <w:r w:rsidR="00C6647A" w:rsidRPr="006F5F21">
        <w:rPr>
          <w:rFonts w:asciiTheme="majorBidi" w:hAnsiTheme="majorBidi" w:cstheme="majorBidi"/>
          <w:spacing w:val="10"/>
          <w:sz w:val="30"/>
          <w:szCs w:val="30"/>
          <w:cs/>
        </w:rPr>
        <w:t>กองทุนสำรองเลี้ยงชีพ</w:t>
      </w:r>
      <w:r w:rsidR="001B27F1" w:rsidRPr="006F5F21">
        <w:rPr>
          <w:rFonts w:asciiTheme="majorBidi" w:hAnsiTheme="majorBidi" w:cstheme="majorBidi"/>
          <w:spacing w:val="10"/>
          <w:sz w:val="30"/>
          <w:szCs w:val="30"/>
          <w:cs/>
        </w:rPr>
        <w:t>ซึ่งได้จดทะเบียนเป็นนิติบุคคลกับกระทรวงการคลัง</w:t>
      </w:r>
      <w:r w:rsidR="001B27F1" w:rsidRPr="006F5F21">
        <w:rPr>
          <w:rFonts w:asciiTheme="majorBidi" w:hAnsiTheme="majorBidi" w:cstheme="majorBidi"/>
          <w:sz w:val="30"/>
          <w:szCs w:val="30"/>
          <w:cs/>
        </w:rPr>
        <w:t>ตามพระราชบัญญัติกองทุนสำรองเลี้ยงชีพ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6F5F21">
        <w:rPr>
          <w:rFonts w:asciiTheme="majorBidi" w:hAnsiTheme="majorBidi" w:cstheme="majorBidi"/>
          <w:sz w:val="30"/>
          <w:szCs w:val="30"/>
          <w:cs/>
        </w:rPr>
        <w:t>พ</w:t>
      </w:r>
      <w:r w:rsidR="001B27F1" w:rsidRPr="006F5F21">
        <w:rPr>
          <w:rFonts w:asciiTheme="majorBidi" w:hAnsiTheme="majorBidi"/>
          <w:sz w:val="30"/>
          <w:szCs w:val="30"/>
          <w:cs/>
        </w:rPr>
        <w:t>.</w:t>
      </w:r>
      <w:r w:rsidR="001B27F1" w:rsidRPr="006F5F21">
        <w:rPr>
          <w:rFonts w:asciiTheme="majorBidi" w:hAnsiTheme="majorBidi" w:cstheme="majorBidi"/>
          <w:sz w:val="30"/>
          <w:szCs w:val="30"/>
          <w:cs/>
        </w:rPr>
        <w:t>ศ</w:t>
      </w:r>
      <w:r w:rsidR="001B27F1" w:rsidRPr="006F5F21">
        <w:rPr>
          <w:rFonts w:asciiTheme="majorBidi" w:hAnsiTheme="majorBidi"/>
          <w:sz w:val="30"/>
          <w:szCs w:val="30"/>
          <w:cs/>
        </w:rPr>
        <w:t>.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6F5F21">
        <w:rPr>
          <w:rFonts w:asciiTheme="majorBidi" w:hAnsiTheme="majorBidi" w:cstheme="majorBidi"/>
          <w:sz w:val="30"/>
        </w:rPr>
        <w:t>2530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1B27F1" w:rsidRPr="006F5F21">
        <w:rPr>
          <w:rFonts w:asciiTheme="majorBidi" w:hAnsiTheme="majorBidi" w:cstheme="majorBidi"/>
          <w:sz w:val="30"/>
          <w:szCs w:val="30"/>
          <w:cs/>
        </w:rPr>
        <w:t>อีกประเภทหนึ่งสำหรับพนักงานของบริษัทบนพื้นฐาน</w:t>
      </w:r>
      <w:r w:rsidR="00912FF5" w:rsidRPr="006F5F21">
        <w:rPr>
          <w:rFonts w:asciiTheme="majorBidi" w:hAnsiTheme="majorBidi" w:cstheme="majorBidi"/>
          <w:spacing w:val="-8"/>
          <w:sz w:val="30"/>
          <w:szCs w:val="30"/>
          <w:cs/>
        </w:rPr>
        <w:t>ความสมัครใจของพนักงานในการเป็นสมาชิกของกองทุน</w:t>
      </w:r>
      <w:r w:rsidR="00A62C3E" w:rsidRPr="006F5F21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pacing w:val="-8"/>
          <w:sz w:val="30"/>
          <w:szCs w:val="30"/>
          <w:cs/>
        </w:rPr>
        <w:t>พนักงานที่จะสมัครเป็นสมาชิกกองทุนนี้ต้องจ่ายเงินสะสม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เป็นรายเดือนเข้ากองทุนในอัตราร้อยละ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6F5F21">
        <w:rPr>
          <w:rFonts w:asciiTheme="majorBidi" w:hAnsiTheme="majorBidi" w:cstheme="majorBidi"/>
          <w:sz w:val="30"/>
        </w:rPr>
        <w:t>2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6F5F21">
        <w:rPr>
          <w:rFonts w:asciiTheme="majorBidi" w:hAnsiTheme="majorBidi" w:cstheme="majorBidi"/>
          <w:sz w:val="30"/>
        </w:rPr>
        <w:t>15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ของเงินเดือนและบริษัทจะจ่ายสมทบเป็นรายเดือนเข้ากองทุนในอัตราร้อยละ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6F5F21">
        <w:rPr>
          <w:rFonts w:asciiTheme="majorBidi" w:hAnsiTheme="majorBidi" w:cstheme="majorBidi"/>
          <w:sz w:val="30"/>
        </w:rPr>
        <w:t>5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ถึง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EC5F71" w:rsidRPr="006F5F21">
        <w:rPr>
          <w:rFonts w:asciiTheme="majorBidi" w:hAnsiTheme="majorBidi" w:cstheme="majorBidi"/>
          <w:sz w:val="30"/>
        </w:rPr>
        <w:t>13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ของเงินเดือนสมาชิก</w:t>
      </w:r>
      <w:r w:rsidR="00A62C3E" w:rsidRPr="006F5F21">
        <w:rPr>
          <w:rFonts w:asciiTheme="majorBidi" w:hAnsiTheme="majorBidi"/>
          <w:sz w:val="30"/>
          <w:szCs w:val="30"/>
          <w:cs/>
        </w:rPr>
        <w:t xml:space="preserve"> </w:t>
      </w:r>
      <w:r w:rsidR="00912FF5" w:rsidRPr="006F5F21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912FF5" w:rsidRPr="00AD599D">
        <w:rPr>
          <w:rFonts w:asciiTheme="majorBidi" w:hAnsiTheme="majorBidi" w:cstheme="majorBidi"/>
          <w:sz w:val="30"/>
          <w:szCs w:val="30"/>
          <w:cs/>
        </w:rPr>
        <w:t>ขึ้นอยู่กับอายุงานของสมาชิก</w:t>
      </w:r>
    </w:p>
    <w:p w14:paraId="1420F7EB" w14:textId="4067BA21" w:rsidR="00B5241D" w:rsidRPr="00AD599D" w:rsidRDefault="00B5241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73414FF" w14:textId="77777777" w:rsidR="008436F3" w:rsidRDefault="00843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F422B60" w14:textId="536B51F5" w:rsidR="0049537B" w:rsidRPr="00283879" w:rsidRDefault="00EE2F77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0886FD23" w14:textId="77777777" w:rsidR="00020477" w:rsidRPr="00155504" w:rsidRDefault="000204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4"/>
        <w:gridCol w:w="1093"/>
        <w:gridCol w:w="1312"/>
        <w:gridCol w:w="138"/>
        <w:gridCol w:w="1312"/>
      </w:tblGrid>
      <w:tr w:rsidR="001B68BB" w:rsidRPr="00283879" w14:paraId="472E21D9" w14:textId="77777777" w:rsidTr="00D83037">
        <w:trPr>
          <w:trHeight w:val="357"/>
          <w:tblHeader/>
        </w:trPr>
        <w:tc>
          <w:tcPr>
            <w:tcW w:w="4934" w:type="dxa"/>
            <w:vAlign w:val="center"/>
          </w:tcPr>
          <w:p w14:paraId="6AC26E43" w14:textId="77777777" w:rsidR="001B68BB" w:rsidRPr="00680A7A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3" w:type="dxa"/>
            <w:vAlign w:val="center"/>
          </w:tcPr>
          <w:p w14:paraId="400CEA24" w14:textId="37BAF43E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2" w:type="dxa"/>
          </w:tcPr>
          <w:p w14:paraId="4A7F2CD6" w14:textId="796FCD5B" w:rsidR="001B68BB" w:rsidRPr="000F72F8" w:rsidRDefault="00DD49BF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0F72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B344F" w:rsidRPr="000F72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8" w:type="dxa"/>
          </w:tcPr>
          <w:p w14:paraId="0BE7EBB5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2" w:type="dxa"/>
          </w:tcPr>
          <w:p w14:paraId="5B4A29B0" w14:textId="3B652720" w:rsidR="001B68BB" w:rsidRPr="000F72F8" w:rsidRDefault="00DD49BF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0F72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EB344F" w:rsidRPr="000F72F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1B68BB" w:rsidRPr="00283879" w14:paraId="4C2C026A" w14:textId="77777777" w:rsidTr="006141CD">
        <w:trPr>
          <w:trHeight w:val="357"/>
          <w:tblHeader/>
        </w:trPr>
        <w:tc>
          <w:tcPr>
            <w:tcW w:w="4934" w:type="dxa"/>
            <w:vAlign w:val="center"/>
          </w:tcPr>
          <w:p w14:paraId="1A9CF020" w14:textId="77777777" w:rsidR="001B68BB" w:rsidRPr="00680A7A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3" w:type="dxa"/>
            <w:vAlign w:val="center"/>
          </w:tcPr>
          <w:p w14:paraId="11B4B480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2762" w:type="dxa"/>
            <w:gridSpan w:val="3"/>
            <w:vAlign w:val="center"/>
          </w:tcPr>
          <w:p w14:paraId="5C7D40CE" w14:textId="3CFEF612" w:rsidR="001B68BB" w:rsidRPr="000F72F8" w:rsidRDefault="001B68BB" w:rsidP="001B68BB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F72F8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0F72F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0F72F8">
              <w:rPr>
                <w:rFonts w:asciiTheme="majorBidi" w:hAnsiTheme="majorBidi" w:cs="Angsana New"/>
                <w:i/>
                <w:iCs/>
                <w:cs/>
                <w:lang w:val="en-US"/>
              </w:rPr>
              <w:t>)</w:t>
            </w:r>
          </w:p>
        </w:tc>
      </w:tr>
      <w:tr w:rsidR="001B68BB" w:rsidRPr="00283879" w14:paraId="392B759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1DD5BB5" w14:textId="781BD8A2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93" w:type="dxa"/>
            <w:vAlign w:val="center"/>
          </w:tcPr>
          <w:p w14:paraId="4413F26A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4C47A72C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73E51494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36536A8D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1B68BB" w:rsidRPr="00283879" w14:paraId="6498551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F6585B5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3" w:type="dxa"/>
            <w:vAlign w:val="center"/>
          </w:tcPr>
          <w:p w14:paraId="04C74B7F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6CA7F956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8" w:type="dxa"/>
            <w:vAlign w:val="center"/>
          </w:tcPr>
          <w:p w14:paraId="03154CE9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63343313" w14:textId="77777777" w:rsidR="001B68BB" w:rsidRPr="000F72F8" w:rsidRDefault="001B68BB" w:rsidP="001B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</w:rPr>
            </w:pPr>
          </w:p>
        </w:tc>
      </w:tr>
      <w:tr w:rsidR="00EB344F" w:rsidRPr="00283879" w14:paraId="6489407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305477F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93" w:type="dxa"/>
            <w:vAlign w:val="center"/>
          </w:tcPr>
          <w:p w14:paraId="3C949B71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C1C22C2" w14:textId="587FDE65" w:rsidR="00C90F1E" w:rsidRPr="000F72F8" w:rsidRDefault="00C90F1E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0F72F8">
              <w:rPr>
                <w:rFonts w:asciiTheme="majorBidi" w:hAnsiTheme="majorBidi" w:cstheme="majorBidi"/>
                <w:sz w:val="30"/>
              </w:rPr>
              <w:t>312,541</w:t>
            </w:r>
          </w:p>
        </w:tc>
        <w:tc>
          <w:tcPr>
            <w:tcW w:w="138" w:type="dxa"/>
            <w:vAlign w:val="center"/>
          </w:tcPr>
          <w:p w14:paraId="4E6E24BF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2849D08" w14:textId="1D6B0E7C" w:rsidR="00EB344F" w:rsidRPr="000F72F8" w:rsidRDefault="00EB344F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 w:rsidRPr="000F72F8">
              <w:rPr>
                <w:rFonts w:asciiTheme="majorBidi" w:hAnsiTheme="majorBidi" w:cstheme="majorBidi"/>
                <w:sz w:val="30"/>
              </w:rPr>
              <w:t>377,196</w:t>
            </w:r>
          </w:p>
        </w:tc>
      </w:tr>
      <w:tr w:rsidR="00EB344F" w:rsidRPr="00283879" w14:paraId="78588FE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7A886C" w14:textId="476DB440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F72F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93" w:type="dxa"/>
            <w:vAlign w:val="center"/>
          </w:tcPr>
          <w:p w14:paraId="77D04862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C75DDCE" w14:textId="3435E632" w:rsidR="00C90F1E" w:rsidRPr="000F72F8" w:rsidRDefault="00C90F1E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/>
                <w:sz w:val="30"/>
                <w:szCs w:val="30"/>
              </w:rPr>
              <w:t>6,859</w:t>
            </w:r>
          </w:p>
        </w:tc>
        <w:tc>
          <w:tcPr>
            <w:tcW w:w="138" w:type="dxa"/>
            <w:vAlign w:val="center"/>
          </w:tcPr>
          <w:p w14:paraId="20CACCC7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F1EB6D3" w14:textId="313B4DB4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F72F8">
              <w:rPr>
                <w:rFonts w:asciiTheme="majorBidi" w:hAnsiTheme="majorBidi"/>
                <w:sz w:val="30"/>
                <w:szCs w:val="30"/>
              </w:rPr>
              <w:t>5,917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B344F" w:rsidRPr="00283879" w14:paraId="5B682ABD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62876F4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59681E5E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A61F10A" w14:textId="6A1C3E4F" w:rsidR="00EB344F" w:rsidRPr="000F72F8" w:rsidRDefault="00C90F1E" w:rsidP="00A30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left" w:pos="1138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319,400</w:t>
            </w:r>
          </w:p>
        </w:tc>
        <w:tc>
          <w:tcPr>
            <w:tcW w:w="138" w:type="dxa"/>
            <w:vAlign w:val="center"/>
          </w:tcPr>
          <w:p w14:paraId="6A68CDE5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1AFAC0C" w14:textId="41930446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371,279</w:t>
            </w:r>
          </w:p>
        </w:tc>
      </w:tr>
      <w:tr w:rsidR="00EB344F" w:rsidRPr="00C95BB6" w14:paraId="3119AB51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5D7B159C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3" w:type="dxa"/>
            <w:vAlign w:val="center"/>
          </w:tcPr>
          <w:p w14:paraId="55F8D969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46B985E2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" w:type="dxa"/>
            <w:vAlign w:val="center"/>
          </w:tcPr>
          <w:p w14:paraId="565208CA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vAlign w:val="center"/>
          </w:tcPr>
          <w:p w14:paraId="2428177C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B344F" w:rsidRPr="00283879" w14:paraId="4301CE8C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46B23390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93" w:type="dxa"/>
            <w:vAlign w:val="center"/>
          </w:tcPr>
          <w:p w14:paraId="3D70E890" w14:textId="77777777" w:rsidR="00EB344F" w:rsidRPr="000F72F8" w:rsidRDefault="00EB344F" w:rsidP="00EB3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12" w:type="dxa"/>
            <w:vAlign w:val="center"/>
          </w:tcPr>
          <w:p w14:paraId="2F96C091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dxa"/>
            <w:vAlign w:val="center"/>
          </w:tcPr>
          <w:p w14:paraId="456655DD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01F8DB4D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344F" w:rsidRPr="00283879" w14:paraId="7203BA14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75DA5D5" w14:textId="77777777" w:rsidR="00EB344F" w:rsidRPr="000F72F8" w:rsidRDefault="00EB344F" w:rsidP="00EB3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3" w:type="dxa"/>
            <w:vAlign w:val="center"/>
          </w:tcPr>
          <w:p w14:paraId="1EAFA61C" w14:textId="6CE0525D" w:rsidR="00EB344F" w:rsidRPr="000F72F8" w:rsidRDefault="00DD49B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72F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312" w:type="dxa"/>
            <w:vAlign w:val="center"/>
          </w:tcPr>
          <w:p w14:paraId="53844FD2" w14:textId="0F2CF5F9" w:rsidR="00EB344F" w:rsidRPr="000F72F8" w:rsidRDefault="00C90F1E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0F72F8">
              <w:rPr>
                <w:rFonts w:asciiTheme="majorBidi" w:hAnsiTheme="majorBidi"/>
                <w:sz w:val="30"/>
                <w:szCs w:val="30"/>
              </w:rPr>
              <w:t>(69,995)</w:t>
            </w:r>
          </w:p>
        </w:tc>
        <w:tc>
          <w:tcPr>
            <w:tcW w:w="138" w:type="dxa"/>
            <w:vAlign w:val="center"/>
          </w:tcPr>
          <w:p w14:paraId="15F7085A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1082F19" w14:textId="6B28CFE2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/>
                <w:sz w:val="30"/>
                <w:szCs w:val="30"/>
              </w:rPr>
              <w:t>82,283</w:t>
            </w:r>
          </w:p>
        </w:tc>
      </w:tr>
      <w:tr w:rsidR="00EB344F" w:rsidRPr="00283879" w14:paraId="106D46DB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140695F7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5BB3F294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216E0D68" w14:textId="4B3392D4" w:rsidR="00EB344F" w:rsidRPr="000F72F8" w:rsidRDefault="00C90F1E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/>
                <w:b/>
                <w:bCs/>
                <w:sz w:val="30"/>
                <w:szCs w:val="30"/>
              </w:rPr>
              <w:t>249,40</w:t>
            </w:r>
            <w:r w:rsidR="009330F4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" w:type="dxa"/>
            <w:vAlign w:val="center"/>
          </w:tcPr>
          <w:p w14:paraId="16050901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5A372402" w14:textId="23895F53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F72F8">
              <w:rPr>
                <w:rFonts w:asciiTheme="majorBidi" w:hAnsiTheme="majorBidi"/>
                <w:b/>
                <w:bCs/>
                <w:sz w:val="30"/>
                <w:szCs w:val="30"/>
              </w:rPr>
              <w:t>453,562</w:t>
            </w:r>
          </w:p>
        </w:tc>
      </w:tr>
      <w:tr w:rsidR="00EB344F" w:rsidRPr="00283879" w14:paraId="3D5BDFB6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22ECD048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center"/>
          </w:tcPr>
          <w:p w14:paraId="71FF1725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6227E119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38" w:type="dxa"/>
            <w:vAlign w:val="center"/>
          </w:tcPr>
          <w:p w14:paraId="2EF36342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A33B963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</w:rPr>
            </w:pPr>
          </w:p>
        </w:tc>
      </w:tr>
      <w:tr w:rsidR="00EB344F" w:rsidRPr="00B16C08" w14:paraId="3B2C1F15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3377ADC9" w14:textId="46903776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93" w:type="dxa"/>
            <w:vAlign w:val="center"/>
          </w:tcPr>
          <w:p w14:paraId="1152CFFD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3101D9D4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F0E6758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569F5FD4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B344F" w:rsidRPr="00B16C08" w14:paraId="30DA6C1E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7010AECE" w14:textId="78E7BB5C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67398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 </w:t>
            </w:r>
            <w:r w:rsidR="006739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7398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093" w:type="dxa"/>
            <w:vAlign w:val="center"/>
          </w:tcPr>
          <w:p w14:paraId="4B0F0E25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center"/>
          </w:tcPr>
          <w:p w14:paraId="1B9E7E48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dxa"/>
            <w:vAlign w:val="center"/>
          </w:tcPr>
          <w:p w14:paraId="2A5F45A8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24000C09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344F" w:rsidRPr="00B16C08" w14:paraId="5846C277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6FB63BDE" w14:textId="52DF1B3D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0F72F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  <w:r w:rsidRPr="000F72F8">
              <w:rPr>
                <w:rFonts w:asciiTheme="majorBidi" w:hAnsiTheme="majorBidi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93" w:type="dxa"/>
            <w:vAlign w:val="center"/>
          </w:tcPr>
          <w:p w14:paraId="3D23AD98" w14:textId="36ECB597" w:rsidR="00EB344F" w:rsidRPr="000F72F8" w:rsidRDefault="00DD49B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312" w:type="dxa"/>
            <w:vAlign w:val="center"/>
          </w:tcPr>
          <w:p w14:paraId="1CC77EB5" w14:textId="11F76415" w:rsidR="00EB344F" w:rsidRPr="000F72F8" w:rsidRDefault="000E0BCC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A30CA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F72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0CA8">
              <w:rPr>
                <w:rFonts w:asciiTheme="majorBidi" w:hAnsiTheme="majorBidi" w:cstheme="majorBidi"/>
                <w:sz w:val="30"/>
                <w:szCs w:val="30"/>
              </w:rPr>
              <w:t>882</w:t>
            </w:r>
            <w:r w:rsidRPr="000F72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dxa"/>
            <w:vAlign w:val="center"/>
          </w:tcPr>
          <w:p w14:paraId="2C549B1B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44CF1ADF" w14:textId="65F22C8F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sz w:val="30"/>
                <w:szCs w:val="30"/>
              </w:rPr>
              <w:t>9,338</w:t>
            </w:r>
          </w:p>
        </w:tc>
      </w:tr>
      <w:tr w:rsidR="00EB344F" w:rsidRPr="00B16C08" w14:paraId="5F9DF9C2" w14:textId="77777777" w:rsidTr="006141CD">
        <w:trPr>
          <w:trHeight w:val="357"/>
        </w:trPr>
        <w:tc>
          <w:tcPr>
            <w:tcW w:w="4934" w:type="dxa"/>
            <w:vAlign w:val="center"/>
          </w:tcPr>
          <w:p w14:paraId="0036619C" w14:textId="100DE439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vAlign w:val="center"/>
          </w:tcPr>
          <w:p w14:paraId="414B5BB6" w14:textId="64411F4A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A3E3F" w14:textId="1AFF94C3" w:rsidR="00EB344F" w:rsidRPr="000F72F8" w:rsidRDefault="000E0BCC" w:rsidP="001F2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b/>
                <w:sz w:val="30"/>
                <w:szCs w:val="30"/>
              </w:rPr>
              <w:t>(3</w:t>
            </w:r>
            <w:r w:rsidR="00A30CA8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  <w:r w:rsidRPr="000F72F8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A30CA8">
              <w:rPr>
                <w:rFonts w:asciiTheme="majorBidi" w:hAnsiTheme="majorBidi" w:cstheme="majorBidi"/>
                <w:b/>
                <w:sz w:val="30"/>
                <w:szCs w:val="30"/>
              </w:rPr>
              <w:t>882</w:t>
            </w:r>
            <w:r w:rsidRPr="000F72F8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38" w:type="dxa"/>
            <w:vAlign w:val="center"/>
          </w:tcPr>
          <w:p w14:paraId="3B02B2AE" w14:textId="77777777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251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8D951A" w14:textId="378445A6" w:rsidR="00EB344F" w:rsidRPr="000F72F8" w:rsidRDefault="00EB344F" w:rsidP="00EB3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72F8">
              <w:rPr>
                <w:rFonts w:asciiTheme="majorBidi" w:hAnsiTheme="majorBidi" w:cstheme="majorBidi"/>
                <w:b/>
                <w:sz w:val="30"/>
                <w:szCs w:val="30"/>
              </w:rPr>
              <w:t>9,338</w:t>
            </w:r>
          </w:p>
        </w:tc>
      </w:tr>
    </w:tbl>
    <w:p w14:paraId="1A30C19E" w14:textId="77777777" w:rsidR="00612577" w:rsidRPr="00176DFC" w:rsidRDefault="0061257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860E9C5" w14:textId="77777777" w:rsidR="00A250EE" w:rsidRDefault="00A2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8E85E6" w14:textId="339ABFC4" w:rsidR="00985B61" w:rsidRPr="00B16C08" w:rsidRDefault="00EE2F77" w:rsidP="00DE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6C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F558B33" w14:textId="77777777" w:rsidR="0072316B" w:rsidRPr="00174EC1" w:rsidRDefault="0072316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2"/>
        <w:gridCol w:w="980"/>
        <w:gridCol w:w="132"/>
        <w:gridCol w:w="1252"/>
        <w:gridCol w:w="249"/>
        <w:gridCol w:w="980"/>
        <w:gridCol w:w="132"/>
        <w:gridCol w:w="1346"/>
      </w:tblGrid>
      <w:tr w:rsidR="00985B61" w:rsidRPr="00B16C08" w14:paraId="5F4986EC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8B3A9E3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F89416D" w14:textId="6BE0D2CD" w:rsidR="00985B61" w:rsidRPr="00673AB1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A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07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4F9FFC3E" w14:textId="77777777" w:rsidR="00985B61" w:rsidRPr="00673AB1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shd w:val="clear" w:color="auto" w:fill="auto"/>
            <w:vAlign w:val="center"/>
          </w:tcPr>
          <w:p w14:paraId="479CA3ED" w14:textId="44C162A4" w:rsidR="00985B61" w:rsidRPr="00673AB1" w:rsidRDefault="00EC5F7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D0738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6A495B" w:rsidRPr="00B16C08" w14:paraId="0F499236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2CA050C" w14:textId="77777777" w:rsidR="00985B61" w:rsidRPr="007F6202" w:rsidRDefault="00985B61" w:rsidP="007154AD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B3053C2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80A0E5F" w14:textId="677AEDC2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4D624A2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64837B0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36CC" w14:textId="2FD994CB" w:rsidR="00985B61" w:rsidRPr="007F6202" w:rsidRDefault="003354FE" w:rsidP="00A3270C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37C2478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C90133D" w14:textId="77777777" w:rsidR="00985B61" w:rsidRPr="007F6202" w:rsidRDefault="00EE2F77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3F10E8" w14:textId="3171B460" w:rsidR="00985B61" w:rsidRPr="007F6202" w:rsidRDefault="003354FE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47876F7" w14:textId="77777777" w:rsidR="00985B61" w:rsidRPr="007F6202" w:rsidRDefault="00985B6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C789DAC" w14:textId="77777777" w:rsidR="00985B61" w:rsidRPr="007F6202" w:rsidRDefault="00985B61" w:rsidP="007154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5B54F" w14:textId="492DF20F" w:rsidR="00985B61" w:rsidRPr="007F6202" w:rsidRDefault="003354FE" w:rsidP="00A3270C">
            <w:pPr>
              <w:pStyle w:val="acctfourfigures"/>
              <w:tabs>
                <w:tab w:val="clear" w:pos="765"/>
              </w:tabs>
              <w:spacing w:line="240" w:lineRule="atLeast"/>
              <w:ind w:left="-79" w:right="90"/>
              <w:contextualSpacing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E2F77" w:rsidRPr="00B16C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6C0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4D483A9C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316A5B3" w14:textId="0A1525FA" w:rsidR="00ED0738" w:rsidRPr="00B16C08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6DF8969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8A762A1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87F7A08" w14:textId="4389C5C0" w:rsidR="00ED0738" w:rsidRPr="007F6202" w:rsidRDefault="000E0BCC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</w:t>
            </w:r>
            <w:r w:rsidR="00B427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,783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D793995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EA2D734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826CA12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22E8C2" w14:textId="1BDE4CDF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927,880</w:t>
            </w:r>
          </w:p>
        </w:tc>
      </w:tr>
      <w:tr w:rsidR="00ED0738" w:rsidRPr="00B16C08" w14:paraId="1FDAAC74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554292E" w14:textId="15201FE3" w:rsidR="00ED0738" w:rsidRPr="00B16C08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8BC7C11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1F04E0D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F1334" w14:textId="16F7DF63" w:rsidR="00ED0738" w:rsidRPr="0044687E" w:rsidRDefault="000E0BCC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(3,632)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0C07A80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283459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86D2ED8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B0B3B" w14:textId="08F6E832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687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4687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1,232</w:t>
            </w:r>
            <w:r w:rsidRPr="0044687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03715E3B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47AD46C" w14:textId="0C73F9F8" w:rsidR="00ED0738" w:rsidRPr="00B16C08" w:rsidRDefault="00ED0738" w:rsidP="00ED0738">
            <w:pPr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733EC8E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E06DBB4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7533E" w14:textId="5DA7377A" w:rsidR="00ED0738" w:rsidRPr="007F6202" w:rsidRDefault="000E0BCC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</w:t>
            </w:r>
            <w:r w:rsidR="00B427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,151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7B15CF8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A488210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AB29645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BDBF0" w14:textId="5BBFFBEE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6,648</w:t>
            </w:r>
          </w:p>
        </w:tc>
      </w:tr>
      <w:tr w:rsidR="00ED0738" w:rsidRPr="00B16C08" w14:paraId="057034B0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F38C152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F5D2FFF" w14:textId="73644737" w:rsidR="00ED0738" w:rsidRPr="007F6202" w:rsidRDefault="006F5F21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5070EDF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2548F" w14:textId="14486164" w:rsidR="00ED0738" w:rsidRPr="007F6202" w:rsidRDefault="00C90F1E" w:rsidP="00ED0738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212,830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202B9BC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9C153A" w14:textId="3C91C02C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7E700D4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85AE" w14:textId="3ADC5839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185,330</w:t>
            </w:r>
          </w:p>
        </w:tc>
      </w:tr>
      <w:tr w:rsidR="00ED0738" w:rsidRPr="00B16C08" w14:paraId="3C5FED6F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42BBD6C" w14:textId="0FA247E6" w:rsidR="00ED0738" w:rsidRPr="00B16C08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F7C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D0ECDF3" w14:textId="77777777" w:rsidR="00ED0738" w:rsidRPr="00B16C08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BFFA477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0955441F" w14:textId="77777777" w:rsidR="00ED0738" w:rsidRPr="007F6202" w:rsidRDefault="00ED0738" w:rsidP="00ED0738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  <w:vAlign w:val="center"/>
          </w:tcPr>
          <w:p w14:paraId="27231967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8924A7B" w14:textId="77777777" w:rsidR="00ED0738" w:rsidRPr="00B16C08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F3FFDCA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F81590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0738" w:rsidRPr="00B16C08" w14:paraId="59BEA397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5EB8A7B1" w14:textId="5FAD07A3" w:rsidR="00ED0738" w:rsidRPr="00673AB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="Angsana New" w:hAnsi="Angsana New"/>
                <w:sz w:val="30"/>
                <w:szCs w:val="30"/>
                <w:cs/>
              </w:rPr>
              <w:t xml:space="preserve">   สำหรับกิจการในต่างประเทศ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D060751" w14:textId="77777777" w:rsidR="00ED0738" w:rsidRPr="00B16C08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B539C59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1A1C7CA" w14:textId="4AE4D52C" w:rsidR="00ED0738" w:rsidRPr="00E053DA" w:rsidRDefault="00C90F1E" w:rsidP="00E91926">
            <w:pPr>
              <w:pStyle w:val="acctfourfigures"/>
              <w:tabs>
                <w:tab w:val="clear" w:pos="765"/>
                <w:tab w:val="left" w:pos="282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67A78D5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37A6550" w14:textId="77777777" w:rsidR="00ED0738" w:rsidRPr="00B16C08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98D710D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36C20A" w14:textId="2CA0E28C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1,422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78A0B569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6B454BE9" w14:textId="5BCB9B6C" w:rsidR="00ED0738" w:rsidRPr="00673AB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AB1">
              <w:rPr>
                <w:rFonts w:asciiTheme="majorBidi" w:hAnsiTheme="majorBidi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C7E19E3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CB3F733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F1F4248" w14:textId="7B9D4110" w:rsidR="00ED0738" w:rsidRPr="00C134B7" w:rsidRDefault="00C90F1E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(2,772)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3EAD94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895F668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C1AE67F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097380" w14:textId="6982ACCD" w:rsidR="00ED0738" w:rsidRPr="003919E1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1,311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2C85ACCA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4820AEA4" w14:textId="77777777" w:rsidR="00ED0738" w:rsidRPr="00B16C08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8D89B2D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8C5DFC6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A265AE9" w14:textId="5F6B7CDB" w:rsidR="00ED0738" w:rsidRPr="00E053DA" w:rsidRDefault="00C90F1E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(39,257)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C7A8E63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B53B9C" w14:textId="77777777" w:rsidR="00ED0738" w:rsidRPr="007F6202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7BCD318" w14:textId="77777777" w:rsidR="00ED0738" w:rsidRPr="007F6202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FB30A3" w14:textId="1C15E0B6" w:rsidR="00ED0738" w:rsidRPr="003919E1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05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17,255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7993109D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026E6756" w14:textId="77777777" w:rsidR="00ED0738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</w:p>
          <w:p w14:paraId="1F42977A" w14:textId="7F89BBCD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58B9F1D8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07FD318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72D22193" w14:textId="3D5ED084" w:rsidR="00ED0738" w:rsidRPr="00167B11" w:rsidRDefault="00E91926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0E0B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33,047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5EE6F0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DCE3346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A91ACBE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9CDB3B" w14:textId="4CBB0294" w:rsidR="00ED0738" w:rsidRPr="003919E1" w:rsidRDefault="00E91926" w:rsidP="00E9192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ED07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266,380</w:t>
            </w:r>
          </w:p>
        </w:tc>
      </w:tr>
      <w:tr w:rsidR="00ED0738" w:rsidRPr="00C07746" w14:paraId="180E4EA8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9F1615B" w14:textId="06AD6624" w:rsidR="00ED0738" w:rsidRPr="00D824CE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25589949"/>
            <w:r w:rsidRPr="00D824C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  <w:bookmarkEnd w:id="10"/>
          </w:p>
        </w:tc>
        <w:tc>
          <w:tcPr>
            <w:tcW w:w="980" w:type="dxa"/>
            <w:shd w:val="clear" w:color="auto" w:fill="auto"/>
            <w:vAlign w:val="center"/>
          </w:tcPr>
          <w:p w14:paraId="5C30AAE9" w14:textId="77777777" w:rsidR="00ED0738" w:rsidRPr="00D824CE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52199817" w14:textId="77777777" w:rsidR="00ED0738" w:rsidRPr="00D824CE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3AEC9654" w14:textId="53075D86" w:rsidR="00ED0738" w:rsidRPr="00D824CE" w:rsidRDefault="00C90F1E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108,645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14FE48B" w14:textId="77777777" w:rsidR="00ED0738" w:rsidRPr="00D824CE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FF5BAD" w14:textId="77777777" w:rsidR="00ED0738" w:rsidRPr="00D824CE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2F6CB1A6" w14:textId="77777777" w:rsidR="00ED0738" w:rsidRPr="00D824CE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E7F0D0" w14:textId="5CF43F4D" w:rsidR="00ED0738" w:rsidRPr="00D824CE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D073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,526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C07746" w14:paraId="4EF51C5C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77EC3681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BF3EAE6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7875319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B9BE2" w14:textId="3A065597" w:rsidR="00ED0738" w:rsidRPr="00167B11" w:rsidRDefault="00C90F1E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312,541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FE7F09D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0683C2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4F9A9AE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F49F5" w14:textId="63836E65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377,196</w:t>
            </w:r>
          </w:p>
        </w:tc>
      </w:tr>
      <w:tr w:rsidR="00ED0738" w:rsidRPr="00DA3931" w14:paraId="5ABCBCA7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2C4DE5E4" w14:textId="1A068AE4" w:rsidR="00ED0738" w:rsidRPr="00972AE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167B1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37927F5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19FEAA76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59DE3D25" w14:textId="0FFDD003" w:rsidR="00ED0738" w:rsidRPr="00E053DA" w:rsidRDefault="00C90F1E" w:rsidP="00C808A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6,859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3DDC8AD6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0C6F7C7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7C1C646E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845D9AD" w14:textId="584BFAE1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05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5,91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D0738" w:rsidRPr="00B16C08" w14:paraId="3EFE4ACB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159E47B5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431B9F3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32B79F42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496563BE" w14:textId="44185FB0" w:rsidR="00ED0738" w:rsidRPr="00167B11" w:rsidRDefault="00C90F1E" w:rsidP="00E9192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(69,995)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1B055C6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4D78064" w14:textId="77777777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0A657903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1E02527" w14:textId="56BB8BB4" w:rsidR="00ED0738" w:rsidRPr="003919E1" w:rsidRDefault="00ED0738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82,283</w:t>
            </w:r>
          </w:p>
        </w:tc>
      </w:tr>
      <w:tr w:rsidR="00ED0738" w:rsidRPr="00B16C08" w14:paraId="1B3A68A4" w14:textId="77777777" w:rsidTr="00ED0738">
        <w:trPr>
          <w:trHeight w:val="288"/>
        </w:trPr>
        <w:tc>
          <w:tcPr>
            <w:tcW w:w="3812" w:type="dxa"/>
            <w:shd w:val="clear" w:color="auto" w:fill="auto"/>
            <w:vAlign w:val="center"/>
          </w:tcPr>
          <w:p w14:paraId="3C8830E0" w14:textId="43E980F9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B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FC7E721" w14:textId="32FB2F46" w:rsidR="00ED0738" w:rsidRPr="00167B11" w:rsidRDefault="006F5F21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2FAAA17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5C0AAD" w14:textId="17CA7EBA" w:rsidR="00ED0738" w:rsidRPr="00673AB1" w:rsidRDefault="00C90F1E" w:rsidP="00ED073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249,40</w:t>
            </w:r>
            <w:r w:rsidR="00706D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7124BEA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F72B45" w14:textId="262BAE31" w:rsidR="00ED0738" w:rsidRPr="00167B11" w:rsidRDefault="00ED0738" w:rsidP="00ED07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C43D90B" w14:textId="77777777" w:rsidR="00ED0738" w:rsidRPr="00167B11" w:rsidRDefault="00ED0738" w:rsidP="00ED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A7941" w14:textId="79F8D674" w:rsidR="00ED0738" w:rsidRPr="00167B11" w:rsidRDefault="00ED0738" w:rsidP="00ED07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673A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453,562</w:t>
            </w:r>
          </w:p>
        </w:tc>
      </w:tr>
    </w:tbl>
    <w:p w14:paraId="42206D5E" w14:textId="43EF0427" w:rsidR="00EF11C7" w:rsidRPr="00174EC1" w:rsidRDefault="00EF11C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rtl/>
          <w:cs/>
        </w:rPr>
      </w:pPr>
    </w:p>
    <w:p w14:paraId="3FDE7945" w14:textId="3BAC5C82" w:rsidR="0089190A" w:rsidRDefault="00174EC1" w:rsidP="00AD4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1" w:name="_Hlk185334302"/>
      <w:r w:rsidRPr="00174EC1">
        <w:rPr>
          <w:rFonts w:asciiTheme="majorBidi" w:hAnsiTheme="majorBidi"/>
          <w:spacing w:val="-4"/>
          <w:sz w:val="30"/>
          <w:szCs w:val="30"/>
          <w:cs/>
        </w:rPr>
        <w:t>กลุ่มบริษัทดำเนินธุรกิจในหลายเขตเศรษฐกิจ (</w:t>
      </w:r>
      <w:r w:rsidRPr="00174EC1">
        <w:rPr>
          <w:rFonts w:asciiTheme="majorBidi" w:hAnsiTheme="majorBidi" w:cstheme="majorBidi"/>
          <w:spacing w:val="-4"/>
          <w:sz w:val="30"/>
          <w:szCs w:val="30"/>
        </w:rPr>
        <w:t xml:space="preserve">Jurisdictions)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>ที่ได้มีการประกาศใช้กฎหมายการจัดเก็บภาษีส่วนเพิ่ม (</w:t>
      </w:r>
      <w:r w:rsidRPr="00174EC1">
        <w:rPr>
          <w:rFonts w:asciiTheme="majorBidi" w:hAnsiTheme="majorBidi" w:cstheme="majorBidi"/>
          <w:spacing w:val="-4"/>
          <w:sz w:val="30"/>
          <w:szCs w:val="30"/>
        </w:rPr>
        <w:t xml:space="preserve">Top-up tax)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174EC1">
        <w:rPr>
          <w:rFonts w:asciiTheme="majorBidi" w:hAnsiTheme="majorBidi" w:cstheme="majorBidi"/>
          <w:spacing w:val="-4"/>
          <w:sz w:val="30"/>
          <w:szCs w:val="30"/>
        </w:rPr>
        <w:t xml:space="preserve">Pillar Two Model Rules)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>เพื่อจัดเก็บภาษีขั้นต่ำ (</w:t>
      </w:r>
      <w:r w:rsidRPr="00174EC1">
        <w:rPr>
          <w:rFonts w:asciiTheme="majorBidi" w:hAnsiTheme="majorBidi" w:cstheme="majorBidi"/>
          <w:spacing w:val="-4"/>
          <w:sz w:val="30"/>
          <w:szCs w:val="30"/>
        </w:rPr>
        <w:t xml:space="preserve">Global minimum tax)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>ในอัตราภาษีที่แท้จริง (</w:t>
      </w:r>
      <w:r w:rsidRPr="00174EC1">
        <w:rPr>
          <w:rFonts w:asciiTheme="majorBidi" w:hAnsiTheme="majorBidi" w:cstheme="majorBidi"/>
          <w:spacing w:val="-4"/>
          <w:sz w:val="30"/>
          <w:szCs w:val="30"/>
        </w:rPr>
        <w:t xml:space="preserve">Effective tax rate) </w:t>
      </w:r>
      <w:r w:rsidR="005D3B29" w:rsidRPr="005D3B29">
        <w:rPr>
          <w:rFonts w:asciiTheme="majorBidi" w:hAnsiTheme="majorBidi"/>
          <w:spacing w:val="-4"/>
          <w:sz w:val="30"/>
          <w:szCs w:val="30"/>
          <w:cs/>
        </w:rPr>
        <w:t>เป็นรายเขตเศรษฐกิจ</w:t>
      </w:r>
      <w:r w:rsidR="005D3B29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>ไม่น้อยกว่า</w:t>
      </w:r>
      <w:r w:rsidR="005D3B29">
        <w:rPr>
          <w:rFonts w:asciiTheme="majorBidi" w:hAnsiTheme="majorBidi"/>
          <w:spacing w:val="-4"/>
          <w:sz w:val="30"/>
          <w:szCs w:val="30"/>
        </w:rPr>
        <w:br/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ร้อยละ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15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ซึ่งมีผลต่องบการเงินรวมของกลุ่มบริษัทสำหรับรอบระยะเวลาบัญชีประจำปีที่เริ่มตั้งแต่วันที่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1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2567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และกลุ่มบริษัทดำเนินธุรกิจในอีกหลายเขตเศรษฐกิจที่กฎหมายดังกล่าวจะ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1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2568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</w:t>
      </w:r>
      <w:r w:rsidR="00AD441C" w:rsidRPr="00C058E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0D2EA471" w14:textId="60480803" w:rsidR="0089190A" w:rsidRDefault="0089190A" w:rsidP="00891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66835C1" w14:textId="0C01A67C" w:rsidR="00174EC1" w:rsidRDefault="00174EC1" w:rsidP="00891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65C8823" w14:textId="1ACAB54A" w:rsidR="00174EC1" w:rsidRDefault="00174EC1" w:rsidP="00891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D99953F" w14:textId="77777777" w:rsidR="00174EC1" w:rsidRPr="00174EC1" w:rsidRDefault="00174EC1" w:rsidP="0089190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11"/>
    <w:p w14:paraId="1823FB35" w14:textId="02084B34" w:rsidR="00A250EE" w:rsidRDefault="0017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174EC1">
        <w:rPr>
          <w:rFonts w:asciiTheme="majorBidi" w:hAnsiTheme="majorBidi"/>
          <w:spacing w:val="-4"/>
          <w:sz w:val="30"/>
          <w:szCs w:val="30"/>
          <w:cs/>
        </w:rPr>
        <w:lastRenderedPageBreak/>
        <w:t>บริษัทใหญ่ในลำดับสูงสุดรับผิดชอบในการประเมินผลกระทบของกฎหมายดังกล่าวและได้ดำเนินการว่าจ้างบริษัทผู้เชี่ยวชาญด้านกฎโมเดลเสาหลักที่สอง (</w:t>
      </w:r>
      <w:r w:rsidRPr="00174EC1">
        <w:rPr>
          <w:rFonts w:asciiTheme="majorBidi" w:hAnsiTheme="majorBidi"/>
          <w:spacing w:val="-4"/>
          <w:sz w:val="30"/>
          <w:szCs w:val="30"/>
        </w:rPr>
        <w:t xml:space="preserve">Pillar Two Model) 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เป็นผู้ให้คำปรึกษาและแนะนำ ซึ่งจากการประเมินผลกระทบตามข้อมูลทางการเงินสำหรับรอบปีสิ้นสุดวันที่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31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2567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กลุ่มบริษัทไม่มีผลกระทบต่องบการเงินรวม สำหรับเขตเศรษฐกิจที่กฎหมายดังกล่าวจะมีผลบังคับใช้ตั้งแต่วันที่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1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CE7FEC" w:rsidRPr="00CE7FEC">
        <w:rPr>
          <w:rFonts w:asciiTheme="majorBidi" w:hAnsiTheme="majorBidi"/>
          <w:spacing w:val="-4"/>
          <w:sz w:val="30"/>
          <w:szCs w:val="30"/>
        </w:rPr>
        <w:t>2568</w:t>
      </w:r>
      <w:r w:rsidRPr="00174EC1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เป็นต้นไปนั้น บริษัทใหญ่ในลำดับสูงสุดอยู่ระหว่างการประเมินผลกระทบที่อาจเกิดขึ้นต่องบการเงินรวม</w:t>
      </w:r>
    </w:p>
    <w:p w14:paraId="26A8E25B" w14:textId="77777777" w:rsidR="00443D52" w:rsidRPr="007818F3" w:rsidRDefault="00443D52" w:rsidP="00443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</w:p>
    <w:p w14:paraId="1F7AC4EF" w14:textId="1C82E11A" w:rsidR="006E163E" w:rsidRPr="0046066F" w:rsidRDefault="006E163E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6066F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1187154B" w14:textId="536993D5" w:rsidR="006E163E" w:rsidRPr="00443D52" w:rsidRDefault="006E163E" w:rsidP="006E163E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3CF05" w14:textId="7DAA3C2A" w:rsidR="006E163E" w:rsidRDefault="006E163E" w:rsidP="006E163E">
      <w:pPr>
        <w:pStyle w:val="ListParagraph"/>
        <w:tabs>
          <w:tab w:val="left" w:pos="562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กำไรต่อหุ้นขั้นพื้นฐานสำหรับปีสิ้นสุดวันที่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348F6">
        <w:rPr>
          <w:rFonts w:asciiTheme="majorBidi" w:hAnsiTheme="majorBidi" w:cstheme="majorBidi" w:hint="cs"/>
          <w:sz w:val="30"/>
          <w:szCs w:val="30"/>
        </w:rPr>
        <w:t>31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 คำนวณจากกำไร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</w:t>
      </w:r>
      <w:r w:rsidR="00DF47F5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B126C5" w:rsidRPr="00940BBE">
        <w:rPr>
          <w:rFonts w:asciiTheme="majorBidi" w:hAnsiTheme="majorBidi" w:cstheme="majorBidi"/>
          <w:sz w:val="30"/>
          <w:szCs w:val="30"/>
        </w:rPr>
        <w:t>17</w:t>
      </w:r>
      <w:r w:rsidR="00FA7023" w:rsidRPr="00940BB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0BBE">
        <w:rPr>
          <w:rFonts w:asciiTheme="majorBidi" w:hAnsiTheme="majorBidi" w:cstheme="majorBidi" w:hint="cs"/>
          <w:sz w:val="30"/>
          <w:szCs w:val="30"/>
          <w:cs/>
        </w:rPr>
        <w:t>จำนว</w:t>
      </w:r>
      <w:r>
        <w:rPr>
          <w:rFonts w:asciiTheme="majorBidi" w:hAnsiTheme="majorBidi" w:cstheme="majorBidi" w:hint="cs"/>
          <w:sz w:val="30"/>
          <w:szCs w:val="30"/>
          <w:cs/>
        </w:rPr>
        <w:t>นหุ้นสามัญถัวเฉลี่ยถ่วงน้ำหนักที่นำมาใช้ในการคำนวณกำไรต่อหุ้นสำหรับ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="00B126C5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>ของงวดบัญชีดังกล่าว โดยแสดงการคำนวณดังนี้</w:t>
      </w:r>
    </w:p>
    <w:p w14:paraId="14592208" w14:textId="175B1099" w:rsidR="006E163E" w:rsidRPr="00443D52" w:rsidRDefault="006E163E" w:rsidP="006E163E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5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778"/>
        <w:gridCol w:w="1440"/>
        <w:gridCol w:w="54"/>
        <w:gridCol w:w="205"/>
        <w:gridCol w:w="54"/>
        <w:gridCol w:w="1386"/>
        <w:gridCol w:w="58"/>
      </w:tblGrid>
      <w:tr w:rsidR="00297300" w14:paraId="02FDF846" w14:textId="77777777" w:rsidTr="007818F3">
        <w:trPr>
          <w:gridAfter w:val="1"/>
          <w:wAfter w:w="58" w:type="dxa"/>
          <w:trHeight w:val="429"/>
        </w:trPr>
        <w:tc>
          <w:tcPr>
            <w:tcW w:w="5778" w:type="dxa"/>
          </w:tcPr>
          <w:p w14:paraId="0FC671E0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B0B4749" w14:textId="54D9CC2E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</w:rPr>
              <w:t>256</w:t>
            </w:r>
            <w:r w:rsidR="008F135D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59" w:type="dxa"/>
            <w:gridSpan w:val="2"/>
          </w:tcPr>
          <w:p w14:paraId="0ABA9C1B" w14:textId="77777777" w:rsidR="006E163E" w:rsidRPr="00B27DC4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64A47AF4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B27DC4">
              <w:rPr>
                <w:rFonts w:asciiTheme="majorBidi" w:hAnsiTheme="majorBidi" w:cstheme="majorBidi"/>
                <w:sz w:val="30"/>
              </w:rPr>
              <w:t>256</w:t>
            </w:r>
            <w:r w:rsidR="008F135D">
              <w:rPr>
                <w:rFonts w:asciiTheme="majorBidi" w:hAnsiTheme="majorBidi" w:cstheme="majorBidi"/>
                <w:sz w:val="30"/>
              </w:rPr>
              <w:t>6</w:t>
            </w:r>
          </w:p>
          <w:p w14:paraId="34037075" w14:textId="1598C58D" w:rsidR="000C2B56" w:rsidRPr="00B27DC4" w:rsidRDefault="005A77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B4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163E" w14:paraId="264367C3" w14:textId="77777777" w:rsidTr="007818F3">
        <w:trPr>
          <w:trHeight w:val="409"/>
        </w:trPr>
        <w:tc>
          <w:tcPr>
            <w:tcW w:w="5778" w:type="dxa"/>
          </w:tcPr>
          <w:p w14:paraId="642A38A5" w14:textId="77777777" w:rsidR="006E163E" w:rsidRDefault="006E16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97" w:type="dxa"/>
            <w:gridSpan w:val="6"/>
            <w:vAlign w:val="bottom"/>
            <w:hideMark/>
          </w:tcPr>
          <w:p w14:paraId="42CBFA05" w14:textId="77777777" w:rsidR="006E163E" w:rsidRPr="00B27DC4" w:rsidRDefault="006E163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7D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 w:rsidRPr="00B27D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B27DC4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E163E" w14:paraId="31D8BAF4" w14:textId="77777777" w:rsidTr="007818F3">
        <w:trPr>
          <w:trHeight w:val="388"/>
        </w:trPr>
        <w:tc>
          <w:tcPr>
            <w:tcW w:w="5778" w:type="dxa"/>
            <w:hideMark/>
          </w:tcPr>
          <w:p w14:paraId="117C9743" w14:textId="2773EF68" w:rsidR="006E163E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B126C5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D49BF" w:rsidRPr="00DD49BF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</w:rPr>
              <w:t>31</w:t>
            </w:r>
            <w:r w:rsidRPr="00B126C5">
              <w:rPr>
                <w:rFonts w:asciiTheme="majorBidi" w:hAnsi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97" w:type="dxa"/>
            <w:gridSpan w:val="6"/>
            <w:vAlign w:val="bottom"/>
          </w:tcPr>
          <w:p w14:paraId="73C39930" w14:textId="77777777" w:rsidR="006E163E" w:rsidRPr="00B27DC4" w:rsidRDefault="006E163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F135D" w:rsidRPr="00A3270C" w14:paraId="44B45CCC" w14:textId="77777777" w:rsidTr="007818F3">
        <w:trPr>
          <w:trHeight w:val="379"/>
        </w:trPr>
        <w:tc>
          <w:tcPr>
            <w:tcW w:w="5778" w:type="dxa"/>
            <w:hideMark/>
          </w:tcPr>
          <w:p w14:paraId="6288E77F" w14:textId="0739C123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25F091" w14:textId="4FF2C516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809,882</w:t>
            </w:r>
          </w:p>
        </w:tc>
        <w:tc>
          <w:tcPr>
            <w:tcW w:w="259" w:type="dxa"/>
            <w:gridSpan w:val="2"/>
          </w:tcPr>
          <w:p w14:paraId="7F8AC70F" w14:textId="77777777" w:rsidR="008F135D" w:rsidRPr="00B27DC4" w:rsidRDefault="008F135D" w:rsidP="008F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03893B" w14:textId="11070368" w:rsidR="008F135D" w:rsidRPr="00A3270C" w:rsidRDefault="00DD49BF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DD49B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327</w:t>
            </w:r>
            <w:r w:rsidR="008F135D" w:rsidRPr="00B27D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,745</w:t>
            </w:r>
          </w:p>
        </w:tc>
      </w:tr>
      <w:tr w:rsidR="008F135D" w14:paraId="010BFFA0" w14:textId="77777777" w:rsidTr="007818F3">
        <w:trPr>
          <w:trHeight w:val="379"/>
        </w:trPr>
        <w:tc>
          <w:tcPr>
            <w:tcW w:w="5778" w:type="dxa"/>
            <w:hideMark/>
          </w:tcPr>
          <w:p w14:paraId="5658D912" w14:textId="77777777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94" w:type="dxa"/>
            <w:gridSpan w:val="2"/>
          </w:tcPr>
          <w:p w14:paraId="298C7503" w14:textId="33630388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1,650,000</w:t>
            </w:r>
          </w:p>
        </w:tc>
        <w:tc>
          <w:tcPr>
            <w:tcW w:w="259" w:type="dxa"/>
            <w:gridSpan w:val="2"/>
          </w:tcPr>
          <w:p w14:paraId="0C71B608" w14:textId="77777777" w:rsidR="008F135D" w:rsidRPr="00B27DC4" w:rsidRDefault="008F135D" w:rsidP="008F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2"/>
            <w:hideMark/>
          </w:tcPr>
          <w:p w14:paraId="0160FE64" w14:textId="7602B67B" w:rsidR="008F135D" w:rsidRPr="00B27DC4" w:rsidRDefault="00DD49BF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D49B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79</w:t>
            </w:r>
            <w:r w:rsidR="00AC45E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</w:t>
            </w:r>
            <w:r w:rsidR="008F135D" w:rsidRPr="00B27D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DD49B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9</w:t>
            </w:r>
            <w:r w:rsidR="00AC45E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</w:t>
            </w:r>
            <w:r w:rsidRPr="00DD49BF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8F135D" w14:paraId="3D3E5919" w14:textId="77777777" w:rsidTr="007818F3">
        <w:trPr>
          <w:trHeight w:val="370"/>
        </w:trPr>
        <w:tc>
          <w:tcPr>
            <w:tcW w:w="5778" w:type="dxa"/>
            <w:hideMark/>
          </w:tcPr>
          <w:p w14:paraId="445A4091" w14:textId="77777777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2566</w:t>
            </w:r>
          </w:p>
        </w:tc>
        <w:tc>
          <w:tcPr>
            <w:tcW w:w="1494" w:type="dxa"/>
            <w:gridSpan w:val="2"/>
          </w:tcPr>
          <w:p w14:paraId="556BDCCB" w14:textId="788B3E16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2602285F" w14:textId="77777777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hideMark/>
          </w:tcPr>
          <w:p w14:paraId="3BD38912" w14:textId="611F7F52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29</w:t>
            </w:r>
            <w:r w:rsidR="00FA50B7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9</w:t>
            </w: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="00FA50B7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17</w:t>
            </w: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8F135D" w14:paraId="65E3732B" w14:textId="77777777" w:rsidTr="007818F3">
        <w:trPr>
          <w:trHeight w:val="370"/>
        </w:trPr>
        <w:tc>
          <w:tcPr>
            <w:tcW w:w="5778" w:type="dxa"/>
            <w:hideMark/>
          </w:tcPr>
          <w:p w14:paraId="1BECDA98" w14:textId="77777777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>
              <w:rPr>
                <w:rFonts w:asciiTheme="majorBidi" w:hAnsiTheme="majorBidi" w:hint="cs"/>
                <w:sz w:val="30"/>
                <w:szCs w:val="30"/>
              </w:rPr>
              <w:t>29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hint="cs"/>
                <w:sz w:val="30"/>
                <w:szCs w:val="30"/>
              </w:rPr>
              <w:t>2566</w:t>
            </w:r>
          </w:p>
        </w:tc>
        <w:tc>
          <w:tcPr>
            <w:tcW w:w="1494" w:type="dxa"/>
            <w:gridSpan w:val="2"/>
          </w:tcPr>
          <w:p w14:paraId="688AA9C5" w14:textId="10D9CF5A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2A9FDF62" w14:textId="77777777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44" w:type="dxa"/>
            <w:gridSpan w:val="2"/>
            <w:hideMark/>
          </w:tcPr>
          <w:p w14:paraId="52496CE5" w14:textId="106469B3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</w:t>
            </w:r>
            <w:r w:rsidR="0073110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9</w:t>
            </w: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,94</w:t>
            </w:r>
            <w:r w:rsidR="00731105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8F135D" w14:paraId="074476A8" w14:textId="77777777" w:rsidTr="007818F3">
        <w:trPr>
          <w:trHeight w:val="370"/>
        </w:trPr>
        <w:tc>
          <w:tcPr>
            <w:tcW w:w="5778" w:type="dxa"/>
          </w:tcPr>
          <w:p w14:paraId="7CB2C87B" w14:textId="613FD216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7023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94" w:type="dxa"/>
            <w:gridSpan w:val="2"/>
          </w:tcPr>
          <w:p w14:paraId="71C20D98" w14:textId="0EF45ED4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3C906440" w14:textId="77777777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4" w:type="dxa"/>
            <w:gridSpan w:val="2"/>
          </w:tcPr>
          <w:p w14:paraId="0A62B19C" w14:textId="44D9B8AC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7DC4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21,654</w:t>
            </w:r>
          </w:p>
        </w:tc>
      </w:tr>
      <w:tr w:rsidR="008F135D" w14:paraId="11B383C6" w14:textId="77777777" w:rsidTr="007818F3">
        <w:trPr>
          <w:trHeight w:val="379"/>
        </w:trPr>
        <w:tc>
          <w:tcPr>
            <w:tcW w:w="5778" w:type="dxa"/>
            <w:hideMark/>
          </w:tcPr>
          <w:p w14:paraId="5DF00BE9" w14:textId="77777777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5D7B6" w14:textId="666C8D96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1,650,000</w:t>
            </w:r>
          </w:p>
        </w:tc>
        <w:tc>
          <w:tcPr>
            <w:tcW w:w="259" w:type="dxa"/>
            <w:gridSpan w:val="2"/>
          </w:tcPr>
          <w:p w14:paraId="44315ACD" w14:textId="77777777" w:rsidR="008F135D" w:rsidRPr="00B27DC4" w:rsidRDefault="008F135D" w:rsidP="008F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7543B7" w14:textId="47BEF8EB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C4">
              <w:rPr>
                <w:rFonts w:asciiTheme="majorBidi" w:hAnsiTheme="majorBidi" w:cstheme="majorBidi"/>
                <w:sz w:val="30"/>
                <w:szCs w:val="30"/>
              </w:rPr>
              <w:t>1,161,672</w:t>
            </w:r>
          </w:p>
        </w:tc>
      </w:tr>
      <w:tr w:rsidR="008F135D" w14:paraId="77B492B1" w14:textId="77777777" w:rsidTr="007818F3">
        <w:trPr>
          <w:trHeight w:val="397"/>
        </w:trPr>
        <w:tc>
          <w:tcPr>
            <w:tcW w:w="5778" w:type="dxa"/>
            <w:vAlign w:val="bottom"/>
            <w:hideMark/>
          </w:tcPr>
          <w:p w14:paraId="2ED2F090" w14:textId="2B8D70EB" w:rsidR="008F135D" w:rsidRDefault="008F135D" w:rsidP="008F1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9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638F8A" w14:textId="19E0B16F" w:rsidR="008F135D" w:rsidRPr="00B27DC4" w:rsidRDefault="00A07C18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0.49</w:t>
            </w:r>
          </w:p>
        </w:tc>
        <w:tc>
          <w:tcPr>
            <w:tcW w:w="259" w:type="dxa"/>
            <w:gridSpan w:val="2"/>
          </w:tcPr>
          <w:p w14:paraId="1F868910" w14:textId="77777777" w:rsidR="008F135D" w:rsidRPr="00B27DC4" w:rsidRDefault="008F135D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44DBE5" w14:textId="64F5B459" w:rsidR="008F135D" w:rsidRPr="00B27DC4" w:rsidRDefault="00DD49BF" w:rsidP="008F135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49BF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="008F135D" w:rsidRPr="00B27DC4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D49BF">
              <w:rPr>
                <w:rFonts w:asciiTheme="majorBidi" w:hAnsiTheme="majorBidi" w:cs="Angsana New"/>
                <w:sz w:val="30"/>
                <w:szCs w:val="30"/>
              </w:rPr>
              <w:t>28</w:t>
            </w:r>
          </w:p>
        </w:tc>
      </w:tr>
    </w:tbl>
    <w:p w14:paraId="2B349FF1" w14:textId="7C3891FB" w:rsidR="007F47E9" w:rsidRDefault="007F47E9" w:rsidP="00D83037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4537CE" w14:textId="77777777" w:rsidR="007F47E9" w:rsidRDefault="007F4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446D1BF0" w14:textId="57DA487A" w:rsidR="00B126C5" w:rsidRPr="007F47E9" w:rsidRDefault="00B126C5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7E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เงินปันผล</w:t>
      </w:r>
    </w:p>
    <w:p w14:paraId="0A220573" w14:textId="26165B22" w:rsidR="00B126C5" w:rsidRPr="00E6108D" w:rsidRDefault="00B126C5" w:rsidP="00B126C5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7C3ADF4" w14:textId="77777777" w:rsidR="00B126C5" w:rsidRDefault="00B126C5" w:rsidP="00B126C5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8F51AF1" w14:textId="77777777" w:rsidR="00B126C5" w:rsidRPr="00E6108D" w:rsidRDefault="00B126C5" w:rsidP="00B126C5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  <w:highlight w:val="cyan"/>
        </w:rPr>
      </w:pPr>
    </w:p>
    <w:tbl>
      <w:tblPr>
        <w:tblW w:w="8764" w:type="dxa"/>
        <w:tblInd w:w="450" w:type="dxa"/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654"/>
      </w:tblGrid>
      <w:tr w:rsidR="00B126C5" w14:paraId="0AA77BB3" w14:textId="77777777" w:rsidTr="00B126C5">
        <w:trPr>
          <w:trHeight w:val="749"/>
        </w:trPr>
        <w:tc>
          <w:tcPr>
            <w:tcW w:w="3330" w:type="dxa"/>
            <w:vAlign w:val="bottom"/>
          </w:tcPr>
          <w:p w14:paraId="7E177D51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662F9099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5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49CB274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1AFC07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54" w:type="dxa"/>
            <w:vAlign w:val="bottom"/>
            <w:hideMark/>
          </w:tcPr>
          <w:p w14:paraId="1E785D7E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126C5" w14:paraId="1801EC7D" w14:textId="77777777" w:rsidTr="00B126C5">
        <w:trPr>
          <w:trHeight w:val="379"/>
        </w:trPr>
        <w:tc>
          <w:tcPr>
            <w:tcW w:w="3330" w:type="dxa"/>
          </w:tcPr>
          <w:p w14:paraId="56413C19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FAB5C28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BFB328A" w14:textId="77777777" w:rsidR="00B126C5" w:rsidRDefault="00B126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  <w:hideMark/>
          </w:tcPr>
          <w:p w14:paraId="3ECEA0F7" w14:textId="77777777" w:rsidR="00B126C5" w:rsidRDefault="00B126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73C3" w14:paraId="09C80BFA" w14:textId="77777777" w:rsidTr="00B126C5">
        <w:trPr>
          <w:trHeight w:val="379"/>
        </w:trPr>
        <w:tc>
          <w:tcPr>
            <w:tcW w:w="3330" w:type="dxa"/>
          </w:tcPr>
          <w:p w14:paraId="2C3D9ED9" w14:textId="1705FF0E" w:rsidR="00E973C3" w:rsidRP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5303A487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DCBA3A3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185180D4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73C3" w14:paraId="325019CE" w14:textId="77777777" w:rsidTr="007406D8">
        <w:trPr>
          <w:trHeight w:val="379"/>
        </w:trPr>
        <w:tc>
          <w:tcPr>
            <w:tcW w:w="3330" w:type="dxa"/>
          </w:tcPr>
          <w:p w14:paraId="77C93A92" w14:textId="354957B3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358FE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358FE">
              <w:rPr>
                <w:rFonts w:ascii="Angsana New" w:hAnsi="Angsana New"/>
                <w:sz w:val="30"/>
                <w:szCs w:val="30"/>
              </w:rPr>
              <w:t xml:space="preserve">6 </w:t>
            </w:r>
          </w:p>
        </w:tc>
        <w:tc>
          <w:tcPr>
            <w:tcW w:w="1890" w:type="dxa"/>
          </w:tcPr>
          <w:p w14:paraId="7DD8F70F" w14:textId="41E15675" w:rsidR="00E973C3" w:rsidRPr="00785CEB" w:rsidRDefault="00E358FE" w:rsidP="00E973C3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8F3">
              <w:rPr>
                <w:rFonts w:ascii="Angsana New" w:hAnsi="Angsana New"/>
                <w:sz w:val="30"/>
                <w:szCs w:val="30"/>
              </w:rPr>
              <w:t>25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5C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73C3" w:rsidRPr="00785C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78AFCC1" w14:textId="37E663F8" w:rsidR="00E973C3" w:rsidRPr="00785CEB" w:rsidRDefault="005F6466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18F3">
              <w:rPr>
                <w:rFonts w:ascii="Angsana New" w:hAnsi="Angsana New"/>
                <w:sz w:val="30"/>
                <w:szCs w:val="30"/>
              </w:rPr>
              <w:t>22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5CE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73C3" w:rsidRPr="00785C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54" w:type="dxa"/>
            <w:vAlign w:val="bottom"/>
          </w:tcPr>
          <w:p w14:paraId="7A0F26CA" w14:textId="185AFCA5" w:rsidR="00E973C3" w:rsidRPr="00E973C3" w:rsidRDefault="005F6466" w:rsidP="007818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E973C3" w14:paraId="06041808" w14:textId="77777777" w:rsidTr="00E973C3">
        <w:trPr>
          <w:trHeight w:val="379"/>
        </w:trPr>
        <w:tc>
          <w:tcPr>
            <w:tcW w:w="3330" w:type="dxa"/>
          </w:tcPr>
          <w:p w14:paraId="0BBF55C3" w14:textId="1C95F7F0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 w:rsidR="00EE186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4649D3E9" w14:textId="2A2979E7" w:rsidR="00E973C3" w:rsidRPr="00785CEB" w:rsidRDefault="0080722E" w:rsidP="00E973C3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18F3">
              <w:rPr>
                <w:rFonts w:ascii="Angsana New" w:hAnsi="Angsana New"/>
                <w:sz w:val="30"/>
                <w:szCs w:val="30"/>
              </w:rPr>
              <w:t>23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5CEB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73C3" w:rsidRPr="00785C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95362B8" w14:textId="65F45402" w:rsidR="00E973C3" w:rsidRPr="00785CEB" w:rsidRDefault="0080722E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18F3">
              <w:rPr>
                <w:rFonts w:ascii="Angsana New" w:hAnsi="Angsana New"/>
                <w:sz w:val="30"/>
                <w:szCs w:val="30"/>
              </w:rPr>
              <w:t>22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5CEB"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="00E973C3" w:rsidRPr="00785CEB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E973C3" w:rsidRPr="00785C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73C3" w:rsidRPr="00785C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2EFEF4DA" w14:textId="4FDEF33F" w:rsidR="00E973C3" w:rsidRPr="00E973C3" w:rsidRDefault="00785CEB" w:rsidP="007818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E973C3" w14:paraId="7788F089" w14:textId="77777777" w:rsidTr="00E973C3">
        <w:trPr>
          <w:trHeight w:val="379"/>
        </w:trPr>
        <w:tc>
          <w:tcPr>
            <w:tcW w:w="3330" w:type="dxa"/>
          </w:tcPr>
          <w:p w14:paraId="4ABFF9A6" w14:textId="654327FF" w:rsidR="00E973C3" w:rsidRP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1D92F98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403AF56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C6A5D44" w14:textId="2D2F2221" w:rsidR="00E973C3" w:rsidRPr="00E973C3" w:rsidRDefault="00785CEB" w:rsidP="007818F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E973C3" w14:paraId="5DE649AC" w14:textId="77777777" w:rsidTr="00E973C3">
        <w:trPr>
          <w:trHeight w:val="379"/>
        </w:trPr>
        <w:tc>
          <w:tcPr>
            <w:tcW w:w="3330" w:type="dxa"/>
          </w:tcPr>
          <w:p w14:paraId="66AC7019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05555E3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4CCA108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94A9942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73C3" w14:paraId="7D93567F" w14:textId="77777777" w:rsidTr="00B126C5">
        <w:trPr>
          <w:trHeight w:val="388"/>
        </w:trPr>
        <w:tc>
          <w:tcPr>
            <w:tcW w:w="3330" w:type="dxa"/>
            <w:hideMark/>
          </w:tcPr>
          <w:p w14:paraId="1CDA3933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7AD11F6F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3AFD139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AFA40C3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3C3" w14:paraId="1F66EC86" w14:textId="77777777" w:rsidTr="00B126C5">
        <w:trPr>
          <w:trHeight w:val="379"/>
        </w:trPr>
        <w:tc>
          <w:tcPr>
            <w:tcW w:w="3330" w:type="dxa"/>
            <w:hideMark/>
          </w:tcPr>
          <w:p w14:paraId="186A484A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ครั้งที่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890" w:type="dxa"/>
            <w:hideMark/>
          </w:tcPr>
          <w:p w14:paraId="406405FD" w14:textId="77777777" w:rsidR="00E973C3" w:rsidRDefault="00E973C3" w:rsidP="00E973C3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กุมภาพันธ์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5846A336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54" w:type="dxa"/>
            <w:vAlign w:val="bottom"/>
            <w:hideMark/>
          </w:tcPr>
          <w:p w14:paraId="28F02277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3,208</w:t>
            </w:r>
          </w:p>
        </w:tc>
      </w:tr>
      <w:tr w:rsidR="00E973C3" w14:paraId="1672FF51" w14:textId="77777777" w:rsidTr="00D83037">
        <w:trPr>
          <w:trHeight w:val="379"/>
        </w:trPr>
        <w:tc>
          <w:tcPr>
            <w:tcW w:w="3330" w:type="dxa"/>
            <w:hideMark/>
          </w:tcPr>
          <w:p w14:paraId="4A8C9A7C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890" w:type="dxa"/>
            <w:hideMark/>
          </w:tcPr>
          <w:p w14:paraId="0F0F5DAB" w14:textId="77777777" w:rsidR="00E973C3" w:rsidRDefault="00E973C3" w:rsidP="00E973C3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5B891BB2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  <w:hideMark/>
          </w:tcPr>
          <w:p w14:paraId="35F86CCF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872</w:t>
            </w:r>
          </w:p>
        </w:tc>
      </w:tr>
      <w:tr w:rsidR="00E973C3" w14:paraId="74CC619E" w14:textId="77777777" w:rsidTr="00D83037">
        <w:trPr>
          <w:trHeight w:val="379"/>
        </w:trPr>
        <w:tc>
          <w:tcPr>
            <w:tcW w:w="3330" w:type="dxa"/>
            <w:hideMark/>
          </w:tcPr>
          <w:p w14:paraId="54B99027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6DDC1E2D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7EA7C6" w14:textId="77777777" w:rsidR="00E973C3" w:rsidRDefault="00E973C3" w:rsidP="00E973C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F7217D" w14:textId="77777777" w:rsidR="00E973C3" w:rsidRDefault="00E973C3" w:rsidP="00E973C3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4,080</w:t>
            </w:r>
          </w:p>
        </w:tc>
      </w:tr>
    </w:tbl>
    <w:p w14:paraId="00A750EB" w14:textId="77777777" w:rsidR="00B126C5" w:rsidRPr="00E6108D" w:rsidRDefault="00B126C5" w:rsidP="00D83037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4D65AA" w14:textId="583BD332" w:rsidR="00DD3DAC" w:rsidRPr="00283879" w:rsidRDefault="00DD3DAC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0441F5D7" w14:textId="77777777" w:rsidR="00DD3DAC" w:rsidRPr="00E6108D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180ECBA" w14:textId="4B602209" w:rsidR="00DD3DAC" w:rsidRPr="00283879" w:rsidRDefault="00DD3DAC" w:rsidP="005918DD">
      <w:pPr>
        <w:pStyle w:val="block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E6108D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6B7022A4" w14:textId="43CE8957" w:rsidR="00DD3DAC" w:rsidRDefault="00DD3DAC" w:rsidP="00C22A33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</w:t>
      </w:r>
      <w:r w:rsidRPr="007B7558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779C4E" w14:textId="1F2C48E0" w:rsidR="00C01226" w:rsidRDefault="000D6498" w:rsidP="00C22A33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154C5">
        <w:rPr>
          <w:noProof/>
          <w:szCs w:val="22"/>
          <w:cs/>
          <w:lang w:val="en-US" w:bidi="th-TH"/>
        </w:rPr>
        <w:lastRenderedPageBreak/>
        <w:drawing>
          <wp:inline distT="0" distB="0" distL="0" distR="0" wp14:anchorId="00F46FDA" wp14:editId="3C73B3B2">
            <wp:extent cx="5888182" cy="4432623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635" cy="445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498">
        <w:rPr>
          <w:noProof/>
        </w:rPr>
        <w:lastRenderedPageBreak/>
        <w:drawing>
          <wp:inline distT="0" distB="0" distL="0" distR="0" wp14:anchorId="18D38BA7" wp14:editId="6540E488">
            <wp:extent cx="5548745" cy="430682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47" cy="431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18DB7" w14:textId="77777777" w:rsidR="008E72BA" w:rsidRPr="00E6108D" w:rsidRDefault="008E72BA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2" w:name="_Hlk37934510"/>
    </w:p>
    <w:p w14:paraId="0E0B2996" w14:textId="768BEC9F" w:rsidR="00DD3DAC" w:rsidRDefault="00DD3DAC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22A3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bookmarkEnd w:id="12"/>
      <w:r w:rsidRPr="00C22A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47210E" w14:textId="77777777" w:rsidR="00DD3DAC" w:rsidRPr="00E6108D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8D406B" w14:textId="2D9E32A3" w:rsidR="00D3101B" w:rsidRPr="00D83037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  <w:lang w:val="en-GB"/>
        </w:rPr>
      </w:pPr>
      <w:r w:rsidRPr="001B68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113AC" w:rsidRPr="001B68BB">
        <w:rPr>
          <w:rFonts w:asciiTheme="majorBidi" w:hAnsiTheme="majorBidi" w:cstheme="majorBidi"/>
          <w:sz w:val="30"/>
          <w:szCs w:val="30"/>
          <w:cs/>
        </w:rPr>
        <w:t>พิจารณามูลค่า</w:t>
      </w:r>
      <w:r w:rsidR="004113AC" w:rsidRPr="006B2087">
        <w:rPr>
          <w:rFonts w:asciiTheme="majorBidi" w:hAnsiTheme="majorBidi" w:cstheme="majorBidi"/>
          <w:sz w:val="30"/>
          <w:szCs w:val="30"/>
          <w:cs/>
        </w:rPr>
        <w:t xml:space="preserve">ยุติธรรมระดับ </w:t>
      </w:r>
      <w:r w:rsidR="004113AC" w:rsidRPr="006B2087">
        <w:rPr>
          <w:rFonts w:asciiTheme="majorBidi" w:hAnsiTheme="majorBidi" w:cstheme="majorBidi"/>
          <w:sz w:val="30"/>
          <w:szCs w:val="30"/>
        </w:rPr>
        <w:t>2</w:t>
      </w:r>
      <w:r w:rsidR="004113AC" w:rsidRPr="001B68BB">
        <w:rPr>
          <w:rFonts w:asciiTheme="majorBidi" w:hAnsiTheme="majorBidi"/>
          <w:sz w:val="30"/>
          <w:szCs w:val="30"/>
          <w:cs/>
        </w:rPr>
        <w:t xml:space="preserve"> </w:t>
      </w:r>
      <w:r w:rsidR="004113AC" w:rsidRPr="001B68B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70C52" w:rsidRPr="001B68B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372F3C" w:rsidRPr="001B68BB">
        <w:rPr>
          <w:rFonts w:asciiTheme="majorBidi" w:hAnsiTheme="majorBidi" w:cstheme="majorBidi"/>
          <w:sz w:val="30"/>
          <w:szCs w:val="30"/>
          <w:cs/>
        </w:rPr>
        <w:t xml:space="preserve"> โดยใช</w:t>
      </w:r>
      <w:r w:rsidR="007B5EAC" w:rsidRPr="001B68BB">
        <w:rPr>
          <w:rFonts w:asciiTheme="majorBidi" w:hAnsiTheme="majorBidi" w:cstheme="majorBidi"/>
          <w:sz w:val="30"/>
          <w:szCs w:val="30"/>
          <w:cs/>
        </w:rPr>
        <w:t>้เทคนิคการประเมินมูล</w:t>
      </w:r>
      <w:r w:rsidR="006C1FAA" w:rsidRPr="001B68BB">
        <w:rPr>
          <w:rFonts w:asciiTheme="majorBidi" w:hAnsiTheme="majorBidi" w:cstheme="majorBidi"/>
          <w:sz w:val="30"/>
          <w:szCs w:val="30"/>
          <w:cs/>
        </w:rPr>
        <w:t>ค่าดังต่อไปนี้</w:t>
      </w:r>
      <w:r w:rsidR="00163B08" w:rsidRPr="00D83037">
        <w:rPr>
          <w:rFonts w:asciiTheme="majorBidi" w:hAnsiTheme="majorBidi" w:cstheme="majorBidi"/>
          <w:sz w:val="20"/>
          <w:szCs w:val="20"/>
          <w:cs/>
          <w:lang w:val="en-GB"/>
        </w:rPr>
        <w:t xml:space="preserve"> </w:t>
      </w:r>
    </w:p>
    <w:p w14:paraId="769456C7" w14:textId="77777777" w:rsidR="00D3101B" w:rsidRPr="00E6108D" w:rsidRDefault="00D3101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CCB866D" w14:textId="2907A378" w:rsidR="006149C9" w:rsidRPr="00C22A33" w:rsidRDefault="00217A58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7E7BB1" w:rsidRPr="00C22A3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273F73" w:rsidRPr="00C22A3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และคู่สัญญาตามความเหมาะสม</w:t>
      </w:r>
    </w:p>
    <w:p w14:paraId="0ED9A0FA" w14:textId="230DD481" w:rsidR="006149C9" w:rsidRDefault="006149C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49E26C9" w14:textId="2242E9A1" w:rsidR="00E6108D" w:rsidRDefault="00E6108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C097B95" w14:textId="12D708E1" w:rsidR="00E6108D" w:rsidRDefault="00E6108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E7C5C0E" w14:textId="77777777" w:rsidR="00E6108D" w:rsidRPr="00C22A33" w:rsidRDefault="00E6108D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36E6B09" w14:textId="38CC58D4" w:rsidR="00DD3DAC" w:rsidRPr="00C22A33" w:rsidRDefault="007E7BB1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สินทรัพย์</w:t>
      </w:r>
      <w:r w:rsidR="006D0D1F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และหนี้สินอนุพันธ์</w:t>
      </w:r>
      <w:r w:rsidR="006F73B2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ได้แก่ 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สัญญาซื้อขายเงินตราต่างประเทศล่วงหน้าและสัญญาป้องกันความเสี่ยง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ด้านราคาอ้างอิงการปรับมูลค่าของสัญญาที่</w:t>
      </w:r>
      <w:r w:rsidR="00273F73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กลุ่มบริษัท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ทำไว้กับธนาคารตั้งแต่เริ่มต้นด้วยราคาตลาด ณ วันสิ้นรอบ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ระยะเวลารายงาน เพื่อสะท้อนให้เห็นถึงมูลค่าของสัญญา ณ เวลาปัจจุบันมากขึ้น</w:t>
      </w:r>
      <w:r w:rsidR="00893BB3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43AB1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เส้นอัตราผลตอบแทน (</w:t>
      </w:r>
      <w:r w:rsidR="00143AB1" w:rsidRPr="00434A11">
        <w:rPr>
          <w:rFonts w:asciiTheme="majorBidi" w:hAnsiTheme="majorBidi" w:cstheme="majorBidi"/>
          <w:spacing w:val="6"/>
          <w:sz w:val="30"/>
          <w:szCs w:val="30"/>
          <w:lang w:bidi="th-TH"/>
        </w:rPr>
        <w:t>yield curve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ที่สังเกตได้จากตลาดของเครื่องมือทางการเงินที่คล้ายคลึงกัน</w:t>
      </w:r>
    </w:p>
    <w:p w14:paraId="64B33368" w14:textId="77777777" w:rsidR="006D0D1F" w:rsidRPr="00E6108D" w:rsidRDefault="006D0D1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BB34D1" w14:textId="6E7ECFB8" w:rsidR="00A73D4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34A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พิจารณามูลค่ายุติธรรมระดับ </w:t>
      </w:r>
      <w:r w:rsidR="00EC5F71" w:rsidRPr="00434A11">
        <w:rPr>
          <w:rFonts w:asciiTheme="majorBidi" w:hAnsiTheme="majorBidi" w:cstheme="majorBidi"/>
          <w:spacing w:val="-6"/>
          <w:sz w:val="30"/>
        </w:rPr>
        <w:t>3</w:t>
      </w:r>
      <w:r w:rsidR="00DD3DAC" w:rsidRPr="00434A1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5D741B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 โดยใช้เทคนิคการประเมินมูลค่า</w:t>
      </w:r>
      <w:r w:rsidR="00A73D4B" w:rsidRPr="00C22A3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  <w:r w:rsidR="00A73D4B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632FA9" w14:textId="77777777" w:rsidR="00A73D4B" w:rsidRPr="00E6108D" w:rsidRDefault="00A7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C1085D" w14:textId="6AD59129" w:rsidR="00DD3DAC" w:rsidRPr="00C22A33" w:rsidRDefault="00DD3DAC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</w:t>
      </w:r>
      <w:r w:rsidRPr="006B2087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="00BD31DA" w:rsidRPr="006B2087">
        <w:rPr>
          <w:rFonts w:ascii="Angsana New" w:hAnsi="Angsana New" w:cs="Angsana New" w:hint="cs"/>
          <w:sz w:val="30"/>
          <w:szCs w:val="30"/>
          <w:cs/>
          <w:lang w:bidi="th-TH"/>
        </w:rPr>
        <w:t>โดยอ้างอิง</w:t>
      </w:r>
      <w:r w:rsidRPr="006B2087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434A1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สินทรัพย์สุทธิที่รายงานล่าสุดปรับปรุงด้วยปัจจัยอื่นที่อาจเกี่ยวข้อง เนื่องจากตราสารทุนดังกล่าวไม่ได้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</w:p>
    <w:p w14:paraId="7D8F349B" w14:textId="6C88ADAC" w:rsidR="00C22A33" w:rsidRPr="00E6108D" w:rsidRDefault="00C22A33" w:rsidP="002F3D4B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73FFF712" w14:textId="7570A5A2" w:rsidR="00A827EA" w:rsidRPr="00283879" w:rsidRDefault="00A827EA" w:rsidP="005918DD">
      <w:pPr>
        <w:pStyle w:val="block"/>
        <w:numPr>
          <w:ilvl w:val="0"/>
          <w:numId w:val="20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i/>
          <w:sz w:val="30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  <w:r w:rsidRPr="0028387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3DB669FF" w14:textId="77777777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A0D2A3D" w14:textId="3506F44B" w:rsidR="00A827EA" w:rsidRPr="00C22A33" w:rsidRDefault="00A827EA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hAnsiTheme="majorBidi" w:cstheme="majorBidi"/>
          <w:b/>
          <w:i/>
          <w:sz w:val="30"/>
        </w:rPr>
      </w:pPr>
      <w:r w:rsidRPr="00C22A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61A2E65" w14:textId="780689A1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08A9BB9" w14:textId="5C4E4410" w:rsidR="00655FD3" w:rsidRPr="00AE3574" w:rsidRDefault="00451338" w:rsidP="00C2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2087">
        <w:rPr>
          <w:rFonts w:asciiTheme="majorBidi" w:hAnsiTheme="majorBidi" w:cstheme="majorBidi"/>
          <w:sz w:val="30"/>
          <w:szCs w:val="30"/>
          <w:cs/>
        </w:rPr>
        <w:t>ฝ่ายบริหา</w:t>
      </w:r>
      <w:r w:rsidR="006B2087" w:rsidRPr="006B2087">
        <w:rPr>
          <w:rFonts w:asciiTheme="majorBidi" w:hAnsiTheme="majorBidi" w:cstheme="majorBidi" w:hint="cs"/>
          <w:sz w:val="30"/>
          <w:szCs w:val="30"/>
          <w:cs/>
        </w:rPr>
        <w:t>ร</w:t>
      </w:r>
      <w:r w:rsidR="00655FD3" w:rsidRPr="006B2087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</w:t>
      </w:r>
      <w:r w:rsidR="00655FD3" w:rsidRPr="00AE3574">
        <w:rPr>
          <w:rFonts w:asciiTheme="majorBidi" w:hAnsiTheme="majorBidi" w:cstheme="majorBidi"/>
          <w:spacing w:val="-2"/>
          <w:sz w:val="30"/>
          <w:szCs w:val="30"/>
          <w:cs/>
        </w:rPr>
        <w:t>ธุรกรรมการค้าระหว่างประเทศ รวมถึงการกำหนดนโยบายและกำกับดูแลการบริหารตราสารอนุพันธ์ทางการเงิน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และการบริหารเงินสดเพื่อให้การดำเนินงานด้านการเงินของ</w:t>
      </w:r>
      <w:r w:rsidR="00273F73" w:rsidRPr="00AE3574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pacing w:val="-6"/>
          <w:sz w:val="30"/>
          <w:szCs w:val="30"/>
          <w:cs/>
        </w:rPr>
        <w:t>เป็นไปอย่างมีประสิทธิภาพภายใต้ความเสี่ยง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ที่ยอมรับได้และเป็นไปในแนวทางเดียวกันใน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 xml:space="preserve"> และจะทบทวนปรับปรุงนโยบายให้เหมาะสมกับสถานการณ์ที่เปลี่ยนแปลงไป โดย</w:t>
      </w:r>
      <w:r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จะติดตามสถานะทางการเงินและจัดทำรายงานต่อคณะจัดการของ</w:t>
      </w:r>
      <w:r w:rsidR="00273F73" w:rsidRPr="00AE35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55FD3" w:rsidRPr="00AE3574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7627F999" w14:textId="52699F8E" w:rsidR="00316138" w:rsidRPr="00E6108D" w:rsidRDefault="00316138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C73B07B" w14:textId="7034D253" w:rsidR="00A827EA" w:rsidRPr="00552C6D" w:rsidRDefault="00A827EA" w:rsidP="005918DD">
      <w:pPr>
        <w:pStyle w:val="block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  <w:szCs w:val="30"/>
        </w:rPr>
      </w:pPr>
      <w:r w:rsidRPr="00552C6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4D4611EF" w14:textId="77777777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142AE0F5" w14:textId="3E01C057" w:rsidR="00A827EA" w:rsidRPr="00552C6D" w:rsidRDefault="00A827EA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2C6D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หากลูกค้าหรือคู่สัญญาทางการเงินไม่สามารถปฏิบัติตามภาระผูกพันตามสัญญา </w:t>
      </w:r>
    </w:p>
    <w:p w14:paraId="37981F6B" w14:textId="77777777" w:rsidR="00C41597" w:rsidRPr="00E6108D" w:rsidRDefault="00C4159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rtl/>
          <w:cs/>
        </w:rPr>
      </w:pPr>
    </w:p>
    <w:p w14:paraId="3BD31F71" w14:textId="6EEFEC7A" w:rsidR="00AC7485" w:rsidRPr="00552C6D" w:rsidRDefault="00AC7485" w:rsidP="005918DD">
      <w:pPr>
        <w:pStyle w:val="ListParagraph"/>
        <w:numPr>
          <w:ilvl w:val="0"/>
          <w:numId w:val="25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552C6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2D6A036D" w14:textId="77777777" w:rsidR="00AC7485" w:rsidRPr="00E6108D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9E9A113" w14:textId="147B9AC9" w:rsidR="005B0391" w:rsidRPr="00552C6D" w:rsidRDefault="356CACA5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7F620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9D566A">
        <w:rPr>
          <w:rFonts w:asciiTheme="majorBidi" w:hAnsiTheme="majorBidi" w:cstheme="majorBidi"/>
          <w:sz w:val="30"/>
          <w:szCs w:val="30"/>
          <w:cs/>
        </w:rPr>
        <w:t>ของ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D566A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ที่เกิดจากเงินสดและรายการเทียบเท่าเงินสดและอนุพันธ์</w:t>
      </w:r>
      <w:r w:rsidR="14B5E871" w:rsidRPr="007F6202">
        <w:rPr>
          <w:rFonts w:asciiTheme="majorBidi" w:hAnsiTheme="majorBidi" w:cstheme="majorBidi"/>
          <w:sz w:val="30"/>
          <w:szCs w:val="30"/>
          <w:cs/>
        </w:rPr>
        <w:t>มี</w:t>
      </w:r>
      <w:r w:rsidRPr="009D566A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</w:t>
      </w:r>
      <w:r w:rsidRPr="41EC93E9">
        <w:rPr>
          <w:rFonts w:asciiTheme="majorBidi" w:hAnsiTheme="majorBidi" w:cstheme="majorBidi"/>
          <w:sz w:val="30"/>
          <w:szCs w:val="30"/>
          <w:cs/>
        </w:rPr>
        <w:t>และสถาบันการเงิน ซึ่ง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41EC93E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3A8EAB1B" w14:textId="02D515D2" w:rsidR="0040658A" w:rsidRPr="00176DFC" w:rsidRDefault="0040658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2AECA32A" w14:textId="7432677A" w:rsidR="00BF1EEA" w:rsidRPr="00C93889" w:rsidRDefault="0040658A" w:rsidP="005918DD">
      <w:pPr>
        <w:pStyle w:val="ListParagraph"/>
        <w:numPr>
          <w:ilvl w:val="0"/>
          <w:numId w:val="25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9388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เงินลงทุนในตราสารหนี้</w:t>
      </w:r>
    </w:p>
    <w:p w14:paraId="6EB4321A" w14:textId="77777777" w:rsidR="005B78B7" w:rsidRPr="00E6108D" w:rsidRDefault="005B78B7" w:rsidP="005B78B7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1D72E4D0" w14:textId="1C43C39D" w:rsidR="00FF01C7" w:rsidRDefault="0B596679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7F6202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</w:t>
      </w:r>
      <w:r w:rsidRPr="009D566A">
        <w:rPr>
          <w:rFonts w:ascii="Angsana New" w:hAnsi="Angsana New"/>
          <w:spacing w:val="-6"/>
          <w:sz w:val="30"/>
          <w:szCs w:val="30"/>
          <w:cs/>
        </w:rPr>
        <w:t>ของ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ถูกจำกัดเนื่องจาก</w:t>
      </w:r>
      <w:r w:rsidR="00273F7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D566A">
        <w:rPr>
          <w:rFonts w:ascii="Angsana New" w:hAnsi="Angsana New"/>
          <w:spacing w:val="-6"/>
          <w:sz w:val="30"/>
          <w:szCs w:val="30"/>
          <w:cs/>
        </w:rPr>
        <w:t>มีการลงทุนในตราสารหนี้ที่มีสภาพคล่อง</w:t>
      </w:r>
      <w:r w:rsidRPr="009D566A">
        <w:rPr>
          <w:rFonts w:ascii="Angsana New" w:hAnsi="Angsana New"/>
          <w:sz w:val="30"/>
          <w:szCs w:val="30"/>
          <w:cs/>
        </w:rPr>
        <w:t>และอันดับความน่าเชื่อถือ</w:t>
      </w:r>
      <w:r w:rsidRPr="00A0673C">
        <w:rPr>
          <w:rFonts w:ascii="Angsana New" w:hAnsi="Angsana New"/>
          <w:sz w:val="30"/>
          <w:szCs w:val="30"/>
          <w:cs/>
        </w:rPr>
        <w:t>สูง</w:t>
      </w:r>
    </w:p>
    <w:p w14:paraId="6C819439" w14:textId="77777777" w:rsidR="004F1130" w:rsidRPr="00E6108D" w:rsidRDefault="004F113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rtl/>
          <w:cs/>
        </w:rPr>
      </w:pPr>
    </w:p>
    <w:p w14:paraId="735CB414" w14:textId="77777777" w:rsidR="0089454F" w:rsidRDefault="00C029A1" w:rsidP="005918DD">
      <w:pPr>
        <w:pStyle w:val="ListParagraph"/>
        <w:numPr>
          <w:ilvl w:val="0"/>
          <w:numId w:val="25"/>
        </w:numPr>
        <w:spacing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89454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1D9305A8" w14:textId="77777777" w:rsidR="0089454F" w:rsidRPr="00E6108D" w:rsidRDefault="0089454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56532D4E" w14:textId="26C1BD08" w:rsidR="0025248E" w:rsidRPr="00434A11" w:rsidRDefault="6B131B46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434A11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ความเสี่ยงด้านเครดิตของ</w:t>
      </w:r>
      <w:r w:rsidR="00273F73" w:rsidRPr="00434A11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434A11">
        <w:rPr>
          <w:rFonts w:ascii="Angsana New" w:hAnsi="Angsana New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</w:t>
      </w:r>
      <w:r w:rsidRPr="00434A11">
        <w:rPr>
          <w:rFonts w:ascii="Angsana New" w:hAnsi="Angsana New"/>
          <w:sz w:val="30"/>
          <w:szCs w:val="30"/>
          <w:cs/>
        </w:rPr>
        <w:t xml:space="preserve"> ผู้บริหารได้พิจารณาถึงปัจจัยต่างๆ ซึ่งอาจส่งผลต่อความเสี่ยงด้านเครดิตของลูกค้าแต่ละราย รวมถึงความเสี่ยงที่เกี่ยวข้องกับอุตสาหกรรมและประเทศที่ลูกค้าดำเนินธุรกิจอยู่ </w:t>
      </w:r>
    </w:p>
    <w:p w14:paraId="259A0410" w14:textId="77777777" w:rsidR="00AC7485" w:rsidRPr="00E6108D" w:rsidRDefault="00AC748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4AC451C8" w14:textId="14E2E29F" w:rsidR="009162B2" w:rsidRPr="007F6202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434A11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33EDDCB" w:rsidRPr="00434A11">
        <w:rPr>
          <w:rFonts w:ascii="Angsana New" w:hAnsi="Angsana New"/>
          <w:spacing w:val="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</w:t>
      </w:r>
      <w:r w:rsidR="033EDDCB" w:rsidRPr="007F6202">
        <w:rPr>
          <w:rFonts w:ascii="Angsana New" w:hAnsi="Angsana New"/>
          <w:sz w:val="30"/>
          <w:szCs w:val="30"/>
          <w:cs/>
        </w:rPr>
        <w:t>ก่อนที่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33EDDCB" w:rsidRPr="007F6202">
        <w:rPr>
          <w:rFonts w:ascii="Angsana New" w:hAnsi="Angsana New"/>
          <w:sz w:val="30"/>
          <w:szCs w:val="30"/>
          <w:cs/>
        </w:rPr>
        <w:t>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738DC358" w14:textId="068FC08D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2131B1DE" w14:textId="2618B895" w:rsidR="00DB049D" w:rsidRPr="00C93889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93889">
        <w:rPr>
          <w:rFonts w:ascii="Angsana New" w:hAnsi="Angsana New"/>
          <w:sz w:val="30"/>
          <w:szCs w:val="30"/>
          <w:cs/>
        </w:rPr>
        <w:t>กลุ่มบริษัท</w:t>
      </w:r>
      <w:r w:rsidR="00541E9E" w:rsidRPr="00C93889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</w:t>
      </w:r>
      <w:r w:rsidR="00437B45" w:rsidRPr="00C93889">
        <w:rPr>
          <w:rFonts w:ascii="Angsana New" w:hAnsi="Angsana New"/>
          <w:sz w:val="30"/>
          <w:szCs w:val="30"/>
          <w:cs/>
        </w:rPr>
        <w:t>สูงสุดใน</w:t>
      </w:r>
      <w:r w:rsidR="00541E9E" w:rsidRPr="00C93889">
        <w:rPr>
          <w:rFonts w:ascii="Angsana New" w:hAnsi="Angsana New"/>
          <w:sz w:val="30"/>
          <w:szCs w:val="30"/>
          <w:cs/>
        </w:rPr>
        <w:t>การจ่าย</w:t>
      </w:r>
      <w:r w:rsidR="00750D20" w:rsidRPr="00C93889">
        <w:rPr>
          <w:rFonts w:ascii="Angsana New" w:hAnsi="Angsana New"/>
          <w:sz w:val="30"/>
          <w:szCs w:val="30"/>
          <w:cs/>
        </w:rPr>
        <w:t>ชำระ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3" w:name="_Hlk59433075"/>
      <w:r w:rsidRPr="00434A11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="00541E9E" w:rsidRPr="00434A11">
        <w:rPr>
          <w:rFonts w:ascii="Angsana New" w:hAnsi="Angsana New"/>
          <w:spacing w:val="4"/>
          <w:sz w:val="30"/>
          <w:szCs w:val="30"/>
          <w:cs/>
        </w:rPr>
        <w:t>พิจารณาการด้อยค่าทุกวัน</w:t>
      </w:r>
      <w:r w:rsidR="00541E9E" w:rsidRPr="00C93889">
        <w:rPr>
          <w:rFonts w:ascii="Angsana New" w:hAnsi="Angsana New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="00541E9E" w:rsidRPr="00C93889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13"/>
      <w:r w:rsidR="00541E9E" w:rsidRPr="00C93889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ในอดีตที่ผ่านมา สภาวะเศรษฐกิจในปัจจุบันและมุมมองของ</w:t>
      </w:r>
      <w:r w:rsidRPr="00F60A8A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541E9E" w:rsidRPr="00F60A8A">
        <w:rPr>
          <w:rFonts w:ascii="Angsana New" w:hAnsi="Angsana New"/>
          <w:spacing w:val="-2"/>
          <w:sz w:val="30"/>
          <w:szCs w:val="30"/>
          <w:cs/>
        </w:rPr>
        <w:t>ที่มีต่อสภาวะเศรษฐกิจตลอดอายุ</w:t>
      </w:r>
      <w:r w:rsidR="00541E9E" w:rsidRPr="00C93889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6C2FBAF" w14:textId="77777777" w:rsidR="00FE2EA4" w:rsidRPr="00E6108D" w:rsidRDefault="00FE2E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7F3B49AF" w14:textId="370872B4" w:rsidR="000B6FA4" w:rsidRDefault="00FE2EA4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F6202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Pr="006B2087">
        <w:rPr>
          <w:rFonts w:ascii="Angsana New" w:hAnsi="Angsana New"/>
          <w:sz w:val="30"/>
          <w:szCs w:val="30"/>
          <w:cs/>
        </w:rPr>
        <w:t xml:space="preserve">ข้อ </w:t>
      </w:r>
      <w:r w:rsidR="00A120BD" w:rsidRPr="006B2087">
        <w:rPr>
          <w:rFonts w:ascii="Angsana New" w:hAnsi="Angsana New"/>
          <w:sz w:val="30"/>
          <w:szCs w:val="30"/>
        </w:rPr>
        <w:t>6</w:t>
      </w:r>
    </w:p>
    <w:p w14:paraId="484772A7" w14:textId="4A3A69D6" w:rsidR="000B6FA4" w:rsidRPr="00E6108D" w:rsidRDefault="000B6FA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1611E04E" w14:textId="3880C7B7" w:rsidR="00A827EA" w:rsidRPr="00036189" w:rsidRDefault="00A827EA" w:rsidP="005918DD">
      <w:pPr>
        <w:pStyle w:val="block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i/>
          <w:sz w:val="30"/>
        </w:rPr>
      </w:pPr>
      <w:r w:rsidRPr="007F62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  <w:r w:rsidRPr="00036189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46D6D798" w14:textId="77777777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p w14:paraId="63D20E52" w14:textId="5AB18C2E" w:rsidR="00A827EA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30"/>
          <w:szCs w:val="30"/>
        </w:rPr>
      </w:pPr>
      <w:r w:rsidRPr="00F60A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ที่ผู้บริหารพิจารณาว่าเพียงพอ</w:t>
      </w:r>
      <w:r w:rsidR="00200C3A" w:rsidRPr="00F60A8A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A827EA" w:rsidRPr="00F60A8A">
        <w:rPr>
          <w:rFonts w:asciiTheme="majorBidi" w:hAnsiTheme="majorBidi" w:cstheme="majorBidi"/>
          <w:spacing w:val="6"/>
          <w:sz w:val="30"/>
          <w:szCs w:val="30"/>
          <w:cs/>
        </w:rPr>
        <w:t>เพื่อใช้ในการดำเนินงานของ</w:t>
      </w:r>
      <w:r w:rsidRPr="00F60A8A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</w:t>
      </w:r>
      <w:r w:rsidR="00A827EA" w:rsidRPr="00F60A8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9A394F" w:rsidRPr="00F60A8A">
        <w:rPr>
          <w:rFonts w:asciiTheme="majorBidi" w:hAnsiTheme="majorBidi"/>
          <w:spacing w:val="6"/>
          <w:sz w:val="30"/>
          <w:szCs w:val="30"/>
          <w:cs/>
        </w:rPr>
        <w:t>รวมถึงการชำระหนี้สิน</w:t>
      </w:r>
      <w:r w:rsidR="009A394F" w:rsidRPr="00F60A8A">
        <w:rPr>
          <w:rFonts w:asciiTheme="majorBidi" w:hAnsiTheme="majorBidi"/>
          <w:sz w:val="30"/>
          <w:szCs w:val="30"/>
          <w:cs/>
        </w:rPr>
        <w:t>ที่ครบกำหนดชำระ เพื่อลดความเสี่ยงจากการขาดสภาพคล่องในอนาคต</w:t>
      </w:r>
    </w:p>
    <w:p w14:paraId="685BB1C7" w14:textId="77777777" w:rsidR="00EB3EC3" w:rsidRPr="00E6108D" w:rsidRDefault="00EB3EC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24"/>
          <w:szCs w:val="24"/>
        </w:rPr>
      </w:pPr>
    </w:p>
    <w:p w14:paraId="01F8DEAF" w14:textId="5F3A8731" w:rsidR="00A75181" w:rsidRPr="00EB3EC3" w:rsidRDefault="00AD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30"/>
          <w:szCs w:val="30"/>
        </w:rPr>
      </w:pPr>
      <w:r w:rsidRPr="00EB3EC3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6B6031" w:rsidRPr="00EB3EC3">
        <w:rPr>
          <w:rFonts w:asciiTheme="majorBidi" w:hAnsiTheme="majorBidi" w:hint="cs"/>
          <w:sz w:val="30"/>
          <w:szCs w:val="30"/>
          <w:cs/>
        </w:rPr>
        <w:t>ที่มีภาระดอกเบี้ย</w:t>
      </w:r>
      <w:r w:rsidRPr="00EB3EC3">
        <w:rPr>
          <w:rFonts w:asciiTheme="majorBidi" w:hAnsiTheme="majorBidi"/>
          <w:sz w:val="30"/>
          <w:szCs w:val="30"/>
        </w:rPr>
        <w:t xml:space="preserve"> </w:t>
      </w:r>
      <w:r w:rsidRPr="00EB3EC3">
        <w:rPr>
          <w:rFonts w:asciiTheme="majorBidi" w:hAnsiTheme="majorBidi"/>
          <w:sz w:val="30"/>
          <w:szCs w:val="30"/>
          <w:cs/>
        </w:rPr>
        <w:t>ณ</w:t>
      </w:r>
      <w:r w:rsidRPr="00EB3EC3">
        <w:rPr>
          <w:rFonts w:asciiTheme="majorBidi" w:hAnsiTheme="majorBidi"/>
          <w:sz w:val="30"/>
          <w:szCs w:val="30"/>
        </w:rPr>
        <w:t xml:space="preserve"> </w:t>
      </w:r>
      <w:r w:rsidRPr="00EB3EC3">
        <w:rPr>
          <w:rFonts w:asciiTheme="majorBidi" w:hAnsiTheme="majorBidi"/>
          <w:sz w:val="30"/>
          <w:szCs w:val="30"/>
          <w:cs/>
        </w:rPr>
        <w:t>วัน</w:t>
      </w:r>
      <w:r w:rsidR="001669B8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EB3EC3">
        <w:rPr>
          <w:rFonts w:asciiTheme="majorBidi" w:hAnsiTheme="majorBidi"/>
          <w:sz w:val="30"/>
          <w:szCs w:val="30"/>
        </w:rPr>
        <w:t xml:space="preserve"> </w:t>
      </w:r>
      <w:r w:rsidRPr="00EB3EC3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</w:t>
      </w:r>
    </w:p>
    <w:p w14:paraId="01B8BE2A" w14:textId="77777777" w:rsidR="00EB6B94" w:rsidRDefault="00EB6B94" w:rsidP="000A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161"/>
        <w:gridCol w:w="1174"/>
        <w:gridCol w:w="284"/>
        <w:gridCol w:w="1156"/>
        <w:gridCol w:w="283"/>
        <w:gridCol w:w="1157"/>
        <w:gridCol w:w="283"/>
        <w:gridCol w:w="1157"/>
        <w:gridCol w:w="284"/>
        <w:gridCol w:w="1156"/>
      </w:tblGrid>
      <w:tr w:rsidR="000A7498" w:rsidRPr="00EB6B94" w14:paraId="78A1A793" w14:textId="77777777" w:rsidTr="00B753DF">
        <w:trPr>
          <w:tblHeader/>
        </w:trPr>
        <w:tc>
          <w:tcPr>
            <w:tcW w:w="2161" w:type="dxa"/>
            <w:hideMark/>
          </w:tcPr>
          <w:p w14:paraId="7A9124C2" w14:textId="77777777" w:rsidR="000A7498" w:rsidRPr="00EB6B94" w:rsidRDefault="000A7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4" w:type="dxa"/>
            <w:gridSpan w:val="9"/>
            <w:hideMark/>
          </w:tcPr>
          <w:p w14:paraId="2D3C2D46" w14:textId="12011528" w:rsidR="000A7498" w:rsidRPr="00EB6B94" w:rsidRDefault="000A74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6D59" w:rsidRPr="00EB6B94" w14:paraId="2D92C245" w14:textId="77777777" w:rsidTr="00B753DF">
        <w:trPr>
          <w:tblHeader/>
        </w:trPr>
        <w:tc>
          <w:tcPr>
            <w:tcW w:w="2161" w:type="dxa"/>
            <w:hideMark/>
          </w:tcPr>
          <w:p w14:paraId="6CA6A7BD" w14:textId="45E11978" w:rsidR="006C6D59" w:rsidRPr="00EB6B94" w:rsidRDefault="006C6D59" w:rsidP="006C6D59">
            <w:pPr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4" w:type="dxa"/>
            <w:vAlign w:val="bottom"/>
            <w:hideMark/>
          </w:tcPr>
          <w:p w14:paraId="507DE8E2" w14:textId="18E16EA2" w:rsidR="006C6D59" w:rsidRPr="00EB6B94" w:rsidRDefault="006C6D59" w:rsidP="006C6D59">
            <w:pPr>
              <w:tabs>
                <w:tab w:val="left" w:pos="518"/>
              </w:tabs>
              <w:ind w:left="-245" w:right="-25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B6B9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</w:t>
            </w:r>
            <w:r w:rsidR="0014519F" w:rsidRPr="00EB6B94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EB6B94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84" w:type="dxa"/>
          </w:tcPr>
          <w:p w14:paraId="095BFD3F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  <w:hideMark/>
          </w:tcPr>
          <w:p w14:paraId="290F16E1" w14:textId="3F0D1FDC" w:rsidR="006C6D59" w:rsidRPr="00EB6B94" w:rsidRDefault="006C6D59" w:rsidP="006C6D59">
            <w:pPr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B6B9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>หรือน้อยกว่า</w:t>
            </w:r>
          </w:p>
        </w:tc>
        <w:tc>
          <w:tcPr>
            <w:tcW w:w="283" w:type="dxa"/>
          </w:tcPr>
          <w:p w14:paraId="42ED8A08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  <w:hideMark/>
          </w:tcPr>
          <w:p w14:paraId="2DD53C02" w14:textId="434B5718" w:rsidR="006C6D59" w:rsidRPr="00EB6B94" w:rsidRDefault="006C6D59" w:rsidP="006C6D59">
            <w:pPr>
              <w:ind w:left="-10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B6B9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 xml:space="preserve">แต่ไม่เกิน </w:t>
            </w:r>
            <w:r w:rsidRPr="00EB6B94">
              <w:rPr>
                <w:rFonts w:ascii="Angsana New" w:hAnsi="Angsana New"/>
                <w:sz w:val="28"/>
                <w:szCs w:val="28"/>
              </w:rPr>
              <w:t>5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686BF02A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  <w:hideMark/>
          </w:tcPr>
          <w:p w14:paraId="0FE97A7D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B6B9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4" w:type="dxa"/>
            <w:vAlign w:val="bottom"/>
          </w:tcPr>
          <w:p w14:paraId="0B0CD139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  <w:hideMark/>
          </w:tcPr>
          <w:p w14:paraId="05C339F3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6D59" w:rsidRPr="00EB6B94" w14:paraId="57A1B827" w14:textId="77777777" w:rsidTr="00B753DF">
        <w:trPr>
          <w:tblHeader/>
        </w:trPr>
        <w:tc>
          <w:tcPr>
            <w:tcW w:w="2161" w:type="dxa"/>
          </w:tcPr>
          <w:p w14:paraId="7233A43C" w14:textId="77777777" w:rsidR="006C6D59" w:rsidRPr="00EB6B94" w:rsidRDefault="006C6D59" w:rsidP="006C6D5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hideMark/>
          </w:tcPr>
          <w:p w14:paraId="42308377" w14:textId="287A3D56" w:rsidR="006C6D59" w:rsidRPr="00EB6B94" w:rsidRDefault="006C6D59" w:rsidP="006C6D5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A3034D6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6" w:type="dxa"/>
            <w:gridSpan w:val="7"/>
            <w:hideMark/>
          </w:tcPr>
          <w:p w14:paraId="0667CFF6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6D59" w:rsidRPr="00EB6B94" w14:paraId="4CB001DF" w14:textId="77777777" w:rsidTr="00B753DF">
        <w:trPr>
          <w:trHeight w:val="119"/>
        </w:trPr>
        <w:tc>
          <w:tcPr>
            <w:tcW w:w="2161" w:type="dxa"/>
            <w:hideMark/>
          </w:tcPr>
          <w:p w14:paraId="72229B50" w14:textId="679AD96C" w:rsidR="006C6D59" w:rsidRPr="00EB6B94" w:rsidRDefault="006C6D59" w:rsidP="006C6D59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74" w:type="dxa"/>
            <w:vAlign w:val="bottom"/>
          </w:tcPr>
          <w:p w14:paraId="34AD4286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5DDEF42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E30BC59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EB68876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B9DE073" w14:textId="77777777" w:rsidR="006C6D59" w:rsidRPr="00EB6B94" w:rsidRDefault="006C6D59" w:rsidP="006C6D59">
            <w:pPr>
              <w:tabs>
                <w:tab w:val="decimal" w:pos="6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2B85D7D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5E769B7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9CF5B23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2E81664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D59" w:rsidRPr="00EB6B94" w14:paraId="03D4DE04" w14:textId="77777777" w:rsidTr="00B753DF">
        <w:trPr>
          <w:trHeight w:val="119"/>
        </w:trPr>
        <w:tc>
          <w:tcPr>
            <w:tcW w:w="2161" w:type="dxa"/>
            <w:hideMark/>
          </w:tcPr>
          <w:p w14:paraId="1744B87B" w14:textId="2DBA8857" w:rsidR="006C6D59" w:rsidRPr="00EB6B94" w:rsidRDefault="006C6D59" w:rsidP="006C6D59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 และ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เงินกู้ยืมระยะสั้นจาก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สถาบันการเงิน</w:t>
            </w:r>
          </w:p>
        </w:tc>
        <w:tc>
          <w:tcPr>
            <w:tcW w:w="1174" w:type="dxa"/>
            <w:vAlign w:val="bottom"/>
          </w:tcPr>
          <w:p w14:paraId="426612D0" w14:textId="33CCDEA6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6,386,984</w:t>
            </w:r>
          </w:p>
        </w:tc>
        <w:tc>
          <w:tcPr>
            <w:tcW w:w="284" w:type="dxa"/>
            <w:vAlign w:val="bottom"/>
          </w:tcPr>
          <w:p w14:paraId="60EC7E04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6BAB5217" w14:textId="4398219F" w:rsidR="006C6D59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6,386,984</w:t>
            </w:r>
          </w:p>
        </w:tc>
        <w:tc>
          <w:tcPr>
            <w:tcW w:w="283" w:type="dxa"/>
            <w:vAlign w:val="bottom"/>
          </w:tcPr>
          <w:p w14:paraId="2679391D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1390D1A6" w14:textId="6D477E4E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5C7850D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24822F5" w14:textId="6AC5763C" w:rsidR="006C6D59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br/>
            </w:r>
            <w:r w:rsidRPr="00EB6B94">
              <w:rPr>
                <w:rFonts w:ascii="Angsana New" w:hAnsi="Angsana New"/>
                <w:sz w:val="28"/>
                <w:szCs w:val="28"/>
              </w:rPr>
              <w:br/>
            </w:r>
            <w:r w:rsidR="00EB6B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471E5AC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0084DB11" w14:textId="3D5826B5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6,386,984</w:t>
            </w:r>
          </w:p>
        </w:tc>
      </w:tr>
      <w:tr w:rsidR="006C6D59" w:rsidRPr="00EB6B94" w14:paraId="0672EA4E" w14:textId="77777777" w:rsidTr="00B753DF">
        <w:trPr>
          <w:trHeight w:val="119"/>
        </w:trPr>
        <w:tc>
          <w:tcPr>
            <w:tcW w:w="2161" w:type="dxa"/>
          </w:tcPr>
          <w:p w14:paraId="43439DD7" w14:textId="080541A4" w:rsidR="006C6D59" w:rsidRPr="00EB6B94" w:rsidRDefault="006C6D59" w:rsidP="006C6D59">
            <w:pPr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4" w:type="dxa"/>
            <w:vAlign w:val="bottom"/>
          </w:tcPr>
          <w:p w14:paraId="140B2A4F" w14:textId="79BDA358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6,703,071</w:t>
            </w:r>
          </w:p>
        </w:tc>
        <w:tc>
          <w:tcPr>
            <w:tcW w:w="284" w:type="dxa"/>
            <w:vAlign w:val="bottom"/>
          </w:tcPr>
          <w:p w14:paraId="0B62CD14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68622A77" w14:textId="6D72EEFE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6,703,071</w:t>
            </w:r>
          </w:p>
        </w:tc>
        <w:tc>
          <w:tcPr>
            <w:tcW w:w="283" w:type="dxa"/>
            <w:vAlign w:val="bottom"/>
          </w:tcPr>
          <w:p w14:paraId="19040BE6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4B4922E9" w14:textId="5D41B99B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FCD32DD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E25298C" w14:textId="3455DE66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2B78A7E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bottom"/>
          </w:tcPr>
          <w:p w14:paraId="1648EB2D" w14:textId="00E99741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6,703,071</w:t>
            </w:r>
          </w:p>
        </w:tc>
      </w:tr>
      <w:tr w:rsidR="006C6D59" w:rsidRPr="00EB6B94" w14:paraId="289FDC79" w14:textId="77777777" w:rsidTr="00B753DF">
        <w:trPr>
          <w:trHeight w:val="119"/>
        </w:trPr>
        <w:tc>
          <w:tcPr>
            <w:tcW w:w="2161" w:type="dxa"/>
            <w:hideMark/>
          </w:tcPr>
          <w:p w14:paraId="1855F3D5" w14:textId="77777777" w:rsidR="006C6D59" w:rsidRPr="00EB6B94" w:rsidRDefault="006C6D59" w:rsidP="006C6D59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477F014" w14:textId="251DE7CB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779,661</w:t>
            </w:r>
          </w:p>
        </w:tc>
        <w:tc>
          <w:tcPr>
            <w:tcW w:w="284" w:type="dxa"/>
            <w:vAlign w:val="bottom"/>
          </w:tcPr>
          <w:p w14:paraId="78420496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7B6F24B" w14:textId="66955E96" w:rsidR="006C6D59" w:rsidRPr="00EB6B94" w:rsidRDefault="000038A7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236,853</w:t>
            </w:r>
          </w:p>
        </w:tc>
        <w:tc>
          <w:tcPr>
            <w:tcW w:w="283" w:type="dxa"/>
            <w:vAlign w:val="bottom"/>
          </w:tcPr>
          <w:p w14:paraId="6079EE34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B41B41" w14:textId="5887D99B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492,129</w:t>
            </w:r>
          </w:p>
        </w:tc>
        <w:tc>
          <w:tcPr>
            <w:tcW w:w="283" w:type="dxa"/>
          </w:tcPr>
          <w:p w14:paraId="588668B3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76B7DEF" w14:textId="53F0B3EC" w:rsidR="006C6D59" w:rsidRPr="00EB6B94" w:rsidRDefault="000038A7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311,091</w:t>
            </w:r>
          </w:p>
        </w:tc>
        <w:tc>
          <w:tcPr>
            <w:tcW w:w="284" w:type="dxa"/>
            <w:vAlign w:val="bottom"/>
          </w:tcPr>
          <w:p w14:paraId="31CB0AAC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541F3" w14:textId="5EDDF768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1,040,073</w:t>
            </w:r>
          </w:p>
        </w:tc>
      </w:tr>
      <w:tr w:rsidR="006C6D59" w:rsidRPr="00EB6B94" w14:paraId="420D5C63" w14:textId="77777777" w:rsidTr="00B753DF">
        <w:trPr>
          <w:trHeight w:val="119"/>
        </w:trPr>
        <w:tc>
          <w:tcPr>
            <w:tcW w:w="2161" w:type="dxa"/>
          </w:tcPr>
          <w:p w14:paraId="17D9D597" w14:textId="77777777" w:rsidR="006C6D59" w:rsidRPr="00EB6B94" w:rsidRDefault="006C6D59" w:rsidP="006C6D59">
            <w:pPr>
              <w:ind w:left="321" w:right="-24" w:hanging="32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3CE36" w14:textId="51F3B9D1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13,869,716</w:t>
            </w:r>
          </w:p>
        </w:tc>
        <w:tc>
          <w:tcPr>
            <w:tcW w:w="284" w:type="dxa"/>
            <w:vAlign w:val="bottom"/>
          </w:tcPr>
          <w:p w14:paraId="306AA49E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A0151" w14:textId="79C79660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</w:t>
            </w:r>
            <w:r w:rsidR="000038A7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038A7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83" w:type="dxa"/>
            <w:vAlign w:val="bottom"/>
          </w:tcPr>
          <w:p w14:paraId="7A513193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7DA9A" w14:textId="51332BD4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492,129</w:t>
            </w:r>
          </w:p>
        </w:tc>
        <w:tc>
          <w:tcPr>
            <w:tcW w:w="283" w:type="dxa"/>
          </w:tcPr>
          <w:p w14:paraId="34BA05B6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F79E0B2" w14:textId="10B57716" w:rsidR="006C6D59" w:rsidRPr="00EB6B94" w:rsidRDefault="000038A7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311,091</w:t>
            </w:r>
          </w:p>
        </w:tc>
        <w:tc>
          <w:tcPr>
            <w:tcW w:w="284" w:type="dxa"/>
            <w:vAlign w:val="bottom"/>
          </w:tcPr>
          <w:p w14:paraId="61ADF4BD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DBF6" w14:textId="7E9C3F28" w:rsidR="006C6D59" w:rsidRPr="00EB6B94" w:rsidRDefault="00EB6B94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14,130,128</w:t>
            </w:r>
          </w:p>
        </w:tc>
      </w:tr>
      <w:tr w:rsidR="00C45EB3" w:rsidRPr="00EB6B94" w14:paraId="2F7C8EED" w14:textId="77777777" w:rsidTr="00B753DF">
        <w:trPr>
          <w:trHeight w:val="119"/>
        </w:trPr>
        <w:tc>
          <w:tcPr>
            <w:tcW w:w="2161" w:type="dxa"/>
          </w:tcPr>
          <w:p w14:paraId="64BB6E30" w14:textId="77777777" w:rsidR="00C45EB3" w:rsidRPr="00E6108D" w:rsidRDefault="00C45EB3" w:rsidP="006C6D59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57F0BC5" w14:textId="77777777" w:rsidR="00C45EB3" w:rsidRPr="00E6108D" w:rsidRDefault="00C45EB3" w:rsidP="006C6D59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14:paraId="75F3405B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0FF8E151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59E89673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4AE09231" w14:textId="77777777" w:rsidR="00C45EB3" w:rsidRPr="00E6108D" w:rsidRDefault="00C45EB3" w:rsidP="006C6D59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83" w:type="dxa"/>
          </w:tcPr>
          <w:p w14:paraId="24554888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76CC3E01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47399D6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31E168C1" w14:textId="77777777" w:rsidR="00C45EB3" w:rsidRPr="00E6108D" w:rsidRDefault="00C45EB3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C6D59" w:rsidRPr="00EB6B94" w14:paraId="02429DED" w14:textId="77777777" w:rsidTr="00B753DF">
        <w:trPr>
          <w:trHeight w:val="119"/>
        </w:trPr>
        <w:tc>
          <w:tcPr>
            <w:tcW w:w="2161" w:type="dxa"/>
            <w:hideMark/>
          </w:tcPr>
          <w:p w14:paraId="159E0AA6" w14:textId="1ED7BEC3" w:rsidR="006C6D59" w:rsidRPr="00EB6B94" w:rsidRDefault="006C6D59" w:rsidP="006C6D59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B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74" w:type="dxa"/>
            <w:vAlign w:val="bottom"/>
          </w:tcPr>
          <w:p w14:paraId="6B0B3D1F" w14:textId="77777777" w:rsidR="006C6D59" w:rsidRPr="00EB6B94" w:rsidRDefault="006C6D59" w:rsidP="006C6D5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14:paraId="2934BEA8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6782F830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26783C61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  <w:vAlign w:val="bottom"/>
          </w:tcPr>
          <w:p w14:paraId="6DB12123" w14:textId="77777777" w:rsidR="006C6D59" w:rsidRPr="00EB6B94" w:rsidRDefault="006C6D59" w:rsidP="006C6D59">
            <w:pPr>
              <w:tabs>
                <w:tab w:val="decimal" w:pos="622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3F513BFE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</w:tcPr>
          <w:p w14:paraId="2A7757EA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3F748147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73904F64" w14:textId="77777777" w:rsidR="006C6D59" w:rsidRPr="00EB6B94" w:rsidRDefault="006C6D59" w:rsidP="006C6D5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53DF" w:rsidRPr="00EB6B94" w14:paraId="70344B77" w14:textId="77777777" w:rsidTr="00B753DF">
        <w:trPr>
          <w:trHeight w:val="119"/>
        </w:trPr>
        <w:tc>
          <w:tcPr>
            <w:tcW w:w="2161" w:type="dxa"/>
            <w:hideMark/>
          </w:tcPr>
          <w:p w14:paraId="50B14478" w14:textId="213264C3" w:rsidR="00B753DF" w:rsidRPr="00EB6B94" w:rsidRDefault="00B753DF" w:rsidP="00B753DF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 และ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เงินกู้ยืมระยะสั้นจาก</w:t>
            </w:r>
            <w:r w:rsidRPr="00EB6B9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สถาบันการเงิน</w:t>
            </w:r>
          </w:p>
        </w:tc>
        <w:tc>
          <w:tcPr>
            <w:tcW w:w="1174" w:type="dxa"/>
            <w:vAlign w:val="bottom"/>
          </w:tcPr>
          <w:p w14:paraId="3B9C925A" w14:textId="6011AA51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337,590</w:t>
            </w:r>
          </w:p>
        </w:tc>
        <w:tc>
          <w:tcPr>
            <w:tcW w:w="284" w:type="dxa"/>
            <w:vAlign w:val="bottom"/>
          </w:tcPr>
          <w:p w14:paraId="00A7609D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0321950" w14:textId="4141589A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337,590</w:t>
            </w:r>
          </w:p>
        </w:tc>
        <w:tc>
          <w:tcPr>
            <w:tcW w:w="283" w:type="dxa"/>
            <w:vAlign w:val="bottom"/>
          </w:tcPr>
          <w:p w14:paraId="0D01E756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  <w:vAlign w:val="bottom"/>
          </w:tcPr>
          <w:p w14:paraId="1D1481FC" w14:textId="5226DED9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6CB5110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</w:tcPr>
          <w:p w14:paraId="30F1B0F6" w14:textId="77DE2F9C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br/>
            </w:r>
            <w:r w:rsidRPr="00EB6B94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84" w:type="dxa"/>
            <w:vAlign w:val="bottom"/>
          </w:tcPr>
          <w:p w14:paraId="431E9CF1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vAlign w:val="bottom"/>
          </w:tcPr>
          <w:p w14:paraId="08779FA6" w14:textId="008CC55E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337,590</w:t>
            </w:r>
          </w:p>
        </w:tc>
      </w:tr>
      <w:tr w:rsidR="00B753DF" w:rsidRPr="00EB6B94" w14:paraId="384ACBD3" w14:textId="77777777" w:rsidTr="00B753DF">
        <w:trPr>
          <w:trHeight w:val="119"/>
        </w:trPr>
        <w:tc>
          <w:tcPr>
            <w:tcW w:w="2161" w:type="dxa"/>
            <w:hideMark/>
          </w:tcPr>
          <w:p w14:paraId="213FFBDC" w14:textId="14724193" w:rsidR="00B753DF" w:rsidRPr="00EB6B94" w:rsidRDefault="00B753DF" w:rsidP="00B753DF">
            <w:pPr>
              <w:ind w:right="-2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4" w:type="dxa"/>
            <w:vAlign w:val="bottom"/>
          </w:tcPr>
          <w:p w14:paraId="2EADE27E" w14:textId="646B318B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13,896,020</w:t>
            </w:r>
          </w:p>
        </w:tc>
        <w:tc>
          <w:tcPr>
            <w:tcW w:w="284" w:type="dxa"/>
            <w:vAlign w:val="bottom"/>
          </w:tcPr>
          <w:p w14:paraId="5FD6BEC2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C610127" w14:textId="02F0D6BA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13,896,020</w:t>
            </w:r>
          </w:p>
        </w:tc>
        <w:tc>
          <w:tcPr>
            <w:tcW w:w="283" w:type="dxa"/>
            <w:vAlign w:val="bottom"/>
          </w:tcPr>
          <w:p w14:paraId="4076057E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0ABD81D4" w14:textId="337C4B91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32A4755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7FF4CE4" w14:textId="426BB7CB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8358579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0BE" w14:textId="1B164415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13,896,020</w:t>
            </w:r>
          </w:p>
        </w:tc>
      </w:tr>
      <w:tr w:rsidR="00B753DF" w:rsidRPr="00EB6B94" w14:paraId="4A42CB80" w14:textId="77777777" w:rsidTr="00B753DF">
        <w:trPr>
          <w:trHeight w:val="119"/>
        </w:trPr>
        <w:tc>
          <w:tcPr>
            <w:tcW w:w="2161" w:type="dxa"/>
          </w:tcPr>
          <w:p w14:paraId="7AEE8306" w14:textId="03C413CE" w:rsidR="00B753DF" w:rsidRPr="00EB6B94" w:rsidRDefault="00B753DF" w:rsidP="00B753DF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B2569E7" w14:textId="5855FE95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771,022</w:t>
            </w:r>
          </w:p>
        </w:tc>
        <w:tc>
          <w:tcPr>
            <w:tcW w:w="284" w:type="dxa"/>
            <w:vAlign w:val="bottom"/>
          </w:tcPr>
          <w:p w14:paraId="555C8BF9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A72AD1E" w14:textId="6C6A5BAF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187,926</w:t>
            </w:r>
          </w:p>
        </w:tc>
        <w:tc>
          <w:tcPr>
            <w:tcW w:w="283" w:type="dxa"/>
            <w:vAlign w:val="bottom"/>
          </w:tcPr>
          <w:p w14:paraId="7C6833AF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493ADF8" w14:textId="228567BC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441,069</w:t>
            </w:r>
          </w:p>
        </w:tc>
        <w:tc>
          <w:tcPr>
            <w:tcW w:w="283" w:type="dxa"/>
          </w:tcPr>
          <w:p w14:paraId="7085E46C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B990190" w14:textId="2C2F4A0A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423,298</w:t>
            </w:r>
          </w:p>
        </w:tc>
        <w:tc>
          <w:tcPr>
            <w:tcW w:w="284" w:type="dxa"/>
            <w:vAlign w:val="bottom"/>
          </w:tcPr>
          <w:p w14:paraId="17DDD4BF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7584A" w14:textId="69D55760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1,052,293</w:t>
            </w:r>
          </w:p>
        </w:tc>
      </w:tr>
      <w:tr w:rsidR="00B753DF" w:rsidRPr="00EB6B94" w14:paraId="17783DFB" w14:textId="77777777" w:rsidTr="00B753DF">
        <w:trPr>
          <w:trHeight w:val="119"/>
        </w:trPr>
        <w:tc>
          <w:tcPr>
            <w:tcW w:w="2161" w:type="dxa"/>
          </w:tcPr>
          <w:p w14:paraId="59CC8CB8" w14:textId="77777777" w:rsidR="00B753DF" w:rsidRPr="00EB6B94" w:rsidRDefault="00B753DF" w:rsidP="00B753DF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F4DB5" w14:textId="7B444E93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15,004,632</w:t>
            </w:r>
          </w:p>
        </w:tc>
        <w:tc>
          <w:tcPr>
            <w:tcW w:w="284" w:type="dxa"/>
            <w:vAlign w:val="bottom"/>
          </w:tcPr>
          <w:p w14:paraId="7294CA94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C87F3" w14:textId="1CA059A0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14,421,536</w:t>
            </w:r>
          </w:p>
        </w:tc>
        <w:tc>
          <w:tcPr>
            <w:tcW w:w="283" w:type="dxa"/>
            <w:vAlign w:val="bottom"/>
          </w:tcPr>
          <w:p w14:paraId="34685C9B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56C4B" w14:textId="52808710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441,069</w:t>
            </w:r>
          </w:p>
        </w:tc>
        <w:tc>
          <w:tcPr>
            <w:tcW w:w="283" w:type="dxa"/>
          </w:tcPr>
          <w:p w14:paraId="250845C0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9689BAF" w14:textId="037410C5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423,298</w:t>
            </w:r>
          </w:p>
        </w:tc>
        <w:tc>
          <w:tcPr>
            <w:tcW w:w="284" w:type="dxa"/>
            <w:vAlign w:val="bottom"/>
          </w:tcPr>
          <w:p w14:paraId="4D29669C" w14:textId="77777777" w:rsidR="00B753DF" w:rsidRPr="00EB6B94" w:rsidRDefault="00B753DF" w:rsidP="00B753DF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246F0" w14:textId="3566E58D" w:rsidR="00B753DF" w:rsidRPr="00EB6B94" w:rsidRDefault="00B753DF" w:rsidP="00B753DF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B94">
              <w:rPr>
                <w:rFonts w:ascii="Angsana New" w:hAnsi="Angsana New"/>
                <w:sz w:val="28"/>
                <w:szCs w:val="28"/>
              </w:rPr>
              <w:t>15,285,903</w:t>
            </w:r>
          </w:p>
        </w:tc>
      </w:tr>
    </w:tbl>
    <w:p w14:paraId="4B7B3972" w14:textId="6947B368" w:rsidR="005B78B7" w:rsidRPr="00E6108D" w:rsidRDefault="005B78B7" w:rsidP="001451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FA0F262" w14:textId="00D0207E" w:rsidR="00A827EA" w:rsidRPr="002E5FAF" w:rsidRDefault="00A827EA" w:rsidP="005918DD">
      <w:pPr>
        <w:pStyle w:val="block"/>
        <w:numPr>
          <w:ilvl w:val="0"/>
          <w:numId w:val="21"/>
        </w:numPr>
        <w:spacing w:after="0" w:line="240" w:lineRule="auto"/>
        <w:ind w:left="1134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2E5FA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7C7F6F3E" w14:textId="472BA824" w:rsidR="00A827EA" w:rsidRPr="00E6108D" w:rsidRDefault="00A827E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Cs w:val="22"/>
          <w:lang w:bidi="th-TH"/>
        </w:rPr>
      </w:pPr>
    </w:p>
    <w:p w14:paraId="4D25E43A" w14:textId="75273AE6" w:rsidR="005E7809" w:rsidRPr="005B78B7" w:rsidRDefault="00273F73" w:rsidP="005B7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394F" w:rsidRPr="005B78B7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A827EA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804F5B" w14:textId="32C88A60" w:rsidR="0098400C" w:rsidRPr="00E6108D" w:rsidRDefault="0098400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051F932" w14:textId="3E2FE07C" w:rsidR="00A827EA" w:rsidRPr="005B78B7" w:rsidRDefault="00A827EA" w:rsidP="005918DD">
      <w:pPr>
        <w:pStyle w:val="block"/>
        <w:numPr>
          <w:ilvl w:val="0"/>
          <w:numId w:val="26"/>
        </w:numPr>
        <w:spacing w:after="0" w:line="240" w:lineRule="auto"/>
        <w:ind w:left="1800" w:hanging="630"/>
        <w:jc w:val="both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33D1BC12" w14:textId="77777777" w:rsidR="00A827EA" w:rsidRPr="00E6108D" w:rsidRDefault="00A827EA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4"/>
          <w:szCs w:val="4"/>
          <w:lang w:bidi="th-TH"/>
        </w:rPr>
      </w:pPr>
    </w:p>
    <w:p w14:paraId="1028CE44" w14:textId="77777777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178724B" w14:textId="77777777" w:rsidR="00A516CD" w:rsidRPr="00E6108D" w:rsidRDefault="00A516CD" w:rsidP="00D83037">
      <w:pPr>
        <w:pStyle w:val="block"/>
        <w:spacing w:after="0" w:line="240" w:lineRule="auto"/>
        <w:ind w:left="1800"/>
        <w:jc w:val="thaiDistribute"/>
        <w:rPr>
          <w:rFonts w:asciiTheme="majorBidi" w:hAnsiTheme="majorBidi" w:cstheme="majorBidi"/>
          <w:sz w:val="4"/>
          <w:szCs w:val="4"/>
          <w:lang w:bidi="th-TH"/>
        </w:rPr>
      </w:pPr>
    </w:p>
    <w:p w14:paraId="381A64EC" w14:textId="64C5813C" w:rsidR="002F4AB4" w:rsidRPr="005B78B7" w:rsidRDefault="00273F73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A516C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มีความเสี่ยงจากความผันผวนของอัตราแลกเปลี่ยนเงินตราต่างประเทศซึ่งเกิดจากการซื้อ</w:t>
      </w:r>
      <w:r w:rsidR="00A516CD" w:rsidRPr="00A516C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4"/>
          <w:sz w:val="30"/>
          <w:szCs w:val="30"/>
          <w:cs/>
        </w:rPr>
        <w:t>การขาย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A516C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การจ่ายชำระค่าเครื่องจักรและอุปกรณ์ และรายการรับจ่ายอื่นๆ ที่เป็นสกุลเงินตราต่างประเทศ </w:t>
      </w:r>
      <w:r w:rsidRPr="00A516C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บริหารจัดการความเสี่ยงดังกล่าวโดยการทำสัญญาซื้อขายเงินตราต่างประเทศล่วงหน้า </w:t>
      </w:r>
      <w:r w:rsidR="005909FC" w:rsidRPr="005B78B7">
        <w:rPr>
          <w:rFonts w:asciiTheme="majorBidi" w:hAnsiTheme="majorBidi"/>
          <w:sz w:val="30"/>
          <w:szCs w:val="30"/>
          <w:cs/>
        </w:rPr>
        <w:t>(</w:t>
      </w:r>
      <w:r w:rsidR="002F4AB4" w:rsidRPr="005B78B7">
        <w:rPr>
          <w:rFonts w:asciiTheme="majorBidi" w:hAnsiTheme="majorBidi" w:cstheme="majorBidi"/>
          <w:sz w:val="30"/>
          <w:szCs w:val="30"/>
        </w:rPr>
        <w:t>Forward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Exchange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AB4" w:rsidRPr="005B78B7">
        <w:rPr>
          <w:rFonts w:asciiTheme="majorBidi" w:hAnsiTheme="majorBidi" w:cstheme="majorBidi"/>
          <w:sz w:val="30"/>
          <w:szCs w:val="30"/>
        </w:rPr>
        <w:t>Contract</w:t>
      </w:r>
      <w:r w:rsidR="005909FC" w:rsidRPr="005B78B7">
        <w:rPr>
          <w:rFonts w:asciiTheme="majorBidi" w:hAnsiTheme="majorBidi"/>
          <w:sz w:val="30"/>
          <w:szCs w:val="30"/>
          <w:cs/>
        </w:rPr>
        <w:t>)</w:t>
      </w:r>
      <w:r w:rsidR="002F4AB4" w:rsidRPr="005B78B7">
        <w:rPr>
          <w:rFonts w:asciiTheme="majorBidi" w:hAnsiTheme="majorBidi" w:cstheme="majorBidi"/>
          <w:sz w:val="30"/>
          <w:szCs w:val="30"/>
          <w:cs/>
        </w:rPr>
        <w:t xml:space="preserve"> 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8A6A14" w14:textId="5DCA0F89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5B78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EC5F71" w:rsidRPr="005B78B7">
        <w:rPr>
          <w:rFonts w:asciiTheme="majorBidi" w:hAnsiTheme="majorBidi" w:cstheme="majorBidi"/>
          <w:sz w:val="30"/>
          <w:szCs w:val="30"/>
        </w:rPr>
        <w:t>31</w:t>
      </w:r>
      <w:r w:rsidRPr="005B78B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16EC6" w:rsidRPr="005B78B7">
        <w:rPr>
          <w:rFonts w:asciiTheme="majorBidi" w:hAnsiTheme="majorBidi"/>
          <w:sz w:val="30"/>
          <w:szCs w:val="30"/>
          <w:cs/>
        </w:rPr>
        <w:t xml:space="preserve"> </w:t>
      </w:r>
      <w:r w:rsidR="00273F73" w:rsidRPr="005B78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78B7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มีความเสี่ยงจากอัตราแลกเปลี่ยนเงินตราต่างประเทศ</w:t>
      </w:r>
      <w:r w:rsidR="00512054" w:rsidRPr="005B78B7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5B78B7">
        <w:rPr>
          <w:rFonts w:asciiTheme="majorBidi" w:hAnsiTheme="majorBidi" w:cstheme="majorBidi"/>
          <w:sz w:val="30"/>
          <w:szCs w:val="30"/>
          <w:cs/>
        </w:rPr>
        <w:t>จากการมีสินทรัพย์และหนี้สินที่เป็นเงินตราต่างประเทศดังนี้</w:t>
      </w:r>
    </w:p>
    <w:p w14:paraId="57143A6F" w14:textId="3DC4CB05" w:rsidR="002E5FAF" w:rsidRPr="00E16C28" w:rsidRDefault="002E5FAF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24"/>
          <w:szCs w:val="24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5B78B7" w:rsidRPr="005B78B7" w14:paraId="794F38C5" w14:textId="77777777" w:rsidTr="00B760D7">
        <w:trPr>
          <w:tblHeader/>
        </w:trPr>
        <w:tc>
          <w:tcPr>
            <w:tcW w:w="3960" w:type="dxa"/>
            <w:vAlign w:val="bottom"/>
          </w:tcPr>
          <w:p w14:paraId="339ACBC7" w14:textId="77777777" w:rsidR="00257363" w:rsidRPr="005B78B7" w:rsidRDefault="00257363" w:rsidP="004E0FB2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  <w:gridSpan w:val="5"/>
          </w:tcPr>
          <w:p w14:paraId="691C2F4B" w14:textId="1E051ECC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5B78B7" w:rsidRPr="005B78B7" w14:paraId="792FAEFA" w14:textId="77777777" w:rsidTr="00B760D7">
        <w:trPr>
          <w:tblHeader/>
        </w:trPr>
        <w:tc>
          <w:tcPr>
            <w:tcW w:w="3960" w:type="dxa"/>
            <w:vAlign w:val="bottom"/>
            <w:hideMark/>
          </w:tcPr>
          <w:p w14:paraId="6F41C650" w14:textId="6BEE7434" w:rsidR="00257363" w:rsidRPr="005B78B7" w:rsidRDefault="00257363" w:rsidP="004E0F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  <w:hideMark/>
          </w:tcPr>
          <w:p w14:paraId="4961E8DE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ดอลลาร์</w:t>
            </w:r>
          </w:p>
          <w:p w14:paraId="4C2F6597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42" w:type="dxa"/>
          </w:tcPr>
          <w:p w14:paraId="51591CA2" w14:textId="77777777" w:rsidR="00257363" w:rsidRPr="005B78B7" w:rsidRDefault="00257363" w:rsidP="004E0FB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416B9BA4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9F219D" w14:textId="2AEF826F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2" w:type="dxa"/>
          </w:tcPr>
          <w:p w14:paraId="5BD92D52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76DB288D" w14:textId="77777777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EF0214" w14:textId="583EA8B6" w:rsidR="00257363" w:rsidRPr="005B78B7" w:rsidRDefault="00257363" w:rsidP="004E0FB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B78B7" w:rsidRPr="005B78B7" w14:paraId="1B770852" w14:textId="77777777" w:rsidTr="00B760D7">
        <w:tc>
          <w:tcPr>
            <w:tcW w:w="3960" w:type="dxa"/>
          </w:tcPr>
          <w:p w14:paraId="35589472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gridSpan w:val="5"/>
          </w:tcPr>
          <w:p w14:paraId="2243BB59" w14:textId="20912821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78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78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B78B7" w:rsidRPr="005B78B7" w14:paraId="323A7492" w14:textId="77777777" w:rsidTr="00B760D7">
        <w:tc>
          <w:tcPr>
            <w:tcW w:w="3960" w:type="dxa"/>
          </w:tcPr>
          <w:p w14:paraId="367C5A16" w14:textId="3674A23E" w:rsidR="00257363" w:rsidRPr="00B760D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58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61" w:type="dxa"/>
          </w:tcPr>
          <w:p w14:paraId="5B98CAB8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0FA5CEB0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66F6E13E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dxa"/>
          </w:tcPr>
          <w:p w14:paraId="282C0747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dxa"/>
          </w:tcPr>
          <w:p w14:paraId="3C1FFD05" w14:textId="77777777" w:rsidR="00257363" w:rsidRPr="005B78B7" w:rsidRDefault="00257363" w:rsidP="004E0FB2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B78B7" w:rsidRPr="005B78B7" w14:paraId="6DADB6F1" w14:textId="77777777" w:rsidTr="00B760D7">
        <w:tc>
          <w:tcPr>
            <w:tcW w:w="3960" w:type="dxa"/>
            <w:hideMark/>
          </w:tcPr>
          <w:p w14:paraId="4333A99E" w14:textId="672C77E6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5B78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FFEDE14" w14:textId="06787BA8" w:rsidR="00257363" w:rsidRPr="005B78B7" w:rsidRDefault="0014519F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308,235</w:t>
            </w:r>
          </w:p>
        </w:tc>
        <w:tc>
          <w:tcPr>
            <w:tcW w:w="142" w:type="dxa"/>
          </w:tcPr>
          <w:p w14:paraId="5F9A6A46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41EBE46F" w14:textId="37BA08D0" w:rsidR="00257363" w:rsidRPr="005B78B7" w:rsidRDefault="00416F80" w:rsidP="0005690A">
            <w:pPr>
              <w:pStyle w:val="BodyText"/>
              <w:tabs>
                <w:tab w:val="clear" w:pos="907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6,418</w:t>
            </w:r>
          </w:p>
        </w:tc>
        <w:tc>
          <w:tcPr>
            <w:tcW w:w="142" w:type="dxa"/>
          </w:tcPr>
          <w:p w14:paraId="11A74A79" w14:textId="77777777" w:rsidR="00257363" w:rsidRPr="005B78B7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508CD02" w14:textId="373232D2" w:rsidR="00257363" w:rsidRPr="005B78B7" w:rsidRDefault="00416F80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314,65</w:t>
            </w:r>
            <w:r w:rsidR="00A47D8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78B7" w:rsidRPr="005B78B7" w14:paraId="463ECF98" w14:textId="77777777" w:rsidTr="00B760D7">
        <w:tc>
          <w:tcPr>
            <w:tcW w:w="3960" w:type="dxa"/>
            <w:hideMark/>
          </w:tcPr>
          <w:p w14:paraId="1281DCB4" w14:textId="152761B3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78B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1" w:type="dxa"/>
            <w:vAlign w:val="bottom"/>
          </w:tcPr>
          <w:p w14:paraId="1AFCAE26" w14:textId="61138533" w:rsidR="00257363" w:rsidRPr="005B78B7" w:rsidRDefault="0014519F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(356,707)</w:t>
            </w:r>
          </w:p>
        </w:tc>
        <w:tc>
          <w:tcPr>
            <w:tcW w:w="142" w:type="dxa"/>
          </w:tcPr>
          <w:p w14:paraId="6AB1A997" w14:textId="77777777" w:rsidR="00257363" w:rsidRPr="005B78B7" w:rsidRDefault="00257363" w:rsidP="004E0FB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CC3F221" w14:textId="2A4A60A2" w:rsidR="00257363" w:rsidRPr="005B78B7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(149,626)</w:t>
            </w:r>
          </w:p>
        </w:tc>
        <w:tc>
          <w:tcPr>
            <w:tcW w:w="142" w:type="dxa"/>
          </w:tcPr>
          <w:p w14:paraId="442CA186" w14:textId="77777777" w:rsidR="00257363" w:rsidRPr="005B78B7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90D81F0" w14:textId="42E3F574" w:rsidR="00257363" w:rsidRPr="005B78B7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(506,333)</w:t>
            </w:r>
          </w:p>
        </w:tc>
      </w:tr>
      <w:tr w:rsidR="005B78B7" w:rsidRPr="0014519F" w14:paraId="7C550B3B" w14:textId="77777777" w:rsidTr="00B760D7">
        <w:tc>
          <w:tcPr>
            <w:tcW w:w="3960" w:type="dxa"/>
            <w:hideMark/>
          </w:tcPr>
          <w:p w14:paraId="72AEDA46" w14:textId="6C9B7A7F" w:rsidR="00257363" w:rsidRPr="0014519F" w:rsidRDefault="00257363" w:rsidP="004E0FB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="000D5085"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8AA63" w14:textId="4143EAC2" w:rsidR="00257363" w:rsidRPr="0014519F" w:rsidRDefault="00416F80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(48,472)</w:t>
            </w:r>
          </w:p>
        </w:tc>
        <w:tc>
          <w:tcPr>
            <w:tcW w:w="142" w:type="dxa"/>
          </w:tcPr>
          <w:p w14:paraId="36AD74A7" w14:textId="77777777" w:rsidR="00257363" w:rsidRPr="0014519F" w:rsidRDefault="00257363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0F898" w14:textId="50AC6B59" w:rsidR="00257363" w:rsidRPr="0014519F" w:rsidRDefault="00416F80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(143,208)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E2DB577" w14:textId="77777777" w:rsidR="00257363" w:rsidRPr="0014519F" w:rsidRDefault="00257363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38729" w14:textId="3E0499B1" w:rsidR="00257363" w:rsidRPr="0014519F" w:rsidRDefault="00416F80" w:rsidP="000421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(191,68</w:t>
            </w:r>
            <w:r w:rsidR="00A47D8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B78B7" w:rsidRPr="0014519F" w14:paraId="47145297" w14:textId="77777777" w:rsidTr="00B760D7">
        <w:tc>
          <w:tcPr>
            <w:tcW w:w="3960" w:type="dxa"/>
            <w:hideMark/>
          </w:tcPr>
          <w:p w14:paraId="659CC061" w14:textId="1534A6A2" w:rsidR="00257363" w:rsidRPr="0014519F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61" w:type="dxa"/>
            <w:vAlign w:val="bottom"/>
          </w:tcPr>
          <w:p w14:paraId="498D4372" w14:textId="6E8CE2B6" w:rsidR="00257363" w:rsidRPr="0014519F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(141,247)</w:t>
            </w:r>
          </w:p>
        </w:tc>
        <w:tc>
          <w:tcPr>
            <w:tcW w:w="142" w:type="dxa"/>
          </w:tcPr>
          <w:p w14:paraId="4B615011" w14:textId="77777777" w:rsidR="00257363" w:rsidRPr="0014519F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6F498C57" w14:textId="67432B26" w:rsidR="00257363" w:rsidRPr="0014519F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(6,093)</w:t>
            </w:r>
          </w:p>
        </w:tc>
        <w:tc>
          <w:tcPr>
            <w:tcW w:w="142" w:type="dxa"/>
          </w:tcPr>
          <w:p w14:paraId="7399E295" w14:textId="77777777" w:rsidR="00257363" w:rsidRPr="0014519F" w:rsidRDefault="00257363" w:rsidP="004E0FB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386D7DE" w14:textId="7A559C98" w:rsidR="00257363" w:rsidRPr="0014519F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(147,340)</w:t>
            </w:r>
          </w:p>
        </w:tc>
      </w:tr>
      <w:tr w:rsidR="005B78B7" w:rsidRPr="0014519F" w14:paraId="3CE031F9" w14:textId="77777777" w:rsidTr="00B760D7">
        <w:tc>
          <w:tcPr>
            <w:tcW w:w="3960" w:type="dxa"/>
            <w:hideMark/>
          </w:tcPr>
          <w:p w14:paraId="71B136C1" w14:textId="24636C0B" w:rsidR="00257363" w:rsidRPr="0014519F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8A64" w14:textId="49DB051B" w:rsidR="00257363" w:rsidRPr="0014519F" w:rsidRDefault="00416F80" w:rsidP="0005690A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313,715</w:t>
            </w:r>
          </w:p>
        </w:tc>
        <w:tc>
          <w:tcPr>
            <w:tcW w:w="142" w:type="dxa"/>
          </w:tcPr>
          <w:p w14:paraId="155FF6F9" w14:textId="77777777" w:rsidR="00257363" w:rsidRPr="0014519F" w:rsidRDefault="00257363" w:rsidP="004E0FB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25D5D" w14:textId="2E8356CD" w:rsidR="00257363" w:rsidRPr="0014519F" w:rsidRDefault="00416F80" w:rsidP="0005690A">
            <w:pPr>
              <w:pStyle w:val="NoSpacing"/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107,215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3148763" w14:textId="77777777" w:rsidR="00257363" w:rsidRPr="0014519F" w:rsidRDefault="00257363" w:rsidP="00324DB0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A1A50" w14:textId="6BA1FA49" w:rsidR="00257363" w:rsidRPr="0014519F" w:rsidRDefault="00416F80" w:rsidP="0005690A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420,93</w:t>
            </w:r>
            <w:r w:rsidR="007800C8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B78B7" w:rsidRPr="0014519F" w14:paraId="6F726C25" w14:textId="77777777" w:rsidTr="00B760D7">
        <w:tc>
          <w:tcPr>
            <w:tcW w:w="3960" w:type="dxa"/>
            <w:hideMark/>
          </w:tcPr>
          <w:p w14:paraId="7FE9FF29" w14:textId="77777777" w:rsidR="00257363" w:rsidRPr="0014519F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EEC2B4" w14:textId="7695A784" w:rsidR="00257363" w:rsidRPr="0014519F" w:rsidRDefault="00416F80" w:rsidP="0005690A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123,996</w:t>
            </w:r>
          </w:p>
        </w:tc>
        <w:tc>
          <w:tcPr>
            <w:tcW w:w="142" w:type="dxa"/>
          </w:tcPr>
          <w:p w14:paraId="38B04224" w14:textId="77777777" w:rsidR="00257363" w:rsidRPr="0014519F" w:rsidRDefault="00257363" w:rsidP="004E0FB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E6353F" w14:textId="0D9E9E59" w:rsidR="00257363" w:rsidRPr="0014519F" w:rsidRDefault="00416F80" w:rsidP="00416F80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(42,08</w:t>
            </w:r>
            <w:r w:rsidR="00A47D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958762" w14:textId="77777777" w:rsidR="00257363" w:rsidRPr="0014519F" w:rsidRDefault="00257363" w:rsidP="004E0FB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61A78" w14:textId="426AA5A6" w:rsidR="00257363" w:rsidRPr="0014519F" w:rsidRDefault="00416F80" w:rsidP="0005690A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81,910</w:t>
            </w:r>
          </w:p>
        </w:tc>
      </w:tr>
    </w:tbl>
    <w:p w14:paraId="2F3D298E" w14:textId="77777777" w:rsidR="00257363" w:rsidRPr="0014519F" w:rsidRDefault="00257363" w:rsidP="00D83037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pacing w:val="4"/>
          <w:sz w:val="12"/>
          <w:szCs w:val="12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9"/>
        <w:gridCol w:w="1436"/>
        <w:gridCol w:w="150"/>
        <w:gridCol w:w="1437"/>
        <w:gridCol w:w="150"/>
        <w:gridCol w:w="1437"/>
      </w:tblGrid>
      <w:tr w:rsidR="00257363" w:rsidRPr="0014519F" w14:paraId="65502AFB" w14:textId="77777777" w:rsidTr="009F4C35">
        <w:tc>
          <w:tcPr>
            <w:tcW w:w="4179" w:type="dxa"/>
          </w:tcPr>
          <w:p w14:paraId="0B583A04" w14:textId="748E9FC4" w:rsidR="00257363" w:rsidRPr="0014519F" w:rsidRDefault="00257363" w:rsidP="0027403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5812" w:rsidRPr="001451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36" w:type="dxa"/>
          </w:tcPr>
          <w:p w14:paraId="52B65B1B" w14:textId="77777777" w:rsidR="00257363" w:rsidRPr="0014519F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14:paraId="38D208BB" w14:textId="77777777" w:rsidR="00257363" w:rsidRPr="0014519F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CA5B351" w14:textId="77777777" w:rsidR="00257363" w:rsidRPr="0014519F" w:rsidRDefault="00257363" w:rsidP="00257363">
            <w:pPr>
              <w:pStyle w:val="BodyText"/>
              <w:tabs>
                <w:tab w:val="clear" w:pos="907"/>
                <w:tab w:val="left" w:pos="795"/>
              </w:tabs>
              <w:spacing w:after="0"/>
              <w:ind w:right="-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" w:type="dxa"/>
          </w:tcPr>
          <w:p w14:paraId="2BDD0BE9" w14:textId="77777777" w:rsidR="00257363" w:rsidRPr="0014519F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5A1EA942" w14:textId="77777777" w:rsidR="00257363" w:rsidRPr="0014519F" w:rsidRDefault="00257363" w:rsidP="00274037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65812" w:rsidRPr="0014519F" w14:paraId="3B6E282B" w14:textId="77777777" w:rsidTr="009F4C35">
        <w:tc>
          <w:tcPr>
            <w:tcW w:w="4179" w:type="dxa"/>
            <w:hideMark/>
          </w:tcPr>
          <w:p w14:paraId="4F8DCF80" w14:textId="77777777" w:rsidR="00665812" w:rsidRPr="0014519F" w:rsidRDefault="00665812" w:rsidP="006658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14519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6" w:type="dxa"/>
            <w:vAlign w:val="bottom"/>
          </w:tcPr>
          <w:p w14:paraId="0E5E460F" w14:textId="51E45F9D" w:rsidR="00665812" w:rsidRPr="0014519F" w:rsidRDefault="00665812" w:rsidP="00665812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</w:rPr>
              <w:t>366,240</w:t>
            </w:r>
          </w:p>
        </w:tc>
        <w:tc>
          <w:tcPr>
            <w:tcW w:w="150" w:type="dxa"/>
          </w:tcPr>
          <w:p w14:paraId="51B257C8" w14:textId="77777777" w:rsidR="00665812" w:rsidRPr="0014519F" w:rsidRDefault="00665812" w:rsidP="006658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41DE858C" w14:textId="25FFAF93" w:rsidR="00665812" w:rsidRPr="0014519F" w:rsidRDefault="00665812" w:rsidP="00665812">
            <w:pPr>
              <w:pStyle w:val="BodyText"/>
              <w:tabs>
                <w:tab w:val="clear" w:pos="907"/>
                <w:tab w:val="left" w:pos="795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</w:rPr>
              <w:t>48,922</w:t>
            </w:r>
          </w:p>
        </w:tc>
        <w:tc>
          <w:tcPr>
            <w:tcW w:w="150" w:type="dxa"/>
          </w:tcPr>
          <w:p w14:paraId="10B6294C" w14:textId="77777777" w:rsidR="00665812" w:rsidRPr="0014519F" w:rsidRDefault="00665812" w:rsidP="0066581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75B0F7E" w14:textId="4B020F66" w:rsidR="00665812" w:rsidRPr="0014519F" w:rsidRDefault="00665812" w:rsidP="00665812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519F">
              <w:rPr>
                <w:rFonts w:ascii="Angsana New" w:hAnsi="Angsana New"/>
                <w:sz w:val="30"/>
                <w:szCs w:val="30"/>
              </w:rPr>
              <w:t>415,162</w:t>
            </w:r>
          </w:p>
        </w:tc>
      </w:tr>
      <w:tr w:rsidR="00665812" w:rsidRPr="0014519F" w14:paraId="7CBDC392" w14:textId="77777777" w:rsidTr="009F4C35">
        <w:tc>
          <w:tcPr>
            <w:tcW w:w="4179" w:type="dxa"/>
            <w:hideMark/>
          </w:tcPr>
          <w:p w14:paraId="4E0A5AB3" w14:textId="77777777" w:rsidR="00665812" w:rsidRPr="0014519F" w:rsidRDefault="00665812" w:rsidP="006658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436" w:type="dxa"/>
            <w:vAlign w:val="bottom"/>
          </w:tcPr>
          <w:p w14:paraId="7E465E43" w14:textId="3D4696CD" w:rsidR="00665812" w:rsidRPr="0014519F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sz w:val="30"/>
                <w:szCs w:val="30"/>
              </w:rPr>
              <w:t>374,723</w:t>
            </w:r>
            <w:r w:rsidRPr="001451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6C9B3D5A" w14:textId="77777777" w:rsidR="00665812" w:rsidRPr="0014519F" w:rsidRDefault="00665812" w:rsidP="006658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1A8DA035" w14:textId="158EB58E" w:rsidR="00665812" w:rsidRPr="0014519F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sz w:val="30"/>
                <w:szCs w:val="30"/>
              </w:rPr>
              <w:t>184,825</w:t>
            </w:r>
            <w:r w:rsidRPr="001451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4647C421" w14:textId="77777777" w:rsidR="00665812" w:rsidRPr="0014519F" w:rsidRDefault="00665812" w:rsidP="0066581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A3C0CA4" w14:textId="576A4B8F" w:rsidR="00665812" w:rsidRPr="0014519F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9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sz w:val="30"/>
                <w:szCs w:val="30"/>
              </w:rPr>
              <w:t>559,548</w:t>
            </w:r>
            <w:r w:rsidRPr="0014519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65812" w:rsidRPr="00094CCC" w14:paraId="2063082F" w14:textId="77777777" w:rsidTr="009F4C35">
        <w:tc>
          <w:tcPr>
            <w:tcW w:w="4179" w:type="dxa"/>
            <w:hideMark/>
          </w:tcPr>
          <w:p w14:paraId="1704A9A2" w14:textId="49290EC6" w:rsidR="00665812" w:rsidRPr="0014519F" w:rsidRDefault="00665812" w:rsidP="00665812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C6D6A" w14:textId="1EA65D6D" w:rsidR="00665812" w:rsidRPr="0014519F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</w:rPr>
              <w:t>8,483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112E52E1" w14:textId="77777777" w:rsidR="00665812" w:rsidRPr="0014519F" w:rsidRDefault="00665812" w:rsidP="006658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E2D46" w14:textId="0DF72983" w:rsidR="00665812" w:rsidRPr="0014519F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</w:rPr>
              <w:t>135,903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50" w:type="dxa"/>
            <w:tcBorders>
              <w:left w:val="nil"/>
              <w:bottom w:val="nil"/>
              <w:right w:val="nil"/>
            </w:tcBorders>
          </w:tcPr>
          <w:p w14:paraId="3B8B9E5D" w14:textId="77777777" w:rsidR="00665812" w:rsidRPr="0014519F" w:rsidRDefault="00665812" w:rsidP="0066581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717A5" w14:textId="4B02615D" w:rsidR="00665812" w:rsidRPr="00257363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</w:rPr>
              <w:t>144,386</w:t>
            </w:r>
            <w:r w:rsidRPr="001451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65812" w:rsidRPr="00094CCC" w14:paraId="51A8F90E" w14:textId="77777777" w:rsidTr="009F4C35">
        <w:tc>
          <w:tcPr>
            <w:tcW w:w="4179" w:type="dxa"/>
            <w:hideMark/>
          </w:tcPr>
          <w:p w14:paraId="123DB4A4" w14:textId="63CC6612" w:rsidR="00665812" w:rsidRPr="00257363" w:rsidRDefault="00665812" w:rsidP="0066581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436" w:type="dxa"/>
            <w:vAlign w:val="bottom"/>
          </w:tcPr>
          <w:p w14:paraId="6447A894" w14:textId="72F1BCA4" w:rsidR="00665812" w:rsidRPr="00094CCC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166,100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2C1B2E07" w14:textId="77777777" w:rsidR="00665812" w:rsidRPr="00094CCC" w:rsidRDefault="00665812" w:rsidP="00665812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vAlign w:val="bottom"/>
          </w:tcPr>
          <w:p w14:paraId="29C18A7A" w14:textId="03817858" w:rsidR="00665812" w:rsidRPr="00094CCC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6,708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dxa"/>
          </w:tcPr>
          <w:p w14:paraId="00EA2C30" w14:textId="77777777" w:rsidR="00665812" w:rsidRPr="00094CCC" w:rsidRDefault="00665812" w:rsidP="00665812">
            <w:pPr>
              <w:pStyle w:val="BodyText"/>
              <w:spacing w:after="0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</w:tcPr>
          <w:p w14:paraId="32ADD3F4" w14:textId="28824115" w:rsidR="00665812" w:rsidRPr="00094CCC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2180">
              <w:rPr>
                <w:rFonts w:ascii="Angsana New" w:hAnsi="Angsana New"/>
                <w:sz w:val="30"/>
                <w:szCs w:val="30"/>
              </w:rPr>
              <w:t>172,808</w:t>
            </w:r>
            <w:r w:rsidRPr="000421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65812" w:rsidRPr="00094CCC" w14:paraId="3C7B72D2" w14:textId="77777777" w:rsidTr="009F4C35">
        <w:tc>
          <w:tcPr>
            <w:tcW w:w="4179" w:type="dxa"/>
            <w:hideMark/>
          </w:tcPr>
          <w:p w14:paraId="5A676304" w14:textId="4FCD377E" w:rsidR="00665812" w:rsidRPr="00257363" w:rsidRDefault="00665812" w:rsidP="0066581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257363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E7934" w14:textId="41FA1397" w:rsidR="00665812" w:rsidRPr="00094CCC" w:rsidRDefault="00665812" w:rsidP="00665812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71"/>
                <w:tab w:val="left" w:pos="16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371,315</w:t>
            </w:r>
          </w:p>
        </w:tc>
        <w:tc>
          <w:tcPr>
            <w:tcW w:w="150" w:type="dxa"/>
          </w:tcPr>
          <w:p w14:paraId="1C8C972F" w14:textId="77777777" w:rsidR="00665812" w:rsidRPr="00094CCC" w:rsidRDefault="00665812" w:rsidP="00665812">
            <w:pPr>
              <w:pStyle w:val="NoSpacing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0B100" w14:textId="5807BE7F" w:rsidR="00665812" w:rsidRPr="00094CCC" w:rsidRDefault="00665812" w:rsidP="00665812">
            <w:pPr>
              <w:pStyle w:val="NoSpacing"/>
              <w:tabs>
                <w:tab w:val="clear" w:pos="907"/>
                <w:tab w:val="left" w:pos="795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174,269</w:t>
            </w:r>
          </w:p>
        </w:tc>
        <w:tc>
          <w:tcPr>
            <w:tcW w:w="150" w:type="dxa"/>
            <w:tcBorders>
              <w:top w:val="nil"/>
              <w:left w:val="nil"/>
              <w:right w:val="nil"/>
            </w:tcBorders>
          </w:tcPr>
          <w:p w14:paraId="41E33F6A" w14:textId="77777777" w:rsidR="00665812" w:rsidRPr="00094CCC" w:rsidRDefault="00665812" w:rsidP="0066581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4AD5C" w14:textId="48B8114B" w:rsidR="00665812" w:rsidRPr="00094CCC" w:rsidRDefault="00665812" w:rsidP="00665812">
            <w:pPr>
              <w:pStyle w:val="NoSpacing"/>
              <w:tabs>
                <w:tab w:val="clear" w:pos="907"/>
                <w:tab w:val="left" w:pos="792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2180">
              <w:rPr>
                <w:rFonts w:ascii="Angsana New" w:hAnsi="Angsana New"/>
                <w:sz w:val="30"/>
                <w:szCs w:val="30"/>
              </w:rPr>
              <w:t>545,584</w:t>
            </w:r>
          </w:p>
        </w:tc>
      </w:tr>
      <w:tr w:rsidR="00665812" w:rsidRPr="0021676F" w14:paraId="4479597B" w14:textId="77777777" w:rsidTr="009F4C35">
        <w:tc>
          <w:tcPr>
            <w:tcW w:w="4179" w:type="dxa"/>
            <w:hideMark/>
          </w:tcPr>
          <w:p w14:paraId="66F0B84E" w14:textId="77777777" w:rsidR="00665812" w:rsidRPr="00257363" w:rsidRDefault="00665812" w:rsidP="0066581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73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B7642" w14:textId="333B66EE" w:rsidR="00665812" w:rsidRPr="00094CCC" w:rsidRDefault="00665812" w:rsidP="00665812">
            <w:pPr>
              <w:pStyle w:val="BodyText"/>
              <w:tabs>
                <w:tab w:val="clear" w:pos="680"/>
                <w:tab w:val="left" w:pos="521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196,732</w:t>
            </w:r>
          </w:p>
        </w:tc>
        <w:tc>
          <w:tcPr>
            <w:tcW w:w="150" w:type="dxa"/>
          </w:tcPr>
          <w:p w14:paraId="6D54875C" w14:textId="77777777" w:rsidR="00665812" w:rsidRPr="00094CCC" w:rsidRDefault="00665812" w:rsidP="00665812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9B5E7" w14:textId="5DABC0DC" w:rsidR="00665812" w:rsidRPr="00665812" w:rsidRDefault="00665812" w:rsidP="00665812">
            <w:pPr>
              <w:pStyle w:val="NoSpacing"/>
              <w:tabs>
                <w:tab w:val="clear" w:pos="907"/>
                <w:tab w:val="left" w:pos="795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812">
              <w:rPr>
                <w:rFonts w:ascii="Angsana New" w:hAnsi="Angsana New"/>
                <w:b/>
                <w:bCs/>
                <w:sz w:val="30"/>
                <w:szCs w:val="30"/>
              </w:rPr>
              <w:t>31,658</w:t>
            </w:r>
          </w:p>
        </w:tc>
        <w:tc>
          <w:tcPr>
            <w:tcW w:w="150" w:type="dxa"/>
            <w:tcBorders>
              <w:left w:val="nil"/>
              <w:right w:val="nil"/>
            </w:tcBorders>
          </w:tcPr>
          <w:p w14:paraId="612444E5" w14:textId="77777777" w:rsidR="00665812" w:rsidRPr="009D7F7C" w:rsidRDefault="00665812" w:rsidP="00665812">
            <w:pPr>
              <w:pStyle w:val="BodyText"/>
              <w:spacing w:after="0"/>
              <w:ind w:right="-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3E733" w14:textId="6082D69B" w:rsidR="00665812" w:rsidRPr="009D7F7C" w:rsidRDefault="00665812" w:rsidP="00665812">
            <w:pPr>
              <w:pStyle w:val="BodyText"/>
              <w:tabs>
                <w:tab w:val="clear" w:pos="907"/>
                <w:tab w:val="left" w:pos="792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180">
              <w:rPr>
                <w:rFonts w:ascii="Angsana New" w:hAnsi="Angsana New"/>
                <w:b/>
                <w:bCs/>
                <w:sz w:val="30"/>
                <w:szCs w:val="30"/>
              </w:rPr>
              <w:t>228,390</w:t>
            </w:r>
          </w:p>
        </w:tc>
      </w:tr>
    </w:tbl>
    <w:p w14:paraId="08E52DED" w14:textId="223D0C24" w:rsidR="00220718" w:rsidRPr="00E16C28" w:rsidRDefault="00220718" w:rsidP="00A51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8DC2E4D" w14:textId="6BC50D1C" w:rsidR="00A827EA" w:rsidRPr="005B78B7" w:rsidRDefault="00A827EA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5B78B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1E8FF49" w14:textId="77777777" w:rsidR="00A827EA" w:rsidRPr="00E16C28" w:rsidRDefault="00A827EA" w:rsidP="00D83037">
      <w:pPr>
        <w:pStyle w:val="block"/>
        <w:spacing w:after="0" w:line="240" w:lineRule="atLeast"/>
        <w:ind w:left="180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392D3C5" w14:textId="4ED481A2" w:rsidR="00A827EA" w:rsidRDefault="00094CCC" w:rsidP="009F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F37EF4">
        <w:rPr>
          <w:rFonts w:ascii="Angsana New" w:hAnsi="Angsana New" w:hint="cs"/>
          <w:spacing w:val="2"/>
          <w:sz w:val="30"/>
          <w:szCs w:val="30"/>
          <w:cs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/>
          <w:spacing w:val="2"/>
          <w:sz w:val="30"/>
          <w:szCs w:val="30"/>
        </w:rPr>
        <w:t>31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Pr="00F37EF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37EF4">
        <w:rPr>
          <w:rFonts w:ascii="Angsana New" w:hAnsi="Angsana New" w:hint="cs"/>
          <w:spacing w:val="2"/>
          <w:sz w:val="30"/>
          <w:szCs w:val="30"/>
          <w:cs/>
        </w:rPr>
        <w:t>ส่งผลกระทบต่อการวัดมูลค่าของเครื่องมือทางการเงิน</w:t>
      </w:r>
      <w:r w:rsidRPr="005B78B7">
        <w:rPr>
          <w:rFonts w:ascii="Angsana New" w:hAnsi="Angsana New" w:hint="cs"/>
          <w:sz w:val="30"/>
          <w:szCs w:val="30"/>
          <w:cs/>
        </w:rPr>
        <w:t>ในสกุลเงินตราต่างประเทศ</w:t>
      </w:r>
      <w:r w:rsidRPr="005B78B7">
        <w:rPr>
          <w:rFonts w:ascii="Angsana New" w:hAnsi="Angsana New"/>
          <w:sz w:val="30"/>
          <w:szCs w:val="30"/>
          <w:cs/>
        </w:rPr>
        <w:t xml:space="preserve"> </w:t>
      </w:r>
      <w:r w:rsidR="009F4C35" w:rsidRPr="00002BC2">
        <w:rPr>
          <w:rFonts w:ascii="Angsana New" w:hAnsi="Angsana New"/>
          <w:sz w:val="30"/>
          <w:szCs w:val="30"/>
          <w:cs/>
        </w:rPr>
        <w:t>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p w14:paraId="347C2E78" w14:textId="7295A457" w:rsidR="009F4C35" w:rsidRPr="00D83037" w:rsidRDefault="009F4C35" w:rsidP="009F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</w:rPr>
      </w:pPr>
    </w:p>
    <w:tbl>
      <w:tblPr>
        <w:tblW w:w="7776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96"/>
        <w:gridCol w:w="1418"/>
        <w:gridCol w:w="1560"/>
        <w:gridCol w:w="180"/>
        <w:gridCol w:w="1522"/>
      </w:tblGrid>
      <w:tr w:rsidR="00390309" w14:paraId="7B5E7A37" w14:textId="77777777" w:rsidTr="00D83037">
        <w:trPr>
          <w:tblHeader/>
        </w:trPr>
        <w:tc>
          <w:tcPr>
            <w:tcW w:w="3096" w:type="dxa"/>
          </w:tcPr>
          <w:p w14:paraId="1F7CAE9C" w14:textId="77777777" w:rsidR="00390309" w:rsidRPr="00845B11" w:rsidRDefault="00390309">
            <w:pPr>
              <w:pStyle w:val="acctfourfigures"/>
              <w:spacing w:line="240" w:lineRule="auto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0D435AEF" w14:textId="77777777" w:rsidR="00390309" w:rsidRPr="00845B11" w:rsidRDefault="0039030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262" w:type="dxa"/>
            <w:gridSpan w:val="3"/>
            <w:hideMark/>
          </w:tcPr>
          <w:p w14:paraId="6C044881" w14:textId="77777777" w:rsidR="00390309" w:rsidRPr="00845B11" w:rsidRDefault="00390309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90309" w14:paraId="10BEF385" w14:textId="77777777" w:rsidTr="00D83037">
        <w:trPr>
          <w:tblHeader/>
        </w:trPr>
        <w:tc>
          <w:tcPr>
            <w:tcW w:w="3096" w:type="dxa"/>
            <w:hideMark/>
          </w:tcPr>
          <w:p w14:paraId="72838BD6" w14:textId="77777777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18" w:type="dxa"/>
            <w:hideMark/>
          </w:tcPr>
          <w:p w14:paraId="3B987453" w14:textId="77777777" w:rsidR="00390309" w:rsidRPr="00845B11" w:rsidRDefault="0039030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60" w:type="dxa"/>
            <w:hideMark/>
          </w:tcPr>
          <w:p w14:paraId="62B35710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51FE286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522" w:type="dxa"/>
            <w:hideMark/>
          </w:tcPr>
          <w:p w14:paraId="0341DCC4" w14:textId="77777777" w:rsidR="00390309" w:rsidRPr="00845B11" w:rsidRDefault="0039030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90309" w14:paraId="044DDF36" w14:textId="77777777" w:rsidTr="00D83037">
        <w:trPr>
          <w:tblHeader/>
        </w:trPr>
        <w:tc>
          <w:tcPr>
            <w:tcW w:w="3096" w:type="dxa"/>
          </w:tcPr>
          <w:p w14:paraId="0890DE29" w14:textId="77777777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38A76EC9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262" w:type="dxa"/>
            <w:gridSpan w:val="3"/>
            <w:hideMark/>
          </w:tcPr>
          <w:p w14:paraId="0A51EF16" w14:textId="5D5763E5" w:rsidR="00390309" w:rsidRPr="00845B11" w:rsidRDefault="002E1FAA" w:rsidP="002E1F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390309" w:rsidRPr="00845B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90309" w14:paraId="255A6F66" w14:textId="77777777" w:rsidTr="00D83037">
        <w:trPr>
          <w:tblHeader/>
        </w:trPr>
        <w:tc>
          <w:tcPr>
            <w:tcW w:w="3096" w:type="dxa"/>
            <w:hideMark/>
          </w:tcPr>
          <w:p w14:paraId="3A78C148" w14:textId="7EEB5405" w:rsidR="00390309" w:rsidRPr="00845B11" w:rsidRDefault="00390309" w:rsidP="00D83037">
            <w:pPr>
              <w:spacing w:line="240" w:lineRule="auto"/>
              <w:ind w:left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427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459BB681" w14:textId="77777777" w:rsidR="00390309" w:rsidRPr="00845B11" w:rsidRDefault="0039030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62" w:type="dxa"/>
            <w:gridSpan w:val="3"/>
          </w:tcPr>
          <w:p w14:paraId="01B55A6B" w14:textId="77777777" w:rsidR="00390309" w:rsidRPr="00845B11" w:rsidRDefault="0039030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90309" w14:paraId="3991E775" w14:textId="77777777" w:rsidTr="0094276A">
        <w:trPr>
          <w:trHeight w:val="68"/>
        </w:trPr>
        <w:tc>
          <w:tcPr>
            <w:tcW w:w="3096" w:type="dxa"/>
            <w:hideMark/>
          </w:tcPr>
          <w:p w14:paraId="19705C33" w14:textId="77777777" w:rsidR="00390309" w:rsidRPr="00845B11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418" w:type="dxa"/>
          </w:tcPr>
          <w:p w14:paraId="068DC73B" w14:textId="188FE809" w:rsidR="00390309" w:rsidRPr="00845B11" w:rsidRDefault="005E436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60" w:type="dxa"/>
          </w:tcPr>
          <w:p w14:paraId="0820C67A" w14:textId="7CB0A00D" w:rsidR="00390309" w:rsidRPr="00845B11" w:rsidRDefault="00F65F10" w:rsidP="00F65F10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(1,358)</w:t>
            </w:r>
          </w:p>
        </w:tc>
        <w:tc>
          <w:tcPr>
            <w:tcW w:w="180" w:type="dxa"/>
          </w:tcPr>
          <w:p w14:paraId="6C6AF7F5" w14:textId="77777777" w:rsidR="00390309" w:rsidRPr="00845B11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2" w:type="dxa"/>
          </w:tcPr>
          <w:p w14:paraId="5EB75056" w14:textId="48D152AB" w:rsidR="00390309" w:rsidRPr="00845B11" w:rsidRDefault="00F65F10" w:rsidP="00845B1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390309" w14:paraId="46253589" w14:textId="77777777" w:rsidTr="0094276A">
        <w:tc>
          <w:tcPr>
            <w:tcW w:w="3096" w:type="dxa"/>
            <w:hideMark/>
          </w:tcPr>
          <w:p w14:paraId="2D6942C8" w14:textId="41849B57" w:rsidR="00390309" w:rsidRPr="00845B11" w:rsidRDefault="00220718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</w:tcPr>
          <w:p w14:paraId="3A33ACE0" w14:textId="63C561EE" w:rsidR="00390309" w:rsidRPr="00845B11" w:rsidRDefault="005E436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6B7BEC62" w14:textId="649A9AE4" w:rsidR="00390309" w:rsidRPr="00845B11" w:rsidRDefault="00F65F10" w:rsidP="00A9283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(429)</w:t>
            </w:r>
          </w:p>
        </w:tc>
        <w:tc>
          <w:tcPr>
            <w:tcW w:w="180" w:type="dxa"/>
          </w:tcPr>
          <w:p w14:paraId="0C2851BB" w14:textId="77777777" w:rsidR="00390309" w:rsidRPr="00845B11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2" w:type="dxa"/>
          </w:tcPr>
          <w:p w14:paraId="01D43C98" w14:textId="62720038" w:rsidR="00390309" w:rsidRPr="00845B11" w:rsidRDefault="00F65F10" w:rsidP="00F65F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</w:tr>
      <w:tr w:rsidR="00390309" w14:paraId="3E263159" w14:textId="77777777" w:rsidTr="00D83037">
        <w:tc>
          <w:tcPr>
            <w:tcW w:w="3096" w:type="dxa"/>
          </w:tcPr>
          <w:p w14:paraId="1C83A9F5" w14:textId="77777777" w:rsidR="00390309" w:rsidRPr="00D83037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18" w:type="dxa"/>
          </w:tcPr>
          <w:p w14:paraId="021BD6AD" w14:textId="77777777" w:rsidR="00390309" w:rsidRPr="00D83037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60" w:type="dxa"/>
          </w:tcPr>
          <w:p w14:paraId="010766F2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1404F8F5" w14:textId="77777777" w:rsidR="00390309" w:rsidRPr="00D83037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2" w:type="dxa"/>
          </w:tcPr>
          <w:p w14:paraId="1DCF8B78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90309" w14:paraId="653B8F7C" w14:textId="77777777" w:rsidTr="00D83037">
        <w:tc>
          <w:tcPr>
            <w:tcW w:w="3096" w:type="dxa"/>
            <w:hideMark/>
          </w:tcPr>
          <w:p w14:paraId="5A3FFC92" w14:textId="06A92459" w:rsidR="00390309" w:rsidRPr="00525E8F" w:rsidRDefault="00390309" w:rsidP="00D83037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427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63C953B0" w14:textId="77777777" w:rsidR="00390309" w:rsidRPr="00525E8F" w:rsidRDefault="0039030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0" w:type="dxa"/>
          </w:tcPr>
          <w:p w14:paraId="3D9C814C" w14:textId="77777777" w:rsidR="00390309" w:rsidRPr="00525E8F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190BD7" w14:textId="77777777" w:rsidR="00390309" w:rsidRPr="00D83037" w:rsidRDefault="003903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22" w:type="dxa"/>
          </w:tcPr>
          <w:p w14:paraId="33E7F8AB" w14:textId="77777777" w:rsidR="00390309" w:rsidRPr="00D83037" w:rsidRDefault="0039030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4276A" w14:paraId="745D642B" w14:textId="77777777" w:rsidTr="00D83037">
        <w:tc>
          <w:tcPr>
            <w:tcW w:w="3096" w:type="dxa"/>
            <w:hideMark/>
          </w:tcPr>
          <w:p w14:paraId="38FC804F" w14:textId="77777777" w:rsidR="0094276A" w:rsidRPr="00525E8F" w:rsidRDefault="0094276A" w:rsidP="0094276A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418" w:type="dxa"/>
            <w:hideMark/>
          </w:tcPr>
          <w:p w14:paraId="49D31EA1" w14:textId="61364BBD" w:rsidR="0094276A" w:rsidRPr="00525E8F" w:rsidRDefault="0094276A" w:rsidP="009427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434AEEB7" w14:textId="754C0BC5" w:rsidR="0094276A" w:rsidRPr="00A9283C" w:rsidRDefault="0094276A" w:rsidP="0094276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2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845B11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CB4AF5C" w14:textId="77777777" w:rsidR="0094276A" w:rsidRPr="00525E8F" w:rsidRDefault="0094276A" w:rsidP="0094276A">
            <w:pPr>
              <w:pStyle w:val="acctfourfigures"/>
              <w:tabs>
                <w:tab w:val="decimal" w:pos="1080"/>
              </w:tabs>
              <w:spacing w:line="240" w:lineRule="auto"/>
              <w:ind w:right="-72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522" w:type="dxa"/>
          </w:tcPr>
          <w:p w14:paraId="2AB81DD6" w14:textId="3A765397" w:rsidR="0094276A" w:rsidRPr="00F65F10" w:rsidRDefault="0094276A" w:rsidP="00F65F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</w:tr>
      <w:tr w:rsidR="0094276A" w14:paraId="00F5F058" w14:textId="77777777" w:rsidTr="00D83037">
        <w:tc>
          <w:tcPr>
            <w:tcW w:w="3096" w:type="dxa"/>
            <w:hideMark/>
          </w:tcPr>
          <w:p w14:paraId="3DD8C620" w14:textId="0FE45429" w:rsidR="0094276A" w:rsidRPr="00525E8F" w:rsidRDefault="0094276A" w:rsidP="0094276A">
            <w:pPr>
              <w:spacing w:line="240" w:lineRule="auto"/>
              <w:ind w:left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25E8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8" w:type="dxa"/>
            <w:hideMark/>
          </w:tcPr>
          <w:p w14:paraId="403580E2" w14:textId="6A9723D3" w:rsidR="0094276A" w:rsidRPr="00525E8F" w:rsidRDefault="0094276A" w:rsidP="009427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B1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5F9E2DF9" w14:textId="785EF202" w:rsidR="0094276A" w:rsidRPr="00525E8F" w:rsidRDefault="0094276A" w:rsidP="0094276A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43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845B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2569B6C" w14:textId="77777777" w:rsidR="0094276A" w:rsidRPr="00525E8F" w:rsidRDefault="0094276A" w:rsidP="0094276A">
            <w:pPr>
              <w:pStyle w:val="acctfourfigures"/>
              <w:tabs>
                <w:tab w:val="decimal" w:pos="1080"/>
              </w:tabs>
              <w:spacing w:line="240" w:lineRule="auto"/>
              <w:ind w:right="-72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522" w:type="dxa"/>
          </w:tcPr>
          <w:p w14:paraId="5F9562A3" w14:textId="119A192D" w:rsidR="0094276A" w:rsidRPr="00F65F10" w:rsidRDefault="0094276A" w:rsidP="00F65F1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5F10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</w:tbl>
    <w:p w14:paraId="0C54A856" w14:textId="77777777" w:rsidR="00134E6F" w:rsidRPr="00871B79" w:rsidRDefault="00134E6F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2E045" w14:textId="388D1942" w:rsidR="00A827EA" w:rsidRDefault="00A827EA" w:rsidP="005918DD">
      <w:pPr>
        <w:pStyle w:val="block"/>
        <w:numPr>
          <w:ilvl w:val="0"/>
          <w:numId w:val="26"/>
        </w:numPr>
        <w:spacing w:after="0" w:line="240" w:lineRule="auto"/>
        <w:ind w:left="1800" w:hanging="630"/>
        <w:jc w:val="both"/>
        <w:rPr>
          <w:rFonts w:asciiTheme="majorBidi" w:hAnsiTheme="majorBidi" w:cstheme="majorBidi"/>
          <w:sz w:val="30"/>
        </w:rPr>
      </w:pPr>
      <w:r w:rsidRPr="005B78B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80ECDCC" w14:textId="77777777" w:rsidR="00E513DC" w:rsidRPr="00871B79" w:rsidRDefault="00E513DC" w:rsidP="00E513DC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30"/>
          <w:szCs w:val="30"/>
        </w:rPr>
      </w:pPr>
    </w:p>
    <w:p w14:paraId="378E4D6F" w14:textId="734FE47B" w:rsidR="00E513DC" w:rsidRPr="00E513DC" w:rsidRDefault="00E513DC" w:rsidP="00E51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E513DC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ความแน่นอนของกระแสเงินสดของกลุ่มบริษัท เนื่องจากเงินกู้ยืมจากกิจการที่เกี่ยวข้องกัน</w:t>
      </w:r>
    </w:p>
    <w:p w14:paraId="68B13816" w14:textId="75407B6F" w:rsidR="00220718" w:rsidRPr="00871B79" w:rsidRDefault="00220718" w:rsidP="00AF5306">
      <w:pPr>
        <w:pStyle w:val="block"/>
        <w:spacing w:after="0" w:line="240" w:lineRule="atLeast"/>
        <w:ind w:left="113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7776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4536"/>
        <w:gridCol w:w="1530"/>
        <w:gridCol w:w="236"/>
        <w:gridCol w:w="1474"/>
      </w:tblGrid>
      <w:tr w:rsidR="00220718" w:rsidRPr="00816C4E" w14:paraId="7E159923" w14:textId="77777777" w:rsidTr="00D83037">
        <w:tc>
          <w:tcPr>
            <w:tcW w:w="4536" w:type="dxa"/>
            <w:shd w:val="clear" w:color="auto" w:fill="auto"/>
            <w:hideMark/>
          </w:tcPr>
          <w:p w14:paraId="2C0988A2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ความเสี่ยงด้านอัตราดอกเบี้ย</w:t>
            </w:r>
            <w:r w:rsidRPr="004675F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675FA">
              <w:rPr>
                <w:rFonts w:asciiTheme="majorBidi" w:hAnsiTheme="majorBidi" w:cstheme="majorBidi"/>
                <w:b/>
                <w:i/>
                <w:sz w:val="30"/>
              </w:rPr>
              <w:t xml:space="preserve">31 </w:t>
            </w: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CB7AAF" w14:textId="7B2D5D12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427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D2E3829" w14:textId="77777777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12D334B" w14:textId="58A49B65" w:rsidR="00220718" w:rsidRPr="004675FA" w:rsidRDefault="00220718" w:rsidP="00DE5B08">
            <w:pPr>
              <w:pStyle w:val="block"/>
              <w:spacing w:after="0" w:line="240" w:lineRule="atLeast"/>
              <w:ind w:left="0"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4276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220718" w:rsidRPr="00816C4E" w14:paraId="2A8FD4A6" w14:textId="77777777" w:rsidTr="00D83037">
        <w:tc>
          <w:tcPr>
            <w:tcW w:w="4536" w:type="dxa"/>
            <w:shd w:val="clear" w:color="auto" w:fill="auto"/>
          </w:tcPr>
          <w:p w14:paraId="1DA0CC34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3CC69D5D" w14:textId="77777777" w:rsidR="00220718" w:rsidRPr="004675FA" w:rsidRDefault="00220718" w:rsidP="00DE5B08">
            <w:pPr>
              <w:pStyle w:val="block"/>
              <w:tabs>
                <w:tab w:val="decimal" w:pos="856"/>
              </w:tabs>
              <w:spacing w:after="0" w:line="240" w:lineRule="atLeast"/>
              <w:ind w:left="0" w:right="-118"/>
              <w:jc w:val="center"/>
              <w:rPr>
                <w:rFonts w:asciiTheme="majorBidi" w:hAnsiTheme="majorBidi" w:cstheme="majorBidi"/>
                <w:i/>
                <w:sz w:val="30"/>
                <w:lang w:val="en-US"/>
              </w:rPr>
            </w:pPr>
            <w:r w:rsidRPr="004675F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7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675F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0718" w:rsidRPr="00816C4E" w14:paraId="4EB881C1" w14:textId="77777777" w:rsidTr="00D83037">
        <w:tc>
          <w:tcPr>
            <w:tcW w:w="4536" w:type="dxa"/>
            <w:shd w:val="clear" w:color="auto" w:fill="auto"/>
            <w:hideMark/>
          </w:tcPr>
          <w:p w14:paraId="6ADDB24E" w14:textId="77777777" w:rsidR="00220718" w:rsidRPr="004675FA" w:rsidRDefault="00220718" w:rsidP="00D83037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b/>
                <w:i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530" w:type="dxa"/>
            <w:shd w:val="clear" w:color="auto" w:fill="auto"/>
          </w:tcPr>
          <w:p w14:paraId="560E378C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75CE32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4745A4A" w14:textId="77777777" w:rsidR="00220718" w:rsidRPr="004675FA" w:rsidRDefault="00220718" w:rsidP="00DE5B0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276A" w:rsidRPr="00816C4E" w14:paraId="68B6F937" w14:textId="77777777" w:rsidTr="00D83037">
        <w:tc>
          <w:tcPr>
            <w:tcW w:w="4536" w:type="dxa"/>
            <w:shd w:val="clear" w:color="auto" w:fill="auto"/>
            <w:hideMark/>
          </w:tcPr>
          <w:p w14:paraId="4A83F85A" w14:textId="77777777" w:rsidR="0094276A" w:rsidRPr="004675FA" w:rsidRDefault="0094276A" w:rsidP="0094276A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B677E" w14:textId="1A0FBEB3" w:rsidR="0094276A" w:rsidRPr="004675FA" w:rsidRDefault="0014519F" w:rsidP="0094276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22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,703,071)</w:t>
            </w:r>
          </w:p>
        </w:tc>
        <w:tc>
          <w:tcPr>
            <w:tcW w:w="236" w:type="dxa"/>
            <w:shd w:val="clear" w:color="auto" w:fill="auto"/>
          </w:tcPr>
          <w:p w14:paraId="531E1B99" w14:textId="77777777" w:rsidR="0094276A" w:rsidRPr="004675FA" w:rsidRDefault="0094276A" w:rsidP="00942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599B8" w14:textId="1BE7BB9E" w:rsidR="0094276A" w:rsidRPr="004675FA" w:rsidRDefault="0094276A" w:rsidP="0094276A">
            <w:pPr>
              <w:pStyle w:val="block"/>
              <w:tabs>
                <w:tab w:val="decimal" w:pos="1146"/>
              </w:tabs>
              <w:spacing w:after="0" w:line="240" w:lineRule="atLeast"/>
              <w:ind w:left="0" w:right="-2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4675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22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67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265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Pr="00467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2265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Pr="004675F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4276A" w:rsidRPr="00816C4E" w14:paraId="7693D00B" w14:textId="77777777" w:rsidTr="00D83037">
        <w:tc>
          <w:tcPr>
            <w:tcW w:w="4536" w:type="dxa"/>
            <w:shd w:val="clear" w:color="auto" w:fill="auto"/>
          </w:tcPr>
          <w:p w14:paraId="24FD7A41" w14:textId="77777777" w:rsidR="0094276A" w:rsidRPr="004675FA" w:rsidRDefault="0094276A" w:rsidP="0094276A">
            <w:pPr>
              <w:pStyle w:val="block"/>
              <w:spacing w:after="0" w:line="240" w:lineRule="atLeast"/>
              <w:ind w:left="154"/>
              <w:jc w:val="thaiDistribute"/>
              <w:rPr>
                <w:rFonts w:asciiTheme="majorBidi" w:hAnsiTheme="majorBidi" w:cstheme="majorBidi"/>
                <w:sz w:val="30"/>
                <w:lang w:val="en-US"/>
              </w:rPr>
            </w:pPr>
            <w:r w:rsidRPr="004675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47CDCE" w14:textId="3945087B" w:rsidR="0094276A" w:rsidRPr="0014519F" w:rsidRDefault="0014519F" w:rsidP="0094276A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02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451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,703,071)</w:t>
            </w:r>
          </w:p>
        </w:tc>
        <w:tc>
          <w:tcPr>
            <w:tcW w:w="236" w:type="dxa"/>
            <w:shd w:val="clear" w:color="auto" w:fill="auto"/>
          </w:tcPr>
          <w:p w14:paraId="7CAF2888" w14:textId="77777777" w:rsidR="0094276A" w:rsidRPr="004675FA" w:rsidRDefault="0094276A" w:rsidP="0094276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DB4C" w14:textId="6A087718" w:rsidR="0094276A" w:rsidRPr="004675FA" w:rsidRDefault="0094276A" w:rsidP="0094276A">
            <w:pPr>
              <w:pStyle w:val="block"/>
              <w:tabs>
                <w:tab w:val="decimal" w:pos="1146"/>
              </w:tabs>
              <w:spacing w:after="0" w:line="240" w:lineRule="atLeast"/>
              <w:ind w:left="0" w:right="-2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75F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4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02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Pr="0046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22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  <w:r w:rsidRPr="004675F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FA1233E" w14:textId="77777777" w:rsidR="00220718" w:rsidRPr="00871B79" w:rsidRDefault="00220718" w:rsidP="00220718">
      <w:pPr>
        <w:pStyle w:val="block"/>
        <w:tabs>
          <w:tab w:val="left" w:pos="1080"/>
        </w:tabs>
        <w:spacing w:after="0" w:line="240" w:lineRule="auto"/>
        <w:ind w:left="2304" w:right="20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6A97203F" w14:textId="553E6C7D" w:rsidR="00EA17B2" w:rsidRPr="00AF5306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306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การวิเคราะห์ความอ่อนไหวในกระแสเงินสดของเครื่องมือทางการเงินที่มีอัตราดอกเบี้ยผันแปร</w:t>
      </w:r>
    </w:p>
    <w:p w14:paraId="42BD022E" w14:textId="77777777" w:rsidR="00EA17B2" w:rsidRPr="00871B79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096AC3" w14:textId="653F1D3E" w:rsidR="00EA17B2" w:rsidRDefault="00EA17B2" w:rsidP="00D8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="Angsana New" w:hAnsi="Angsana New"/>
          <w:sz w:val="30"/>
          <w:szCs w:val="30"/>
        </w:rPr>
      </w:pPr>
      <w:r w:rsidRPr="00263F9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การเปลี่ยนแปลงของอัตราดอกเบี้ยที่</w:t>
      </w:r>
      <w:r w:rsidR="00263F94" w:rsidRPr="00263F94">
        <w:rPr>
          <w:rFonts w:ascii="Angsana New" w:hAnsi="Angsana New"/>
          <w:sz w:val="30"/>
          <w:szCs w:val="30"/>
          <w:cs/>
        </w:rPr>
        <w:t>ร้อยละ</w:t>
      </w:r>
      <w:r w:rsidRPr="00263F94">
        <w:rPr>
          <w:rFonts w:ascii="Angsana New" w:hAnsi="Angsana New"/>
          <w:sz w:val="30"/>
          <w:szCs w:val="30"/>
          <w:cs/>
        </w:rPr>
        <w:t xml:space="preserve"> </w:t>
      </w:r>
      <w:r w:rsidRPr="00263F94">
        <w:rPr>
          <w:rFonts w:ascii="Angsana New" w:hAnsi="Angsana New"/>
          <w:sz w:val="30"/>
          <w:szCs w:val="30"/>
        </w:rPr>
        <w:t xml:space="preserve">1 </w:t>
      </w:r>
      <w:r w:rsidRPr="00263F94">
        <w:rPr>
          <w:rFonts w:ascii="Angsana New" w:hAnsi="Angsana New"/>
          <w:sz w:val="30"/>
          <w:szCs w:val="30"/>
          <w:cs/>
        </w:rPr>
        <w:t xml:space="preserve">ซึ่งเป็นไปได้อย่างสมเหตุสมผล ณ วันที่ </w:t>
      </w:r>
      <w:r w:rsidR="00134E6F">
        <w:rPr>
          <w:rFonts w:ascii="Angsana New" w:hAnsi="Angsana New"/>
          <w:sz w:val="30"/>
          <w:szCs w:val="30"/>
          <w:cs/>
        </w:rPr>
        <w:br/>
      </w:r>
      <w:r w:rsidRPr="00263F94">
        <w:rPr>
          <w:rFonts w:ascii="Angsana New" w:hAnsi="Angsana New"/>
          <w:sz w:val="30"/>
          <w:szCs w:val="30"/>
        </w:rPr>
        <w:t xml:space="preserve">31 </w:t>
      </w:r>
      <w:r w:rsidRPr="00263F9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54529">
        <w:rPr>
          <w:rFonts w:ascii="Angsana New" w:hAnsi="Angsana New"/>
          <w:spacing w:val="4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โดยตั้งอยู่บนข้อสมมติที่ว่า</w:t>
      </w:r>
      <w:r w:rsidRPr="00263F94">
        <w:rPr>
          <w:rFonts w:ascii="Angsana New" w:hAnsi="Angsana New"/>
          <w:sz w:val="30"/>
          <w:szCs w:val="30"/>
          <w:cs/>
        </w:rPr>
        <w:t>ตัวแปรอื่นโดยเฉพาะอัตราแลกเปลี่ยนเงินตราต่างประเทศมีค่าคงที่</w:t>
      </w:r>
    </w:p>
    <w:p w14:paraId="77DBB5DE" w14:textId="12EAA446" w:rsidR="00142E03" w:rsidRDefault="0014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tbl>
      <w:tblPr>
        <w:tblW w:w="7584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15"/>
        <w:gridCol w:w="1469"/>
        <w:gridCol w:w="212"/>
        <w:gridCol w:w="1781"/>
        <w:gridCol w:w="7"/>
      </w:tblGrid>
      <w:tr w:rsidR="00134E6F" w:rsidRPr="00466BED" w14:paraId="15240C90" w14:textId="77777777" w:rsidTr="00D83037">
        <w:trPr>
          <w:gridAfter w:val="1"/>
          <w:wAfter w:w="7" w:type="dxa"/>
          <w:trHeight w:val="794"/>
          <w:tblHeader/>
        </w:trPr>
        <w:tc>
          <w:tcPr>
            <w:tcW w:w="4115" w:type="dxa"/>
          </w:tcPr>
          <w:p w14:paraId="55B26F43" w14:textId="77777777" w:rsidR="00134E6F" w:rsidRPr="00466BED" w:rsidRDefault="00134E6F" w:rsidP="00D83037">
            <w:pPr>
              <w:pStyle w:val="acctfourfigures"/>
              <w:spacing w:line="240" w:lineRule="auto"/>
              <w:ind w:left="192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  <w:p w14:paraId="39633F46" w14:textId="77777777" w:rsidR="00134E6F" w:rsidRPr="00466BED" w:rsidRDefault="00134E6F" w:rsidP="00D8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469" w:type="dxa"/>
            <w:hideMark/>
          </w:tcPr>
          <w:p w14:paraId="185878B0" w14:textId="77777777" w:rsidR="00134E6F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B7E822F" w14:textId="597FD698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lang w:val="en-US"/>
              </w:rPr>
              <w:t>1</w:t>
            </w:r>
          </w:p>
        </w:tc>
        <w:tc>
          <w:tcPr>
            <w:tcW w:w="212" w:type="dxa"/>
          </w:tcPr>
          <w:p w14:paraId="7F551565" w14:textId="77777777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1781" w:type="dxa"/>
            <w:hideMark/>
          </w:tcPr>
          <w:p w14:paraId="74A33F85" w14:textId="77777777" w:rsidR="00134E6F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E22B91A" w14:textId="0CFAFA96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</w:rPr>
            </w:pP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ลดลง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ร้อยละ</w:t>
            </w:r>
            <w:r w:rsidRPr="00466BE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66BED">
              <w:rPr>
                <w:rFonts w:asciiTheme="majorBidi" w:hAnsiTheme="majorBidi" w:cstheme="majorBidi"/>
                <w:b w:val="0"/>
                <w:sz w:val="30"/>
              </w:rPr>
              <w:t>1</w:t>
            </w:r>
          </w:p>
        </w:tc>
      </w:tr>
      <w:tr w:rsidR="00134E6F" w:rsidRPr="00466BED" w14:paraId="4675010E" w14:textId="77777777" w:rsidTr="00D83037">
        <w:trPr>
          <w:gridAfter w:val="1"/>
          <w:wAfter w:w="7" w:type="dxa"/>
          <w:trHeight w:val="326"/>
          <w:tblHeader/>
        </w:trPr>
        <w:tc>
          <w:tcPr>
            <w:tcW w:w="4115" w:type="dxa"/>
          </w:tcPr>
          <w:p w14:paraId="2302BC5E" w14:textId="77777777" w:rsidR="00134E6F" w:rsidRPr="00812D3D" w:rsidRDefault="00134E6F" w:rsidP="00D83037">
            <w:pPr>
              <w:pStyle w:val="acctfourfigures"/>
              <w:spacing w:line="240" w:lineRule="auto"/>
              <w:ind w:left="19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62" w:type="dxa"/>
            <w:gridSpan w:val="3"/>
          </w:tcPr>
          <w:p w14:paraId="35C0F49D" w14:textId="77777777" w:rsidR="00134E6F" w:rsidRPr="00466BED" w:rsidRDefault="00134E6F" w:rsidP="004F71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466BE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4E6F" w:rsidRPr="00466BED" w14:paraId="74C881C0" w14:textId="77777777" w:rsidTr="00D83037">
        <w:tc>
          <w:tcPr>
            <w:tcW w:w="4115" w:type="dxa"/>
          </w:tcPr>
          <w:p w14:paraId="11B63DA5" w14:textId="4E24BCFC" w:rsidR="00134E6F" w:rsidRPr="00812D3D" w:rsidRDefault="00134E6F" w:rsidP="00D83037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52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469" w:type="dxa"/>
            <w:gridSpan w:val="4"/>
          </w:tcPr>
          <w:p w14:paraId="7EB159A1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E6F" w:rsidRPr="00466BED" w14:paraId="12A906C5" w14:textId="77777777" w:rsidTr="00D83037">
        <w:trPr>
          <w:gridAfter w:val="1"/>
          <w:wAfter w:w="7" w:type="dxa"/>
        </w:trPr>
        <w:tc>
          <w:tcPr>
            <w:tcW w:w="4115" w:type="dxa"/>
            <w:hideMark/>
          </w:tcPr>
          <w:p w14:paraId="4B26A427" w14:textId="77777777" w:rsidR="00134E6F" w:rsidRPr="00812D3D" w:rsidRDefault="00134E6F" w:rsidP="00D8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69" w:type="dxa"/>
            <w:vAlign w:val="bottom"/>
          </w:tcPr>
          <w:p w14:paraId="19EE2093" w14:textId="0AF2D6C5" w:rsidR="00134E6F" w:rsidRPr="003B5F45" w:rsidRDefault="0014519F" w:rsidP="003B5F4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EB7F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7,031)</w:t>
            </w:r>
          </w:p>
        </w:tc>
        <w:tc>
          <w:tcPr>
            <w:tcW w:w="212" w:type="dxa"/>
          </w:tcPr>
          <w:p w14:paraId="5F647780" w14:textId="77777777" w:rsidR="00134E6F" w:rsidRPr="003B5F45" w:rsidRDefault="00134E6F" w:rsidP="003B5F45">
            <w:pPr>
              <w:pStyle w:val="acctfourfigures"/>
              <w:tabs>
                <w:tab w:val="decimal" w:pos="827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1" w:type="dxa"/>
          </w:tcPr>
          <w:p w14:paraId="2C494A02" w14:textId="2F5433D2" w:rsidR="00134E6F" w:rsidRPr="003B5F45" w:rsidRDefault="00EB7FB6" w:rsidP="001451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 w:rsidR="0014519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7,031</w:t>
            </w:r>
          </w:p>
        </w:tc>
      </w:tr>
      <w:tr w:rsidR="00134E6F" w:rsidRPr="00466BED" w14:paraId="74F9517D" w14:textId="77777777" w:rsidTr="00D83037">
        <w:trPr>
          <w:gridAfter w:val="1"/>
          <w:wAfter w:w="7" w:type="dxa"/>
          <w:trHeight w:hRule="exact" w:val="284"/>
        </w:trPr>
        <w:tc>
          <w:tcPr>
            <w:tcW w:w="4115" w:type="dxa"/>
          </w:tcPr>
          <w:p w14:paraId="5B4A4B33" w14:textId="77777777" w:rsidR="00134E6F" w:rsidRPr="00812D3D" w:rsidRDefault="00134E6F" w:rsidP="00D83037">
            <w:pPr>
              <w:pStyle w:val="block"/>
              <w:tabs>
                <w:tab w:val="left" w:pos="1080"/>
              </w:tabs>
              <w:spacing w:after="0" w:line="240" w:lineRule="auto"/>
              <w:ind w:left="192"/>
              <w:jc w:val="both"/>
              <w:rPr>
                <w:rFonts w:asciiTheme="majorBidi" w:hAnsiTheme="majorBidi" w:cstheme="majorBidi"/>
                <w:i/>
                <w:sz w:val="30"/>
                <w:rtl/>
                <w:cs/>
                <w:lang w:val="en-US"/>
              </w:rPr>
            </w:pPr>
          </w:p>
        </w:tc>
        <w:tc>
          <w:tcPr>
            <w:tcW w:w="1469" w:type="dxa"/>
          </w:tcPr>
          <w:p w14:paraId="79F719AB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212" w:type="dxa"/>
          </w:tcPr>
          <w:p w14:paraId="17A0AC1C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  <w:tc>
          <w:tcPr>
            <w:tcW w:w="1781" w:type="dxa"/>
          </w:tcPr>
          <w:p w14:paraId="09F772BC" w14:textId="77777777" w:rsidR="00134E6F" w:rsidRPr="00466BED" w:rsidRDefault="00134E6F" w:rsidP="004F711D">
            <w:pPr>
              <w:pStyle w:val="block"/>
              <w:tabs>
                <w:tab w:val="left" w:pos="1080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sz w:val="30"/>
                <w:lang w:val="en-US" w:bidi="th-TH"/>
              </w:rPr>
            </w:pPr>
          </w:p>
        </w:tc>
      </w:tr>
      <w:tr w:rsidR="00134E6F" w:rsidRPr="00466BED" w14:paraId="4DFF6C52" w14:textId="77777777" w:rsidTr="00D83037">
        <w:trPr>
          <w:gridAfter w:val="1"/>
          <w:wAfter w:w="7" w:type="dxa"/>
        </w:trPr>
        <w:tc>
          <w:tcPr>
            <w:tcW w:w="4115" w:type="dxa"/>
          </w:tcPr>
          <w:p w14:paraId="1BB81549" w14:textId="3EEBBB91" w:rsidR="00134E6F" w:rsidRPr="00812D3D" w:rsidRDefault="00134E6F" w:rsidP="00D83037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2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52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69" w:type="dxa"/>
          </w:tcPr>
          <w:p w14:paraId="4A978139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</w:tcPr>
          <w:p w14:paraId="3145443F" w14:textId="77777777" w:rsidR="00134E6F" w:rsidRPr="00466BED" w:rsidRDefault="00134E6F" w:rsidP="004F711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1" w:type="dxa"/>
          </w:tcPr>
          <w:p w14:paraId="4957F283" w14:textId="77777777" w:rsidR="00134E6F" w:rsidRPr="00466BED" w:rsidRDefault="00134E6F" w:rsidP="004F711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52363" w:rsidRPr="00466BED" w14:paraId="61C85E32" w14:textId="77777777" w:rsidTr="00D83037">
        <w:trPr>
          <w:gridAfter w:val="1"/>
          <w:wAfter w:w="7" w:type="dxa"/>
        </w:trPr>
        <w:tc>
          <w:tcPr>
            <w:tcW w:w="4115" w:type="dxa"/>
            <w:hideMark/>
          </w:tcPr>
          <w:p w14:paraId="5AEB72BC" w14:textId="77777777" w:rsidR="00152363" w:rsidRPr="00812D3D" w:rsidRDefault="00152363" w:rsidP="00152363">
            <w:pPr>
              <w:spacing w:line="240" w:lineRule="auto"/>
              <w:ind w:left="192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812D3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69" w:type="dxa"/>
            <w:vAlign w:val="bottom"/>
          </w:tcPr>
          <w:p w14:paraId="547EF967" w14:textId="180D1351" w:rsidR="00152363" w:rsidRPr="00466BED" w:rsidRDefault="00152363" w:rsidP="0015236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812D3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EB7F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</w:t>
            </w: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EB7F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960</w:t>
            </w:r>
            <w:r w:rsidRPr="00812D3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2" w:type="dxa"/>
          </w:tcPr>
          <w:p w14:paraId="2632C574" w14:textId="77777777" w:rsidR="00152363" w:rsidRPr="00466BED" w:rsidRDefault="00152363" w:rsidP="0015236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1" w:type="dxa"/>
          </w:tcPr>
          <w:p w14:paraId="04CDAF3D" w14:textId="434AEEB3" w:rsidR="00152363" w:rsidRPr="00466BED" w:rsidRDefault="00152363" w:rsidP="0015236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EB7F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38</w:t>
            </w:r>
            <w:r w:rsidRPr="00812D3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EB7F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960</w:t>
            </w:r>
          </w:p>
        </w:tc>
      </w:tr>
    </w:tbl>
    <w:p w14:paraId="709D89FE" w14:textId="77777777" w:rsidR="00E513DC" w:rsidRPr="00871B79" w:rsidRDefault="00E513DC" w:rsidP="00E513DC">
      <w:pPr>
        <w:pStyle w:val="ListParagraph"/>
        <w:tabs>
          <w:tab w:val="left" w:pos="288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2327070" w14:textId="74E42CF4" w:rsidR="00047933" w:rsidRPr="00283879" w:rsidRDefault="00047933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10"/>
        <w:jc w:val="thaiDistribute"/>
        <w:rPr>
          <w:rFonts w:asciiTheme="majorBidi" w:hAnsiTheme="majorBidi" w:cstheme="majorBidi"/>
          <w:b/>
          <w:sz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AF908F9" w14:textId="22696F8B" w:rsidR="00F355A0" w:rsidRPr="00871B79" w:rsidRDefault="00F355A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0C5E16DB" w14:textId="7493596F" w:rsidR="00872D04" w:rsidRPr="00283879" w:rsidRDefault="00872D04" w:rsidP="00244FB3">
      <w:pPr>
        <w:tabs>
          <w:tab w:val="clear" w:pos="227"/>
          <w:tab w:val="clear" w:pos="454"/>
          <w:tab w:val="clear" w:pos="680"/>
          <w:tab w:val="left" w:pos="342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</w:rPr>
      </w:pPr>
      <w:r w:rsidRPr="002838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5F71" w:rsidRPr="00283879">
        <w:rPr>
          <w:rFonts w:asciiTheme="majorBidi" w:hAnsiTheme="majorBidi" w:cstheme="majorBidi"/>
          <w:sz w:val="30"/>
        </w:rPr>
        <w:t>31</w:t>
      </w:r>
      <w:r w:rsidRPr="00283879">
        <w:rPr>
          <w:rFonts w:asciiTheme="majorBidi" w:hAnsiTheme="majorBidi"/>
          <w:sz w:val="30"/>
          <w:szCs w:val="30"/>
          <w:cs/>
        </w:rPr>
        <w:t xml:space="preserve"> </w:t>
      </w:r>
      <w:r w:rsidRPr="0028387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3F7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879">
        <w:rPr>
          <w:rFonts w:asciiTheme="majorBidi" w:hAnsiTheme="majorBidi" w:cstheme="majorBidi"/>
          <w:sz w:val="30"/>
          <w:szCs w:val="30"/>
          <w:cs/>
        </w:rPr>
        <w:t>มี</w:t>
      </w:r>
    </w:p>
    <w:p w14:paraId="3977BCAC" w14:textId="77777777" w:rsidR="00872D04" w:rsidRPr="00871B79" w:rsidRDefault="00872D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3"/>
        <w:gridCol w:w="1371"/>
        <w:gridCol w:w="225"/>
        <w:gridCol w:w="1420"/>
      </w:tblGrid>
      <w:tr w:rsidR="008139E1" w:rsidRPr="00283879" w14:paraId="06855B02" w14:textId="77777777" w:rsidTr="005C1ADA">
        <w:trPr>
          <w:cantSplit/>
          <w:tblHeader/>
        </w:trPr>
        <w:tc>
          <w:tcPr>
            <w:tcW w:w="5773" w:type="dxa"/>
          </w:tcPr>
          <w:p w14:paraId="14549D56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1A01DB78" w14:textId="1B6FC63B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256</w:t>
            </w:r>
            <w:r w:rsidR="0015236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25" w:type="dxa"/>
          </w:tcPr>
          <w:p w14:paraId="05867A78" w14:textId="77777777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6BC4A47F" w14:textId="6F18ECAF" w:rsidR="008139E1" w:rsidRPr="00A40F14" w:rsidRDefault="008139E1" w:rsidP="00715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256</w:t>
            </w:r>
            <w:r w:rsidR="00152363"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8139E1" w:rsidRPr="00283879" w14:paraId="3D1721D5" w14:textId="77777777" w:rsidTr="005C1ADA">
        <w:trPr>
          <w:cantSplit/>
          <w:tblHeader/>
        </w:trPr>
        <w:tc>
          <w:tcPr>
            <w:tcW w:w="5773" w:type="dxa"/>
          </w:tcPr>
          <w:p w14:paraId="45011964" w14:textId="77777777" w:rsidR="008139E1" w:rsidRPr="00283879" w:rsidRDefault="008139E1" w:rsidP="007154AD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</w:tcPr>
          <w:p w14:paraId="5A71894A" w14:textId="1314FA2E" w:rsidR="008139E1" w:rsidRPr="00283879" w:rsidRDefault="008139E1" w:rsidP="0071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363" w:rsidRPr="00283879" w14:paraId="67B9E8B1" w14:textId="77777777" w:rsidTr="005C1ADA">
        <w:trPr>
          <w:cantSplit/>
        </w:trPr>
        <w:tc>
          <w:tcPr>
            <w:tcW w:w="5773" w:type="dxa"/>
          </w:tcPr>
          <w:p w14:paraId="3EE774D0" w14:textId="73479986" w:rsidR="00152363" w:rsidRPr="00283879" w:rsidRDefault="00152363" w:rsidP="0059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หนังสือค้ำประกันที่ออกโดยธนาคารแก่หน่วยงานรัฐบาล รัฐวิสาหกิจ และเอกชน</w:t>
            </w:r>
          </w:p>
        </w:tc>
        <w:tc>
          <w:tcPr>
            <w:tcW w:w="1371" w:type="dxa"/>
          </w:tcPr>
          <w:p w14:paraId="50792BA6" w14:textId="0A231274" w:rsidR="00152363" w:rsidRPr="00283879" w:rsidRDefault="00BF23A0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br/>
              <w:t>99,934</w:t>
            </w:r>
          </w:p>
        </w:tc>
        <w:tc>
          <w:tcPr>
            <w:tcW w:w="225" w:type="dxa"/>
          </w:tcPr>
          <w:p w14:paraId="538C6236" w14:textId="77777777" w:rsidR="00152363" w:rsidRPr="00283879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340D1015" w14:textId="77777777" w:rsidR="00152363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BA08277" w14:textId="742ED3F6" w:rsidR="00152363" w:rsidRPr="00A22E77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67,728</w:t>
            </w:r>
          </w:p>
        </w:tc>
      </w:tr>
      <w:tr w:rsidR="00152363" w:rsidRPr="00283879" w14:paraId="4978C499" w14:textId="77777777" w:rsidTr="005C1ADA">
        <w:trPr>
          <w:cantSplit/>
        </w:trPr>
        <w:tc>
          <w:tcPr>
            <w:tcW w:w="5773" w:type="dxa"/>
          </w:tcPr>
          <w:p w14:paraId="5627EC4B" w14:textId="40178601" w:rsidR="00152363" w:rsidRPr="00283879" w:rsidRDefault="00152363" w:rsidP="0059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371" w:type="dxa"/>
          </w:tcPr>
          <w:p w14:paraId="274494BD" w14:textId="13A9FE50" w:rsidR="00152363" w:rsidRPr="00283879" w:rsidRDefault="00BF23A0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17,314</w:t>
            </w:r>
          </w:p>
        </w:tc>
        <w:tc>
          <w:tcPr>
            <w:tcW w:w="225" w:type="dxa"/>
          </w:tcPr>
          <w:p w14:paraId="575BACF5" w14:textId="77777777" w:rsidR="00152363" w:rsidRPr="00283879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70FA75AC" w14:textId="18C9DBAF" w:rsidR="00152363" w:rsidRPr="00D010C6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F14">
              <w:rPr>
                <w:rFonts w:asciiTheme="majorBidi" w:hAnsiTheme="majorBidi" w:cstheme="majorBidi"/>
                <w:sz w:val="30"/>
              </w:rPr>
              <w:t>7,318</w:t>
            </w:r>
          </w:p>
        </w:tc>
      </w:tr>
      <w:tr w:rsidR="00152363" w:rsidRPr="00283879" w14:paraId="685419D0" w14:textId="77777777" w:rsidTr="005C1ADA">
        <w:trPr>
          <w:cantSplit/>
        </w:trPr>
        <w:tc>
          <w:tcPr>
            <w:tcW w:w="5773" w:type="dxa"/>
          </w:tcPr>
          <w:p w14:paraId="391AF44E" w14:textId="068D1A11" w:rsidR="00152363" w:rsidRPr="00283879" w:rsidRDefault="00152363" w:rsidP="005918D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371" w:type="dxa"/>
          </w:tcPr>
          <w:p w14:paraId="7415DA12" w14:textId="77777777" w:rsidR="00152363" w:rsidRPr="00283879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25" w:type="dxa"/>
          </w:tcPr>
          <w:p w14:paraId="704B0EB9" w14:textId="77777777" w:rsidR="00152363" w:rsidRPr="00283879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1D46EF20" w14:textId="73070B57" w:rsidR="00152363" w:rsidRPr="00D010C6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363" w:rsidRPr="00283879" w14:paraId="79C357EA" w14:textId="77777777" w:rsidTr="005C1ADA">
        <w:trPr>
          <w:cantSplit/>
        </w:trPr>
        <w:tc>
          <w:tcPr>
            <w:tcW w:w="5773" w:type="dxa"/>
          </w:tcPr>
          <w:p w14:paraId="5C0686F4" w14:textId="2144A7E7" w:rsidR="00152363" w:rsidRPr="00283879" w:rsidRDefault="00152363" w:rsidP="005918DD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ตามสัญญาเช่าและบริการ</w:t>
            </w:r>
          </w:p>
        </w:tc>
        <w:tc>
          <w:tcPr>
            <w:tcW w:w="1371" w:type="dxa"/>
          </w:tcPr>
          <w:p w14:paraId="3CF457B6" w14:textId="787D1B80" w:rsidR="00152363" w:rsidRPr="006469FF" w:rsidRDefault="00BF23A0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21,089</w:t>
            </w:r>
          </w:p>
        </w:tc>
        <w:tc>
          <w:tcPr>
            <w:tcW w:w="225" w:type="dxa"/>
          </w:tcPr>
          <w:p w14:paraId="68034923" w14:textId="77777777" w:rsidR="00152363" w:rsidRPr="006469FF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277CCD" w14:textId="25444597" w:rsidR="00152363" w:rsidRPr="006469FF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F14">
              <w:rPr>
                <w:rFonts w:asciiTheme="majorBidi" w:hAnsiTheme="majorBidi" w:cstheme="majorBidi"/>
                <w:sz w:val="30"/>
                <w:szCs w:val="30"/>
              </w:rPr>
              <w:t>24,820</w:t>
            </w:r>
          </w:p>
        </w:tc>
      </w:tr>
      <w:tr w:rsidR="00152363" w:rsidRPr="00283879" w14:paraId="495B6845" w14:textId="77777777" w:rsidTr="005C1ADA">
        <w:trPr>
          <w:cantSplit/>
        </w:trPr>
        <w:tc>
          <w:tcPr>
            <w:tcW w:w="5773" w:type="dxa"/>
          </w:tcPr>
          <w:p w14:paraId="5610B1FB" w14:textId="04A45764" w:rsidR="00152363" w:rsidRPr="00283879" w:rsidRDefault="00152363" w:rsidP="005918DD">
            <w:pPr>
              <w:pStyle w:val="ListParagraph"/>
              <w:numPr>
                <w:ilvl w:val="0"/>
                <w:numId w:val="23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Pr="00223F6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223F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23F6B">
              <w:rPr>
                <w:rFonts w:asciiTheme="majorBidi" w:hAnsiTheme="majorBidi" w:cs="Angsana New"/>
                <w:sz w:val="30"/>
                <w:szCs w:val="30"/>
                <w:cs/>
              </w:rPr>
              <w:t>ติดตั้งเครื่องจักร และอื่นๆ</w:t>
            </w:r>
          </w:p>
        </w:tc>
        <w:tc>
          <w:tcPr>
            <w:tcW w:w="1371" w:type="dxa"/>
          </w:tcPr>
          <w:p w14:paraId="12D76431" w14:textId="31C9F70E" w:rsidR="00152363" w:rsidRPr="006469FF" w:rsidRDefault="00BF23A0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106,543</w:t>
            </w:r>
          </w:p>
        </w:tc>
        <w:tc>
          <w:tcPr>
            <w:tcW w:w="225" w:type="dxa"/>
          </w:tcPr>
          <w:p w14:paraId="34B19DB7" w14:textId="77777777" w:rsidR="00152363" w:rsidRPr="006469FF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DDAEFD" w14:textId="5C6D82F8" w:rsidR="00152363" w:rsidRPr="006469FF" w:rsidRDefault="00152363" w:rsidP="00152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F14">
              <w:rPr>
                <w:rFonts w:asciiTheme="majorBidi" w:hAnsiTheme="majorBidi" w:cstheme="majorBidi"/>
                <w:sz w:val="30"/>
                <w:szCs w:val="30"/>
              </w:rPr>
              <w:t>272,016</w:t>
            </w:r>
          </w:p>
        </w:tc>
      </w:tr>
    </w:tbl>
    <w:p w14:paraId="735FDA9F" w14:textId="039BB703" w:rsidR="005E06DA" w:rsidRPr="00871B79" w:rsidRDefault="005E06DA" w:rsidP="005E06DA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1CE91633" w14:textId="39545579" w:rsidR="00E82F03" w:rsidRPr="00E82F03" w:rsidRDefault="00E82F03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2F03">
        <w:rPr>
          <w:rFonts w:asciiTheme="majorBidi" w:hAnsiTheme="majorBidi" w:cs="Angsana New"/>
          <w:b/>
          <w:bCs/>
          <w:sz w:val="30"/>
          <w:szCs w:val="30"/>
          <w:cs/>
        </w:rPr>
        <w:t>การบริหารจัดการส่วนทุน</w:t>
      </w:r>
    </w:p>
    <w:p w14:paraId="4D13A141" w14:textId="1BA3B68D" w:rsidR="0086437B" w:rsidRPr="00871B79" w:rsidRDefault="0086437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29EF2D8" w14:textId="4EB859D4" w:rsidR="00E82F03" w:rsidRDefault="00E82F03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E82F03">
        <w:rPr>
          <w:rFonts w:asciiTheme="majorBidi" w:hAnsiTheme="majorBidi"/>
          <w:sz w:val="30"/>
          <w:szCs w:val="30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611711">
        <w:rPr>
          <w:rFonts w:asciiTheme="majorBidi" w:hAnsi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82F03">
        <w:rPr>
          <w:rFonts w:asciiTheme="majorBidi" w:hAnsiTheme="majorBidi"/>
          <w:sz w:val="30"/>
          <w:szCs w:val="30"/>
          <w:cs/>
        </w:rPr>
        <w:t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</w:t>
      </w:r>
      <w:r w:rsidRPr="00611711">
        <w:rPr>
          <w:rFonts w:asciiTheme="majorBidi" w:hAnsiTheme="majorBidi"/>
          <w:spacing w:val="-4"/>
          <w:sz w:val="30"/>
          <w:szCs w:val="30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E82F03">
        <w:rPr>
          <w:rFonts w:asciiTheme="majorBidi" w:hAnsiTheme="majorBidi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35352A2" w14:textId="77777777" w:rsidR="00B722A1" w:rsidRDefault="00B722A1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2270673A" w14:textId="77777777" w:rsidR="00082D8B" w:rsidRPr="00E513DC" w:rsidRDefault="00082D8B" w:rsidP="0051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4"/>
          <w:szCs w:val="24"/>
        </w:rPr>
      </w:pPr>
    </w:p>
    <w:p w14:paraId="3E720D6D" w14:textId="623AB18B" w:rsidR="005C1ADA" w:rsidRPr="00945D13" w:rsidRDefault="005C1ADA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45D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เรื่องอื่นๆ</w:t>
      </w:r>
    </w:p>
    <w:p w14:paraId="613310FC" w14:textId="77777777" w:rsidR="005C1ADA" w:rsidRPr="00916779" w:rsidRDefault="005C1ADA" w:rsidP="005C1ADA">
      <w:pPr>
        <w:pStyle w:val="block"/>
        <w:spacing w:after="0" w:line="240" w:lineRule="atLeast"/>
        <w:ind w:left="562"/>
        <w:jc w:val="thaiDistribute"/>
        <w:rPr>
          <w:rFonts w:ascii="Angsana New" w:eastAsia="Calibri" w:hAnsi="Angsana New" w:cs="Angsana New"/>
          <w:spacing w:val="4"/>
          <w:sz w:val="30"/>
          <w:szCs w:val="30"/>
          <w:lang w:val="en-US" w:bidi="th-TH"/>
        </w:rPr>
      </w:pPr>
    </w:p>
    <w:p w14:paraId="7F1F837C" w14:textId="77777777" w:rsidR="005C1ADA" w:rsidRPr="00916779" w:rsidRDefault="005C1ADA" w:rsidP="005918DD">
      <w:pPr>
        <w:pStyle w:val="ListParagraph"/>
        <w:numPr>
          <w:ilvl w:val="0"/>
          <w:numId w:val="30"/>
        </w:numPr>
        <w:tabs>
          <w:tab w:val="left" w:pos="1276"/>
        </w:tabs>
        <w:spacing w:after="0" w:line="240" w:lineRule="auto"/>
        <w:ind w:left="896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z w:val="30"/>
          <w:szCs w:val="30"/>
          <w:cs/>
        </w:rPr>
        <w:t>เมื่อช่วงปลายปี</w:t>
      </w:r>
      <w:r w:rsidRPr="00916779">
        <w:rPr>
          <w:rFonts w:asciiTheme="majorBidi" w:hAnsiTheme="majorBidi" w:cstheme="majorBidi"/>
          <w:sz w:val="30"/>
          <w:szCs w:val="30"/>
        </w:rPr>
        <w:t xml:space="preserve"> 2565 PT </w:t>
      </w:r>
      <w:proofErr w:type="spellStart"/>
      <w:r w:rsidRPr="00916779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916779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916779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916779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916779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916779">
        <w:rPr>
          <w:rFonts w:asciiTheme="majorBidi" w:hAnsiTheme="majorBidi" w:cstheme="majorBidi"/>
          <w:sz w:val="30"/>
          <w:szCs w:val="30"/>
          <w:cs/>
        </w:rPr>
        <w:t>. (“</w:t>
      </w:r>
      <w:r w:rsidRPr="00916779">
        <w:rPr>
          <w:rFonts w:asciiTheme="majorBidi" w:hAnsiTheme="majorBidi" w:cstheme="majorBidi"/>
          <w:sz w:val="30"/>
          <w:szCs w:val="30"/>
        </w:rPr>
        <w:t>KIA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ที่ชื่อว่า </w:t>
      </w:r>
      <w:r w:rsidRPr="00916779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Pr="00916779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916779">
        <w:rPr>
          <w:rFonts w:asciiTheme="majorBidi" w:hAnsiTheme="majorBidi" w:cstheme="majorBidi"/>
          <w:sz w:val="30"/>
          <w:szCs w:val="30"/>
        </w:rPr>
        <w:t xml:space="preserve"> Mas </w:t>
      </w:r>
      <w:r w:rsidRPr="00916779">
        <w:rPr>
          <w:rFonts w:asciiTheme="majorBidi" w:hAnsiTheme="majorBidi" w:cstheme="majorBidi"/>
          <w:sz w:val="30"/>
          <w:szCs w:val="30"/>
          <w:cs/>
        </w:rPr>
        <w:t>(“</w:t>
      </w:r>
      <w:r w:rsidRPr="00916779">
        <w:rPr>
          <w:rFonts w:asciiTheme="majorBidi" w:hAnsiTheme="majorBidi" w:cstheme="majorBidi"/>
          <w:sz w:val="30"/>
          <w:szCs w:val="30"/>
        </w:rPr>
        <w:t>KSM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 w:rsidRPr="00916779">
        <w:rPr>
          <w:rFonts w:asciiTheme="majorBidi" w:hAnsiTheme="majorBidi" w:cstheme="majorBidi"/>
          <w:sz w:val="30"/>
          <w:szCs w:val="30"/>
        </w:rPr>
        <w:t>3,000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ซึ่งไม่มีความเกี่ยวข้องใดๆ กับบริษัทและ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SCC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โดยผู้ก่อตั้ง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Pr="00916779">
        <w:rPr>
          <w:rFonts w:asciiTheme="majorBidi" w:hAnsiTheme="majorBidi" w:cstheme="majorBidi"/>
          <w:sz w:val="30"/>
          <w:szCs w:val="30"/>
        </w:rPr>
        <w:t>2541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โดยหน่วยงานรัฐของประเทศอินโดนีเซียอ้างว่าผู้ก่อตั้ง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ได้นำหุ้นของ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>และได้มีคำสั่งปิดกิจการธนาคารดังกล่าวในเวลาต่อมา</w:t>
      </w:r>
    </w:p>
    <w:p w14:paraId="77043A7C" w14:textId="77777777" w:rsidR="005C1ADA" w:rsidRPr="007818F3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8448C6C" w14:textId="77777777" w:rsidR="005C1ADA" w:rsidRPr="00916779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KIA, KSM </w:t>
      </w:r>
      <w:r w:rsidRPr="00916779">
        <w:rPr>
          <w:rFonts w:asciiTheme="majorBidi" w:hAnsiTheme="majorBidi" w:cstheme="majorBidi"/>
          <w:sz w:val="30"/>
          <w:szCs w:val="30"/>
          <w:cs/>
        </w:rPr>
        <w:t>และ</w:t>
      </w:r>
      <w:r w:rsidRPr="00916779">
        <w:rPr>
          <w:rFonts w:asciiTheme="majorBidi" w:hAnsiTheme="majorBidi" w:cstheme="majorBidi"/>
          <w:sz w:val="30"/>
          <w:szCs w:val="30"/>
        </w:rPr>
        <w:t xml:space="preserve"> PT KIA </w:t>
      </w:r>
      <w:proofErr w:type="spellStart"/>
      <w:r w:rsidRPr="00916779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916779">
        <w:rPr>
          <w:rFonts w:asciiTheme="majorBidi" w:hAnsiTheme="majorBidi" w:cstheme="majorBidi"/>
          <w:sz w:val="30"/>
          <w:szCs w:val="30"/>
        </w:rPr>
        <w:t xml:space="preserve"> Mas </w:t>
      </w:r>
      <w:r w:rsidRPr="00916779">
        <w:rPr>
          <w:rFonts w:asciiTheme="majorBidi" w:hAnsiTheme="majorBidi" w:cstheme="majorBidi"/>
          <w:sz w:val="30"/>
          <w:szCs w:val="30"/>
          <w:cs/>
        </w:rPr>
        <w:t>(“</w:t>
      </w:r>
      <w:r w:rsidRPr="00916779">
        <w:rPr>
          <w:rFonts w:asciiTheme="majorBidi" w:hAnsiTheme="majorBidi" w:cstheme="majorBidi"/>
          <w:sz w:val="30"/>
          <w:szCs w:val="30"/>
        </w:rPr>
        <w:t>KKM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”) กับ </w:t>
      </w:r>
      <w:r w:rsidRPr="00916779">
        <w:rPr>
          <w:rFonts w:asciiTheme="majorBidi" w:hAnsiTheme="majorBidi" w:cstheme="majorBidi"/>
          <w:sz w:val="30"/>
          <w:szCs w:val="30"/>
        </w:rPr>
        <w:t xml:space="preserve">Ministry of Law and Human Rights </w:t>
      </w:r>
      <w:r w:rsidRPr="00916779">
        <w:rPr>
          <w:rFonts w:asciiTheme="majorBidi" w:hAnsiTheme="majorBidi" w:cstheme="majorBidi"/>
          <w:sz w:val="30"/>
          <w:szCs w:val="30"/>
          <w:cs/>
        </w:rPr>
        <w:t>(</w:t>
      </w:r>
      <w:r w:rsidRPr="00916779">
        <w:rPr>
          <w:rFonts w:asciiTheme="majorBidi" w:hAnsiTheme="majorBidi" w:cstheme="majorBidi"/>
          <w:sz w:val="30"/>
          <w:szCs w:val="30"/>
        </w:rPr>
        <w:t>MOLHR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) 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KSM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 และจากเอกสารหลักฐานที่มียังไม่สามารถบ่งชี้ได้ว่า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KSM </w:t>
      </w:r>
      <w:r w:rsidRPr="00916779">
        <w:rPr>
          <w:rFonts w:asciiTheme="majorBidi" w:hAnsiTheme="majorBidi" w:cstheme="majorBidi"/>
          <w:sz w:val="30"/>
          <w:szCs w:val="30"/>
          <w:cs/>
        </w:rPr>
        <w:t>มีความรับผิดเป็นหนี้ ต่อหน่วยงานรัฐของอินโดนีเซีย</w:t>
      </w:r>
    </w:p>
    <w:p w14:paraId="61D72C20" w14:textId="77777777" w:rsidR="001B2BA6" w:rsidRPr="007818F3" w:rsidRDefault="001B2BA6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0E936" w14:textId="28CD2A29" w:rsidR="005C1ADA" w:rsidRPr="00916779" w:rsidRDefault="005C1ADA" w:rsidP="005C1ADA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z w:val="30"/>
          <w:szCs w:val="30"/>
          <w:cs/>
        </w:rPr>
        <w:t xml:space="preserve">ทั้งนี้ ในอดีต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 w:rsidRPr="00916779">
        <w:rPr>
          <w:rFonts w:asciiTheme="majorBidi" w:hAnsiTheme="majorBidi" w:cstheme="majorBidi"/>
          <w:sz w:val="30"/>
          <w:szCs w:val="30"/>
        </w:rPr>
        <w:t>740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แล้ว หน่วยงานรัฐได้โอนหนี้เงินกู้ยืมระหว่าง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กับธนาคารดังกล่าวไปให้บุคคลภายนอก และหนี้ดังกล่าวได้ถูกโอนต่อไปให้กับบุคคลภายนอกอีกหลายทอด จนกระทั่งในปี </w:t>
      </w:r>
      <w:r w:rsidRPr="00916779">
        <w:rPr>
          <w:rFonts w:asciiTheme="majorBidi" w:hAnsiTheme="majorBidi" w:cstheme="majorBidi"/>
          <w:sz w:val="30"/>
          <w:szCs w:val="30"/>
        </w:rPr>
        <w:t xml:space="preserve">2551 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 w:rsidRPr="00916779">
        <w:rPr>
          <w:rFonts w:asciiTheme="majorBidi" w:hAnsiTheme="majorBidi" w:cstheme="majorBidi"/>
          <w:sz w:val="30"/>
          <w:szCs w:val="30"/>
        </w:rPr>
        <w:t>Series B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) ไม่ใช่หุ้นเดิม (ประเภท </w:t>
      </w:r>
      <w:r w:rsidRPr="00916779">
        <w:rPr>
          <w:rFonts w:asciiTheme="majorBidi" w:hAnsiTheme="majorBidi" w:cstheme="majorBidi"/>
          <w:sz w:val="30"/>
          <w:szCs w:val="30"/>
        </w:rPr>
        <w:t>Series A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) ที่ผู้ก่อตั้ง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916779">
        <w:rPr>
          <w:rFonts w:asciiTheme="majorBidi" w:hAnsiTheme="majorBidi" w:cstheme="majorBidi"/>
          <w:sz w:val="30"/>
          <w:szCs w:val="30"/>
        </w:rPr>
        <w:t>2554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บริษัทได้เข้าซื้อหุ้น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(ประเภท </w:t>
      </w:r>
      <w:r w:rsidRPr="00916779">
        <w:rPr>
          <w:rFonts w:asciiTheme="majorBidi" w:hAnsiTheme="majorBidi" w:cstheme="majorBidi"/>
          <w:sz w:val="30"/>
          <w:szCs w:val="30"/>
        </w:rPr>
        <w:t>Series B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4ED88312" w14:textId="77777777" w:rsidR="00296EAB" w:rsidRPr="00916779" w:rsidRDefault="00296EAB" w:rsidP="00296EAB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เพื่อเป็นการปกป้องสิทธิของ </w:t>
      </w:r>
      <w:r w:rsidRPr="00916779">
        <w:rPr>
          <w:rFonts w:asciiTheme="majorBidi" w:hAnsiTheme="majorBidi" w:cstheme="majorBidi"/>
          <w:spacing w:val="-4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pacing w:val="-4"/>
          <w:sz w:val="30"/>
          <w:szCs w:val="30"/>
        </w:rPr>
        <w:t xml:space="preserve">KKM </w:t>
      </w:r>
      <w:r w:rsidRPr="009167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รวมถึงผู้ถือหุ้นของทั้งสองบริษัท เมื่อวันที่ </w:t>
      </w:r>
      <w:r w:rsidRPr="00916779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91677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Pr="0091677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916779">
        <w:rPr>
          <w:rFonts w:asciiTheme="majorBidi" w:hAnsiTheme="majorBidi" w:cstheme="majorBidi"/>
          <w:sz w:val="30"/>
          <w:szCs w:val="30"/>
        </w:rPr>
        <w:t>6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16779">
        <w:rPr>
          <w:rFonts w:asciiTheme="majorBidi" w:hAnsiTheme="majorBidi" w:cstheme="majorBidi"/>
          <w:sz w:val="30"/>
          <w:szCs w:val="30"/>
        </w:rPr>
        <w:t>2566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KKM </w:t>
      </w:r>
      <w:r w:rsidRPr="00916779">
        <w:rPr>
          <w:rFonts w:asciiTheme="majorBidi" w:hAnsiTheme="majorBidi" w:cstheme="majorBidi"/>
          <w:sz w:val="30"/>
          <w:szCs w:val="30"/>
          <w:cs/>
        </w:rPr>
        <w:t>ได้ยื่นฟ้องหน่วยงานรัฐของประเทศอินโดนีเซีย ต่อ</w:t>
      </w:r>
      <w:r w:rsidRPr="00916779">
        <w:rPr>
          <w:rFonts w:asciiTheme="majorBidi" w:hAnsiTheme="majorBidi" w:cstheme="majorBidi"/>
          <w:sz w:val="30"/>
          <w:szCs w:val="30"/>
          <w:cs/>
        </w:rPr>
        <w:br/>
        <w:t xml:space="preserve">ศาลปกครองชั้นต้นประเทศอินโดนีเซีย เพื่อขอให้ยกเลิกการเรียกร้องหนี้จาก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>และให้ยกเลิกคำสั่งระงับ</w:t>
      </w:r>
      <w:r w:rsidRPr="00916779">
        <w:rPr>
          <w:rFonts w:asciiTheme="majorBidi" w:hAnsiTheme="majorBidi" w:cstheme="majorBidi"/>
          <w:sz w:val="30"/>
          <w:szCs w:val="30"/>
        </w:rPr>
        <w:br/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การเข้าระบบจดแจ้งทางทะเบียนของ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KKM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Pr="00916779">
        <w:rPr>
          <w:rFonts w:asciiTheme="majorBidi" w:hAnsiTheme="majorBidi" w:cstheme="majorBidi"/>
          <w:sz w:val="30"/>
          <w:szCs w:val="30"/>
        </w:rPr>
        <w:t>MOLHR</w:t>
      </w:r>
    </w:p>
    <w:p w14:paraId="63291CC8" w14:textId="77777777" w:rsidR="00296EAB" w:rsidRPr="00916779" w:rsidRDefault="00296EAB" w:rsidP="00296EAB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3B421D4B" w14:textId="77777777" w:rsidR="00296EAB" w:rsidRPr="00916779" w:rsidRDefault="00296EAB" w:rsidP="00296EAB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916779">
        <w:rPr>
          <w:rFonts w:asciiTheme="majorBidi" w:hAnsiTheme="majorBidi" w:cstheme="majorBidi"/>
          <w:sz w:val="30"/>
          <w:szCs w:val="30"/>
        </w:rPr>
        <w:t>2567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ศาลปกครองชั้นต้นประเทศอินโดนีเซีย ได้มีคำพิพากษายกฟ้องคดีข้างต้น ซึ่ง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KKM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ได้ยื่นอุทธรณ์ต่อศาลสูงประเทศอินโดนีเซีย (ศาลอุทธรณ์) แล้วนั้น ต่อมาในเดือนตุลาคม </w:t>
      </w:r>
      <w:r w:rsidRPr="00916779">
        <w:rPr>
          <w:rFonts w:asciiTheme="majorBidi" w:hAnsiTheme="majorBidi" w:cstheme="majorBidi"/>
          <w:sz w:val="30"/>
          <w:szCs w:val="30"/>
        </w:rPr>
        <w:t>2567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ศาลสูงได้ตัดสินยืนยันตามคำพิพากษาศาลปกครองชั้นต้นให้ยกฟ้อง ดังนั้น </w:t>
      </w:r>
      <w:r w:rsidRPr="00916779">
        <w:rPr>
          <w:rFonts w:asciiTheme="majorBidi" w:hAnsiTheme="majorBidi" w:cstheme="majorBidi"/>
          <w:sz w:val="30"/>
          <w:szCs w:val="30"/>
        </w:rPr>
        <w:t xml:space="preserve">KIA 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16779">
        <w:rPr>
          <w:rFonts w:asciiTheme="majorBidi" w:hAnsiTheme="majorBidi" w:cstheme="majorBidi"/>
          <w:sz w:val="30"/>
          <w:szCs w:val="30"/>
        </w:rPr>
        <w:t xml:space="preserve">KKM </w:t>
      </w:r>
      <w:r w:rsidRPr="00916779">
        <w:rPr>
          <w:rFonts w:asciiTheme="majorBidi" w:hAnsiTheme="majorBidi" w:cstheme="majorBidi"/>
          <w:sz w:val="30"/>
          <w:szCs w:val="30"/>
          <w:cs/>
        </w:rPr>
        <w:t>จึงได้ยื่นโต้แย้งต่อศาลฏีกาเพื่อขอให้ทบทวนคำพิพากษาข้างต้นต่อไป</w:t>
      </w:r>
    </w:p>
    <w:p w14:paraId="33573BFB" w14:textId="77777777" w:rsidR="005C1ADA" w:rsidRPr="007818F3" w:rsidRDefault="005C1ADA" w:rsidP="00D83037">
      <w:pPr>
        <w:tabs>
          <w:tab w:val="left" w:pos="1276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4DD1B" w14:textId="540FB598" w:rsidR="005C1ADA" w:rsidRPr="00916779" w:rsidRDefault="005C1ADA" w:rsidP="005918DD">
      <w:pPr>
        <w:pStyle w:val="ListParagraph"/>
        <w:numPr>
          <w:ilvl w:val="0"/>
          <w:numId w:val="30"/>
        </w:numPr>
        <w:spacing w:after="0" w:line="240" w:lineRule="auto"/>
        <w:ind w:left="896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7818F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818F3">
        <w:rPr>
          <w:rFonts w:asciiTheme="majorBidi" w:hAnsiTheme="majorBidi" w:cstheme="majorBidi"/>
          <w:sz w:val="30"/>
          <w:szCs w:val="30"/>
        </w:rPr>
        <w:t xml:space="preserve">20 </w:t>
      </w:r>
      <w:r w:rsidRPr="007818F3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18F3">
        <w:rPr>
          <w:rFonts w:asciiTheme="majorBidi" w:hAnsiTheme="majorBidi" w:cstheme="majorBidi"/>
          <w:sz w:val="30"/>
          <w:szCs w:val="30"/>
        </w:rPr>
        <w:t>2566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บริษัทได้ลงนามในสัญญาจะซื้อจะขายแบบมีเงื่อนไข (“สัญญาจะซื้อจะขาย”) กับบริษัท</w:t>
      </w:r>
      <w:r w:rsidRPr="007818F3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818F3">
        <w:rPr>
          <w:rFonts w:asciiTheme="majorBidi" w:hAnsiTheme="majorBidi" w:cstheme="majorBidi"/>
          <w:sz w:val="30"/>
          <w:szCs w:val="30"/>
          <w:cs/>
        </w:rPr>
        <w:t>. (“</w:t>
      </w:r>
      <w:r w:rsidRPr="007818F3">
        <w:rPr>
          <w:rFonts w:asciiTheme="majorBidi" w:hAnsiTheme="majorBidi" w:cstheme="majorBidi"/>
          <w:sz w:val="30"/>
          <w:szCs w:val="30"/>
        </w:rPr>
        <w:t>KOKOH</w:t>
      </w:r>
      <w:r w:rsidRPr="007818F3">
        <w:rPr>
          <w:rFonts w:asciiTheme="majorBidi" w:hAnsiTheme="majorBidi" w:cstheme="majorBidi"/>
          <w:sz w:val="30"/>
          <w:szCs w:val="30"/>
          <w:cs/>
        </w:rPr>
        <w:t>”) ซึ่งเป็นกิจการที่เกี่ยวข้องกัน เพื่อจะซื้อหุ้นสามัญของบริษัท</w:t>
      </w:r>
      <w:r w:rsidRPr="007818F3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Makmur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Prima </w:t>
      </w:r>
      <w:r w:rsidRPr="007818F3">
        <w:rPr>
          <w:rFonts w:asciiTheme="majorBidi" w:hAnsiTheme="majorBidi" w:cstheme="majorBidi"/>
          <w:sz w:val="30"/>
          <w:szCs w:val="30"/>
          <w:cs/>
        </w:rPr>
        <w:t>(“</w:t>
      </w:r>
      <w:r w:rsidRPr="007818F3">
        <w:rPr>
          <w:rFonts w:asciiTheme="majorBidi" w:hAnsiTheme="majorBidi" w:cstheme="majorBidi"/>
          <w:sz w:val="30"/>
          <w:szCs w:val="30"/>
        </w:rPr>
        <w:t>KMKP</w:t>
      </w:r>
      <w:r w:rsidRPr="007818F3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7818F3">
        <w:rPr>
          <w:rFonts w:asciiTheme="majorBidi" w:hAnsiTheme="majorBidi" w:cstheme="majorBidi"/>
          <w:sz w:val="30"/>
          <w:szCs w:val="30"/>
        </w:rPr>
        <w:t> 10</w:t>
      </w:r>
      <w:r w:rsidRPr="007818F3">
        <w:rPr>
          <w:rFonts w:asciiTheme="majorBidi" w:hAnsiTheme="majorBidi" w:cstheme="majorBidi"/>
          <w:sz w:val="30"/>
          <w:szCs w:val="30"/>
          <w:cs/>
        </w:rPr>
        <w:t>.</w:t>
      </w:r>
      <w:r w:rsidRPr="007818F3">
        <w:rPr>
          <w:rFonts w:asciiTheme="majorBidi" w:hAnsiTheme="majorBidi" w:cstheme="majorBidi"/>
          <w:sz w:val="30"/>
          <w:szCs w:val="30"/>
        </w:rPr>
        <w:t>025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7818F3">
        <w:rPr>
          <w:rFonts w:asciiTheme="majorBidi" w:hAnsiTheme="majorBidi" w:cstheme="majorBidi"/>
          <w:sz w:val="30"/>
          <w:szCs w:val="30"/>
        </w:rPr>
        <w:t> </w:t>
      </w:r>
      <w:r w:rsidRPr="007818F3">
        <w:rPr>
          <w:rFonts w:asciiTheme="majorBidi" w:hAnsiTheme="majorBidi" w:cstheme="majorBidi"/>
          <w:sz w:val="30"/>
          <w:szCs w:val="30"/>
          <w:cs/>
        </w:rPr>
        <w:t>(คิดเป็นร้อยละ</w:t>
      </w:r>
      <w:r w:rsidRPr="007818F3">
        <w:rPr>
          <w:rFonts w:asciiTheme="majorBidi" w:hAnsiTheme="majorBidi" w:cstheme="majorBidi"/>
          <w:sz w:val="30"/>
          <w:szCs w:val="30"/>
        </w:rPr>
        <w:t> 99</w:t>
      </w:r>
      <w:r w:rsidRPr="007818F3">
        <w:rPr>
          <w:rFonts w:asciiTheme="majorBidi" w:hAnsiTheme="majorBidi" w:cstheme="majorBidi"/>
          <w:sz w:val="30"/>
          <w:szCs w:val="30"/>
          <w:cs/>
        </w:rPr>
        <w:t>.</w:t>
      </w:r>
      <w:r w:rsidRPr="007818F3">
        <w:rPr>
          <w:rFonts w:asciiTheme="majorBidi" w:hAnsiTheme="majorBidi" w:cstheme="majorBidi"/>
          <w:sz w:val="30"/>
          <w:szCs w:val="30"/>
        </w:rPr>
        <w:t>99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ของจำนวนหุ้นที่ออกจำหน่ายแล้วทั้งหมดของ </w:t>
      </w:r>
      <w:r w:rsidRPr="007818F3">
        <w:rPr>
          <w:rFonts w:asciiTheme="majorBidi" w:hAnsiTheme="majorBidi" w:cstheme="majorBidi"/>
          <w:sz w:val="30"/>
          <w:szCs w:val="30"/>
        </w:rPr>
        <w:t>KMKP</w:t>
      </w:r>
      <w:r w:rsidRPr="007818F3">
        <w:rPr>
          <w:rFonts w:asciiTheme="majorBidi" w:hAnsiTheme="majorBidi" w:cstheme="majorBidi"/>
          <w:sz w:val="30"/>
          <w:szCs w:val="30"/>
          <w:cs/>
        </w:rPr>
        <w:t>) และ/หรือ ทรัพย์สินที่เกี่ยวข้องกับร้านค้า</w:t>
      </w:r>
      <w:r w:rsidRPr="007818F3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</w:t>
      </w:r>
      <w:r w:rsidRPr="007818F3">
        <w:rPr>
          <w:rFonts w:asciiTheme="majorBidi" w:hAnsiTheme="majorBidi" w:cstheme="majorBidi"/>
          <w:sz w:val="30"/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โดยมีเงื่อนไขบังคับก่อนที่สำคัญตามที่กำหนดในสัญญาจะซื้อจะขาย เช่น ประเด็นข้อเรียกร้องของรัฐบาลอินโดนีเซีย ต่อ</w:t>
      </w:r>
      <w:r w:rsidRPr="007818F3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>,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818F3">
        <w:rPr>
          <w:rFonts w:asciiTheme="majorBidi" w:hAnsiTheme="majorBidi" w:cstheme="majorBidi"/>
          <w:sz w:val="30"/>
          <w:szCs w:val="30"/>
          <w:cs/>
        </w:rPr>
        <w:t>. (“</w:t>
      </w:r>
      <w:r w:rsidRPr="007818F3">
        <w:rPr>
          <w:rFonts w:asciiTheme="majorBidi" w:hAnsiTheme="majorBidi" w:cstheme="majorBidi"/>
          <w:sz w:val="30"/>
          <w:szCs w:val="30"/>
        </w:rPr>
        <w:t>KIA</w:t>
      </w:r>
      <w:r w:rsidRPr="007818F3">
        <w:rPr>
          <w:rFonts w:asciiTheme="majorBidi" w:hAnsiTheme="majorBidi" w:cstheme="majorBidi"/>
          <w:sz w:val="30"/>
          <w:szCs w:val="30"/>
          <w:cs/>
        </w:rPr>
        <w:t>”)</w:t>
      </w:r>
      <w:r w:rsidRPr="007818F3">
        <w:rPr>
          <w:rFonts w:asciiTheme="majorBidi" w:hAnsiTheme="majorBidi" w:cstheme="majorBidi"/>
          <w:sz w:val="30"/>
          <w:szCs w:val="30"/>
        </w:rPr>
        <w:t xml:space="preserve">, PT KIA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Mas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7818F3">
        <w:rPr>
          <w:rFonts w:asciiTheme="majorBidi" w:hAnsiTheme="majorBidi" w:cstheme="majorBidi"/>
          <w:sz w:val="30"/>
          <w:szCs w:val="30"/>
        </w:rPr>
        <w:t>KKM</w:t>
      </w:r>
      <w:r w:rsidRPr="007818F3">
        <w:rPr>
          <w:rFonts w:asciiTheme="majorBidi" w:hAnsiTheme="majorBidi" w:cstheme="majorBidi"/>
          <w:sz w:val="30"/>
          <w:szCs w:val="30"/>
          <w:cs/>
        </w:rPr>
        <w:t>”) และ</w:t>
      </w:r>
      <w:r w:rsidRPr="007818F3">
        <w:rPr>
          <w:rFonts w:asciiTheme="majorBidi" w:hAnsiTheme="majorBidi" w:cstheme="majorBidi"/>
          <w:sz w:val="30"/>
          <w:szCs w:val="30"/>
        </w:rPr>
        <w:t xml:space="preserve"> PT KIA </w:t>
      </w:r>
      <w:proofErr w:type="spellStart"/>
      <w:r w:rsidRPr="007818F3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7818F3">
        <w:rPr>
          <w:rFonts w:asciiTheme="majorBidi" w:hAnsiTheme="majorBidi" w:cstheme="majorBidi"/>
          <w:sz w:val="30"/>
          <w:szCs w:val="30"/>
        </w:rPr>
        <w:t xml:space="preserve"> Mas</w:t>
      </w:r>
      <w:r w:rsidRPr="007818F3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7818F3">
        <w:rPr>
          <w:rFonts w:asciiTheme="majorBidi" w:hAnsiTheme="majorBidi" w:cstheme="majorBidi"/>
          <w:sz w:val="30"/>
          <w:szCs w:val="30"/>
        </w:rPr>
        <w:t>KSM</w:t>
      </w:r>
      <w:r w:rsidRPr="007818F3">
        <w:rPr>
          <w:rFonts w:asciiTheme="majorBidi" w:hAnsiTheme="majorBidi" w:cstheme="majorBidi"/>
          <w:sz w:val="30"/>
          <w:szCs w:val="30"/>
          <w:cs/>
        </w:rPr>
        <w:t>”) เป็นอันยุติ และที่ประชุมผู้ถือหุ้นของบริษัทที่เกี่ยวข้องได้มีมติอนุมัติการซื้อขายดังกล่าว เป็นต้น</w:t>
      </w:r>
    </w:p>
    <w:p w14:paraId="79B676E2" w14:textId="77777777" w:rsidR="00916779" w:rsidRPr="00916779" w:rsidRDefault="00916779" w:rsidP="00916779">
      <w:pPr>
        <w:pStyle w:val="ListParagraph"/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5DFF020C" w14:textId="185C9594" w:rsidR="00916779" w:rsidRPr="00916779" w:rsidRDefault="00916779" w:rsidP="005918DD">
      <w:pPr>
        <w:pStyle w:val="ListParagraph"/>
        <w:numPr>
          <w:ilvl w:val="0"/>
          <w:numId w:val="30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1677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49BF" w:rsidRPr="00DD49BF">
        <w:rPr>
          <w:rFonts w:asciiTheme="majorBidi" w:hAnsiTheme="majorBidi" w:cstheme="majorBidi"/>
          <w:sz w:val="30"/>
          <w:szCs w:val="30"/>
        </w:rPr>
        <w:t>25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49BF" w:rsidRPr="00DD49BF">
        <w:rPr>
          <w:rFonts w:asciiTheme="majorBidi" w:hAnsiTheme="majorBidi" w:cstheme="majorBidi"/>
          <w:sz w:val="30"/>
          <w:szCs w:val="30"/>
        </w:rPr>
        <w:t>2567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ที่ประชุมสามัญผู้ถือหุ้นมีมติอนุมัติการออกและเสนอขายหุ้นกู้ของบริษัท </w:t>
      </w:r>
      <w:r w:rsidRPr="00916779">
        <w:rPr>
          <w:rFonts w:asciiTheme="majorBidi" w:hAnsiTheme="majorBidi" w:cstheme="majorBidi"/>
          <w:sz w:val="30"/>
          <w:szCs w:val="30"/>
          <w:cs/>
        </w:rPr>
        <w:br/>
        <w:t xml:space="preserve">ในวงเงินทั้งสิ้น </w:t>
      </w:r>
      <w:r w:rsidR="00DD49BF" w:rsidRPr="00DD49BF">
        <w:rPr>
          <w:rFonts w:asciiTheme="majorBidi" w:hAnsiTheme="majorBidi" w:cstheme="majorBidi"/>
          <w:sz w:val="30"/>
          <w:szCs w:val="30"/>
        </w:rPr>
        <w:t>15</w:t>
      </w:r>
      <w:r w:rsidRPr="00916779">
        <w:rPr>
          <w:rFonts w:asciiTheme="majorBidi" w:hAnsiTheme="majorBidi" w:cstheme="majorBidi"/>
          <w:sz w:val="30"/>
          <w:szCs w:val="30"/>
          <w:cs/>
        </w:rPr>
        <w:t>,</w:t>
      </w:r>
      <w:r w:rsidR="00DD49BF" w:rsidRPr="00DD49BF">
        <w:rPr>
          <w:rFonts w:asciiTheme="majorBidi" w:hAnsiTheme="majorBidi" w:cstheme="majorBidi"/>
          <w:sz w:val="30"/>
          <w:szCs w:val="30"/>
        </w:rPr>
        <w:t>000</w:t>
      </w:r>
      <w:r w:rsidRPr="00916779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และหรือสถาบันการเงิน </w:t>
      </w:r>
    </w:p>
    <w:p w14:paraId="1D2A2EB8" w14:textId="2B173959" w:rsidR="005C1ADA" w:rsidRDefault="005C1AD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34FFC374" w14:textId="52FA14DA" w:rsid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5EFED59F" w14:textId="71561A36" w:rsid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F388793" w14:textId="06B5D2EB" w:rsid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6943E9" w14:textId="495F0082" w:rsid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5CA36446" w14:textId="034AC499" w:rsid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6664DC06" w14:textId="77777777" w:rsidR="00916779" w:rsidRPr="00916779" w:rsidRDefault="0091677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59DCD90" w14:textId="6D46CA50" w:rsidR="00EE409C" w:rsidRPr="002C0F2C" w:rsidRDefault="00EE409C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2C0F2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FCC5B38" w14:textId="77777777" w:rsidR="002C0F2C" w:rsidRPr="00A722F5" w:rsidRDefault="002C0F2C" w:rsidP="002C0F2C">
      <w:pPr>
        <w:pStyle w:val="ListParagraph"/>
        <w:tabs>
          <w:tab w:val="left" w:pos="2880"/>
        </w:tabs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Cs/>
          <w:sz w:val="30"/>
          <w:szCs w:val="30"/>
          <w:highlight w:val="yellow"/>
        </w:rPr>
      </w:pPr>
    </w:p>
    <w:p w14:paraId="204AB8AF" w14:textId="40DD14CC" w:rsidR="005918DD" w:rsidRPr="00715529" w:rsidRDefault="00715529" w:rsidP="00715529">
      <w:pPr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28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2568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ที่ประชุมคณะกรรมการบริษัทมีมติอนุมัติให้เสนอที่ประชุมสามัญผู้ถือหุ้นเพื่อ</w:t>
      </w:r>
      <w:r w:rsidR="004E681C">
        <w:rPr>
          <w:rFonts w:ascii="Angsana New" w:hAnsi="Angsana New"/>
          <w:spacing w:val="-2"/>
          <w:sz w:val="30"/>
          <w:szCs w:val="30"/>
        </w:rPr>
        <w:br/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อนุมัติจ่ายเงินปันผลประจำปี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2567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ในอัตราหุ้นละ </w:t>
      </w:r>
      <w:r w:rsidR="004949D1" w:rsidRPr="004949D1">
        <w:rPr>
          <w:rFonts w:ascii="Angsana New" w:hAnsi="Angsana New"/>
          <w:spacing w:val="-2"/>
          <w:sz w:val="30"/>
          <w:szCs w:val="30"/>
        </w:rPr>
        <w:t>0</w:t>
      </w:r>
      <w:r w:rsidRPr="00715529">
        <w:rPr>
          <w:rFonts w:ascii="Angsana New" w:hAnsi="Angsana New"/>
          <w:spacing w:val="-2"/>
          <w:sz w:val="30"/>
          <w:szCs w:val="30"/>
          <w:cs/>
        </w:rPr>
        <w:t>.</w:t>
      </w:r>
      <w:r w:rsidR="004949D1" w:rsidRPr="004949D1">
        <w:rPr>
          <w:rFonts w:ascii="Angsana New" w:hAnsi="Angsana New"/>
          <w:spacing w:val="-2"/>
          <w:sz w:val="30"/>
          <w:szCs w:val="30"/>
        </w:rPr>
        <w:t>20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 </w:t>
      </w:r>
      <w:r w:rsidR="004949D1" w:rsidRPr="004949D1">
        <w:rPr>
          <w:rFonts w:ascii="Angsana New" w:hAnsi="Angsana New"/>
          <w:spacing w:val="-2"/>
          <w:sz w:val="30"/>
          <w:szCs w:val="30"/>
        </w:rPr>
        <w:t>330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ซึ่งบริษัทได้จ่าย</w:t>
      </w:r>
      <w:r w:rsidR="004E681C">
        <w:rPr>
          <w:rFonts w:ascii="Angsana New" w:hAnsi="Angsana New"/>
          <w:spacing w:val="-2"/>
          <w:sz w:val="30"/>
          <w:szCs w:val="30"/>
        </w:rPr>
        <w:br/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เงินปันผลระหว่างกาลไปแล้ว ในอัตราหุ้นละ </w:t>
      </w:r>
      <w:r w:rsidR="004949D1" w:rsidRPr="004949D1">
        <w:rPr>
          <w:rFonts w:ascii="Angsana New" w:hAnsi="Angsana New"/>
          <w:spacing w:val="-2"/>
          <w:sz w:val="30"/>
          <w:szCs w:val="30"/>
        </w:rPr>
        <w:t>0</w:t>
      </w:r>
      <w:r w:rsidRPr="00715529">
        <w:rPr>
          <w:rFonts w:ascii="Angsana New" w:hAnsi="Angsana New"/>
          <w:spacing w:val="-2"/>
          <w:sz w:val="30"/>
          <w:szCs w:val="30"/>
          <w:cs/>
        </w:rPr>
        <w:t>.</w:t>
      </w:r>
      <w:r w:rsidR="004949D1" w:rsidRPr="004949D1">
        <w:rPr>
          <w:rFonts w:ascii="Angsana New" w:hAnsi="Angsana New"/>
          <w:spacing w:val="-2"/>
          <w:sz w:val="30"/>
          <w:szCs w:val="30"/>
        </w:rPr>
        <w:t>10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บาท เมื่อวันพฤหัสบดีที่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22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2567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ตามที่กล่าวไว้ในหมายเหตุประกอบงบการเงินข้อ </w:t>
      </w:r>
      <w:r w:rsidR="00D36AED">
        <w:rPr>
          <w:rFonts w:ascii="Angsana New" w:hAnsi="Angsana New"/>
          <w:spacing w:val="-2"/>
          <w:sz w:val="30"/>
          <w:szCs w:val="30"/>
        </w:rPr>
        <w:t>26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="004949D1" w:rsidRPr="004949D1">
        <w:rPr>
          <w:rFonts w:ascii="Angsana New" w:hAnsi="Angsana New"/>
          <w:spacing w:val="-2"/>
          <w:sz w:val="30"/>
          <w:szCs w:val="30"/>
        </w:rPr>
        <w:t>0</w:t>
      </w:r>
      <w:r w:rsidRPr="00715529">
        <w:rPr>
          <w:rFonts w:ascii="Angsana New" w:hAnsi="Angsana New"/>
          <w:spacing w:val="-2"/>
          <w:sz w:val="30"/>
          <w:szCs w:val="30"/>
          <w:cs/>
        </w:rPr>
        <w:t>.</w:t>
      </w:r>
      <w:r w:rsidR="004949D1" w:rsidRPr="004949D1">
        <w:rPr>
          <w:rFonts w:ascii="Angsana New" w:hAnsi="Angsana New"/>
          <w:spacing w:val="-2"/>
          <w:sz w:val="30"/>
          <w:szCs w:val="30"/>
        </w:rPr>
        <w:t>10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คิดเป็นเงินประมาณ </w:t>
      </w:r>
      <w:r w:rsidR="004949D1" w:rsidRPr="004949D1">
        <w:rPr>
          <w:rFonts w:ascii="Angsana New" w:hAnsi="Angsana New"/>
          <w:spacing w:val="-2"/>
          <w:sz w:val="30"/>
          <w:szCs w:val="30"/>
        </w:rPr>
        <w:t>165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โดยกำหนดจ่ายในวันที่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23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2568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681C">
        <w:rPr>
          <w:rFonts w:ascii="Angsana New" w:hAnsi="Angsana New"/>
          <w:spacing w:val="-2"/>
          <w:sz w:val="30"/>
          <w:szCs w:val="30"/>
        </w:rPr>
        <w:br/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24</w:t>
      </w:r>
      <w:r w:rsidRPr="00715529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4949D1" w:rsidRPr="004949D1">
        <w:rPr>
          <w:rFonts w:ascii="Angsana New" w:hAnsi="Angsana New"/>
          <w:spacing w:val="-2"/>
          <w:sz w:val="30"/>
          <w:szCs w:val="30"/>
        </w:rPr>
        <w:t>2568</w:t>
      </w:r>
    </w:p>
    <w:p w14:paraId="212ABE37" w14:textId="77777777" w:rsidR="00422B0B" w:rsidRPr="00A36715" w:rsidRDefault="00422B0B" w:rsidP="00422B0B">
      <w:pPr>
        <w:pStyle w:val="ListParagraph"/>
        <w:spacing w:after="0" w:line="240" w:lineRule="auto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56F062CD" w14:textId="0A62BD5E" w:rsidR="001E5B77" w:rsidRPr="00176DFC" w:rsidRDefault="001E5B77" w:rsidP="005918D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176DF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  <w:r w:rsidR="00D46FA7" w:rsidRPr="00176DFC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5B5D8282" w14:textId="77777777" w:rsidR="00D51E32" w:rsidRPr="00203CFE" w:rsidRDefault="00D51E32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C7138D" w14:textId="4935FD91" w:rsidR="0094424E" w:rsidRPr="0064353D" w:rsidRDefault="0094424E" w:rsidP="00944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C058E8">
        <w:rPr>
          <w:rFonts w:asciiTheme="majorBidi" w:hAnsiTheme="majorBidi"/>
          <w:spacing w:val="-4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DD49BF" w:rsidRPr="00DD49BF">
        <w:rPr>
          <w:rFonts w:asciiTheme="majorBidi" w:hAnsiTheme="majorBidi"/>
          <w:spacing w:val="-4"/>
          <w:sz w:val="30"/>
          <w:szCs w:val="30"/>
        </w:rPr>
        <w:t>1</w:t>
      </w:r>
      <w:r w:rsidRPr="00C058E8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DD49BF" w:rsidRPr="00DD49BF">
        <w:rPr>
          <w:rFonts w:asciiTheme="majorBidi" w:hAnsiTheme="majorBidi"/>
          <w:spacing w:val="-4"/>
          <w:sz w:val="30"/>
          <w:szCs w:val="30"/>
        </w:rPr>
        <w:t>2568</w:t>
      </w:r>
      <w:r w:rsidRPr="00C058E8">
        <w:rPr>
          <w:rFonts w:asciiTheme="majorBidi" w:hAnsiTheme="majorBidi"/>
          <w:spacing w:val="-4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กลุ่มบริษัทได้ประเมินผลกระทบที่อาจเกิดขึ้นต่องบการเงินรวม</w:t>
      </w:r>
      <w:r w:rsidRPr="00C058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058E8">
        <w:rPr>
          <w:rFonts w:asciiTheme="majorBidi" w:hAnsiTheme="majorBidi"/>
          <w:spacing w:val="-4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</w:t>
      </w:r>
      <w:r w:rsidRPr="00C058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058E8">
        <w:rPr>
          <w:rFonts w:asciiTheme="majorBidi" w:hAnsiTheme="majorBidi"/>
          <w:spacing w:val="-4"/>
          <w:sz w:val="30"/>
          <w:szCs w:val="30"/>
          <w:cs/>
        </w:rPr>
        <w:t>ที่มีสาระสำคัญต่องบการเงินรวมในปีที่ถือปฏิบัติ</w:t>
      </w:r>
    </w:p>
    <w:p w14:paraId="1EF619DE" w14:textId="02DC06AD" w:rsidR="005C1ADA" w:rsidRPr="004415E1" w:rsidRDefault="005C1ADA" w:rsidP="004F050C">
      <w:pPr>
        <w:tabs>
          <w:tab w:val="clear" w:pos="227"/>
          <w:tab w:val="clear" w:pos="454"/>
          <w:tab w:val="left" w:pos="540"/>
        </w:tabs>
        <w:ind w:left="540" w:right="31"/>
        <w:jc w:val="thaiDistribute"/>
        <w:rPr>
          <w:rFonts w:ascii="Angsana New" w:hAnsi="Angsana New"/>
          <w:sz w:val="30"/>
          <w:szCs w:val="30"/>
          <w:cs/>
        </w:rPr>
      </w:pPr>
    </w:p>
    <w:sectPr w:rsidR="005C1ADA" w:rsidRPr="004415E1" w:rsidSect="00C22A33">
      <w:headerReference w:type="even" r:id="rId30"/>
      <w:headerReference w:type="default" r:id="rId31"/>
      <w:footerReference w:type="even" r:id="rId32"/>
      <w:footerReference w:type="default" r:id="rId33"/>
      <w:pgSz w:w="11909" w:h="16834" w:code="9"/>
      <w:pgMar w:top="1701" w:right="1304" w:bottom="851" w:left="1304" w:header="851" w:footer="851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283C51" w16cex:dateUtc="2025-01-07T16:50:00Z"/>
  <w16cex:commentExtensible w16cex:durableId="2B284090" w16cex:dateUtc="2025-01-07T17:08:00Z"/>
  <w16cex:commentExtensible w16cex:durableId="2B284414" w16cex:dateUtc="2025-01-07T17:23:00Z"/>
  <w16cex:commentExtensible w16cex:durableId="2B284590" w16cex:dateUtc="2025-01-07T17:30:00Z"/>
  <w16cex:commentExtensible w16cex:durableId="2B284709" w16cex:dateUtc="2025-01-07T17:36:00Z"/>
  <w16cex:commentExtensible w16cex:durableId="2B28482D" w16cex:dateUtc="2025-01-07T17:41:00Z"/>
  <w16cex:commentExtensible w16cex:durableId="2B284917" w16cex:dateUtc="2025-01-07T17:45:00Z"/>
  <w16cex:commentExtensible w16cex:durableId="2B28492B" w16cex:dateUtc="2025-01-07T17:45:00Z"/>
  <w16cex:commentExtensible w16cex:durableId="2B27F4F9" w16cex:dateUtc="2025-01-07T11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764C6" w14:textId="77777777" w:rsidR="00544994" w:rsidRDefault="00544994">
      <w:r>
        <w:separator/>
      </w:r>
    </w:p>
  </w:endnote>
  <w:endnote w:type="continuationSeparator" w:id="0">
    <w:p w14:paraId="5CA6B2F6" w14:textId="77777777" w:rsidR="00544994" w:rsidRDefault="00544994">
      <w:r>
        <w:continuationSeparator/>
      </w:r>
    </w:p>
  </w:endnote>
  <w:endnote w:type="continuationNotice" w:id="1">
    <w:p w14:paraId="7EE719E7" w14:textId="77777777" w:rsidR="00544994" w:rsidRDefault="005449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Cambria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B3EC7" w14:textId="77777777" w:rsidR="00BA09EC" w:rsidRDefault="00BA0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337" w14:textId="7DD60C4F" w:rsidR="00BA09EC" w:rsidRPr="001030DD" w:rsidRDefault="00BA09EC" w:rsidP="001030DD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1030DD">
      <w:rPr>
        <w:rFonts w:asciiTheme="majorBidi" w:hAnsiTheme="majorBidi" w:cstheme="majorBidi"/>
        <w:sz w:val="30"/>
        <w:szCs w:val="30"/>
      </w:rPr>
      <w:fldChar w:fldCharType="begin"/>
    </w:r>
    <w:r w:rsidRPr="001030DD">
      <w:rPr>
        <w:rFonts w:asciiTheme="majorBidi" w:hAnsiTheme="majorBidi" w:cstheme="majorBidi"/>
        <w:sz w:val="30"/>
        <w:szCs w:val="30"/>
      </w:rPr>
      <w:instrText xml:space="preserve"> PAGE   \</w:instrText>
    </w:r>
    <w:r w:rsidRPr="001030DD">
      <w:rPr>
        <w:rFonts w:asciiTheme="majorBidi" w:hAnsiTheme="majorBidi"/>
        <w:sz w:val="30"/>
        <w:szCs w:val="30"/>
        <w:cs/>
      </w:rPr>
      <w:instrText xml:space="preserve">* </w:instrText>
    </w:r>
    <w:r w:rsidRPr="001030DD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030DD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72</w:t>
    </w:r>
    <w:r w:rsidRPr="001030DD">
      <w:rPr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F5A6F" w14:textId="007DF110" w:rsidR="00BA09EC" w:rsidRPr="00DA7C53" w:rsidRDefault="00BA09EC" w:rsidP="00DA7C5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A7C53">
      <w:rPr>
        <w:rFonts w:asciiTheme="majorBidi" w:hAnsiTheme="majorBidi" w:cstheme="majorBidi"/>
        <w:sz w:val="30"/>
        <w:szCs w:val="30"/>
      </w:rPr>
      <w:fldChar w:fldCharType="begin"/>
    </w:r>
    <w:r w:rsidRPr="00DA7C53">
      <w:rPr>
        <w:rFonts w:asciiTheme="majorBidi" w:hAnsiTheme="majorBidi" w:cstheme="majorBidi"/>
        <w:sz w:val="30"/>
        <w:szCs w:val="30"/>
      </w:rPr>
      <w:instrText xml:space="preserve"> PAGE   \</w:instrText>
    </w:r>
    <w:r w:rsidRPr="00DA7C53">
      <w:rPr>
        <w:rFonts w:asciiTheme="majorBidi" w:hAnsiTheme="majorBidi"/>
        <w:sz w:val="30"/>
        <w:szCs w:val="30"/>
        <w:cs/>
      </w:rPr>
      <w:instrText xml:space="preserve">* </w:instrText>
    </w:r>
    <w:r w:rsidRPr="00DA7C5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A7C5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68</w:t>
    </w:r>
    <w:r w:rsidRPr="00DA7C53">
      <w:rPr>
        <w:rFonts w:asciiTheme="majorBidi" w:hAnsiTheme="majorBidi" w:cstheme="maj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0955D" w14:textId="77777777" w:rsidR="00BA09EC" w:rsidRDefault="00BA09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0715F99C" w:rsidR="00BA09EC" w:rsidRPr="007154AD" w:rsidRDefault="00BA09EC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86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2E0D2" w14:textId="77777777" w:rsidR="00544994" w:rsidRDefault="00544994">
      <w:r>
        <w:separator/>
      </w:r>
    </w:p>
  </w:footnote>
  <w:footnote w:type="continuationSeparator" w:id="0">
    <w:p w14:paraId="3E7F993A" w14:textId="77777777" w:rsidR="00544994" w:rsidRDefault="00544994">
      <w:r>
        <w:continuationSeparator/>
      </w:r>
    </w:p>
  </w:footnote>
  <w:footnote w:type="continuationNotice" w:id="1">
    <w:p w14:paraId="11B9FE49" w14:textId="77777777" w:rsidR="00544994" w:rsidRDefault="005449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460E6" w14:textId="77777777" w:rsidR="00BA09EC" w:rsidRDefault="00BA0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8A04" w14:textId="4B790F36" w:rsidR="00BA09EC" w:rsidRPr="003259F1" w:rsidRDefault="00BA09EC" w:rsidP="004C1A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</w:t>
    </w:r>
    <w:r w:rsidRPr="003259F1">
      <w:rPr>
        <w:rFonts w:ascii="Angsana New" w:hAnsi="Angsana New" w:hint="cs"/>
        <w:b/>
        <w:bCs/>
        <w:sz w:val="32"/>
        <w:szCs w:val="32"/>
        <w:cs/>
      </w:rPr>
      <w:t>มหาชน</w:t>
    </w:r>
    <w:r w:rsidRPr="003259F1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  <w:r w:rsidRPr="003259F1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2097F0A" w14:textId="77777777" w:rsidR="00BA09EC" w:rsidRPr="0051216B" w:rsidRDefault="00BA09EC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15B51D7" w14:textId="4AA81766" w:rsidR="00BA09EC" w:rsidRPr="0051216B" w:rsidRDefault="00BA09EC" w:rsidP="00F47E35">
    <w:pPr>
      <w:pStyle w:val="Header"/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1216B">
      <w:rPr>
        <w:rFonts w:ascii="Angsana New" w:hAnsi="Angsana New" w:hint="cs"/>
        <w:b/>
        <w:bCs/>
        <w:sz w:val="32"/>
        <w:szCs w:val="32"/>
      </w:rPr>
      <w:t>31</w:t>
    </w:r>
    <w:r w:rsidRPr="0051216B">
      <w:rPr>
        <w:rFonts w:ascii="Angsana New" w:hAnsi="Angsana New" w:hint="cs"/>
        <w:b/>
        <w:bCs/>
        <w:sz w:val="32"/>
        <w:szCs w:val="32"/>
        <w:cs/>
      </w:rPr>
      <w:t xml:space="preserve"> ธัน</w:t>
    </w:r>
    <w:r w:rsidRPr="00F46772">
      <w:rPr>
        <w:rFonts w:ascii="Angsana New" w:hAnsi="Angsana New" w:hint="cs"/>
        <w:b/>
        <w:bCs/>
        <w:sz w:val="32"/>
        <w:szCs w:val="32"/>
        <w:cs/>
      </w:rPr>
      <w:t xml:space="preserve">วาคม </w:t>
    </w:r>
    <w:r w:rsidRPr="00F46772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65AE24B1" w14:textId="77777777" w:rsidR="00BA09EC" w:rsidRPr="00340818" w:rsidRDefault="00BA09EC" w:rsidP="00103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95EC8" w14:textId="77777777" w:rsidR="00BA09EC" w:rsidRDefault="00BA09EC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02092E">
      <w:rPr>
        <w:rFonts w:ascii="Angsana New" w:hAnsi="Angsana New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2955DCEC" w14:textId="77777777" w:rsidR="00BA09EC" w:rsidRPr="006C0E37" w:rsidRDefault="00BA09EC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092166" w14:textId="3DAEAE62" w:rsidR="00BA09EC" w:rsidRDefault="00BA09EC" w:rsidP="00F47E35">
    <w:pPr>
      <w:pStyle w:val="Header"/>
      <w:tabs>
        <w:tab w:val="left" w:pos="630"/>
      </w:tabs>
      <w:ind w:left="594"/>
      <w:rPr>
        <w:rFonts w:ascii="Angsana New" w:hAnsi="Angsana New"/>
        <w:b/>
        <w:bCs/>
        <w:sz w:val="32"/>
        <w:szCs w:val="32"/>
      </w:rPr>
    </w:pPr>
    <w:r w:rsidRPr="00092431">
      <w:rPr>
        <w:rFonts w:ascii="Angsana New" w:hAnsi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DD49BF">
      <w:rPr>
        <w:rFonts w:ascii="Angsana New" w:hAnsi="Angsana New"/>
        <w:b/>
        <w:bCs/>
        <w:sz w:val="32"/>
        <w:szCs w:val="32"/>
      </w:rPr>
      <w:t>31</w:t>
    </w:r>
    <w:r w:rsidRPr="00092431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DD49BF">
      <w:rPr>
        <w:rFonts w:ascii="Angsana New" w:hAnsi="Angsana New"/>
        <w:b/>
        <w:bCs/>
        <w:sz w:val="32"/>
        <w:szCs w:val="32"/>
      </w:rPr>
      <w:t>2565</w:t>
    </w:r>
    <w:r w:rsidRPr="00092431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D49BF">
      <w:rPr>
        <w:rFonts w:ascii="Angsana New" w:hAnsi="Angsana New"/>
        <w:b/>
        <w:bCs/>
        <w:sz w:val="32"/>
        <w:szCs w:val="32"/>
      </w:rPr>
      <w:t>2564</w:t>
    </w:r>
  </w:p>
  <w:p w14:paraId="704EDCB0" w14:textId="77777777" w:rsidR="00BA09EC" w:rsidRDefault="00BA09EC" w:rsidP="007154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EC93" w14:textId="77777777" w:rsidR="00BA09EC" w:rsidRDefault="00BA09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2212" w14:textId="39C36308" w:rsidR="00BA09EC" w:rsidRPr="003259F1" w:rsidRDefault="00BA09EC" w:rsidP="005C4E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</w:t>
    </w:r>
    <w:r w:rsidRPr="003259F1">
      <w:rPr>
        <w:rFonts w:ascii="Angsana New" w:hAnsi="Angsana New" w:hint="cs"/>
        <w:b/>
        <w:bCs/>
        <w:sz w:val="32"/>
        <w:szCs w:val="32"/>
        <w:cs/>
      </w:rPr>
      <w:t>มหาชน</w:t>
    </w:r>
    <w:r w:rsidRPr="003259F1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DD2F648" w14:textId="77777777" w:rsidR="00BA09EC" w:rsidRPr="006C0E37" w:rsidRDefault="00BA09EC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F23B6" w14:textId="762AC172" w:rsidR="00BA09EC" w:rsidRDefault="00BA09EC" w:rsidP="00531F6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738E2">
      <w:rPr>
        <w:rFonts w:ascii="Angsana New" w:hAnsi="Angsana New"/>
        <w:b/>
        <w:bCs/>
        <w:sz w:val="32"/>
        <w:szCs w:val="32"/>
        <w:cs/>
      </w:rPr>
      <w:t xml:space="preserve">สำหรับแต่ละปีสิ้นสุดวันที่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3738E2">
      <w:rPr>
        <w:rFonts w:ascii="Angsana New" w:hAnsi="Angsana New"/>
        <w:b/>
        <w:bCs/>
        <w:sz w:val="32"/>
        <w:szCs w:val="32"/>
        <w:cs/>
      </w:rPr>
      <w:t xml:space="preserve"> </w:t>
    </w:r>
    <w:r w:rsidRPr="003F7D1C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3F7D1C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7E49EB2F" w14:textId="77777777" w:rsidR="00BA09EC" w:rsidRPr="00511F68" w:rsidRDefault="00BA09EC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2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19338B"/>
    <w:multiLevelType w:val="multilevel"/>
    <w:tmpl w:val="A4F62412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thaiLetters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vertAlign w:val="superscrip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24CF8"/>
    <w:multiLevelType w:val="hybridMultilevel"/>
    <w:tmpl w:val="149C29BA"/>
    <w:lvl w:ilvl="0" w:tplc="E9D06C82">
      <w:start w:val="1"/>
      <w:numFmt w:val="thaiLetters"/>
      <w:lvlText w:val="(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5" w15:restartNumberingAfterBreak="0">
    <w:nsid w:val="57325B0A"/>
    <w:multiLevelType w:val="hybridMultilevel"/>
    <w:tmpl w:val="84948CCE"/>
    <w:lvl w:ilvl="0" w:tplc="604A6790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0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2"/>
  </w:num>
  <w:num w:numId="13">
    <w:abstractNumId w:val="28"/>
  </w:num>
  <w:num w:numId="14">
    <w:abstractNumId w:val="15"/>
  </w:num>
  <w:num w:numId="15">
    <w:abstractNumId w:val="19"/>
  </w:num>
  <w:num w:numId="16">
    <w:abstractNumId w:val="16"/>
  </w:num>
  <w:num w:numId="17">
    <w:abstractNumId w:val="14"/>
  </w:num>
  <w:num w:numId="18">
    <w:abstractNumId w:val="13"/>
  </w:num>
  <w:num w:numId="19">
    <w:abstractNumId w:val="30"/>
  </w:num>
  <w:num w:numId="20">
    <w:abstractNumId w:val="27"/>
  </w:num>
  <w:num w:numId="21">
    <w:abstractNumId w:val="17"/>
  </w:num>
  <w:num w:numId="22">
    <w:abstractNumId w:val="29"/>
  </w:num>
  <w:num w:numId="23">
    <w:abstractNumId w:val="11"/>
  </w:num>
  <w:num w:numId="24">
    <w:abstractNumId w:val="26"/>
  </w:num>
  <w:num w:numId="25">
    <w:abstractNumId w:val="21"/>
  </w:num>
  <w:num w:numId="26">
    <w:abstractNumId w:val="10"/>
  </w:num>
  <w:num w:numId="27">
    <w:abstractNumId w:val="20"/>
  </w:num>
  <w:num w:numId="28">
    <w:abstractNumId w:val="23"/>
  </w:num>
  <w:num w:numId="29">
    <w:abstractNumId w:val="2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DA3"/>
    <w:rsid w:val="00000EA1"/>
    <w:rsid w:val="00000FAF"/>
    <w:rsid w:val="0000124E"/>
    <w:rsid w:val="000012B5"/>
    <w:rsid w:val="0000131B"/>
    <w:rsid w:val="000013EB"/>
    <w:rsid w:val="00001577"/>
    <w:rsid w:val="0000177C"/>
    <w:rsid w:val="000017B4"/>
    <w:rsid w:val="00001946"/>
    <w:rsid w:val="000019C7"/>
    <w:rsid w:val="00001C79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BC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8A7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89C"/>
    <w:rsid w:val="000048E9"/>
    <w:rsid w:val="00004B28"/>
    <w:rsid w:val="00004CA5"/>
    <w:rsid w:val="000051A0"/>
    <w:rsid w:val="0000539E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0A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80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6F61"/>
    <w:rsid w:val="0001740E"/>
    <w:rsid w:val="000174A3"/>
    <w:rsid w:val="00017520"/>
    <w:rsid w:val="000176E0"/>
    <w:rsid w:val="000177A1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E4"/>
    <w:rsid w:val="00021BDD"/>
    <w:rsid w:val="00021C8E"/>
    <w:rsid w:val="00021D65"/>
    <w:rsid w:val="00021DD3"/>
    <w:rsid w:val="00022236"/>
    <w:rsid w:val="000223B3"/>
    <w:rsid w:val="000223DF"/>
    <w:rsid w:val="00022431"/>
    <w:rsid w:val="000224BB"/>
    <w:rsid w:val="000225EE"/>
    <w:rsid w:val="0002262B"/>
    <w:rsid w:val="00022650"/>
    <w:rsid w:val="000227AD"/>
    <w:rsid w:val="0002319F"/>
    <w:rsid w:val="00023335"/>
    <w:rsid w:val="0002349B"/>
    <w:rsid w:val="0002358C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21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7"/>
    <w:rsid w:val="000261C9"/>
    <w:rsid w:val="00026241"/>
    <w:rsid w:val="00026649"/>
    <w:rsid w:val="0002695E"/>
    <w:rsid w:val="00026C6A"/>
    <w:rsid w:val="00026DA0"/>
    <w:rsid w:val="00026DD5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7"/>
    <w:rsid w:val="00030E2B"/>
    <w:rsid w:val="000311BA"/>
    <w:rsid w:val="0003125E"/>
    <w:rsid w:val="0003128C"/>
    <w:rsid w:val="000312AE"/>
    <w:rsid w:val="000314BA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2E43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558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5D84"/>
    <w:rsid w:val="00036189"/>
    <w:rsid w:val="00036222"/>
    <w:rsid w:val="000363D4"/>
    <w:rsid w:val="00036539"/>
    <w:rsid w:val="00036601"/>
    <w:rsid w:val="0003674F"/>
    <w:rsid w:val="000367E1"/>
    <w:rsid w:val="000369F2"/>
    <w:rsid w:val="00036A7C"/>
    <w:rsid w:val="00036D07"/>
    <w:rsid w:val="00036D38"/>
    <w:rsid w:val="00036E06"/>
    <w:rsid w:val="00036E6A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29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180"/>
    <w:rsid w:val="000423AB"/>
    <w:rsid w:val="000425B3"/>
    <w:rsid w:val="0004269D"/>
    <w:rsid w:val="00042706"/>
    <w:rsid w:val="000427E8"/>
    <w:rsid w:val="00042958"/>
    <w:rsid w:val="00042A89"/>
    <w:rsid w:val="00042B52"/>
    <w:rsid w:val="00042B71"/>
    <w:rsid w:val="00042C29"/>
    <w:rsid w:val="00042ECF"/>
    <w:rsid w:val="00042FB7"/>
    <w:rsid w:val="00042FC7"/>
    <w:rsid w:val="0004311B"/>
    <w:rsid w:val="00043150"/>
    <w:rsid w:val="0004325A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4AD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56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32"/>
    <w:rsid w:val="00050AFD"/>
    <w:rsid w:val="00050C80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B95"/>
    <w:rsid w:val="00052DC4"/>
    <w:rsid w:val="00053477"/>
    <w:rsid w:val="00053611"/>
    <w:rsid w:val="000536B2"/>
    <w:rsid w:val="00053894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3BF"/>
    <w:rsid w:val="00055419"/>
    <w:rsid w:val="0005549F"/>
    <w:rsid w:val="00055582"/>
    <w:rsid w:val="000556ED"/>
    <w:rsid w:val="0005577A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576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63A"/>
    <w:rsid w:val="00061736"/>
    <w:rsid w:val="00061864"/>
    <w:rsid w:val="00061997"/>
    <w:rsid w:val="00061AEE"/>
    <w:rsid w:val="00061C2D"/>
    <w:rsid w:val="00061F21"/>
    <w:rsid w:val="0006202C"/>
    <w:rsid w:val="000620FD"/>
    <w:rsid w:val="000622B0"/>
    <w:rsid w:val="000622BF"/>
    <w:rsid w:val="0006240A"/>
    <w:rsid w:val="00062489"/>
    <w:rsid w:val="000627B3"/>
    <w:rsid w:val="00062958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B15"/>
    <w:rsid w:val="00065C80"/>
    <w:rsid w:val="00065E26"/>
    <w:rsid w:val="00066033"/>
    <w:rsid w:val="0006616A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7E0"/>
    <w:rsid w:val="0006781B"/>
    <w:rsid w:val="000678DC"/>
    <w:rsid w:val="00067914"/>
    <w:rsid w:val="00067A26"/>
    <w:rsid w:val="00067B1D"/>
    <w:rsid w:val="00067C74"/>
    <w:rsid w:val="00067D22"/>
    <w:rsid w:val="00067D64"/>
    <w:rsid w:val="00067F50"/>
    <w:rsid w:val="00067F9B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D8B"/>
    <w:rsid w:val="00080E8A"/>
    <w:rsid w:val="00080EB6"/>
    <w:rsid w:val="00080F13"/>
    <w:rsid w:val="0008102C"/>
    <w:rsid w:val="000810DF"/>
    <w:rsid w:val="00081224"/>
    <w:rsid w:val="00081673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F0"/>
    <w:rsid w:val="00082786"/>
    <w:rsid w:val="00082A63"/>
    <w:rsid w:val="00082B27"/>
    <w:rsid w:val="00082B2F"/>
    <w:rsid w:val="00082D8B"/>
    <w:rsid w:val="00082E47"/>
    <w:rsid w:val="00082E53"/>
    <w:rsid w:val="00082F02"/>
    <w:rsid w:val="00082F1B"/>
    <w:rsid w:val="00082F6B"/>
    <w:rsid w:val="00082FB8"/>
    <w:rsid w:val="00083029"/>
    <w:rsid w:val="0008307B"/>
    <w:rsid w:val="0008321F"/>
    <w:rsid w:val="000832D1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B5B"/>
    <w:rsid w:val="00091D9E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27"/>
    <w:rsid w:val="0009536C"/>
    <w:rsid w:val="00095463"/>
    <w:rsid w:val="00095503"/>
    <w:rsid w:val="0009554C"/>
    <w:rsid w:val="00095749"/>
    <w:rsid w:val="0009592D"/>
    <w:rsid w:val="00095A26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27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28A"/>
    <w:rsid w:val="000A5865"/>
    <w:rsid w:val="000A59D6"/>
    <w:rsid w:val="000A5A80"/>
    <w:rsid w:val="000A5B34"/>
    <w:rsid w:val="000A60E3"/>
    <w:rsid w:val="000A61BF"/>
    <w:rsid w:val="000A61C6"/>
    <w:rsid w:val="000A647C"/>
    <w:rsid w:val="000A6482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498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424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C5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1DD"/>
    <w:rsid w:val="000B4241"/>
    <w:rsid w:val="000B4297"/>
    <w:rsid w:val="000B4466"/>
    <w:rsid w:val="000B4665"/>
    <w:rsid w:val="000B468D"/>
    <w:rsid w:val="000B4871"/>
    <w:rsid w:val="000B4ECD"/>
    <w:rsid w:val="000B502D"/>
    <w:rsid w:val="000B51B2"/>
    <w:rsid w:val="000B528D"/>
    <w:rsid w:val="000B52CF"/>
    <w:rsid w:val="000B54AB"/>
    <w:rsid w:val="000B555E"/>
    <w:rsid w:val="000B556A"/>
    <w:rsid w:val="000B5683"/>
    <w:rsid w:val="000B56E1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6C2"/>
    <w:rsid w:val="000B7704"/>
    <w:rsid w:val="000B771C"/>
    <w:rsid w:val="000B78AD"/>
    <w:rsid w:val="000B78D6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B7F8D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21"/>
    <w:rsid w:val="000C2753"/>
    <w:rsid w:val="000C278C"/>
    <w:rsid w:val="000C2917"/>
    <w:rsid w:val="000C2A4A"/>
    <w:rsid w:val="000C2B01"/>
    <w:rsid w:val="000C2B40"/>
    <w:rsid w:val="000C2B56"/>
    <w:rsid w:val="000C2D1B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E52"/>
    <w:rsid w:val="000C3F70"/>
    <w:rsid w:val="000C42FB"/>
    <w:rsid w:val="000C48DA"/>
    <w:rsid w:val="000C4917"/>
    <w:rsid w:val="000C49AB"/>
    <w:rsid w:val="000C49F7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8E4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3B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E50"/>
    <w:rsid w:val="000D3F6D"/>
    <w:rsid w:val="000D3FC2"/>
    <w:rsid w:val="000D40CD"/>
    <w:rsid w:val="000D41FB"/>
    <w:rsid w:val="000D465C"/>
    <w:rsid w:val="000D4846"/>
    <w:rsid w:val="000D4869"/>
    <w:rsid w:val="000D49CC"/>
    <w:rsid w:val="000D4E66"/>
    <w:rsid w:val="000D5085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7B"/>
    <w:rsid w:val="000D5ECB"/>
    <w:rsid w:val="000D609B"/>
    <w:rsid w:val="000D6498"/>
    <w:rsid w:val="000D656F"/>
    <w:rsid w:val="000D6581"/>
    <w:rsid w:val="000D67FB"/>
    <w:rsid w:val="000D6837"/>
    <w:rsid w:val="000D68FC"/>
    <w:rsid w:val="000D695C"/>
    <w:rsid w:val="000D6A3C"/>
    <w:rsid w:val="000D6B3A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D8"/>
    <w:rsid w:val="000E0824"/>
    <w:rsid w:val="000E083B"/>
    <w:rsid w:val="000E09F1"/>
    <w:rsid w:val="000E0A96"/>
    <w:rsid w:val="000E0BA9"/>
    <w:rsid w:val="000E0BC7"/>
    <w:rsid w:val="000E0BCC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84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49C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12E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36B"/>
    <w:rsid w:val="000F679D"/>
    <w:rsid w:val="000F6952"/>
    <w:rsid w:val="000F6960"/>
    <w:rsid w:val="000F6BC7"/>
    <w:rsid w:val="000F6C3F"/>
    <w:rsid w:val="000F6C57"/>
    <w:rsid w:val="000F6EDF"/>
    <w:rsid w:val="000F70B3"/>
    <w:rsid w:val="000F71B2"/>
    <w:rsid w:val="000F7261"/>
    <w:rsid w:val="000F72F8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36D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68A"/>
    <w:rsid w:val="00102734"/>
    <w:rsid w:val="001028FF"/>
    <w:rsid w:val="00102908"/>
    <w:rsid w:val="00102B38"/>
    <w:rsid w:val="00102C09"/>
    <w:rsid w:val="00102DD5"/>
    <w:rsid w:val="00103040"/>
    <w:rsid w:val="001030DD"/>
    <w:rsid w:val="001032B4"/>
    <w:rsid w:val="00103510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9A6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81"/>
    <w:rsid w:val="00107A9B"/>
    <w:rsid w:val="00107C1D"/>
    <w:rsid w:val="00107C55"/>
    <w:rsid w:val="00110173"/>
    <w:rsid w:val="001104AE"/>
    <w:rsid w:val="00110A0A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A28"/>
    <w:rsid w:val="00111B10"/>
    <w:rsid w:val="00111BD5"/>
    <w:rsid w:val="00111BDF"/>
    <w:rsid w:val="001123A4"/>
    <w:rsid w:val="00112C1D"/>
    <w:rsid w:val="00112C87"/>
    <w:rsid w:val="00112D26"/>
    <w:rsid w:val="00112DAF"/>
    <w:rsid w:val="00112EF2"/>
    <w:rsid w:val="00112FAA"/>
    <w:rsid w:val="00113069"/>
    <w:rsid w:val="00113312"/>
    <w:rsid w:val="0011339C"/>
    <w:rsid w:val="00113755"/>
    <w:rsid w:val="00113795"/>
    <w:rsid w:val="00113A37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563"/>
    <w:rsid w:val="00116722"/>
    <w:rsid w:val="001167C9"/>
    <w:rsid w:val="001167DD"/>
    <w:rsid w:val="00116944"/>
    <w:rsid w:val="00116B09"/>
    <w:rsid w:val="00116B3C"/>
    <w:rsid w:val="00116EB8"/>
    <w:rsid w:val="0011702E"/>
    <w:rsid w:val="00117058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3FF"/>
    <w:rsid w:val="00120433"/>
    <w:rsid w:val="0012044A"/>
    <w:rsid w:val="0012063E"/>
    <w:rsid w:val="001206E4"/>
    <w:rsid w:val="00120785"/>
    <w:rsid w:val="001207BF"/>
    <w:rsid w:val="00120AA8"/>
    <w:rsid w:val="00120E71"/>
    <w:rsid w:val="00121071"/>
    <w:rsid w:val="001211D7"/>
    <w:rsid w:val="0012125E"/>
    <w:rsid w:val="001213BE"/>
    <w:rsid w:val="00121440"/>
    <w:rsid w:val="00121524"/>
    <w:rsid w:val="00121544"/>
    <w:rsid w:val="00121630"/>
    <w:rsid w:val="001216DA"/>
    <w:rsid w:val="0012173B"/>
    <w:rsid w:val="0012189D"/>
    <w:rsid w:val="00121B96"/>
    <w:rsid w:val="00121B9D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2FBF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867"/>
    <w:rsid w:val="00126C10"/>
    <w:rsid w:val="00126D4F"/>
    <w:rsid w:val="00126E05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B6F"/>
    <w:rsid w:val="00130C5B"/>
    <w:rsid w:val="00130C96"/>
    <w:rsid w:val="00130D52"/>
    <w:rsid w:val="00130D8E"/>
    <w:rsid w:val="00131173"/>
    <w:rsid w:val="001312FC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B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46"/>
    <w:rsid w:val="00134CBE"/>
    <w:rsid w:val="00134D26"/>
    <w:rsid w:val="00134E6F"/>
    <w:rsid w:val="00134E90"/>
    <w:rsid w:val="00134FDF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B69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7B8"/>
    <w:rsid w:val="00142A39"/>
    <w:rsid w:val="00142AEB"/>
    <w:rsid w:val="00142C13"/>
    <w:rsid w:val="00142DA4"/>
    <w:rsid w:val="00142E03"/>
    <w:rsid w:val="001431DD"/>
    <w:rsid w:val="001433E2"/>
    <w:rsid w:val="001434F8"/>
    <w:rsid w:val="0014350A"/>
    <w:rsid w:val="00143552"/>
    <w:rsid w:val="00143612"/>
    <w:rsid w:val="0014369C"/>
    <w:rsid w:val="001436AD"/>
    <w:rsid w:val="001436EA"/>
    <w:rsid w:val="00143745"/>
    <w:rsid w:val="00143A2B"/>
    <w:rsid w:val="00143AB1"/>
    <w:rsid w:val="00143ABB"/>
    <w:rsid w:val="00143B81"/>
    <w:rsid w:val="00143F72"/>
    <w:rsid w:val="00143FF2"/>
    <w:rsid w:val="0014427D"/>
    <w:rsid w:val="001446A4"/>
    <w:rsid w:val="0014476C"/>
    <w:rsid w:val="0014495C"/>
    <w:rsid w:val="00144CF5"/>
    <w:rsid w:val="00144D14"/>
    <w:rsid w:val="00144E5C"/>
    <w:rsid w:val="00144E7E"/>
    <w:rsid w:val="00144FD2"/>
    <w:rsid w:val="0014519F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9BA"/>
    <w:rsid w:val="001469DA"/>
    <w:rsid w:val="00146A8D"/>
    <w:rsid w:val="00146BBE"/>
    <w:rsid w:val="00146D4F"/>
    <w:rsid w:val="00146E6F"/>
    <w:rsid w:val="00146EA2"/>
    <w:rsid w:val="00146F3F"/>
    <w:rsid w:val="00146FDC"/>
    <w:rsid w:val="0014722F"/>
    <w:rsid w:val="001472BD"/>
    <w:rsid w:val="001472F8"/>
    <w:rsid w:val="00147452"/>
    <w:rsid w:val="001475C0"/>
    <w:rsid w:val="001476C4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B2"/>
    <w:rsid w:val="001507CD"/>
    <w:rsid w:val="001507FA"/>
    <w:rsid w:val="001508A5"/>
    <w:rsid w:val="001509CF"/>
    <w:rsid w:val="00150A2B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3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43F"/>
    <w:rsid w:val="0015376B"/>
    <w:rsid w:val="001537C3"/>
    <w:rsid w:val="0015385F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04"/>
    <w:rsid w:val="0015555A"/>
    <w:rsid w:val="0015571F"/>
    <w:rsid w:val="00155853"/>
    <w:rsid w:val="00155990"/>
    <w:rsid w:val="00155A59"/>
    <w:rsid w:val="00155B54"/>
    <w:rsid w:val="00155BE6"/>
    <w:rsid w:val="00155C2A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A36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3EDF"/>
    <w:rsid w:val="00164073"/>
    <w:rsid w:val="0016408F"/>
    <w:rsid w:val="00164194"/>
    <w:rsid w:val="001643A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5F7C"/>
    <w:rsid w:val="00166075"/>
    <w:rsid w:val="0016623D"/>
    <w:rsid w:val="001666CE"/>
    <w:rsid w:val="001668E9"/>
    <w:rsid w:val="001669B8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59F"/>
    <w:rsid w:val="001726E5"/>
    <w:rsid w:val="0017282E"/>
    <w:rsid w:val="001728F0"/>
    <w:rsid w:val="00172956"/>
    <w:rsid w:val="001729E3"/>
    <w:rsid w:val="00172A7A"/>
    <w:rsid w:val="00173096"/>
    <w:rsid w:val="0017359F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4EC1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798"/>
    <w:rsid w:val="001778E7"/>
    <w:rsid w:val="00177997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98"/>
    <w:rsid w:val="00180BA3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3F"/>
    <w:rsid w:val="00181774"/>
    <w:rsid w:val="001817D4"/>
    <w:rsid w:val="001817DE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2B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2F"/>
    <w:rsid w:val="00186F76"/>
    <w:rsid w:val="00186FD5"/>
    <w:rsid w:val="0018724B"/>
    <w:rsid w:val="001873D5"/>
    <w:rsid w:val="00187567"/>
    <w:rsid w:val="00187617"/>
    <w:rsid w:val="00187689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CD9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5EF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8F9"/>
    <w:rsid w:val="00197939"/>
    <w:rsid w:val="00197B26"/>
    <w:rsid w:val="00197CB2"/>
    <w:rsid w:val="00197CF1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2F8A"/>
    <w:rsid w:val="001A329C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97E"/>
    <w:rsid w:val="001A49C0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655"/>
    <w:rsid w:val="001A67B7"/>
    <w:rsid w:val="001A67EB"/>
    <w:rsid w:val="001A6AF5"/>
    <w:rsid w:val="001A6D0E"/>
    <w:rsid w:val="001A6D23"/>
    <w:rsid w:val="001A6E0F"/>
    <w:rsid w:val="001A6F25"/>
    <w:rsid w:val="001A6F82"/>
    <w:rsid w:val="001A713A"/>
    <w:rsid w:val="001A725C"/>
    <w:rsid w:val="001A7283"/>
    <w:rsid w:val="001A72AE"/>
    <w:rsid w:val="001A72B1"/>
    <w:rsid w:val="001A75E6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1E"/>
    <w:rsid w:val="001B23D4"/>
    <w:rsid w:val="001B2427"/>
    <w:rsid w:val="001B262D"/>
    <w:rsid w:val="001B27D6"/>
    <w:rsid w:val="001B27F1"/>
    <w:rsid w:val="001B290E"/>
    <w:rsid w:val="001B2A32"/>
    <w:rsid w:val="001B2AE7"/>
    <w:rsid w:val="001B2BA6"/>
    <w:rsid w:val="001B2BBA"/>
    <w:rsid w:val="001B2BF2"/>
    <w:rsid w:val="001B2F0F"/>
    <w:rsid w:val="001B2F34"/>
    <w:rsid w:val="001B303F"/>
    <w:rsid w:val="001B30CB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0E"/>
    <w:rsid w:val="001B4262"/>
    <w:rsid w:val="001B4610"/>
    <w:rsid w:val="001B4908"/>
    <w:rsid w:val="001B4987"/>
    <w:rsid w:val="001B49BC"/>
    <w:rsid w:val="001B4BCD"/>
    <w:rsid w:val="001B4F06"/>
    <w:rsid w:val="001B5221"/>
    <w:rsid w:val="001B522A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8BB"/>
    <w:rsid w:val="001B6CC3"/>
    <w:rsid w:val="001B6F0D"/>
    <w:rsid w:val="001B6F6E"/>
    <w:rsid w:val="001B7298"/>
    <w:rsid w:val="001B7393"/>
    <w:rsid w:val="001B74AA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4A"/>
    <w:rsid w:val="001C034F"/>
    <w:rsid w:val="001C0392"/>
    <w:rsid w:val="001C04AF"/>
    <w:rsid w:val="001C065C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30F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5E6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08"/>
    <w:rsid w:val="001C679D"/>
    <w:rsid w:val="001C68A1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649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FF7"/>
    <w:rsid w:val="001D109D"/>
    <w:rsid w:val="001D1132"/>
    <w:rsid w:val="001D11CF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6D4"/>
    <w:rsid w:val="001D376A"/>
    <w:rsid w:val="001D379B"/>
    <w:rsid w:val="001D393C"/>
    <w:rsid w:val="001D3F84"/>
    <w:rsid w:val="001D4145"/>
    <w:rsid w:val="001D421D"/>
    <w:rsid w:val="001D4386"/>
    <w:rsid w:val="001D4392"/>
    <w:rsid w:val="001D43A2"/>
    <w:rsid w:val="001D43F9"/>
    <w:rsid w:val="001D480E"/>
    <w:rsid w:val="001D4852"/>
    <w:rsid w:val="001D4D5A"/>
    <w:rsid w:val="001D4E1B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DDA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C51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0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715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CD2"/>
    <w:rsid w:val="001F2DA8"/>
    <w:rsid w:val="001F31D1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4F52"/>
    <w:rsid w:val="001F5145"/>
    <w:rsid w:val="001F520D"/>
    <w:rsid w:val="001F5269"/>
    <w:rsid w:val="001F539F"/>
    <w:rsid w:val="001F542A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E4B"/>
    <w:rsid w:val="001F7F6B"/>
    <w:rsid w:val="001F7F96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18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5F"/>
    <w:rsid w:val="00201B6A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2FB2"/>
    <w:rsid w:val="00203072"/>
    <w:rsid w:val="0020356A"/>
    <w:rsid w:val="00203676"/>
    <w:rsid w:val="0020375D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CFE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4"/>
    <w:rsid w:val="00204FDD"/>
    <w:rsid w:val="00205488"/>
    <w:rsid w:val="00205C7E"/>
    <w:rsid w:val="002060D8"/>
    <w:rsid w:val="002061CF"/>
    <w:rsid w:val="0020649D"/>
    <w:rsid w:val="002065A1"/>
    <w:rsid w:val="00206614"/>
    <w:rsid w:val="00206853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B92"/>
    <w:rsid w:val="00210C47"/>
    <w:rsid w:val="00210E1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09"/>
    <w:rsid w:val="002116F5"/>
    <w:rsid w:val="00211780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F6D"/>
    <w:rsid w:val="00212FC8"/>
    <w:rsid w:val="00213008"/>
    <w:rsid w:val="002132EC"/>
    <w:rsid w:val="00213301"/>
    <w:rsid w:val="002133C3"/>
    <w:rsid w:val="0021357A"/>
    <w:rsid w:val="00213696"/>
    <w:rsid w:val="00213A64"/>
    <w:rsid w:val="00213BD9"/>
    <w:rsid w:val="00213FE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ACF"/>
    <w:rsid w:val="00214B6E"/>
    <w:rsid w:val="00214B7A"/>
    <w:rsid w:val="00214BD5"/>
    <w:rsid w:val="00214C03"/>
    <w:rsid w:val="00214CDC"/>
    <w:rsid w:val="00214D0A"/>
    <w:rsid w:val="00215114"/>
    <w:rsid w:val="00215614"/>
    <w:rsid w:val="0021597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25"/>
    <w:rsid w:val="00217B5F"/>
    <w:rsid w:val="002201B0"/>
    <w:rsid w:val="002202F0"/>
    <w:rsid w:val="002202F1"/>
    <w:rsid w:val="0022031F"/>
    <w:rsid w:val="0022047E"/>
    <w:rsid w:val="002204CC"/>
    <w:rsid w:val="002205A2"/>
    <w:rsid w:val="002206BE"/>
    <w:rsid w:val="00220718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E28"/>
    <w:rsid w:val="00222047"/>
    <w:rsid w:val="0022226A"/>
    <w:rsid w:val="00222272"/>
    <w:rsid w:val="00222363"/>
    <w:rsid w:val="002225F8"/>
    <w:rsid w:val="00222699"/>
    <w:rsid w:val="0022280C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84"/>
    <w:rsid w:val="002238C8"/>
    <w:rsid w:val="00223DDE"/>
    <w:rsid w:val="00223F5E"/>
    <w:rsid w:val="00223F64"/>
    <w:rsid w:val="00223F6B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6E6B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27E60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55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0B"/>
    <w:rsid w:val="00233F2A"/>
    <w:rsid w:val="002340A8"/>
    <w:rsid w:val="0023437E"/>
    <w:rsid w:val="00234557"/>
    <w:rsid w:val="00234645"/>
    <w:rsid w:val="00234A9D"/>
    <w:rsid w:val="00234ADB"/>
    <w:rsid w:val="00234B65"/>
    <w:rsid w:val="00234E5F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41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CC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C6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1CA"/>
    <w:rsid w:val="002475D4"/>
    <w:rsid w:val="00247A0C"/>
    <w:rsid w:val="00247A17"/>
    <w:rsid w:val="00247B0F"/>
    <w:rsid w:val="00247BB8"/>
    <w:rsid w:val="00247C8D"/>
    <w:rsid w:val="00247CC0"/>
    <w:rsid w:val="00250052"/>
    <w:rsid w:val="002501D0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6A0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737"/>
    <w:rsid w:val="00253A81"/>
    <w:rsid w:val="00253AEB"/>
    <w:rsid w:val="00253B73"/>
    <w:rsid w:val="00253C39"/>
    <w:rsid w:val="00253D74"/>
    <w:rsid w:val="00253E05"/>
    <w:rsid w:val="00254035"/>
    <w:rsid w:val="0025419C"/>
    <w:rsid w:val="002541DE"/>
    <w:rsid w:val="002543C3"/>
    <w:rsid w:val="002543C8"/>
    <w:rsid w:val="00254851"/>
    <w:rsid w:val="00254889"/>
    <w:rsid w:val="002548FE"/>
    <w:rsid w:val="00254937"/>
    <w:rsid w:val="00254A30"/>
    <w:rsid w:val="00254A7E"/>
    <w:rsid w:val="00254D16"/>
    <w:rsid w:val="00254E2D"/>
    <w:rsid w:val="0025502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DF"/>
    <w:rsid w:val="002570E5"/>
    <w:rsid w:val="0025715F"/>
    <w:rsid w:val="0025735C"/>
    <w:rsid w:val="00257363"/>
    <w:rsid w:val="002573B1"/>
    <w:rsid w:val="0025746F"/>
    <w:rsid w:val="0025752E"/>
    <w:rsid w:val="002575C1"/>
    <w:rsid w:val="0025776A"/>
    <w:rsid w:val="00257849"/>
    <w:rsid w:val="00257D48"/>
    <w:rsid w:val="00257DBA"/>
    <w:rsid w:val="00257E2F"/>
    <w:rsid w:val="00257EE1"/>
    <w:rsid w:val="00257FAD"/>
    <w:rsid w:val="002605E5"/>
    <w:rsid w:val="00260639"/>
    <w:rsid w:val="002606CC"/>
    <w:rsid w:val="00260729"/>
    <w:rsid w:val="00260830"/>
    <w:rsid w:val="0026084C"/>
    <w:rsid w:val="00260A2C"/>
    <w:rsid w:val="00260A73"/>
    <w:rsid w:val="00260AF6"/>
    <w:rsid w:val="00260B19"/>
    <w:rsid w:val="00260B44"/>
    <w:rsid w:val="00260EE8"/>
    <w:rsid w:val="00261406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CC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87F"/>
    <w:rsid w:val="002659FA"/>
    <w:rsid w:val="00265A63"/>
    <w:rsid w:val="00265AA3"/>
    <w:rsid w:val="00265ACA"/>
    <w:rsid w:val="00265B6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751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93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ECF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E4"/>
    <w:rsid w:val="002765F4"/>
    <w:rsid w:val="002765F6"/>
    <w:rsid w:val="00276675"/>
    <w:rsid w:val="002766E9"/>
    <w:rsid w:val="002766EC"/>
    <w:rsid w:val="0027671B"/>
    <w:rsid w:val="0027678B"/>
    <w:rsid w:val="002769BD"/>
    <w:rsid w:val="00277176"/>
    <w:rsid w:val="002771E6"/>
    <w:rsid w:val="00277306"/>
    <w:rsid w:val="00277436"/>
    <w:rsid w:val="002776C2"/>
    <w:rsid w:val="0027774E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C2D"/>
    <w:rsid w:val="00281D78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0C5"/>
    <w:rsid w:val="0028315A"/>
    <w:rsid w:val="002833BB"/>
    <w:rsid w:val="002836D2"/>
    <w:rsid w:val="002836F0"/>
    <w:rsid w:val="0028374A"/>
    <w:rsid w:val="0028381A"/>
    <w:rsid w:val="00283879"/>
    <w:rsid w:val="002839B2"/>
    <w:rsid w:val="00283A4E"/>
    <w:rsid w:val="00283BBA"/>
    <w:rsid w:val="00283C6A"/>
    <w:rsid w:val="00283D56"/>
    <w:rsid w:val="00283DB1"/>
    <w:rsid w:val="00283DD0"/>
    <w:rsid w:val="00283EA0"/>
    <w:rsid w:val="00284074"/>
    <w:rsid w:val="002840A2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AD4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D1"/>
    <w:rsid w:val="00292EF2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EAB"/>
    <w:rsid w:val="00297070"/>
    <w:rsid w:val="00297188"/>
    <w:rsid w:val="002971C1"/>
    <w:rsid w:val="00297300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23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985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3F"/>
    <w:rsid w:val="002A46B0"/>
    <w:rsid w:val="002A4886"/>
    <w:rsid w:val="002A4B05"/>
    <w:rsid w:val="002A4B62"/>
    <w:rsid w:val="002A4DE8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4A4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A7EB1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A77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857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23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D82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29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0F2C"/>
    <w:rsid w:val="002C11B3"/>
    <w:rsid w:val="002C1210"/>
    <w:rsid w:val="002C13BE"/>
    <w:rsid w:val="002C1455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A69"/>
    <w:rsid w:val="002C2C09"/>
    <w:rsid w:val="002C2C8D"/>
    <w:rsid w:val="002C32B7"/>
    <w:rsid w:val="002C3524"/>
    <w:rsid w:val="002C3525"/>
    <w:rsid w:val="002C366A"/>
    <w:rsid w:val="002C36E9"/>
    <w:rsid w:val="002C3837"/>
    <w:rsid w:val="002C3892"/>
    <w:rsid w:val="002C3B10"/>
    <w:rsid w:val="002C3B11"/>
    <w:rsid w:val="002C3BCA"/>
    <w:rsid w:val="002C4036"/>
    <w:rsid w:val="002C40ED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0E8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6"/>
    <w:rsid w:val="002C70AD"/>
    <w:rsid w:val="002C7389"/>
    <w:rsid w:val="002C7632"/>
    <w:rsid w:val="002C76D7"/>
    <w:rsid w:val="002C7728"/>
    <w:rsid w:val="002C79F1"/>
    <w:rsid w:val="002C7B97"/>
    <w:rsid w:val="002C7C67"/>
    <w:rsid w:val="002D00D1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4D3"/>
    <w:rsid w:val="002D151A"/>
    <w:rsid w:val="002D15A6"/>
    <w:rsid w:val="002D1648"/>
    <w:rsid w:val="002D17A3"/>
    <w:rsid w:val="002D17DB"/>
    <w:rsid w:val="002D1823"/>
    <w:rsid w:val="002D187A"/>
    <w:rsid w:val="002D1927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3BA"/>
    <w:rsid w:val="002D7499"/>
    <w:rsid w:val="002D773D"/>
    <w:rsid w:val="002D7794"/>
    <w:rsid w:val="002D787C"/>
    <w:rsid w:val="002D7ABE"/>
    <w:rsid w:val="002D7D97"/>
    <w:rsid w:val="002D7F13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AA"/>
    <w:rsid w:val="002E1FF6"/>
    <w:rsid w:val="002E2002"/>
    <w:rsid w:val="002E214C"/>
    <w:rsid w:val="002E2301"/>
    <w:rsid w:val="002E2314"/>
    <w:rsid w:val="002E2783"/>
    <w:rsid w:val="002E27F3"/>
    <w:rsid w:val="002E2C4C"/>
    <w:rsid w:val="002E2E9D"/>
    <w:rsid w:val="002E2F1A"/>
    <w:rsid w:val="002E30AE"/>
    <w:rsid w:val="002E30E6"/>
    <w:rsid w:val="002E3121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551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223"/>
    <w:rsid w:val="002E63D6"/>
    <w:rsid w:val="002E6690"/>
    <w:rsid w:val="002E66EE"/>
    <w:rsid w:val="002E6773"/>
    <w:rsid w:val="002E68F5"/>
    <w:rsid w:val="002E69EA"/>
    <w:rsid w:val="002E6A13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8B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D87"/>
    <w:rsid w:val="002F0E5D"/>
    <w:rsid w:val="002F0E9E"/>
    <w:rsid w:val="002F105D"/>
    <w:rsid w:val="002F1414"/>
    <w:rsid w:val="002F15E1"/>
    <w:rsid w:val="002F16E1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73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06B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05E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B67"/>
    <w:rsid w:val="00300BB0"/>
    <w:rsid w:val="00300BD0"/>
    <w:rsid w:val="00300D7B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3B"/>
    <w:rsid w:val="0030238D"/>
    <w:rsid w:val="003024C6"/>
    <w:rsid w:val="00302552"/>
    <w:rsid w:val="0030267D"/>
    <w:rsid w:val="00302690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4BD"/>
    <w:rsid w:val="003034C7"/>
    <w:rsid w:val="003035F7"/>
    <w:rsid w:val="003036E3"/>
    <w:rsid w:val="0030371B"/>
    <w:rsid w:val="00303863"/>
    <w:rsid w:val="00303E21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61C"/>
    <w:rsid w:val="00306638"/>
    <w:rsid w:val="00306645"/>
    <w:rsid w:val="003067AC"/>
    <w:rsid w:val="003067D2"/>
    <w:rsid w:val="00306841"/>
    <w:rsid w:val="003068A0"/>
    <w:rsid w:val="00306C66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AE6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A0A"/>
    <w:rsid w:val="00312B0E"/>
    <w:rsid w:val="00312D48"/>
    <w:rsid w:val="00312F55"/>
    <w:rsid w:val="00312F6D"/>
    <w:rsid w:val="0031303D"/>
    <w:rsid w:val="003130E8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4C5"/>
    <w:rsid w:val="00315618"/>
    <w:rsid w:val="00315642"/>
    <w:rsid w:val="003156C0"/>
    <w:rsid w:val="003156CC"/>
    <w:rsid w:val="003158AF"/>
    <w:rsid w:val="00315966"/>
    <w:rsid w:val="00316026"/>
    <w:rsid w:val="00316138"/>
    <w:rsid w:val="003161D4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6D2"/>
    <w:rsid w:val="00320BBE"/>
    <w:rsid w:val="00320C70"/>
    <w:rsid w:val="00320E87"/>
    <w:rsid w:val="00321170"/>
    <w:rsid w:val="003211B6"/>
    <w:rsid w:val="00321339"/>
    <w:rsid w:val="00321343"/>
    <w:rsid w:val="003214A0"/>
    <w:rsid w:val="0032172B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B13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98C"/>
    <w:rsid w:val="00324A19"/>
    <w:rsid w:val="00324CDD"/>
    <w:rsid w:val="00324DB0"/>
    <w:rsid w:val="00324E37"/>
    <w:rsid w:val="003253C8"/>
    <w:rsid w:val="00325518"/>
    <w:rsid w:val="003255A4"/>
    <w:rsid w:val="00325819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03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E84"/>
    <w:rsid w:val="00331F05"/>
    <w:rsid w:val="00331FA4"/>
    <w:rsid w:val="00332068"/>
    <w:rsid w:val="003320C6"/>
    <w:rsid w:val="0033220E"/>
    <w:rsid w:val="00332344"/>
    <w:rsid w:val="003323F6"/>
    <w:rsid w:val="003323FD"/>
    <w:rsid w:val="003324DD"/>
    <w:rsid w:val="0033281F"/>
    <w:rsid w:val="00332A49"/>
    <w:rsid w:val="00332ED2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38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321"/>
    <w:rsid w:val="00343828"/>
    <w:rsid w:val="00343948"/>
    <w:rsid w:val="003439E3"/>
    <w:rsid w:val="00343A93"/>
    <w:rsid w:val="00343BC2"/>
    <w:rsid w:val="00343BE4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4B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5"/>
    <w:rsid w:val="003463D8"/>
    <w:rsid w:val="00346585"/>
    <w:rsid w:val="003466DE"/>
    <w:rsid w:val="0034670C"/>
    <w:rsid w:val="003468F0"/>
    <w:rsid w:val="003469F5"/>
    <w:rsid w:val="00346F5E"/>
    <w:rsid w:val="00346FA5"/>
    <w:rsid w:val="0034713E"/>
    <w:rsid w:val="003471E5"/>
    <w:rsid w:val="00347232"/>
    <w:rsid w:val="0034749E"/>
    <w:rsid w:val="00347525"/>
    <w:rsid w:val="003476A4"/>
    <w:rsid w:val="00347721"/>
    <w:rsid w:val="00347851"/>
    <w:rsid w:val="003478E6"/>
    <w:rsid w:val="00347933"/>
    <w:rsid w:val="00347AB0"/>
    <w:rsid w:val="00347AF3"/>
    <w:rsid w:val="00347B24"/>
    <w:rsid w:val="00350100"/>
    <w:rsid w:val="0035039C"/>
    <w:rsid w:val="00350475"/>
    <w:rsid w:val="003506FA"/>
    <w:rsid w:val="003507A8"/>
    <w:rsid w:val="0035096D"/>
    <w:rsid w:val="00350C2B"/>
    <w:rsid w:val="00350C3B"/>
    <w:rsid w:val="00350D53"/>
    <w:rsid w:val="00350E7B"/>
    <w:rsid w:val="003513CB"/>
    <w:rsid w:val="003514D8"/>
    <w:rsid w:val="0035162A"/>
    <w:rsid w:val="003516CE"/>
    <w:rsid w:val="003517FF"/>
    <w:rsid w:val="003519E9"/>
    <w:rsid w:val="00351A3E"/>
    <w:rsid w:val="00351BED"/>
    <w:rsid w:val="00351D8C"/>
    <w:rsid w:val="003520E3"/>
    <w:rsid w:val="00352244"/>
    <w:rsid w:val="00352310"/>
    <w:rsid w:val="0035235A"/>
    <w:rsid w:val="00352376"/>
    <w:rsid w:val="00352393"/>
    <w:rsid w:val="003523E2"/>
    <w:rsid w:val="0035257B"/>
    <w:rsid w:val="00352B45"/>
    <w:rsid w:val="00352C34"/>
    <w:rsid w:val="00352FD3"/>
    <w:rsid w:val="0035305F"/>
    <w:rsid w:val="00353099"/>
    <w:rsid w:val="00353424"/>
    <w:rsid w:val="003534D1"/>
    <w:rsid w:val="0035355C"/>
    <w:rsid w:val="00353586"/>
    <w:rsid w:val="003535AE"/>
    <w:rsid w:val="003536C8"/>
    <w:rsid w:val="00353750"/>
    <w:rsid w:val="003538C4"/>
    <w:rsid w:val="0035392B"/>
    <w:rsid w:val="003539D4"/>
    <w:rsid w:val="003539F8"/>
    <w:rsid w:val="00353D17"/>
    <w:rsid w:val="00353D1C"/>
    <w:rsid w:val="00353E51"/>
    <w:rsid w:val="00353EB9"/>
    <w:rsid w:val="00354032"/>
    <w:rsid w:val="0035420E"/>
    <w:rsid w:val="003545BC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6F2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675"/>
    <w:rsid w:val="0036070F"/>
    <w:rsid w:val="00360C77"/>
    <w:rsid w:val="00360C85"/>
    <w:rsid w:val="00360CBB"/>
    <w:rsid w:val="00360E81"/>
    <w:rsid w:val="00360F4A"/>
    <w:rsid w:val="0036100B"/>
    <w:rsid w:val="00361140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3B5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199"/>
    <w:rsid w:val="00364345"/>
    <w:rsid w:val="00364453"/>
    <w:rsid w:val="003644B9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956"/>
    <w:rsid w:val="00371CF0"/>
    <w:rsid w:val="00371D37"/>
    <w:rsid w:val="00371E73"/>
    <w:rsid w:val="00371F60"/>
    <w:rsid w:val="00371FC6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22"/>
    <w:rsid w:val="00373A47"/>
    <w:rsid w:val="00373AA3"/>
    <w:rsid w:val="00373DE8"/>
    <w:rsid w:val="00373FF2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8C"/>
    <w:rsid w:val="00375750"/>
    <w:rsid w:val="0037578F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8D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2C3"/>
    <w:rsid w:val="00377347"/>
    <w:rsid w:val="00377382"/>
    <w:rsid w:val="003773E7"/>
    <w:rsid w:val="0037753D"/>
    <w:rsid w:val="00377596"/>
    <w:rsid w:val="003775E5"/>
    <w:rsid w:val="0037779D"/>
    <w:rsid w:val="00377860"/>
    <w:rsid w:val="0037791E"/>
    <w:rsid w:val="00377956"/>
    <w:rsid w:val="003779BF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4C2"/>
    <w:rsid w:val="003829AA"/>
    <w:rsid w:val="00382AE3"/>
    <w:rsid w:val="00382BBF"/>
    <w:rsid w:val="00382DAA"/>
    <w:rsid w:val="00382E80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5B0"/>
    <w:rsid w:val="003845ED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2"/>
    <w:rsid w:val="00385F9E"/>
    <w:rsid w:val="003860AD"/>
    <w:rsid w:val="00386126"/>
    <w:rsid w:val="00386213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115"/>
    <w:rsid w:val="00387398"/>
    <w:rsid w:val="003873BE"/>
    <w:rsid w:val="0038758B"/>
    <w:rsid w:val="003876EB"/>
    <w:rsid w:val="0038786A"/>
    <w:rsid w:val="003878CF"/>
    <w:rsid w:val="00387931"/>
    <w:rsid w:val="00390309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B67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67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A5F"/>
    <w:rsid w:val="00396BEC"/>
    <w:rsid w:val="00396C97"/>
    <w:rsid w:val="00396FBE"/>
    <w:rsid w:val="003974D1"/>
    <w:rsid w:val="00397CBC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B03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6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477"/>
    <w:rsid w:val="003A567A"/>
    <w:rsid w:val="003A5682"/>
    <w:rsid w:val="003A569C"/>
    <w:rsid w:val="003A5819"/>
    <w:rsid w:val="003A5A6F"/>
    <w:rsid w:val="003A5CA7"/>
    <w:rsid w:val="003A5E50"/>
    <w:rsid w:val="003A5FA9"/>
    <w:rsid w:val="003A5FAB"/>
    <w:rsid w:val="003A6115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2DD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1FF3"/>
    <w:rsid w:val="003B208D"/>
    <w:rsid w:val="003B22FF"/>
    <w:rsid w:val="003B23BD"/>
    <w:rsid w:val="003B23CB"/>
    <w:rsid w:val="003B25BD"/>
    <w:rsid w:val="003B265D"/>
    <w:rsid w:val="003B2B2C"/>
    <w:rsid w:val="003B2B3F"/>
    <w:rsid w:val="003B2E1A"/>
    <w:rsid w:val="003B2F4B"/>
    <w:rsid w:val="003B302C"/>
    <w:rsid w:val="003B30DC"/>
    <w:rsid w:val="003B3342"/>
    <w:rsid w:val="003B3386"/>
    <w:rsid w:val="003B3395"/>
    <w:rsid w:val="003B33A2"/>
    <w:rsid w:val="003B365A"/>
    <w:rsid w:val="003B36D1"/>
    <w:rsid w:val="003B3847"/>
    <w:rsid w:val="003B3986"/>
    <w:rsid w:val="003B3AC7"/>
    <w:rsid w:val="003B3B15"/>
    <w:rsid w:val="003B3C95"/>
    <w:rsid w:val="003B3CE4"/>
    <w:rsid w:val="003B3CF5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BEA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819"/>
    <w:rsid w:val="003C09A1"/>
    <w:rsid w:val="003C0C70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90B"/>
    <w:rsid w:val="003C2953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CAD"/>
    <w:rsid w:val="003C7DAA"/>
    <w:rsid w:val="003C7DE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90D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CCB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4EBF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AA6"/>
    <w:rsid w:val="003D5C92"/>
    <w:rsid w:val="003D5E07"/>
    <w:rsid w:val="003D5F59"/>
    <w:rsid w:val="003D61F0"/>
    <w:rsid w:val="003D66C4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2FF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68"/>
    <w:rsid w:val="003E2A88"/>
    <w:rsid w:val="003E2CDD"/>
    <w:rsid w:val="003E2DA1"/>
    <w:rsid w:val="003E2EF4"/>
    <w:rsid w:val="003E342C"/>
    <w:rsid w:val="003E343B"/>
    <w:rsid w:val="003E35A9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17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35D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617"/>
    <w:rsid w:val="003F17C5"/>
    <w:rsid w:val="003F188E"/>
    <w:rsid w:val="003F18E5"/>
    <w:rsid w:val="003F191C"/>
    <w:rsid w:val="003F2409"/>
    <w:rsid w:val="003F24EF"/>
    <w:rsid w:val="003F2615"/>
    <w:rsid w:val="003F26C6"/>
    <w:rsid w:val="003F288C"/>
    <w:rsid w:val="003F2AEB"/>
    <w:rsid w:val="003F2C00"/>
    <w:rsid w:val="003F2D65"/>
    <w:rsid w:val="003F2DBC"/>
    <w:rsid w:val="003F31AC"/>
    <w:rsid w:val="003F327C"/>
    <w:rsid w:val="003F3480"/>
    <w:rsid w:val="003F34EB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5CD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745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6F4"/>
    <w:rsid w:val="003F7A19"/>
    <w:rsid w:val="003F7AC2"/>
    <w:rsid w:val="003F7CFE"/>
    <w:rsid w:val="003F7D1C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902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6E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444"/>
    <w:rsid w:val="0041658F"/>
    <w:rsid w:val="00416616"/>
    <w:rsid w:val="0041679A"/>
    <w:rsid w:val="0041682A"/>
    <w:rsid w:val="004169F9"/>
    <w:rsid w:val="00416AF6"/>
    <w:rsid w:val="00416D88"/>
    <w:rsid w:val="00416F6C"/>
    <w:rsid w:val="00416F80"/>
    <w:rsid w:val="00416FEB"/>
    <w:rsid w:val="00417000"/>
    <w:rsid w:val="00417002"/>
    <w:rsid w:val="004171A1"/>
    <w:rsid w:val="00417238"/>
    <w:rsid w:val="00417305"/>
    <w:rsid w:val="004173DE"/>
    <w:rsid w:val="004173EC"/>
    <w:rsid w:val="00417555"/>
    <w:rsid w:val="004177F8"/>
    <w:rsid w:val="004178B7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74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B0B"/>
    <w:rsid w:val="00422F9C"/>
    <w:rsid w:val="00423142"/>
    <w:rsid w:val="0042334E"/>
    <w:rsid w:val="00423365"/>
    <w:rsid w:val="00423390"/>
    <w:rsid w:val="0042343D"/>
    <w:rsid w:val="00423721"/>
    <w:rsid w:val="004238CA"/>
    <w:rsid w:val="0042393F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8E0"/>
    <w:rsid w:val="00430949"/>
    <w:rsid w:val="00430AEE"/>
    <w:rsid w:val="00430C7A"/>
    <w:rsid w:val="00430F96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2E25"/>
    <w:rsid w:val="0043305A"/>
    <w:rsid w:val="00433327"/>
    <w:rsid w:val="0043338A"/>
    <w:rsid w:val="004334A0"/>
    <w:rsid w:val="00433510"/>
    <w:rsid w:val="0043370E"/>
    <w:rsid w:val="00433B49"/>
    <w:rsid w:val="00433CF6"/>
    <w:rsid w:val="00433DE4"/>
    <w:rsid w:val="00433EED"/>
    <w:rsid w:val="0043408A"/>
    <w:rsid w:val="004340F7"/>
    <w:rsid w:val="004341DB"/>
    <w:rsid w:val="004341E9"/>
    <w:rsid w:val="004343D5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2A6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21"/>
    <w:rsid w:val="004361C9"/>
    <w:rsid w:val="004362BF"/>
    <w:rsid w:val="004362E1"/>
    <w:rsid w:val="00436388"/>
    <w:rsid w:val="0043677B"/>
    <w:rsid w:val="00436835"/>
    <w:rsid w:val="00436897"/>
    <w:rsid w:val="00436A3B"/>
    <w:rsid w:val="00436C36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98"/>
    <w:rsid w:val="004407D8"/>
    <w:rsid w:val="0044081C"/>
    <w:rsid w:val="004408F3"/>
    <w:rsid w:val="0044091C"/>
    <w:rsid w:val="00440A4D"/>
    <w:rsid w:val="00440D57"/>
    <w:rsid w:val="00440DEC"/>
    <w:rsid w:val="00440F73"/>
    <w:rsid w:val="00440FC7"/>
    <w:rsid w:val="00441174"/>
    <w:rsid w:val="00441382"/>
    <w:rsid w:val="00441409"/>
    <w:rsid w:val="0044153F"/>
    <w:rsid w:val="0044154E"/>
    <w:rsid w:val="00441556"/>
    <w:rsid w:val="004415E1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52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7A0"/>
    <w:rsid w:val="004457A2"/>
    <w:rsid w:val="004459F8"/>
    <w:rsid w:val="00445AD2"/>
    <w:rsid w:val="00445D45"/>
    <w:rsid w:val="00445EBB"/>
    <w:rsid w:val="00445EDB"/>
    <w:rsid w:val="00445EF0"/>
    <w:rsid w:val="004462AA"/>
    <w:rsid w:val="00446619"/>
    <w:rsid w:val="00446668"/>
    <w:rsid w:val="00446753"/>
    <w:rsid w:val="0044676C"/>
    <w:rsid w:val="0044687E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FC"/>
    <w:rsid w:val="004479EA"/>
    <w:rsid w:val="00447E36"/>
    <w:rsid w:val="00447F42"/>
    <w:rsid w:val="0045022A"/>
    <w:rsid w:val="004504B4"/>
    <w:rsid w:val="00450695"/>
    <w:rsid w:val="00450722"/>
    <w:rsid w:val="00450743"/>
    <w:rsid w:val="00450795"/>
    <w:rsid w:val="00450A0A"/>
    <w:rsid w:val="00450BA1"/>
    <w:rsid w:val="00450BA5"/>
    <w:rsid w:val="00450C56"/>
    <w:rsid w:val="00450C57"/>
    <w:rsid w:val="00450E2A"/>
    <w:rsid w:val="00451030"/>
    <w:rsid w:val="0045110F"/>
    <w:rsid w:val="00451338"/>
    <w:rsid w:val="004513C4"/>
    <w:rsid w:val="00451455"/>
    <w:rsid w:val="004515EC"/>
    <w:rsid w:val="00451649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D61"/>
    <w:rsid w:val="00453D8D"/>
    <w:rsid w:val="00453F36"/>
    <w:rsid w:val="0045406D"/>
    <w:rsid w:val="00454248"/>
    <w:rsid w:val="00454298"/>
    <w:rsid w:val="004542A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607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66F"/>
    <w:rsid w:val="00460AB4"/>
    <w:rsid w:val="00460B51"/>
    <w:rsid w:val="00460D1D"/>
    <w:rsid w:val="00460E01"/>
    <w:rsid w:val="0046108A"/>
    <w:rsid w:val="004610FD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A45"/>
    <w:rsid w:val="00462B61"/>
    <w:rsid w:val="00462CF4"/>
    <w:rsid w:val="00463007"/>
    <w:rsid w:val="00463033"/>
    <w:rsid w:val="004630A8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539"/>
    <w:rsid w:val="004645F3"/>
    <w:rsid w:val="004646C1"/>
    <w:rsid w:val="00464752"/>
    <w:rsid w:val="00464782"/>
    <w:rsid w:val="00464792"/>
    <w:rsid w:val="004647BE"/>
    <w:rsid w:val="004647FC"/>
    <w:rsid w:val="00464B34"/>
    <w:rsid w:val="00464C68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354"/>
    <w:rsid w:val="004675FA"/>
    <w:rsid w:val="0046760D"/>
    <w:rsid w:val="00467614"/>
    <w:rsid w:val="00467810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B99"/>
    <w:rsid w:val="00470DB5"/>
    <w:rsid w:val="00470E51"/>
    <w:rsid w:val="0047101A"/>
    <w:rsid w:val="00471204"/>
    <w:rsid w:val="00471212"/>
    <w:rsid w:val="004712D1"/>
    <w:rsid w:val="0047137D"/>
    <w:rsid w:val="004715AD"/>
    <w:rsid w:val="004716E1"/>
    <w:rsid w:val="0047173E"/>
    <w:rsid w:val="004717EA"/>
    <w:rsid w:val="00471838"/>
    <w:rsid w:val="00471925"/>
    <w:rsid w:val="004719CD"/>
    <w:rsid w:val="00471B7A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9A2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72"/>
    <w:rsid w:val="00477F59"/>
    <w:rsid w:val="0048008C"/>
    <w:rsid w:val="00480176"/>
    <w:rsid w:val="004803D2"/>
    <w:rsid w:val="0048061C"/>
    <w:rsid w:val="00480B21"/>
    <w:rsid w:val="00480BA5"/>
    <w:rsid w:val="00480CBD"/>
    <w:rsid w:val="00480E51"/>
    <w:rsid w:val="00480E91"/>
    <w:rsid w:val="00481314"/>
    <w:rsid w:val="0048140E"/>
    <w:rsid w:val="004814CB"/>
    <w:rsid w:val="00481851"/>
    <w:rsid w:val="00481C9D"/>
    <w:rsid w:val="00481CF5"/>
    <w:rsid w:val="00481D86"/>
    <w:rsid w:val="00481F7A"/>
    <w:rsid w:val="004821CB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3BA1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B8B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9C6"/>
    <w:rsid w:val="00485D1F"/>
    <w:rsid w:val="00485FD3"/>
    <w:rsid w:val="00486179"/>
    <w:rsid w:val="00486206"/>
    <w:rsid w:val="00486211"/>
    <w:rsid w:val="004863AC"/>
    <w:rsid w:val="0048642C"/>
    <w:rsid w:val="004864AE"/>
    <w:rsid w:val="0048652B"/>
    <w:rsid w:val="004865A3"/>
    <w:rsid w:val="004868B2"/>
    <w:rsid w:val="00486914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1E"/>
    <w:rsid w:val="004908F4"/>
    <w:rsid w:val="00490958"/>
    <w:rsid w:val="00490985"/>
    <w:rsid w:val="00490998"/>
    <w:rsid w:val="00490A3E"/>
    <w:rsid w:val="00490AEB"/>
    <w:rsid w:val="00490CC7"/>
    <w:rsid w:val="00490CEB"/>
    <w:rsid w:val="00490D46"/>
    <w:rsid w:val="00490E71"/>
    <w:rsid w:val="00490E85"/>
    <w:rsid w:val="00490F71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A9E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013"/>
    <w:rsid w:val="00494158"/>
    <w:rsid w:val="00494193"/>
    <w:rsid w:val="004943D1"/>
    <w:rsid w:val="004944B7"/>
    <w:rsid w:val="0049475D"/>
    <w:rsid w:val="0049476E"/>
    <w:rsid w:val="00494831"/>
    <w:rsid w:val="0049496F"/>
    <w:rsid w:val="004949A1"/>
    <w:rsid w:val="004949D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6F9F"/>
    <w:rsid w:val="00497167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18D"/>
    <w:rsid w:val="004A124E"/>
    <w:rsid w:val="004A16F4"/>
    <w:rsid w:val="004A18B3"/>
    <w:rsid w:val="004A19D6"/>
    <w:rsid w:val="004A1C53"/>
    <w:rsid w:val="004A1E16"/>
    <w:rsid w:val="004A211F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3E4"/>
    <w:rsid w:val="004A4701"/>
    <w:rsid w:val="004A4766"/>
    <w:rsid w:val="004A48CA"/>
    <w:rsid w:val="004A4946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4E0"/>
    <w:rsid w:val="004A6A7C"/>
    <w:rsid w:val="004A6A7D"/>
    <w:rsid w:val="004A6BDA"/>
    <w:rsid w:val="004A6C45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0E"/>
    <w:rsid w:val="004A7C34"/>
    <w:rsid w:val="004A7C6D"/>
    <w:rsid w:val="004A7CF5"/>
    <w:rsid w:val="004A7F90"/>
    <w:rsid w:val="004B01BA"/>
    <w:rsid w:val="004B02B4"/>
    <w:rsid w:val="004B0569"/>
    <w:rsid w:val="004B05D4"/>
    <w:rsid w:val="004B0614"/>
    <w:rsid w:val="004B0686"/>
    <w:rsid w:val="004B0923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524"/>
    <w:rsid w:val="004B789B"/>
    <w:rsid w:val="004B78C9"/>
    <w:rsid w:val="004B7991"/>
    <w:rsid w:val="004B7992"/>
    <w:rsid w:val="004B79B3"/>
    <w:rsid w:val="004B7B0F"/>
    <w:rsid w:val="004B7CD1"/>
    <w:rsid w:val="004B7D90"/>
    <w:rsid w:val="004C00FF"/>
    <w:rsid w:val="004C01A2"/>
    <w:rsid w:val="004C027D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A23"/>
    <w:rsid w:val="004C1CCD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58B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BB0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D018E"/>
    <w:rsid w:val="004D0200"/>
    <w:rsid w:val="004D0413"/>
    <w:rsid w:val="004D06D3"/>
    <w:rsid w:val="004D0849"/>
    <w:rsid w:val="004D0977"/>
    <w:rsid w:val="004D0BDE"/>
    <w:rsid w:val="004D0D71"/>
    <w:rsid w:val="004D1182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844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BDE"/>
    <w:rsid w:val="004D5C5F"/>
    <w:rsid w:val="004D5CBF"/>
    <w:rsid w:val="004D5DC2"/>
    <w:rsid w:val="004D5E10"/>
    <w:rsid w:val="004D5F16"/>
    <w:rsid w:val="004D600C"/>
    <w:rsid w:val="004D614B"/>
    <w:rsid w:val="004D63D7"/>
    <w:rsid w:val="004D64B5"/>
    <w:rsid w:val="004D6668"/>
    <w:rsid w:val="004D675E"/>
    <w:rsid w:val="004D678B"/>
    <w:rsid w:val="004D67B9"/>
    <w:rsid w:val="004D6AA4"/>
    <w:rsid w:val="004D6C19"/>
    <w:rsid w:val="004D6D2F"/>
    <w:rsid w:val="004D6D71"/>
    <w:rsid w:val="004D6D78"/>
    <w:rsid w:val="004D6F95"/>
    <w:rsid w:val="004D7198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65C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C9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BF8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1C"/>
    <w:rsid w:val="004E6863"/>
    <w:rsid w:val="004E6B8A"/>
    <w:rsid w:val="004E6C62"/>
    <w:rsid w:val="004E6DDF"/>
    <w:rsid w:val="004E70A6"/>
    <w:rsid w:val="004E71A5"/>
    <w:rsid w:val="004E7363"/>
    <w:rsid w:val="004E74CA"/>
    <w:rsid w:val="004E764B"/>
    <w:rsid w:val="004E7998"/>
    <w:rsid w:val="004E79D3"/>
    <w:rsid w:val="004E79F1"/>
    <w:rsid w:val="004E7D1E"/>
    <w:rsid w:val="004F0080"/>
    <w:rsid w:val="004F00FE"/>
    <w:rsid w:val="004F0321"/>
    <w:rsid w:val="004F0413"/>
    <w:rsid w:val="004F0495"/>
    <w:rsid w:val="004F050C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D2C"/>
    <w:rsid w:val="004F3DE6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5F7C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6C99"/>
    <w:rsid w:val="004F6D01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70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0AF2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32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753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5F"/>
    <w:rsid w:val="00510EB4"/>
    <w:rsid w:val="00510F4C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F26"/>
    <w:rsid w:val="00517FE5"/>
    <w:rsid w:val="0052014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0D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8F"/>
    <w:rsid w:val="00525EED"/>
    <w:rsid w:val="00525F69"/>
    <w:rsid w:val="005260F3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BAC"/>
    <w:rsid w:val="00527CCC"/>
    <w:rsid w:val="00527F0F"/>
    <w:rsid w:val="00530042"/>
    <w:rsid w:val="00530299"/>
    <w:rsid w:val="005302E5"/>
    <w:rsid w:val="005303B1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0D8"/>
    <w:rsid w:val="00535176"/>
    <w:rsid w:val="00535367"/>
    <w:rsid w:val="005355CA"/>
    <w:rsid w:val="00535660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A15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9D2"/>
    <w:rsid w:val="00540BC4"/>
    <w:rsid w:val="00540C08"/>
    <w:rsid w:val="00540CA4"/>
    <w:rsid w:val="00540DF7"/>
    <w:rsid w:val="00540F82"/>
    <w:rsid w:val="005410B5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5F6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994"/>
    <w:rsid w:val="00544A81"/>
    <w:rsid w:val="00544C75"/>
    <w:rsid w:val="00544E61"/>
    <w:rsid w:val="00545098"/>
    <w:rsid w:val="0054511F"/>
    <w:rsid w:val="0054524A"/>
    <w:rsid w:val="0054536F"/>
    <w:rsid w:val="00545410"/>
    <w:rsid w:val="00545416"/>
    <w:rsid w:val="005454DB"/>
    <w:rsid w:val="00545512"/>
    <w:rsid w:val="00545716"/>
    <w:rsid w:val="00545945"/>
    <w:rsid w:val="00545B8B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718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264"/>
    <w:rsid w:val="005525E2"/>
    <w:rsid w:val="005527F5"/>
    <w:rsid w:val="005528EF"/>
    <w:rsid w:val="00552A1F"/>
    <w:rsid w:val="00552A8F"/>
    <w:rsid w:val="00552B7B"/>
    <w:rsid w:val="00552C62"/>
    <w:rsid w:val="00552C6D"/>
    <w:rsid w:val="00552D30"/>
    <w:rsid w:val="00552D44"/>
    <w:rsid w:val="00552DA6"/>
    <w:rsid w:val="00552E25"/>
    <w:rsid w:val="00553213"/>
    <w:rsid w:val="0055326F"/>
    <w:rsid w:val="00553314"/>
    <w:rsid w:val="00553484"/>
    <w:rsid w:val="005535C0"/>
    <w:rsid w:val="00553733"/>
    <w:rsid w:val="0055378E"/>
    <w:rsid w:val="00553823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BD3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F56"/>
    <w:rsid w:val="00560295"/>
    <w:rsid w:val="005602AA"/>
    <w:rsid w:val="00560499"/>
    <w:rsid w:val="005604A8"/>
    <w:rsid w:val="0056060E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7A8"/>
    <w:rsid w:val="005617C1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758"/>
    <w:rsid w:val="0056299B"/>
    <w:rsid w:val="00562BAE"/>
    <w:rsid w:val="00562F52"/>
    <w:rsid w:val="00562F91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B55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5BE0"/>
    <w:rsid w:val="00565D96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51"/>
    <w:rsid w:val="00567CEF"/>
    <w:rsid w:val="00567D04"/>
    <w:rsid w:val="00567F6B"/>
    <w:rsid w:val="005702DE"/>
    <w:rsid w:val="0057036E"/>
    <w:rsid w:val="005707DB"/>
    <w:rsid w:val="00570C49"/>
    <w:rsid w:val="00570C54"/>
    <w:rsid w:val="00570C6C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AC6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0B1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947"/>
    <w:rsid w:val="00581BA7"/>
    <w:rsid w:val="00581CFC"/>
    <w:rsid w:val="005823A4"/>
    <w:rsid w:val="005826E5"/>
    <w:rsid w:val="00582768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4C9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76"/>
    <w:rsid w:val="00586892"/>
    <w:rsid w:val="00586A21"/>
    <w:rsid w:val="00586A45"/>
    <w:rsid w:val="00586A6B"/>
    <w:rsid w:val="00586BF6"/>
    <w:rsid w:val="00586EC6"/>
    <w:rsid w:val="00586F4C"/>
    <w:rsid w:val="005870CB"/>
    <w:rsid w:val="00587714"/>
    <w:rsid w:val="00587A11"/>
    <w:rsid w:val="00587AA1"/>
    <w:rsid w:val="00587BC6"/>
    <w:rsid w:val="00587CC1"/>
    <w:rsid w:val="00587D97"/>
    <w:rsid w:val="00587DC5"/>
    <w:rsid w:val="00587E9C"/>
    <w:rsid w:val="0059009E"/>
    <w:rsid w:val="00590104"/>
    <w:rsid w:val="005902D6"/>
    <w:rsid w:val="00590412"/>
    <w:rsid w:val="00590622"/>
    <w:rsid w:val="00590694"/>
    <w:rsid w:val="005906D6"/>
    <w:rsid w:val="005909FC"/>
    <w:rsid w:val="00590BF7"/>
    <w:rsid w:val="00590C9F"/>
    <w:rsid w:val="00590D7A"/>
    <w:rsid w:val="00590DD2"/>
    <w:rsid w:val="00590E5E"/>
    <w:rsid w:val="005911C3"/>
    <w:rsid w:val="00591359"/>
    <w:rsid w:val="0059145A"/>
    <w:rsid w:val="005914E1"/>
    <w:rsid w:val="005918DD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7D3"/>
    <w:rsid w:val="00592929"/>
    <w:rsid w:val="00592A75"/>
    <w:rsid w:val="00592AEB"/>
    <w:rsid w:val="00592BAC"/>
    <w:rsid w:val="00592D31"/>
    <w:rsid w:val="00592E62"/>
    <w:rsid w:val="00592EED"/>
    <w:rsid w:val="00592F2C"/>
    <w:rsid w:val="00592F63"/>
    <w:rsid w:val="0059361A"/>
    <w:rsid w:val="00593658"/>
    <w:rsid w:val="005938D5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DF9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48B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B3C"/>
    <w:rsid w:val="005A0CE1"/>
    <w:rsid w:val="005A0E19"/>
    <w:rsid w:val="005A11B0"/>
    <w:rsid w:val="005A1263"/>
    <w:rsid w:val="005A1359"/>
    <w:rsid w:val="005A14E6"/>
    <w:rsid w:val="005A1660"/>
    <w:rsid w:val="005A1679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896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401"/>
    <w:rsid w:val="005A4600"/>
    <w:rsid w:val="005A4756"/>
    <w:rsid w:val="005A475A"/>
    <w:rsid w:val="005A4831"/>
    <w:rsid w:val="005A49E7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B4D"/>
    <w:rsid w:val="005A6F97"/>
    <w:rsid w:val="005A711E"/>
    <w:rsid w:val="005A7650"/>
    <w:rsid w:val="005A76AA"/>
    <w:rsid w:val="005A7789"/>
    <w:rsid w:val="005A785B"/>
    <w:rsid w:val="005A797B"/>
    <w:rsid w:val="005A79E6"/>
    <w:rsid w:val="005A7AC5"/>
    <w:rsid w:val="005A7BBD"/>
    <w:rsid w:val="005A7CE8"/>
    <w:rsid w:val="005A7FD5"/>
    <w:rsid w:val="005B0147"/>
    <w:rsid w:val="005B01CB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1F39"/>
    <w:rsid w:val="005B20FD"/>
    <w:rsid w:val="005B2337"/>
    <w:rsid w:val="005B24C0"/>
    <w:rsid w:val="005B25D6"/>
    <w:rsid w:val="005B2616"/>
    <w:rsid w:val="005B264D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DC9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7D"/>
    <w:rsid w:val="005B51AC"/>
    <w:rsid w:val="005B526A"/>
    <w:rsid w:val="005B538B"/>
    <w:rsid w:val="005B53CF"/>
    <w:rsid w:val="005B53EC"/>
    <w:rsid w:val="005B543D"/>
    <w:rsid w:val="005B55A8"/>
    <w:rsid w:val="005B582B"/>
    <w:rsid w:val="005B5B0D"/>
    <w:rsid w:val="005B5BDF"/>
    <w:rsid w:val="005B5C09"/>
    <w:rsid w:val="005B5E5A"/>
    <w:rsid w:val="005B5F3D"/>
    <w:rsid w:val="005B5F86"/>
    <w:rsid w:val="005B5FF5"/>
    <w:rsid w:val="005B606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0E"/>
    <w:rsid w:val="005B7A86"/>
    <w:rsid w:val="005B7B4A"/>
    <w:rsid w:val="005B7B82"/>
    <w:rsid w:val="005B7C12"/>
    <w:rsid w:val="005B7C55"/>
    <w:rsid w:val="005B7CD2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BDC"/>
    <w:rsid w:val="005C0C8C"/>
    <w:rsid w:val="005C0CB5"/>
    <w:rsid w:val="005C0FB7"/>
    <w:rsid w:val="005C0FC8"/>
    <w:rsid w:val="005C1008"/>
    <w:rsid w:val="005C14ED"/>
    <w:rsid w:val="005C16F9"/>
    <w:rsid w:val="005C1888"/>
    <w:rsid w:val="005C1A98"/>
    <w:rsid w:val="005C1ADA"/>
    <w:rsid w:val="005C1C49"/>
    <w:rsid w:val="005C1C7D"/>
    <w:rsid w:val="005C1E3A"/>
    <w:rsid w:val="005C1F34"/>
    <w:rsid w:val="005C1FF9"/>
    <w:rsid w:val="005C215A"/>
    <w:rsid w:val="005C21AE"/>
    <w:rsid w:val="005C221D"/>
    <w:rsid w:val="005C2255"/>
    <w:rsid w:val="005C2588"/>
    <w:rsid w:val="005C25A9"/>
    <w:rsid w:val="005C25ED"/>
    <w:rsid w:val="005C2602"/>
    <w:rsid w:val="005C2622"/>
    <w:rsid w:val="005C293A"/>
    <w:rsid w:val="005C2A09"/>
    <w:rsid w:val="005C301C"/>
    <w:rsid w:val="005C30E4"/>
    <w:rsid w:val="005C31B6"/>
    <w:rsid w:val="005C33DC"/>
    <w:rsid w:val="005C3414"/>
    <w:rsid w:val="005C3478"/>
    <w:rsid w:val="005C395A"/>
    <w:rsid w:val="005C3BE5"/>
    <w:rsid w:val="005C3C78"/>
    <w:rsid w:val="005C3F05"/>
    <w:rsid w:val="005C3F50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EC7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D5A"/>
    <w:rsid w:val="005C5E1B"/>
    <w:rsid w:val="005C60A2"/>
    <w:rsid w:val="005C6143"/>
    <w:rsid w:val="005C63D1"/>
    <w:rsid w:val="005C6411"/>
    <w:rsid w:val="005C660F"/>
    <w:rsid w:val="005C66D5"/>
    <w:rsid w:val="005C6711"/>
    <w:rsid w:val="005C67DC"/>
    <w:rsid w:val="005C69C4"/>
    <w:rsid w:val="005C6AEA"/>
    <w:rsid w:val="005C6BDB"/>
    <w:rsid w:val="005C6E31"/>
    <w:rsid w:val="005C6EC9"/>
    <w:rsid w:val="005C6F7F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1A0"/>
    <w:rsid w:val="005D3689"/>
    <w:rsid w:val="005D3703"/>
    <w:rsid w:val="005D385F"/>
    <w:rsid w:val="005D3B29"/>
    <w:rsid w:val="005D3B3E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401"/>
    <w:rsid w:val="005D741B"/>
    <w:rsid w:val="005D74C0"/>
    <w:rsid w:val="005D7659"/>
    <w:rsid w:val="005D7C9E"/>
    <w:rsid w:val="005D7E0A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4FE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42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40F7"/>
    <w:rsid w:val="005E4314"/>
    <w:rsid w:val="005E436E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B4C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74A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217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5E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B4E"/>
    <w:rsid w:val="005F5C92"/>
    <w:rsid w:val="005F5FDB"/>
    <w:rsid w:val="005F60CD"/>
    <w:rsid w:val="005F62A2"/>
    <w:rsid w:val="005F62A3"/>
    <w:rsid w:val="005F6466"/>
    <w:rsid w:val="005F6554"/>
    <w:rsid w:val="005F6AF1"/>
    <w:rsid w:val="005F6AF2"/>
    <w:rsid w:val="005F6B12"/>
    <w:rsid w:val="005F6CFB"/>
    <w:rsid w:val="005F6D5D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82"/>
    <w:rsid w:val="006013F9"/>
    <w:rsid w:val="0060148B"/>
    <w:rsid w:val="00601684"/>
    <w:rsid w:val="00601790"/>
    <w:rsid w:val="00601935"/>
    <w:rsid w:val="0060197F"/>
    <w:rsid w:val="00601A6D"/>
    <w:rsid w:val="00601B5A"/>
    <w:rsid w:val="00601BF5"/>
    <w:rsid w:val="00601CC3"/>
    <w:rsid w:val="00601D7D"/>
    <w:rsid w:val="00601D91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2FBF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2E"/>
    <w:rsid w:val="00610DB5"/>
    <w:rsid w:val="00610F34"/>
    <w:rsid w:val="00610F82"/>
    <w:rsid w:val="0061143D"/>
    <w:rsid w:val="00611639"/>
    <w:rsid w:val="00611673"/>
    <w:rsid w:val="0061169E"/>
    <w:rsid w:val="00611711"/>
    <w:rsid w:val="006117D8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2C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90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559"/>
    <w:rsid w:val="0061762B"/>
    <w:rsid w:val="00617657"/>
    <w:rsid w:val="00617685"/>
    <w:rsid w:val="0061772F"/>
    <w:rsid w:val="006178B2"/>
    <w:rsid w:val="0061791B"/>
    <w:rsid w:val="00617A2C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EC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C3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590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974"/>
    <w:rsid w:val="00625AFF"/>
    <w:rsid w:val="00625B40"/>
    <w:rsid w:val="00625C02"/>
    <w:rsid w:val="00625E78"/>
    <w:rsid w:val="0062619D"/>
    <w:rsid w:val="006261FF"/>
    <w:rsid w:val="006262ED"/>
    <w:rsid w:val="00626367"/>
    <w:rsid w:val="006263A6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ED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C98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D93"/>
    <w:rsid w:val="00633DF9"/>
    <w:rsid w:val="00634053"/>
    <w:rsid w:val="00634318"/>
    <w:rsid w:val="00634345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31"/>
    <w:rsid w:val="00635CDD"/>
    <w:rsid w:val="00635D42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A44"/>
    <w:rsid w:val="00636C1C"/>
    <w:rsid w:val="00636D5F"/>
    <w:rsid w:val="00636ED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1B2"/>
    <w:rsid w:val="00640314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4C"/>
    <w:rsid w:val="006449A4"/>
    <w:rsid w:val="006449F2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810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D0F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CCE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2FDA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66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B58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CD8"/>
    <w:rsid w:val="00657F31"/>
    <w:rsid w:val="0066007D"/>
    <w:rsid w:val="0066019B"/>
    <w:rsid w:val="00660BB0"/>
    <w:rsid w:val="00660E6E"/>
    <w:rsid w:val="00660ED8"/>
    <w:rsid w:val="00660F15"/>
    <w:rsid w:val="00660FE3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6"/>
    <w:rsid w:val="00663A58"/>
    <w:rsid w:val="00663AE1"/>
    <w:rsid w:val="00663AEA"/>
    <w:rsid w:val="00663F85"/>
    <w:rsid w:val="00663FF7"/>
    <w:rsid w:val="00664335"/>
    <w:rsid w:val="006643BE"/>
    <w:rsid w:val="00664731"/>
    <w:rsid w:val="00664979"/>
    <w:rsid w:val="00664999"/>
    <w:rsid w:val="006649F6"/>
    <w:rsid w:val="00664A1C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812"/>
    <w:rsid w:val="006658BF"/>
    <w:rsid w:val="0066593A"/>
    <w:rsid w:val="00665C42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976"/>
    <w:rsid w:val="00667C12"/>
    <w:rsid w:val="00667C4D"/>
    <w:rsid w:val="00667D8B"/>
    <w:rsid w:val="00667DBF"/>
    <w:rsid w:val="00667DF2"/>
    <w:rsid w:val="00667E00"/>
    <w:rsid w:val="00667E9C"/>
    <w:rsid w:val="00667F36"/>
    <w:rsid w:val="00667F6B"/>
    <w:rsid w:val="00670176"/>
    <w:rsid w:val="006701F8"/>
    <w:rsid w:val="006702FE"/>
    <w:rsid w:val="00670423"/>
    <w:rsid w:val="006704E3"/>
    <w:rsid w:val="0067060D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980"/>
    <w:rsid w:val="00673AB1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03F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160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727"/>
    <w:rsid w:val="00680892"/>
    <w:rsid w:val="00680A5A"/>
    <w:rsid w:val="00680A7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6EA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74A"/>
    <w:rsid w:val="0068584F"/>
    <w:rsid w:val="00685B13"/>
    <w:rsid w:val="00685BAD"/>
    <w:rsid w:val="00685E5E"/>
    <w:rsid w:val="00686093"/>
    <w:rsid w:val="006863E4"/>
    <w:rsid w:val="006863FA"/>
    <w:rsid w:val="00686687"/>
    <w:rsid w:val="006866B9"/>
    <w:rsid w:val="00686D37"/>
    <w:rsid w:val="00686F4A"/>
    <w:rsid w:val="00687550"/>
    <w:rsid w:val="006879BE"/>
    <w:rsid w:val="00687DC5"/>
    <w:rsid w:val="00690242"/>
    <w:rsid w:val="006902AF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D"/>
    <w:rsid w:val="006921AD"/>
    <w:rsid w:val="00692204"/>
    <w:rsid w:val="006923B1"/>
    <w:rsid w:val="006925C9"/>
    <w:rsid w:val="00692614"/>
    <w:rsid w:val="006926DC"/>
    <w:rsid w:val="00692745"/>
    <w:rsid w:val="0069294A"/>
    <w:rsid w:val="0069297D"/>
    <w:rsid w:val="00692DF9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67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5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69"/>
    <w:rsid w:val="006979B6"/>
    <w:rsid w:val="00697AA3"/>
    <w:rsid w:val="006A002A"/>
    <w:rsid w:val="006A0050"/>
    <w:rsid w:val="006A02BF"/>
    <w:rsid w:val="006A05EA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61"/>
    <w:rsid w:val="006A1967"/>
    <w:rsid w:val="006A19F4"/>
    <w:rsid w:val="006A1BCB"/>
    <w:rsid w:val="006A1D32"/>
    <w:rsid w:val="006A24B4"/>
    <w:rsid w:val="006A26EF"/>
    <w:rsid w:val="006A2719"/>
    <w:rsid w:val="006A2818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4E2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EA2"/>
    <w:rsid w:val="006A5F05"/>
    <w:rsid w:val="006A622C"/>
    <w:rsid w:val="006A6285"/>
    <w:rsid w:val="006A62D1"/>
    <w:rsid w:val="006A6349"/>
    <w:rsid w:val="006A63E2"/>
    <w:rsid w:val="006A64E3"/>
    <w:rsid w:val="006A6598"/>
    <w:rsid w:val="006A685B"/>
    <w:rsid w:val="006A6D52"/>
    <w:rsid w:val="006A7113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33"/>
    <w:rsid w:val="006B0525"/>
    <w:rsid w:val="006B056A"/>
    <w:rsid w:val="006B0581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9FC"/>
    <w:rsid w:val="006B1AAF"/>
    <w:rsid w:val="006B1B84"/>
    <w:rsid w:val="006B1C95"/>
    <w:rsid w:val="006B1CB3"/>
    <w:rsid w:val="006B1E72"/>
    <w:rsid w:val="006B2007"/>
    <w:rsid w:val="006B2043"/>
    <w:rsid w:val="006B2087"/>
    <w:rsid w:val="006B224A"/>
    <w:rsid w:val="006B27A8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3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31"/>
    <w:rsid w:val="006B6059"/>
    <w:rsid w:val="006B6474"/>
    <w:rsid w:val="006B668A"/>
    <w:rsid w:val="006B6BAD"/>
    <w:rsid w:val="006B6C08"/>
    <w:rsid w:val="006B6CDB"/>
    <w:rsid w:val="006B6EFA"/>
    <w:rsid w:val="006B6F7A"/>
    <w:rsid w:val="006B7081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24"/>
    <w:rsid w:val="006C0842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92F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6D59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D66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226"/>
    <w:rsid w:val="006D2297"/>
    <w:rsid w:val="006D230B"/>
    <w:rsid w:val="006D240A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920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562"/>
    <w:rsid w:val="006D779D"/>
    <w:rsid w:val="006D782B"/>
    <w:rsid w:val="006D793A"/>
    <w:rsid w:val="006D7D2E"/>
    <w:rsid w:val="006D7E01"/>
    <w:rsid w:val="006D7E98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3E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DF8"/>
    <w:rsid w:val="006E2F50"/>
    <w:rsid w:val="006E30C8"/>
    <w:rsid w:val="006E31C4"/>
    <w:rsid w:val="006E3210"/>
    <w:rsid w:val="006E3800"/>
    <w:rsid w:val="006E38AE"/>
    <w:rsid w:val="006E38F8"/>
    <w:rsid w:val="006E3BF6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2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D7"/>
    <w:rsid w:val="006F019C"/>
    <w:rsid w:val="006F0283"/>
    <w:rsid w:val="006F02E2"/>
    <w:rsid w:val="006F0941"/>
    <w:rsid w:val="006F09F5"/>
    <w:rsid w:val="006F0D21"/>
    <w:rsid w:val="006F0DC9"/>
    <w:rsid w:val="006F0E62"/>
    <w:rsid w:val="006F0EB0"/>
    <w:rsid w:val="006F112D"/>
    <w:rsid w:val="006F12C4"/>
    <w:rsid w:val="006F1497"/>
    <w:rsid w:val="006F14C8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46D"/>
    <w:rsid w:val="006F2657"/>
    <w:rsid w:val="006F2732"/>
    <w:rsid w:val="006F2759"/>
    <w:rsid w:val="006F2776"/>
    <w:rsid w:val="006F2AF5"/>
    <w:rsid w:val="006F2CA5"/>
    <w:rsid w:val="006F3076"/>
    <w:rsid w:val="006F31D0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21"/>
    <w:rsid w:val="006F5FBB"/>
    <w:rsid w:val="006F6001"/>
    <w:rsid w:val="006F6125"/>
    <w:rsid w:val="006F635F"/>
    <w:rsid w:val="006F6377"/>
    <w:rsid w:val="006F64DD"/>
    <w:rsid w:val="006F6840"/>
    <w:rsid w:val="006F6885"/>
    <w:rsid w:val="006F694B"/>
    <w:rsid w:val="006F69F9"/>
    <w:rsid w:val="006F6CA3"/>
    <w:rsid w:val="006F715C"/>
    <w:rsid w:val="006F73B2"/>
    <w:rsid w:val="006F7741"/>
    <w:rsid w:val="006F7AE1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D1E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40"/>
    <w:rsid w:val="007057B1"/>
    <w:rsid w:val="00705890"/>
    <w:rsid w:val="00705C40"/>
    <w:rsid w:val="00705E60"/>
    <w:rsid w:val="00705EB4"/>
    <w:rsid w:val="00705EC8"/>
    <w:rsid w:val="0070603A"/>
    <w:rsid w:val="00706245"/>
    <w:rsid w:val="0070627A"/>
    <w:rsid w:val="007064B6"/>
    <w:rsid w:val="007064C4"/>
    <w:rsid w:val="007069EC"/>
    <w:rsid w:val="00706BDD"/>
    <w:rsid w:val="00706C47"/>
    <w:rsid w:val="00706D68"/>
    <w:rsid w:val="00706D83"/>
    <w:rsid w:val="00706FBA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29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633"/>
    <w:rsid w:val="007216F2"/>
    <w:rsid w:val="007217C9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E7"/>
    <w:rsid w:val="00723B6E"/>
    <w:rsid w:val="00723BDA"/>
    <w:rsid w:val="00723E6E"/>
    <w:rsid w:val="00723F08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97A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105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55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AD8"/>
    <w:rsid w:val="00734C4C"/>
    <w:rsid w:val="00734C5D"/>
    <w:rsid w:val="00734C75"/>
    <w:rsid w:val="00734C94"/>
    <w:rsid w:val="00734CE6"/>
    <w:rsid w:val="0073507B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BAA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3F2"/>
    <w:rsid w:val="007404DA"/>
    <w:rsid w:val="007406A3"/>
    <w:rsid w:val="007406D8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CC8"/>
    <w:rsid w:val="00742302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BE"/>
    <w:rsid w:val="007441D2"/>
    <w:rsid w:val="00744434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37"/>
    <w:rsid w:val="00746169"/>
    <w:rsid w:val="00746220"/>
    <w:rsid w:val="007464BF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C9"/>
    <w:rsid w:val="007472F5"/>
    <w:rsid w:val="00747388"/>
    <w:rsid w:val="007473C4"/>
    <w:rsid w:val="00747520"/>
    <w:rsid w:val="00747AF0"/>
    <w:rsid w:val="00747F85"/>
    <w:rsid w:val="00747F86"/>
    <w:rsid w:val="00750BB6"/>
    <w:rsid w:val="00750C56"/>
    <w:rsid w:val="00750D20"/>
    <w:rsid w:val="00750F5A"/>
    <w:rsid w:val="0075105B"/>
    <w:rsid w:val="007510A9"/>
    <w:rsid w:val="007511D5"/>
    <w:rsid w:val="007511E1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ED"/>
    <w:rsid w:val="00752CB1"/>
    <w:rsid w:val="00753150"/>
    <w:rsid w:val="007534F8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3AB"/>
    <w:rsid w:val="007556AC"/>
    <w:rsid w:val="007557BF"/>
    <w:rsid w:val="00755906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07A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0DA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BA2"/>
    <w:rsid w:val="00761C1F"/>
    <w:rsid w:val="00761D75"/>
    <w:rsid w:val="00761EE2"/>
    <w:rsid w:val="00761FA7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8C"/>
    <w:rsid w:val="007633A6"/>
    <w:rsid w:val="00763626"/>
    <w:rsid w:val="00763659"/>
    <w:rsid w:val="0076376E"/>
    <w:rsid w:val="0076378C"/>
    <w:rsid w:val="00763888"/>
    <w:rsid w:val="00763935"/>
    <w:rsid w:val="00763A01"/>
    <w:rsid w:val="00763A57"/>
    <w:rsid w:val="00763B7C"/>
    <w:rsid w:val="00763B9C"/>
    <w:rsid w:val="00764043"/>
    <w:rsid w:val="00764052"/>
    <w:rsid w:val="007641D7"/>
    <w:rsid w:val="007644ED"/>
    <w:rsid w:val="007645F2"/>
    <w:rsid w:val="0076467A"/>
    <w:rsid w:val="00764727"/>
    <w:rsid w:val="00764882"/>
    <w:rsid w:val="007648FC"/>
    <w:rsid w:val="00764955"/>
    <w:rsid w:val="00764BE1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CDC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0F3"/>
    <w:rsid w:val="00767206"/>
    <w:rsid w:val="007674B0"/>
    <w:rsid w:val="0076750C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2AC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463"/>
    <w:rsid w:val="007754D8"/>
    <w:rsid w:val="00775681"/>
    <w:rsid w:val="00775695"/>
    <w:rsid w:val="00775BA3"/>
    <w:rsid w:val="00775DE1"/>
    <w:rsid w:val="00776210"/>
    <w:rsid w:val="007762D9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7006"/>
    <w:rsid w:val="00777100"/>
    <w:rsid w:val="0077726A"/>
    <w:rsid w:val="0077734D"/>
    <w:rsid w:val="0077735C"/>
    <w:rsid w:val="0077742B"/>
    <w:rsid w:val="0077771C"/>
    <w:rsid w:val="00777735"/>
    <w:rsid w:val="00777809"/>
    <w:rsid w:val="00777975"/>
    <w:rsid w:val="00777AA3"/>
    <w:rsid w:val="00777C20"/>
    <w:rsid w:val="00777DF9"/>
    <w:rsid w:val="00777E62"/>
    <w:rsid w:val="007800B9"/>
    <w:rsid w:val="007800C8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51E"/>
    <w:rsid w:val="007818D5"/>
    <w:rsid w:val="007818F3"/>
    <w:rsid w:val="00781A77"/>
    <w:rsid w:val="00781BEC"/>
    <w:rsid w:val="00781E24"/>
    <w:rsid w:val="007820D2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9BF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CEB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8D1"/>
    <w:rsid w:val="0078691C"/>
    <w:rsid w:val="00786A2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41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C1B"/>
    <w:rsid w:val="00792F85"/>
    <w:rsid w:val="007930BC"/>
    <w:rsid w:val="00793357"/>
    <w:rsid w:val="00793389"/>
    <w:rsid w:val="007934EF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358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27D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6E9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8FA"/>
    <w:rsid w:val="007A1AF2"/>
    <w:rsid w:val="007A1CB7"/>
    <w:rsid w:val="007A264A"/>
    <w:rsid w:val="007A278C"/>
    <w:rsid w:val="007A2ACD"/>
    <w:rsid w:val="007A2B60"/>
    <w:rsid w:val="007A2EE3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6F5"/>
    <w:rsid w:val="007A57D6"/>
    <w:rsid w:val="007A588A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3D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1CE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E9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AD"/>
    <w:rsid w:val="007B2FBB"/>
    <w:rsid w:val="007B302F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ACF"/>
    <w:rsid w:val="007B4B73"/>
    <w:rsid w:val="007B4DB6"/>
    <w:rsid w:val="007B5072"/>
    <w:rsid w:val="007B510C"/>
    <w:rsid w:val="007B531D"/>
    <w:rsid w:val="007B54F8"/>
    <w:rsid w:val="007B569D"/>
    <w:rsid w:val="007B56B7"/>
    <w:rsid w:val="007B577A"/>
    <w:rsid w:val="007B5797"/>
    <w:rsid w:val="007B57E2"/>
    <w:rsid w:val="007B583E"/>
    <w:rsid w:val="007B5965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1D0"/>
    <w:rsid w:val="007B7303"/>
    <w:rsid w:val="007B740A"/>
    <w:rsid w:val="007B7415"/>
    <w:rsid w:val="007B7449"/>
    <w:rsid w:val="007B749A"/>
    <w:rsid w:val="007B7558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0FEE"/>
    <w:rsid w:val="007C1072"/>
    <w:rsid w:val="007C132F"/>
    <w:rsid w:val="007C1660"/>
    <w:rsid w:val="007C16BF"/>
    <w:rsid w:val="007C1836"/>
    <w:rsid w:val="007C1A8C"/>
    <w:rsid w:val="007C1EEC"/>
    <w:rsid w:val="007C1F4F"/>
    <w:rsid w:val="007C2061"/>
    <w:rsid w:val="007C2533"/>
    <w:rsid w:val="007C25BD"/>
    <w:rsid w:val="007C2625"/>
    <w:rsid w:val="007C263B"/>
    <w:rsid w:val="007C2658"/>
    <w:rsid w:val="007C2855"/>
    <w:rsid w:val="007C28DF"/>
    <w:rsid w:val="007C2CDE"/>
    <w:rsid w:val="007C2F22"/>
    <w:rsid w:val="007C2FD8"/>
    <w:rsid w:val="007C30DA"/>
    <w:rsid w:val="007C3186"/>
    <w:rsid w:val="007C319B"/>
    <w:rsid w:val="007C3266"/>
    <w:rsid w:val="007C361F"/>
    <w:rsid w:val="007C3899"/>
    <w:rsid w:val="007C38DA"/>
    <w:rsid w:val="007C3AE3"/>
    <w:rsid w:val="007C3AF0"/>
    <w:rsid w:val="007C3C6B"/>
    <w:rsid w:val="007C3E06"/>
    <w:rsid w:val="007C3E7D"/>
    <w:rsid w:val="007C3E90"/>
    <w:rsid w:val="007C40B5"/>
    <w:rsid w:val="007C4152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7F2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80A"/>
    <w:rsid w:val="007D28A9"/>
    <w:rsid w:val="007D2B3B"/>
    <w:rsid w:val="007D2B6F"/>
    <w:rsid w:val="007D2DD3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598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6E7F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811"/>
    <w:rsid w:val="007E28DA"/>
    <w:rsid w:val="007E2A20"/>
    <w:rsid w:val="007E2AF4"/>
    <w:rsid w:val="007E2B8D"/>
    <w:rsid w:val="007E30A9"/>
    <w:rsid w:val="007E318D"/>
    <w:rsid w:val="007E3302"/>
    <w:rsid w:val="007E33D9"/>
    <w:rsid w:val="007E3656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678"/>
    <w:rsid w:val="007E46D7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D7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377"/>
    <w:rsid w:val="007E7611"/>
    <w:rsid w:val="007E7644"/>
    <w:rsid w:val="007E7754"/>
    <w:rsid w:val="007E78F1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7E9"/>
    <w:rsid w:val="007F48A1"/>
    <w:rsid w:val="007F49C6"/>
    <w:rsid w:val="007F4B52"/>
    <w:rsid w:val="007F4B8C"/>
    <w:rsid w:val="007F4E42"/>
    <w:rsid w:val="007F510C"/>
    <w:rsid w:val="007F510D"/>
    <w:rsid w:val="007F51E8"/>
    <w:rsid w:val="007F5226"/>
    <w:rsid w:val="007F550E"/>
    <w:rsid w:val="007F551A"/>
    <w:rsid w:val="007F55BE"/>
    <w:rsid w:val="007F562C"/>
    <w:rsid w:val="007F5638"/>
    <w:rsid w:val="007F577B"/>
    <w:rsid w:val="007F5CBA"/>
    <w:rsid w:val="007F5E69"/>
    <w:rsid w:val="007F601A"/>
    <w:rsid w:val="007F60AD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B3C"/>
    <w:rsid w:val="007F7BEE"/>
    <w:rsid w:val="007F7BFB"/>
    <w:rsid w:val="007F7F63"/>
    <w:rsid w:val="0080013A"/>
    <w:rsid w:val="008004B8"/>
    <w:rsid w:val="0080052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1BC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2E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0F68"/>
    <w:rsid w:val="008111C4"/>
    <w:rsid w:val="008111D5"/>
    <w:rsid w:val="008112FB"/>
    <w:rsid w:val="00811480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9E4"/>
    <w:rsid w:val="00812A68"/>
    <w:rsid w:val="00812C0F"/>
    <w:rsid w:val="00812CB9"/>
    <w:rsid w:val="00812D3D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580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02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BC0"/>
    <w:rsid w:val="00822C2B"/>
    <w:rsid w:val="00822C4A"/>
    <w:rsid w:val="00822C9D"/>
    <w:rsid w:val="00822EF3"/>
    <w:rsid w:val="0082304A"/>
    <w:rsid w:val="00823055"/>
    <w:rsid w:val="008231D5"/>
    <w:rsid w:val="00823401"/>
    <w:rsid w:val="0082340E"/>
    <w:rsid w:val="008235C4"/>
    <w:rsid w:val="00823782"/>
    <w:rsid w:val="00823B31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27"/>
    <w:rsid w:val="0082674A"/>
    <w:rsid w:val="008269E9"/>
    <w:rsid w:val="00826A5D"/>
    <w:rsid w:val="00826A65"/>
    <w:rsid w:val="00826C01"/>
    <w:rsid w:val="00826C0B"/>
    <w:rsid w:val="00826D33"/>
    <w:rsid w:val="00826D3A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56F"/>
    <w:rsid w:val="0083567E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6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D44"/>
    <w:rsid w:val="00840E34"/>
    <w:rsid w:val="00840F96"/>
    <w:rsid w:val="0084111D"/>
    <w:rsid w:val="00841228"/>
    <w:rsid w:val="008412C9"/>
    <w:rsid w:val="008413A3"/>
    <w:rsid w:val="0084140A"/>
    <w:rsid w:val="008415EB"/>
    <w:rsid w:val="008418A8"/>
    <w:rsid w:val="00841BB3"/>
    <w:rsid w:val="00841CB7"/>
    <w:rsid w:val="00841CBA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B11"/>
    <w:rsid w:val="00845BA0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8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5A"/>
    <w:rsid w:val="008478F7"/>
    <w:rsid w:val="00847D1A"/>
    <w:rsid w:val="00847D6C"/>
    <w:rsid w:val="00847E08"/>
    <w:rsid w:val="00850087"/>
    <w:rsid w:val="008501D0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32"/>
    <w:rsid w:val="00852577"/>
    <w:rsid w:val="008525C3"/>
    <w:rsid w:val="00852692"/>
    <w:rsid w:val="008527EA"/>
    <w:rsid w:val="008528E9"/>
    <w:rsid w:val="0085298D"/>
    <w:rsid w:val="00852A38"/>
    <w:rsid w:val="00852A42"/>
    <w:rsid w:val="00852AC1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4F41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99F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9A6"/>
    <w:rsid w:val="00860B94"/>
    <w:rsid w:val="00861122"/>
    <w:rsid w:val="0086123B"/>
    <w:rsid w:val="008612DD"/>
    <w:rsid w:val="00861381"/>
    <w:rsid w:val="00861513"/>
    <w:rsid w:val="00861540"/>
    <w:rsid w:val="00861553"/>
    <w:rsid w:val="008616BA"/>
    <w:rsid w:val="00861700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217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3E"/>
    <w:rsid w:val="00863E9D"/>
    <w:rsid w:val="00863FB8"/>
    <w:rsid w:val="00864130"/>
    <w:rsid w:val="008641D8"/>
    <w:rsid w:val="0086437B"/>
    <w:rsid w:val="008643AD"/>
    <w:rsid w:val="00864529"/>
    <w:rsid w:val="0086455A"/>
    <w:rsid w:val="00864646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3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B79"/>
    <w:rsid w:val="00871D3B"/>
    <w:rsid w:val="00871DEA"/>
    <w:rsid w:val="00871F5C"/>
    <w:rsid w:val="00872256"/>
    <w:rsid w:val="00872329"/>
    <w:rsid w:val="00872360"/>
    <w:rsid w:val="0087247F"/>
    <w:rsid w:val="0087268C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7E1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A63"/>
    <w:rsid w:val="00880B93"/>
    <w:rsid w:val="00880C2B"/>
    <w:rsid w:val="00880C9C"/>
    <w:rsid w:val="00880CE1"/>
    <w:rsid w:val="00880D9B"/>
    <w:rsid w:val="00880F75"/>
    <w:rsid w:val="00881201"/>
    <w:rsid w:val="00881281"/>
    <w:rsid w:val="008816E0"/>
    <w:rsid w:val="00881718"/>
    <w:rsid w:val="008818ED"/>
    <w:rsid w:val="00881A15"/>
    <w:rsid w:val="00881B47"/>
    <w:rsid w:val="00881D36"/>
    <w:rsid w:val="00881D8C"/>
    <w:rsid w:val="00881DB6"/>
    <w:rsid w:val="00881E08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33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3E6C"/>
    <w:rsid w:val="00884074"/>
    <w:rsid w:val="008841B5"/>
    <w:rsid w:val="008842CB"/>
    <w:rsid w:val="0088434C"/>
    <w:rsid w:val="0088490C"/>
    <w:rsid w:val="00884A12"/>
    <w:rsid w:val="00884BCA"/>
    <w:rsid w:val="00884D27"/>
    <w:rsid w:val="00884E6A"/>
    <w:rsid w:val="00884F31"/>
    <w:rsid w:val="00884F41"/>
    <w:rsid w:val="00885005"/>
    <w:rsid w:val="008850B4"/>
    <w:rsid w:val="0088548E"/>
    <w:rsid w:val="00885616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BF9"/>
    <w:rsid w:val="00890D88"/>
    <w:rsid w:val="00890E46"/>
    <w:rsid w:val="008911A4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90A"/>
    <w:rsid w:val="00891A72"/>
    <w:rsid w:val="00891B55"/>
    <w:rsid w:val="00891C23"/>
    <w:rsid w:val="00891C3A"/>
    <w:rsid w:val="00891C92"/>
    <w:rsid w:val="00891EB0"/>
    <w:rsid w:val="00892010"/>
    <w:rsid w:val="008922D8"/>
    <w:rsid w:val="008923A3"/>
    <w:rsid w:val="008924C8"/>
    <w:rsid w:val="0089254C"/>
    <w:rsid w:val="00892684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A0B"/>
    <w:rsid w:val="00894E0D"/>
    <w:rsid w:val="00894E46"/>
    <w:rsid w:val="00894E52"/>
    <w:rsid w:val="0089536D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9BE"/>
    <w:rsid w:val="00896A80"/>
    <w:rsid w:val="00896B56"/>
    <w:rsid w:val="00896B76"/>
    <w:rsid w:val="00896C6E"/>
    <w:rsid w:val="00896E3E"/>
    <w:rsid w:val="00896ECA"/>
    <w:rsid w:val="0089700B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36F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F24"/>
    <w:rsid w:val="008A1F44"/>
    <w:rsid w:val="008A1F6E"/>
    <w:rsid w:val="008A1FEA"/>
    <w:rsid w:val="008A22BB"/>
    <w:rsid w:val="008A23D9"/>
    <w:rsid w:val="008A256A"/>
    <w:rsid w:val="008A25E0"/>
    <w:rsid w:val="008A2952"/>
    <w:rsid w:val="008A2BA4"/>
    <w:rsid w:val="008A2D1A"/>
    <w:rsid w:val="008A2E8A"/>
    <w:rsid w:val="008A2FC9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3"/>
    <w:rsid w:val="008A4334"/>
    <w:rsid w:val="008A44CE"/>
    <w:rsid w:val="008A4558"/>
    <w:rsid w:val="008A4AA3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54"/>
    <w:rsid w:val="008A6D9B"/>
    <w:rsid w:val="008A6DC8"/>
    <w:rsid w:val="008A6E03"/>
    <w:rsid w:val="008A6E76"/>
    <w:rsid w:val="008A6ED6"/>
    <w:rsid w:val="008A6FDE"/>
    <w:rsid w:val="008A7086"/>
    <w:rsid w:val="008A725E"/>
    <w:rsid w:val="008A73E8"/>
    <w:rsid w:val="008A73FD"/>
    <w:rsid w:val="008A742F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0CB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590"/>
    <w:rsid w:val="008B76F4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DA5"/>
    <w:rsid w:val="008C3E14"/>
    <w:rsid w:val="008C3E9F"/>
    <w:rsid w:val="008C41CE"/>
    <w:rsid w:val="008C4367"/>
    <w:rsid w:val="008C436C"/>
    <w:rsid w:val="008C4543"/>
    <w:rsid w:val="008C4546"/>
    <w:rsid w:val="008C4582"/>
    <w:rsid w:val="008C46FC"/>
    <w:rsid w:val="008C486B"/>
    <w:rsid w:val="008C4C64"/>
    <w:rsid w:val="008C4D21"/>
    <w:rsid w:val="008C4E6C"/>
    <w:rsid w:val="008C4F0B"/>
    <w:rsid w:val="008C4F68"/>
    <w:rsid w:val="008C5016"/>
    <w:rsid w:val="008C50D2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B0"/>
    <w:rsid w:val="008C6EC5"/>
    <w:rsid w:val="008C6FEF"/>
    <w:rsid w:val="008C700D"/>
    <w:rsid w:val="008C701F"/>
    <w:rsid w:val="008C7083"/>
    <w:rsid w:val="008C7113"/>
    <w:rsid w:val="008C714B"/>
    <w:rsid w:val="008C7450"/>
    <w:rsid w:val="008C7538"/>
    <w:rsid w:val="008C76C8"/>
    <w:rsid w:val="008C7846"/>
    <w:rsid w:val="008C7C91"/>
    <w:rsid w:val="008D02C0"/>
    <w:rsid w:val="008D032A"/>
    <w:rsid w:val="008D065E"/>
    <w:rsid w:val="008D0ADB"/>
    <w:rsid w:val="008D0FDF"/>
    <w:rsid w:val="008D10E4"/>
    <w:rsid w:val="008D127A"/>
    <w:rsid w:val="008D1613"/>
    <w:rsid w:val="008D1694"/>
    <w:rsid w:val="008D179F"/>
    <w:rsid w:val="008D190A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033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DDC"/>
    <w:rsid w:val="008D3FBA"/>
    <w:rsid w:val="008D402F"/>
    <w:rsid w:val="008D41BA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D4A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07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5E"/>
    <w:rsid w:val="008E44AD"/>
    <w:rsid w:val="008E4534"/>
    <w:rsid w:val="008E4547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98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719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9B4"/>
    <w:rsid w:val="008F0BC6"/>
    <w:rsid w:val="008F0C36"/>
    <w:rsid w:val="008F0CBC"/>
    <w:rsid w:val="008F109F"/>
    <w:rsid w:val="008F1115"/>
    <w:rsid w:val="008F135D"/>
    <w:rsid w:val="008F14A7"/>
    <w:rsid w:val="008F152A"/>
    <w:rsid w:val="008F1629"/>
    <w:rsid w:val="008F19F0"/>
    <w:rsid w:val="008F1A85"/>
    <w:rsid w:val="008F1EF2"/>
    <w:rsid w:val="008F1F7B"/>
    <w:rsid w:val="008F2883"/>
    <w:rsid w:val="008F2B62"/>
    <w:rsid w:val="008F2E84"/>
    <w:rsid w:val="008F3335"/>
    <w:rsid w:val="008F350B"/>
    <w:rsid w:val="008F3A6F"/>
    <w:rsid w:val="008F3B39"/>
    <w:rsid w:val="008F3E14"/>
    <w:rsid w:val="008F40AB"/>
    <w:rsid w:val="008F416D"/>
    <w:rsid w:val="008F4318"/>
    <w:rsid w:val="008F4357"/>
    <w:rsid w:val="008F45A5"/>
    <w:rsid w:val="008F47F6"/>
    <w:rsid w:val="008F4801"/>
    <w:rsid w:val="008F4904"/>
    <w:rsid w:val="008F4A62"/>
    <w:rsid w:val="008F4B63"/>
    <w:rsid w:val="008F4C3E"/>
    <w:rsid w:val="008F4E0D"/>
    <w:rsid w:val="008F4F6A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6C21"/>
    <w:rsid w:val="008F731A"/>
    <w:rsid w:val="008F749E"/>
    <w:rsid w:val="008F766E"/>
    <w:rsid w:val="008F76B1"/>
    <w:rsid w:val="008F7812"/>
    <w:rsid w:val="008F7BAE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3C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4B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DE1"/>
    <w:rsid w:val="00907F12"/>
    <w:rsid w:val="00907FCB"/>
    <w:rsid w:val="00910183"/>
    <w:rsid w:val="00910283"/>
    <w:rsid w:val="00910288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3F1"/>
    <w:rsid w:val="00912504"/>
    <w:rsid w:val="009129DF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446"/>
    <w:rsid w:val="009146DA"/>
    <w:rsid w:val="009149EA"/>
    <w:rsid w:val="00914AD7"/>
    <w:rsid w:val="00914B36"/>
    <w:rsid w:val="00914C0D"/>
    <w:rsid w:val="00914D22"/>
    <w:rsid w:val="00914F16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05"/>
    <w:rsid w:val="0091676E"/>
    <w:rsid w:val="00916779"/>
    <w:rsid w:val="009169C6"/>
    <w:rsid w:val="00916DEC"/>
    <w:rsid w:val="00916E55"/>
    <w:rsid w:val="00916E74"/>
    <w:rsid w:val="00916ED1"/>
    <w:rsid w:val="00916FC8"/>
    <w:rsid w:val="009171BA"/>
    <w:rsid w:val="0091741D"/>
    <w:rsid w:val="009174E9"/>
    <w:rsid w:val="00917715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54"/>
    <w:rsid w:val="009215D5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2B8E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DA7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3B3"/>
    <w:rsid w:val="00930463"/>
    <w:rsid w:val="00930581"/>
    <w:rsid w:val="009305F8"/>
    <w:rsid w:val="00930837"/>
    <w:rsid w:val="00930A50"/>
    <w:rsid w:val="00930E35"/>
    <w:rsid w:val="00930F50"/>
    <w:rsid w:val="00931183"/>
    <w:rsid w:val="0093122E"/>
    <w:rsid w:val="00931249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94C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30F4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975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5A5"/>
    <w:rsid w:val="0093770D"/>
    <w:rsid w:val="0093779F"/>
    <w:rsid w:val="009377BE"/>
    <w:rsid w:val="00937A5E"/>
    <w:rsid w:val="00937B3F"/>
    <w:rsid w:val="00937B7E"/>
    <w:rsid w:val="00937B9E"/>
    <w:rsid w:val="00937E2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0BBE"/>
    <w:rsid w:val="00940F53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6A"/>
    <w:rsid w:val="00942776"/>
    <w:rsid w:val="009429BF"/>
    <w:rsid w:val="00942A3B"/>
    <w:rsid w:val="00942B3D"/>
    <w:rsid w:val="00942C6E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24E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5D13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4C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982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60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091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3B3"/>
    <w:rsid w:val="009555A2"/>
    <w:rsid w:val="009555F9"/>
    <w:rsid w:val="00955757"/>
    <w:rsid w:val="0095580B"/>
    <w:rsid w:val="0095581C"/>
    <w:rsid w:val="009558BE"/>
    <w:rsid w:val="00955902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02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07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89E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1EF2"/>
    <w:rsid w:val="009622B3"/>
    <w:rsid w:val="009623EB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3C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D8D"/>
    <w:rsid w:val="00965E0F"/>
    <w:rsid w:val="00966020"/>
    <w:rsid w:val="009661B0"/>
    <w:rsid w:val="0096624F"/>
    <w:rsid w:val="009663B5"/>
    <w:rsid w:val="009663BB"/>
    <w:rsid w:val="00966574"/>
    <w:rsid w:val="00966660"/>
    <w:rsid w:val="0096697A"/>
    <w:rsid w:val="009669CC"/>
    <w:rsid w:val="00966A62"/>
    <w:rsid w:val="00966BE8"/>
    <w:rsid w:val="00966EB8"/>
    <w:rsid w:val="00966FF5"/>
    <w:rsid w:val="00967202"/>
    <w:rsid w:val="0096720C"/>
    <w:rsid w:val="00967330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08"/>
    <w:rsid w:val="0097269E"/>
    <w:rsid w:val="00972727"/>
    <w:rsid w:val="00972AC7"/>
    <w:rsid w:val="00972AE1"/>
    <w:rsid w:val="00972C50"/>
    <w:rsid w:val="00972C8B"/>
    <w:rsid w:val="00973027"/>
    <w:rsid w:val="009730A9"/>
    <w:rsid w:val="0097313C"/>
    <w:rsid w:val="00973317"/>
    <w:rsid w:val="0097332E"/>
    <w:rsid w:val="00973421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4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D9C"/>
    <w:rsid w:val="00977E18"/>
    <w:rsid w:val="00977E33"/>
    <w:rsid w:val="00977FDC"/>
    <w:rsid w:val="009800C3"/>
    <w:rsid w:val="0098026C"/>
    <w:rsid w:val="009806F5"/>
    <w:rsid w:val="0098087B"/>
    <w:rsid w:val="00980A56"/>
    <w:rsid w:val="00980A77"/>
    <w:rsid w:val="00980AF2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2F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014"/>
    <w:rsid w:val="00984189"/>
    <w:rsid w:val="009841A5"/>
    <w:rsid w:val="009842FF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709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6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4F"/>
    <w:rsid w:val="00991EF9"/>
    <w:rsid w:val="00992351"/>
    <w:rsid w:val="009924E1"/>
    <w:rsid w:val="00992528"/>
    <w:rsid w:val="0099255E"/>
    <w:rsid w:val="00992804"/>
    <w:rsid w:val="00992821"/>
    <w:rsid w:val="00992912"/>
    <w:rsid w:val="0099297F"/>
    <w:rsid w:val="009929B6"/>
    <w:rsid w:val="00992D60"/>
    <w:rsid w:val="00992E8B"/>
    <w:rsid w:val="009934E4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5C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27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8F4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2FB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5EB"/>
    <w:rsid w:val="009A591E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1D2A"/>
    <w:rsid w:val="009B1F2D"/>
    <w:rsid w:val="009B20A1"/>
    <w:rsid w:val="009B2102"/>
    <w:rsid w:val="009B2218"/>
    <w:rsid w:val="009B22EF"/>
    <w:rsid w:val="009B24FD"/>
    <w:rsid w:val="009B25A9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5E1"/>
    <w:rsid w:val="009B38FE"/>
    <w:rsid w:val="009B397C"/>
    <w:rsid w:val="009B3BE5"/>
    <w:rsid w:val="009B3D44"/>
    <w:rsid w:val="009B3DC3"/>
    <w:rsid w:val="009B3FDC"/>
    <w:rsid w:val="009B4048"/>
    <w:rsid w:val="009B4071"/>
    <w:rsid w:val="009B41F2"/>
    <w:rsid w:val="009B42B7"/>
    <w:rsid w:val="009B4485"/>
    <w:rsid w:val="009B4498"/>
    <w:rsid w:val="009B471B"/>
    <w:rsid w:val="009B476A"/>
    <w:rsid w:val="009B4A9D"/>
    <w:rsid w:val="009B4AA5"/>
    <w:rsid w:val="009B4ADB"/>
    <w:rsid w:val="009B4B57"/>
    <w:rsid w:val="009B4C3B"/>
    <w:rsid w:val="009B501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14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48A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031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461"/>
    <w:rsid w:val="009C2986"/>
    <w:rsid w:val="009C2A82"/>
    <w:rsid w:val="009C2AB1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5E8D"/>
    <w:rsid w:val="009C6191"/>
    <w:rsid w:val="009C6304"/>
    <w:rsid w:val="009C647E"/>
    <w:rsid w:val="009C6565"/>
    <w:rsid w:val="009C6568"/>
    <w:rsid w:val="009C65D2"/>
    <w:rsid w:val="009C68F4"/>
    <w:rsid w:val="009C69C1"/>
    <w:rsid w:val="009C6C39"/>
    <w:rsid w:val="009C6CF6"/>
    <w:rsid w:val="009C6D75"/>
    <w:rsid w:val="009C707E"/>
    <w:rsid w:val="009C70E1"/>
    <w:rsid w:val="009C70E5"/>
    <w:rsid w:val="009C7118"/>
    <w:rsid w:val="009C72A0"/>
    <w:rsid w:val="009C78E2"/>
    <w:rsid w:val="009C7991"/>
    <w:rsid w:val="009C7A59"/>
    <w:rsid w:val="009C7ACB"/>
    <w:rsid w:val="009C7B51"/>
    <w:rsid w:val="009C7C39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59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89F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378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30B"/>
    <w:rsid w:val="009E359B"/>
    <w:rsid w:val="009E3E48"/>
    <w:rsid w:val="009E3EB7"/>
    <w:rsid w:val="009E4039"/>
    <w:rsid w:val="009E40F9"/>
    <w:rsid w:val="009E41C0"/>
    <w:rsid w:val="009E41F4"/>
    <w:rsid w:val="009E42D4"/>
    <w:rsid w:val="009E4515"/>
    <w:rsid w:val="009E45F4"/>
    <w:rsid w:val="009E46C9"/>
    <w:rsid w:val="009E48DB"/>
    <w:rsid w:val="009E4C2D"/>
    <w:rsid w:val="009E4D05"/>
    <w:rsid w:val="009E50CA"/>
    <w:rsid w:val="009E50ED"/>
    <w:rsid w:val="009E51EC"/>
    <w:rsid w:val="009E528E"/>
    <w:rsid w:val="009E56A5"/>
    <w:rsid w:val="009E5AF3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6D"/>
    <w:rsid w:val="009F08CF"/>
    <w:rsid w:val="009F092F"/>
    <w:rsid w:val="009F0A5C"/>
    <w:rsid w:val="009F0AB7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C35"/>
    <w:rsid w:val="009F4DCD"/>
    <w:rsid w:val="009F4E31"/>
    <w:rsid w:val="009F4FC1"/>
    <w:rsid w:val="009F507B"/>
    <w:rsid w:val="009F50DD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7B"/>
    <w:rsid w:val="009F5B93"/>
    <w:rsid w:val="009F5BED"/>
    <w:rsid w:val="009F5CEF"/>
    <w:rsid w:val="009F5FBC"/>
    <w:rsid w:val="009F61CB"/>
    <w:rsid w:val="009F641C"/>
    <w:rsid w:val="009F641D"/>
    <w:rsid w:val="009F65C3"/>
    <w:rsid w:val="009F683B"/>
    <w:rsid w:val="009F6913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1FEC"/>
    <w:rsid w:val="00A02015"/>
    <w:rsid w:val="00A020ED"/>
    <w:rsid w:val="00A0228B"/>
    <w:rsid w:val="00A022F0"/>
    <w:rsid w:val="00A023FB"/>
    <w:rsid w:val="00A026B6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6F9"/>
    <w:rsid w:val="00A06A15"/>
    <w:rsid w:val="00A06A3B"/>
    <w:rsid w:val="00A06B8E"/>
    <w:rsid w:val="00A06B8F"/>
    <w:rsid w:val="00A06CEC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18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97E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135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304"/>
    <w:rsid w:val="00A15390"/>
    <w:rsid w:val="00A15567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8F3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1F6"/>
    <w:rsid w:val="00A22220"/>
    <w:rsid w:val="00A222D3"/>
    <w:rsid w:val="00A2240D"/>
    <w:rsid w:val="00A22438"/>
    <w:rsid w:val="00A22539"/>
    <w:rsid w:val="00A2264C"/>
    <w:rsid w:val="00A22709"/>
    <w:rsid w:val="00A22929"/>
    <w:rsid w:val="00A2297C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775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35"/>
    <w:rsid w:val="00A300FD"/>
    <w:rsid w:val="00A301EA"/>
    <w:rsid w:val="00A30384"/>
    <w:rsid w:val="00A303CA"/>
    <w:rsid w:val="00A3065F"/>
    <w:rsid w:val="00A306D7"/>
    <w:rsid w:val="00A307C4"/>
    <w:rsid w:val="00A309B8"/>
    <w:rsid w:val="00A30B1B"/>
    <w:rsid w:val="00A30CA8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0C"/>
    <w:rsid w:val="00A32773"/>
    <w:rsid w:val="00A329BE"/>
    <w:rsid w:val="00A32A16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650"/>
    <w:rsid w:val="00A34A91"/>
    <w:rsid w:val="00A34B34"/>
    <w:rsid w:val="00A34DFD"/>
    <w:rsid w:val="00A34E14"/>
    <w:rsid w:val="00A350B5"/>
    <w:rsid w:val="00A3510A"/>
    <w:rsid w:val="00A351D8"/>
    <w:rsid w:val="00A3527F"/>
    <w:rsid w:val="00A35304"/>
    <w:rsid w:val="00A35469"/>
    <w:rsid w:val="00A3550B"/>
    <w:rsid w:val="00A35791"/>
    <w:rsid w:val="00A357D6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15"/>
    <w:rsid w:val="00A367E4"/>
    <w:rsid w:val="00A36BDF"/>
    <w:rsid w:val="00A36D83"/>
    <w:rsid w:val="00A36DFE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0F14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2E4"/>
    <w:rsid w:val="00A435A9"/>
    <w:rsid w:val="00A43632"/>
    <w:rsid w:val="00A437EC"/>
    <w:rsid w:val="00A4398E"/>
    <w:rsid w:val="00A439EB"/>
    <w:rsid w:val="00A43CCC"/>
    <w:rsid w:val="00A43CCD"/>
    <w:rsid w:val="00A44175"/>
    <w:rsid w:val="00A44178"/>
    <w:rsid w:val="00A443D8"/>
    <w:rsid w:val="00A44599"/>
    <w:rsid w:val="00A445C3"/>
    <w:rsid w:val="00A446D8"/>
    <w:rsid w:val="00A44CA0"/>
    <w:rsid w:val="00A44FD7"/>
    <w:rsid w:val="00A45002"/>
    <w:rsid w:val="00A45011"/>
    <w:rsid w:val="00A4507A"/>
    <w:rsid w:val="00A451EF"/>
    <w:rsid w:val="00A45223"/>
    <w:rsid w:val="00A452A4"/>
    <w:rsid w:val="00A4545A"/>
    <w:rsid w:val="00A45518"/>
    <w:rsid w:val="00A455F6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D8B"/>
    <w:rsid w:val="00A47EF7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B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3C"/>
    <w:rsid w:val="00A53890"/>
    <w:rsid w:val="00A53936"/>
    <w:rsid w:val="00A53A17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82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4C6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5C"/>
    <w:rsid w:val="00A621D9"/>
    <w:rsid w:val="00A623C5"/>
    <w:rsid w:val="00A626B8"/>
    <w:rsid w:val="00A62754"/>
    <w:rsid w:val="00A62881"/>
    <w:rsid w:val="00A62960"/>
    <w:rsid w:val="00A629AA"/>
    <w:rsid w:val="00A629CC"/>
    <w:rsid w:val="00A62A33"/>
    <w:rsid w:val="00A62AC9"/>
    <w:rsid w:val="00A62AF2"/>
    <w:rsid w:val="00A62B5F"/>
    <w:rsid w:val="00A62C3E"/>
    <w:rsid w:val="00A62E96"/>
    <w:rsid w:val="00A62EE9"/>
    <w:rsid w:val="00A62F56"/>
    <w:rsid w:val="00A62F6F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6FC2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2F5"/>
    <w:rsid w:val="00A72418"/>
    <w:rsid w:val="00A724E5"/>
    <w:rsid w:val="00A726B5"/>
    <w:rsid w:val="00A72870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AFC"/>
    <w:rsid w:val="00A73C13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0D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4C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31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BED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13"/>
    <w:rsid w:val="00A870B7"/>
    <w:rsid w:val="00A870EC"/>
    <w:rsid w:val="00A87103"/>
    <w:rsid w:val="00A87438"/>
    <w:rsid w:val="00A87654"/>
    <w:rsid w:val="00A876DF"/>
    <w:rsid w:val="00A8783B"/>
    <w:rsid w:val="00A87845"/>
    <w:rsid w:val="00A878AB"/>
    <w:rsid w:val="00A8797E"/>
    <w:rsid w:val="00A87AC8"/>
    <w:rsid w:val="00A90145"/>
    <w:rsid w:val="00A9045F"/>
    <w:rsid w:val="00A9046F"/>
    <w:rsid w:val="00A90653"/>
    <w:rsid w:val="00A9070E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0F80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83C"/>
    <w:rsid w:val="00A92AA3"/>
    <w:rsid w:val="00A92AA6"/>
    <w:rsid w:val="00A92C04"/>
    <w:rsid w:val="00A92C77"/>
    <w:rsid w:val="00A92D5D"/>
    <w:rsid w:val="00A92E23"/>
    <w:rsid w:val="00A92E31"/>
    <w:rsid w:val="00A92E9F"/>
    <w:rsid w:val="00A92EC3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2E9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628"/>
    <w:rsid w:val="00A9771D"/>
    <w:rsid w:val="00A97B1D"/>
    <w:rsid w:val="00A97BCE"/>
    <w:rsid w:val="00A97CC5"/>
    <w:rsid w:val="00A97D69"/>
    <w:rsid w:val="00A97E0A"/>
    <w:rsid w:val="00A97F31"/>
    <w:rsid w:val="00AA001D"/>
    <w:rsid w:val="00AA0161"/>
    <w:rsid w:val="00AA0590"/>
    <w:rsid w:val="00AA084A"/>
    <w:rsid w:val="00AA09F4"/>
    <w:rsid w:val="00AA0BC7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30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CF"/>
    <w:rsid w:val="00AA41EE"/>
    <w:rsid w:val="00AA4373"/>
    <w:rsid w:val="00AA4406"/>
    <w:rsid w:val="00AA44CB"/>
    <w:rsid w:val="00AA48C4"/>
    <w:rsid w:val="00AA4B7B"/>
    <w:rsid w:val="00AA4BE4"/>
    <w:rsid w:val="00AA4CD2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3F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402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998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87"/>
    <w:rsid w:val="00AB5AFB"/>
    <w:rsid w:val="00AB5B3D"/>
    <w:rsid w:val="00AB5B69"/>
    <w:rsid w:val="00AB5C02"/>
    <w:rsid w:val="00AB5C60"/>
    <w:rsid w:val="00AB5CE5"/>
    <w:rsid w:val="00AB5DB8"/>
    <w:rsid w:val="00AB5E26"/>
    <w:rsid w:val="00AB5E47"/>
    <w:rsid w:val="00AB61D6"/>
    <w:rsid w:val="00AB62DC"/>
    <w:rsid w:val="00AB62ED"/>
    <w:rsid w:val="00AB6391"/>
    <w:rsid w:val="00AB63A7"/>
    <w:rsid w:val="00AB63E9"/>
    <w:rsid w:val="00AB646F"/>
    <w:rsid w:val="00AB64EA"/>
    <w:rsid w:val="00AB6769"/>
    <w:rsid w:val="00AB68A5"/>
    <w:rsid w:val="00AB69D6"/>
    <w:rsid w:val="00AB6CAE"/>
    <w:rsid w:val="00AB6DF0"/>
    <w:rsid w:val="00AB7043"/>
    <w:rsid w:val="00AB713D"/>
    <w:rsid w:val="00AB72FB"/>
    <w:rsid w:val="00AB7444"/>
    <w:rsid w:val="00AB777B"/>
    <w:rsid w:val="00AB77C7"/>
    <w:rsid w:val="00AB793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5C2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1F4"/>
    <w:rsid w:val="00AC32DC"/>
    <w:rsid w:val="00AC32EF"/>
    <w:rsid w:val="00AC335A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5EA"/>
    <w:rsid w:val="00AC477C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70B"/>
    <w:rsid w:val="00AC57BD"/>
    <w:rsid w:val="00AC58EA"/>
    <w:rsid w:val="00AC5A7F"/>
    <w:rsid w:val="00AC5E46"/>
    <w:rsid w:val="00AC5FC4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CC7"/>
    <w:rsid w:val="00AD1D41"/>
    <w:rsid w:val="00AD2155"/>
    <w:rsid w:val="00AD21FF"/>
    <w:rsid w:val="00AD2360"/>
    <w:rsid w:val="00AD256F"/>
    <w:rsid w:val="00AD25B0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BF0"/>
    <w:rsid w:val="00AD3D9A"/>
    <w:rsid w:val="00AD401A"/>
    <w:rsid w:val="00AD4030"/>
    <w:rsid w:val="00AD421E"/>
    <w:rsid w:val="00AD441C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CFD"/>
    <w:rsid w:val="00AE1D1A"/>
    <w:rsid w:val="00AE20C0"/>
    <w:rsid w:val="00AE211F"/>
    <w:rsid w:val="00AE2128"/>
    <w:rsid w:val="00AE213A"/>
    <w:rsid w:val="00AE21BD"/>
    <w:rsid w:val="00AE2227"/>
    <w:rsid w:val="00AE22D1"/>
    <w:rsid w:val="00AE23C0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7BC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072"/>
    <w:rsid w:val="00B0034E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3E0"/>
    <w:rsid w:val="00B015DE"/>
    <w:rsid w:val="00B01791"/>
    <w:rsid w:val="00B01944"/>
    <w:rsid w:val="00B02110"/>
    <w:rsid w:val="00B0212C"/>
    <w:rsid w:val="00B0218F"/>
    <w:rsid w:val="00B02265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2FD2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63F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224"/>
    <w:rsid w:val="00B1232A"/>
    <w:rsid w:val="00B12338"/>
    <w:rsid w:val="00B12562"/>
    <w:rsid w:val="00B12589"/>
    <w:rsid w:val="00B1260D"/>
    <w:rsid w:val="00B126C5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40"/>
    <w:rsid w:val="00B1345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0F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C58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04A"/>
    <w:rsid w:val="00B261CE"/>
    <w:rsid w:val="00B26473"/>
    <w:rsid w:val="00B268E4"/>
    <w:rsid w:val="00B269E6"/>
    <w:rsid w:val="00B26E7D"/>
    <w:rsid w:val="00B26E88"/>
    <w:rsid w:val="00B27024"/>
    <w:rsid w:val="00B273EE"/>
    <w:rsid w:val="00B274A8"/>
    <w:rsid w:val="00B275E6"/>
    <w:rsid w:val="00B27CAF"/>
    <w:rsid w:val="00B27CB9"/>
    <w:rsid w:val="00B27D2C"/>
    <w:rsid w:val="00B27DC4"/>
    <w:rsid w:val="00B27E86"/>
    <w:rsid w:val="00B3009A"/>
    <w:rsid w:val="00B30124"/>
    <w:rsid w:val="00B30388"/>
    <w:rsid w:val="00B30447"/>
    <w:rsid w:val="00B3067D"/>
    <w:rsid w:val="00B30AB3"/>
    <w:rsid w:val="00B30AC4"/>
    <w:rsid w:val="00B30B59"/>
    <w:rsid w:val="00B30BCA"/>
    <w:rsid w:val="00B30E0E"/>
    <w:rsid w:val="00B30E20"/>
    <w:rsid w:val="00B30E98"/>
    <w:rsid w:val="00B30E9A"/>
    <w:rsid w:val="00B3100C"/>
    <w:rsid w:val="00B311C9"/>
    <w:rsid w:val="00B31255"/>
    <w:rsid w:val="00B3168C"/>
    <w:rsid w:val="00B31877"/>
    <w:rsid w:val="00B319F2"/>
    <w:rsid w:val="00B31A53"/>
    <w:rsid w:val="00B31E66"/>
    <w:rsid w:val="00B31E68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8F6"/>
    <w:rsid w:val="00B34AC9"/>
    <w:rsid w:val="00B34B11"/>
    <w:rsid w:val="00B34B24"/>
    <w:rsid w:val="00B34C99"/>
    <w:rsid w:val="00B34F5A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3E8"/>
    <w:rsid w:val="00B3652F"/>
    <w:rsid w:val="00B365B9"/>
    <w:rsid w:val="00B36666"/>
    <w:rsid w:val="00B36683"/>
    <w:rsid w:val="00B367C7"/>
    <w:rsid w:val="00B36C20"/>
    <w:rsid w:val="00B36DBC"/>
    <w:rsid w:val="00B37094"/>
    <w:rsid w:val="00B3727A"/>
    <w:rsid w:val="00B37364"/>
    <w:rsid w:val="00B3759A"/>
    <w:rsid w:val="00B37687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CB8"/>
    <w:rsid w:val="00B41D1D"/>
    <w:rsid w:val="00B42048"/>
    <w:rsid w:val="00B42269"/>
    <w:rsid w:val="00B42393"/>
    <w:rsid w:val="00B4271D"/>
    <w:rsid w:val="00B42773"/>
    <w:rsid w:val="00B4284E"/>
    <w:rsid w:val="00B428BA"/>
    <w:rsid w:val="00B429FF"/>
    <w:rsid w:val="00B42A19"/>
    <w:rsid w:val="00B42F49"/>
    <w:rsid w:val="00B42F77"/>
    <w:rsid w:val="00B42FE1"/>
    <w:rsid w:val="00B432D3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CE8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4A7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345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9D8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3AB"/>
    <w:rsid w:val="00B62431"/>
    <w:rsid w:val="00B62519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35"/>
    <w:rsid w:val="00B65554"/>
    <w:rsid w:val="00B657E1"/>
    <w:rsid w:val="00B65A77"/>
    <w:rsid w:val="00B65A8E"/>
    <w:rsid w:val="00B65D0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189F"/>
    <w:rsid w:val="00B72076"/>
    <w:rsid w:val="00B722A1"/>
    <w:rsid w:val="00B722B8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18D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3DF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1A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1F53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577"/>
    <w:rsid w:val="00B856E3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1"/>
    <w:rsid w:val="00B90DDC"/>
    <w:rsid w:val="00B90E06"/>
    <w:rsid w:val="00B9128D"/>
    <w:rsid w:val="00B918BF"/>
    <w:rsid w:val="00B919CB"/>
    <w:rsid w:val="00B91B4F"/>
    <w:rsid w:val="00B91C90"/>
    <w:rsid w:val="00B91CFD"/>
    <w:rsid w:val="00B91EBE"/>
    <w:rsid w:val="00B9206C"/>
    <w:rsid w:val="00B921C1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16"/>
    <w:rsid w:val="00B9477D"/>
    <w:rsid w:val="00B948E7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5CC8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966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29D"/>
    <w:rsid w:val="00B973A6"/>
    <w:rsid w:val="00B9754C"/>
    <w:rsid w:val="00B9785B"/>
    <w:rsid w:val="00B9799C"/>
    <w:rsid w:val="00B97AE6"/>
    <w:rsid w:val="00B97B70"/>
    <w:rsid w:val="00B97B7B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9E0"/>
    <w:rsid w:val="00BA09EC"/>
    <w:rsid w:val="00BA0C42"/>
    <w:rsid w:val="00BA0C55"/>
    <w:rsid w:val="00BA162F"/>
    <w:rsid w:val="00BA17F2"/>
    <w:rsid w:val="00BA1878"/>
    <w:rsid w:val="00BA19B0"/>
    <w:rsid w:val="00BA1ACC"/>
    <w:rsid w:val="00BA1CA2"/>
    <w:rsid w:val="00BA2107"/>
    <w:rsid w:val="00BA2298"/>
    <w:rsid w:val="00BA22E2"/>
    <w:rsid w:val="00BA2458"/>
    <w:rsid w:val="00BA24C9"/>
    <w:rsid w:val="00BA250E"/>
    <w:rsid w:val="00BA2538"/>
    <w:rsid w:val="00BA2742"/>
    <w:rsid w:val="00BA2930"/>
    <w:rsid w:val="00BA2AC1"/>
    <w:rsid w:val="00BA2FA4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33"/>
    <w:rsid w:val="00BA4348"/>
    <w:rsid w:val="00BA44DA"/>
    <w:rsid w:val="00BA46EC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A37"/>
    <w:rsid w:val="00BA5F48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6C88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26"/>
    <w:rsid w:val="00BB22C8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7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5CD"/>
    <w:rsid w:val="00BC0B42"/>
    <w:rsid w:val="00BC0BCF"/>
    <w:rsid w:val="00BC0D0D"/>
    <w:rsid w:val="00BC0E08"/>
    <w:rsid w:val="00BC0E46"/>
    <w:rsid w:val="00BC0EBF"/>
    <w:rsid w:val="00BC0EDB"/>
    <w:rsid w:val="00BC1127"/>
    <w:rsid w:val="00BC1180"/>
    <w:rsid w:val="00BC1345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98"/>
    <w:rsid w:val="00BC57EA"/>
    <w:rsid w:val="00BC5927"/>
    <w:rsid w:val="00BC5977"/>
    <w:rsid w:val="00BC5D85"/>
    <w:rsid w:val="00BC5DF3"/>
    <w:rsid w:val="00BC612A"/>
    <w:rsid w:val="00BC6410"/>
    <w:rsid w:val="00BC6571"/>
    <w:rsid w:val="00BC66E4"/>
    <w:rsid w:val="00BC67B3"/>
    <w:rsid w:val="00BC68DA"/>
    <w:rsid w:val="00BC68EA"/>
    <w:rsid w:val="00BC6938"/>
    <w:rsid w:val="00BC6A7E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1E8"/>
    <w:rsid w:val="00BD2441"/>
    <w:rsid w:val="00BD260B"/>
    <w:rsid w:val="00BD2668"/>
    <w:rsid w:val="00BD268A"/>
    <w:rsid w:val="00BD2986"/>
    <w:rsid w:val="00BD2B5F"/>
    <w:rsid w:val="00BD2D0E"/>
    <w:rsid w:val="00BD2DC1"/>
    <w:rsid w:val="00BD2E4C"/>
    <w:rsid w:val="00BD3082"/>
    <w:rsid w:val="00BD31AD"/>
    <w:rsid w:val="00BD31DA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AD8"/>
    <w:rsid w:val="00BD4B20"/>
    <w:rsid w:val="00BD4C2E"/>
    <w:rsid w:val="00BD4D75"/>
    <w:rsid w:val="00BD4DB7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26F"/>
    <w:rsid w:val="00BD633B"/>
    <w:rsid w:val="00BD658A"/>
    <w:rsid w:val="00BD65C0"/>
    <w:rsid w:val="00BD6681"/>
    <w:rsid w:val="00BD674B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0AA9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42C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4E1"/>
    <w:rsid w:val="00BE658F"/>
    <w:rsid w:val="00BE65AA"/>
    <w:rsid w:val="00BE699D"/>
    <w:rsid w:val="00BE6B86"/>
    <w:rsid w:val="00BE6BB7"/>
    <w:rsid w:val="00BE6D6E"/>
    <w:rsid w:val="00BE6DAF"/>
    <w:rsid w:val="00BE6DC7"/>
    <w:rsid w:val="00BE7050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A0"/>
    <w:rsid w:val="00BF23D4"/>
    <w:rsid w:val="00BF2614"/>
    <w:rsid w:val="00BF262C"/>
    <w:rsid w:val="00BF2824"/>
    <w:rsid w:val="00BF2862"/>
    <w:rsid w:val="00BF29BE"/>
    <w:rsid w:val="00BF2A33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A43"/>
    <w:rsid w:val="00BF3CAC"/>
    <w:rsid w:val="00BF3CCA"/>
    <w:rsid w:val="00BF4080"/>
    <w:rsid w:val="00BF40C3"/>
    <w:rsid w:val="00BF4151"/>
    <w:rsid w:val="00BF4238"/>
    <w:rsid w:val="00BF459A"/>
    <w:rsid w:val="00BF46DE"/>
    <w:rsid w:val="00BF47B1"/>
    <w:rsid w:val="00BF4877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CBB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226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63"/>
    <w:rsid w:val="00C029A1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5F3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8E8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9C"/>
    <w:rsid w:val="00C11B83"/>
    <w:rsid w:val="00C11D2A"/>
    <w:rsid w:val="00C11D60"/>
    <w:rsid w:val="00C11FBC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293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BB9"/>
    <w:rsid w:val="00C14C94"/>
    <w:rsid w:val="00C14CF6"/>
    <w:rsid w:val="00C14FAA"/>
    <w:rsid w:val="00C15076"/>
    <w:rsid w:val="00C15492"/>
    <w:rsid w:val="00C154B7"/>
    <w:rsid w:val="00C15572"/>
    <w:rsid w:val="00C156B2"/>
    <w:rsid w:val="00C1586C"/>
    <w:rsid w:val="00C159DA"/>
    <w:rsid w:val="00C15A0F"/>
    <w:rsid w:val="00C15CB4"/>
    <w:rsid w:val="00C15EBB"/>
    <w:rsid w:val="00C15F93"/>
    <w:rsid w:val="00C15FDD"/>
    <w:rsid w:val="00C1606F"/>
    <w:rsid w:val="00C160FD"/>
    <w:rsid w:val="00C161EB"/>
    <w:rsid w:val="00C163E1"/>
    <w:rsid w:val="00C16428"/>
    <w:rsid w:val="00C166A4"/>
    <w:rsid w:val="00C16795"/>
    <w:rsid w:val="00C16886"/>
    <w:rsid w:val="00C16D7C"/>
    <w:rsid w:val="00C16E53"/>
    <w:rsid w:val="00C16E54"/>
    <w:rsid w:val="00C16E9E"/>
    <w:rsid w:val="00C170C2"/>
    <w:rsid w:val="00C170F3"/>
    <w:rsid w:val="00C171FC"/>
    <w:rsid w:val="00C17289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50B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63"/>
    <w:rsid w:val="00C211D5"/>
    <w:rsid w:val="00C212DA"/>
    <w:rsid w:val="00C215B0"/>
    <w:rsid w:val="00C216B2"/>
    <w:rsid w:val="00C216B3"/>
    <w:rsid w:val="00C2173C"/>
    <w:rsid w:val="00C21818"/>
    <w:rsid w:val="00C2192F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1DA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6"/>
    <w:rsid w:val="00C24AD9"/>
    <w:rsid w:val="00C24BB1"/>
    <w:rsid w:val="00C24DF7"/>
    <w:rsid w:val="00C24F45"/>
    <w:rsid w:val="00C252C9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0E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0"/>
    <w:rsid w:val="00C315E1"/>
    <w:rsid w:val="00C31630"/>
    <w:rsid w:val="00C31726"/>
    <w:rsid w:val="00C31937"/>
    <w:rsid w:val="00C31C00"/>
    <w:rsid w:val="00C31C95"/>
    <w:rsid w:val="00C31D11"/>
    <w:rsid w:val="00C31D71"/>
    <w:rsid w:val="00C320A4"/>
    <w:rsid w:val="00C32274"/>
    <w:rsid w:val="00C322BE"/>
    <w:rsid w:val="00C32434"/>
    <w:rsid w:val="00C325E6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ACC"/>
    <w:rsid w:val="00C35BA9"/>
    <w:rsid w:val="00C365A6"/>
    <w:rsid w:val="00C36854"/>
    <w:rsid w:val="00C36B81"/>
    <w:rsid w:val="00C36F07"/>
    <w:rsid w:val="00C371E3"/>
    <w:rsid w:val="00C374BF"/>
    <w:rsid w:val="00C37516"/>
    <w:rsid w:val="00C37587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7AF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B7E"/>
    <w:rsid w:val="00C41CB4"/>
    <w:rsid w:val="00C41CBC"/>
    <w:rsid w:val="00C41CDC"/>
    <w:rsid w:val="00C41F80"/>
    <w:rsid w:val="00C42063"/>
    <w:rsid w:val="00C42091"/>
    <w:rsid w:val="00C4211B"/>
    <w:rsid w:val="00C42333"/>
    <w:rsid w:val="00C42788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5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5EB3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CB0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AF4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2FC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453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9D0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B3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BB7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0AD"/>
    <w:rsid w:val="00C651FE"/>
    <w:rsid w:val="00C652A2"/>
    <w:rsid w:val="00C653B0"/>
    <w:rsid w:val="00C65412"/>
    <w:rsid w:val="00C655B1"/>
    <w:rsid w:val="00C656EA"/>
    <w:rsid w:val="00C658BE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AC"/>
    <w:rsid w:val="00C6700B"/>
    <w:rsid w:val="00C67169"/>
    <w:rsid w:val="00C671BE"/>
    <w:rsid w:val="00C67442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1DE6"/>
    <w:rsid w:val="00C72080"/>
    <w:rsid w:val="00C7217D"/>
    <w:rsid w:val="00C722A3"/>
    <w:rsid w:val="00C72399"/>
    <w:rsid w:val="00C7245A"/>
    <w:rsid w:val="00C724B7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85D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94"/>
    <w:rsid w:val="00C766A0"/>
    <w:rsid w:val="00C76771"/>
    <w:rsid w:val="00C769FA"/>
    <w:rsid w:val="00C76AFD"/>
    <w:rsid w:val="00C76B36"/>
    <w:rsid w:val="00C76B92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8A9"/>
    <w:rsid w:val="00C809B9"/>
    <w:rsid w:val="00C80A2D"/>
    <w:rsid w:val="00C80AEE"/>
    <w:rsid w:val="00C80BBD"/>
    <w:rsid w:val="00C80C7A"/>
    <w:rsid w:val="00C80CF6"/>
    <w:rsid w:val="00C80DD2"/>
    <w:rsid w:val="00C80EB0"/>
    <w:rsid w:val="00C80FD0"/>
    <w:rsid w:val="00C8109C"/>
    <w:rsid w:val="00C81139"/>
    <w:rsid w:val="00C816AE"/>
    <w:rsid w:val="00C818D6"/>
    <w:rsid w:val="00C81B4A"/>
    <w:rsid w:val="00C81C71"/>
    <w:rsid w:val="00C82138"/>
    <w:rsid w:val="00C82379"/>
    <w:rsid w:val="00C82488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91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B89"/>
    <w:rsid w:val="00C90CFE"/>
    <w:rsid w:val="00C90F01"/>
    <w:rsid w:val="00C90F1E"/>
    <w:rsid w:val="00C91081"/>
    <w:rsid w:val="00C91270"/>
    <w:rsid w:val="00C9128D"/>
    <w:rsid w:val="00C9135C"/>
    <w:rsid w:val="00C913BA"/>
    <w:rsid w:val="00C91412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01"/>
    <w:rsid w:val="00C9313D"/>
    <w:rsid w:val="00C9331B"/>
    <w:rsid w:val="00C93408"/>
    <w:rsid w:val="00C936D7"/>
    <w:rsid w:val="00C937A6"/>
    <w:rsid w:val="00C937BA"/>
    <w:rsid w:val="00C937D3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176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F6D"/>
    <w:rsid w:val="00C95032"/>
    <w:rsid w:val="00C950A1"/>
    <w:rsid w:val="00C9521C"/>
    <w:rsid w:val="00C952B7"/>
    <w:rsid w:val="00C9546D"/>
    <w:rsid w:val="00C957C5"/>
    <w:rsid w:val="00C95A51"/>
    <w:rsid w:val="00C95A65"/>
    <w:rsid w:val="00C95B1E"/>
    <w:rsid w:val="00C95B4C"/>
    <w:rsid w:val="00C95BA6"/>
    <w:rsid w:val="00C95BB6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5F7"/>
    <w:rsid w:val="00CA2847"/>
    <w:rsid w:val="00CA294F"/>
    <w:rsid w:val="00CA2B5C"/>
    <w:rsid w:val="00CA2BE5"/>
    <w:rsid w:val="00CA2BF2"/>
    <w:rsid w:val="00CA2EB5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3EE7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331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33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BA7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870"/>
    <w:rsid w:val="00CB5AB3"/>
    <w:rsid w:val="00CB5D09"/>
    <w:rsid w:val="00CB5EC6"/>
    <w:rsid w:val="00CB6001"/>
    <w:rsid w:val="00CB607C"/>
    <w:rsid w:val="00CB6413"/>
    <w:rsid w:val="00CB65D4"/>
    <w:rsid w:val="00CB65E4"/>
    <w:rsid w:val="00CB671E"/>
    <w:rsid w:val="00CB6A74"/>
    <w:rsid w:val="00CB6CC9"/>
    <w:rsid w:val="00CB6CD3"/>
    <w:rsid w:val="00CB6CD8"/>
    <w:rsid w:val="00CB6EE9"/>
    <w:rsid w:val="00CB6F81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92A"/>
    <w:rsid w:val="00CC3B22"/>
    <w:rsid w:val="00CC3EE3"/>
    <w:rsid w:val="00CC420D"/>
    <w:rsid w:val="00CC47AD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6065"/>
    <w:rsid w:val="00CC6158"/>
    <w:rsid w:val="00CC6168"/>
    <w:rsid w:val="00CC6195"/>
    <w:rsid w:val="00CC63DC"/>
    <w:rsid w:val="00CC650D"/>
    <w:rsid w:val="00CC66C1"/>
    <w:rsid w:val="00CC66D8"/>
    <w:rsid w:val="00CC6702"/>
    <w:rsid w:val="00CC670B"/>
    <w:rsid w:val="00CC6CC2"/>
    <w:rsid w:val="00CC6E38"/>
    <w:rsid w:val="00CC6EFB"/>
    <w:rsid w:val="00CC7194"/>
    <w:rsid w:val="00CC71A4"/>
    <w:rsid w:val="00CC73FB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2B8"/>
    <w:rsid w:val="00CD239F"/>
    <w:rsid w:val="00CD2456"/>
    <w:rsid w:val="00CD247A"/>
    <w:rsid w:val="00CD24D2"/>
    <w:rsid w:val="00CD24E6"/>
    <w:rsid w:val="00CD2514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A40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5FE4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DFB"/>
    <w:rsid w:val="00CD7ED6"/>
    <w:rsid w:val="00CD7F65"/>
    <w:rsid w:val="00CD7F72"/>
    <w:rsid w:val="00CE0060"/>
    <w:rsid w:val="00CE008E"/>
    <w:rsid w:val="00CE0593"/>
    <w:rsid w:val="00CE07A0"/>
    <w:rsid w:val="00CE0921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CAC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B53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38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CEB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8D7"/>
    <w:rsid w:val="00CE7933"/>
    <w:rsid w:val="00CE7A6F"/>
    <w:rsid w:val="00CE7D44"/>
    <w:rsid w:val="00CE7D49"/>
    <w:rsid w:val="00CE7E86"/>
    <w:rsid w:val="00CE7FEC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14"/>
    <w:rsid w:val="00CF12BE"/>
    <w:rsid w:val="00CF1684"/>
    <w:rsid w:val="00CF1866"/>
    <w:rsid w:val="00CF1990"/>
    <w:rsid w:val="00CF1B81"/>
    <w:rsid w:val="00CF1B92"/>
    <w:rsid w:val="00CF1C3B"/>
    <w:rsid w:val="00CF1CB0"/>
    <w:rsid w:val="00CF1E02"/>
    <w:rsid w:val="00CF1EFF"/>
    <w:rsid w:val="00CF2092"/>
    <w:rsid w:val="00CF2863"/>
    <w:rsid w:val="00CF28EE"/>
    <w:rsid w:val="00CF2CAB"/>
    <w:rsid w:val="00CF2D32"/>
    <w:rsid w:val="00CF2EF8"/>
    <w:rsid w:val="00CF2FA8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07D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112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EB1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7CB"/>
    <w:rsid w:val="00D01909"/>
    <w:rsid w:val="00D0193B"/>
    <w:rsid w:val="00D019ED"/>
    <w:rsid w:val="00D01F72"/>
    <w:rsid w:val="00D02075"/>
    <w:rsid w:val="00D02301"/>
    <w:rsid w:val="00D02376"/>
    <w:rsid w:val="00D026C4"/>
    <w:rsid w:val="00D0283B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B87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B5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2B8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BFC"/>
    <w:rsid w:val="00D13ECB"/>
    <w:rsid w:val="00D13F25"/>
    <w:rsid w:val="00D140FF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3B"/>
    <w:rsid w:val="00D15564"/>
    <w:rsid w:val="00D1569D"/>
    <w:rsid w:val="00D1572D"/>
    <w:rsid w:val="00D157A4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258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5E"/>
    <w:rsid w:val="00D23121"/>
    <w:rsid w:val="00D23124"/>
    <w:rsid w:val="00D23170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06D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40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2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B23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AED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8EB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27"/>
    <w:rsid w:val="00D41D73"/>
    <w:rsid w:val="00D41F90"/>
    <w:rsid w:val="00D4247D"/>
    <w:rsid w:val="00D42747"/>
    <w:rsid w:val="00D427A3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178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4B"/>
    <w:rsid w:val="00D47F79"/>
    <w:rsid w:val="00D501E3"/>
    <w:rsid w:val="00D5053D"/>
    <w:rsid w:val="00D5060D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0E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C18"/>
    <w:rsid w:val="00D52D54"/>
    <w:rsid w:val="00D52DD7"/>
    <w:rsid w:val="00D5322D"/>
    <w:rsid w:val="00D535FC"/>
    <w:rsid w:val="00D53703"/>
    <w:rsid w:val="00D53ADA"/>
    <w:rsid w:val="00D53B6B"/>
    <w:rsid w:val="00D53C3E"/>
    <w:rsid w:val="00D53CFA"/>
    <w:rsid w:val="00D53CFD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4F8"/>
    <w:rsid w:val="00D57610"/>
    <w:rsid w:val="00D57644"/>
    <w:rsid w:val="00D578FE"/>
    <w:rsid w:val="00D57A2A"/>
    <w:rsid w:val="00D57C94"/>
    <w:rsid w:val="00D57CCE"/>
    <w:rsid w:val="00D57CEC"/>
    <w:rsid w:val="00D57D3B"/>
    <w:rsid w:val="00D57E15"/>
    <w:rsid w:val="00D57F6A"/>
    <w:rsid w:val="00D601A1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1CA"/>
    <w:rsid w:val="00D61261"/>
    <w:rsid w:val="00D61317"/>
    <w:rsid w:val="00D61454"/>
    <w:rsid w:val="00D61567"/>
    <w:rsid w:val="00D615B6"/>
    <w:rsid w:val="00D617F3"/>
    <w:rsid w:val="00D61986"/>
    <w:rsid w:val="00D61B8E"/>
    <w:rsid w:val="00D61C73"/>
    <w:rsid w:val="00D61C93"/>
    <w:rsid w:val="00D61E45"/>
    <w:rsid w:val="00D61F26"/>
    <w:rsid w:val="00D61FA1"/>
    <w:rsid w:val="00D62091"/>
    <w:rsid w:val="00D620B9"/>
    <w:rsid w:val="00D620CC"/>
    <w:rsid w:val="00D62107"/>
    <w:rsid w:val="00D62169"/>
    <w:rsid w:val="00D62456"/>
    <w:rsid w:val="00D62490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4C3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9E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A90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2B"/>
    <w:rsid w:val="00D70691"/>
    <w:rsid w:val="00D70753"/>
    <w:rsid w:val="00D70929"/>
    <w:rsid w:val="00D70A48"/>
    <w:rsid w:val="00D70A73"/>
    <w:rsid w:val="00D70B81"/>
    <w:rsid w:val="00D70BBC"/>
    <w:rsid w:val="00D70C45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733"/>
    <w:rsid w:val="00D7188E"/>
    <w:rsid w:val="00D718F2"/>
    <w:rsid w:val="00D71A17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C4B"/>
    <w:rsid w:val="00D72D29"/>
    <w:rsid w:val="00D72E3A"/>
    <w:rsid w:val="00D731D2"/>
    <w:rsid w:val="00D73303"/>
    <w:rsid w:val="00D73366"/>
    <w:rsid w:val="00D73403"/>
    <w:rsid w:val="00D734C1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90D"/>
    <w:rsid w:val="00D74C46"/>
    <w:rsid w:val="00D74C62"/>
    <w:rsid w:val="00D74E0C"/>
    <w:rsid w:val="00D74E5C"/>
    <w:rsid w:val="00D74F44"/>
    <w:rsid w:val="00D75242"/>
    <w:rsid w:val="00D752C9"/>
    <w:rsid w:val="00D75300"/>
    <w:rsid w:val="00D7543B"/>
    <w:rsid w:val="00D75497"/>
    <w:rsid w:val="00D754DA"/>
    <w:rsid w:val="00D7565F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C41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8B2"/>
    <w:rsid w:val="00D82C7F"/>
    <w:rsid w:val="00D82CB3"/>
    <w:rsid w:val="00D82CC1"/>
    <w:rsid w:val="00D82DC6"/>
    <w:rsid w:val="00D83037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C03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A25"/>
    <w:rsid w:val="00D85B20"/>
    <w:rsid w:val="00D85B87"/>
    <w:rsid w:val="00D85BB7"/>
    <w:rsid w:val="00D85C7A"/>
    <w:rsid w:val="00D85D04"/>
    <w:rsid w:val="00D85D5C"/>
    <w:rsid w:val="00D85F34"/>
    <w:rsid w:val="00D85FD6"/>
    <w:rsid w:val="00D861A0"/>
    <w:rsid w:val="00D8640B"/>
    <w:rsid w:val="00D8652F"/>
    <w:rsid w:val="00D86639"/>
    <w:rsid w:val="00D866A2"/>
    <w:rsid w:val="00D86704"/>
    <w:rsid w:val="00D8674B"/>
    <w:rsid w:val="00D867A0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34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C7D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74"/>
    <w:rsid w:val="00D95889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81"/>
    <w:rsid w:val="00D97290"/>
    <w:rsid w:val="00D97296"/>
    <w:rsid w:val="00D97713"/>
    <w:rsid w:val="00D9777D"/>
    <w:rsid w:val="00D9783C"/>
    <w:rsid w:val="00D978C4"/>
    <w:rsid w:val="00D978ED"/>
    <w:rsid w:val="00D979BE"/>
    <w:rsid w:val="00D97A35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4E2"/>
    <w:rsid w:val="00DA053A"/>
    <w:rsid w:val="00DA089E"/>
    <w:rsid w:val="00DA0910"/>
    <w:rsid w:val="00DA0A75"/>
    <w:rsid w:val="00DA0B97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58A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669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4BA"/>
    <w:rsid w:val="00DA771D"/>
    <w:rsid w:val="00DA7A64"/>
    <w:rsid w:val="00DA7ABB"/>
    <w:rsid w:val="00DA7B8B"/>
    <w:rsid w:val="00DA7BD2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21C"/>
    <w:rsid w:val="00DB23EF"/>
    <w:rsid w:val="00DB24AD"/>
    <w:rsid w:val="00DB268F"/>
    <w:rsid w:val="00DB297C"/>
    <w:rsid w:val="00DB29C7"/>
    <w:rsid w:val="00DB29D1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E80"/>
    <w:rsid w:val="00DB4673"/>
    <w:rsid w:val="00DB4825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507D"/>
    <w:rsid w:val="00DB51B0"/>
    <w:rsid w:val="00DB526F"/>
    <w:rsid w:val="00DB52A5"/>
    <w:rsid w:val="00DB5343"/>
    <w:rsid w:val="00DB5425"/>
    <w:rsid w:val="00DB5468"/>
    <w:rsid w:val="00DB585B"/>
    <w:rsid w:val="00DB5AA6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B6A"/>
    <w:rsid w:val="00DC4CCE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D8"/>
    <w:rsid w:val="00DD03D6"/>
    <w:rsid w:val="00DD0457"/>
    <w:rsid w:val="00DD047D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9DE"/>
    <w:rsid w:val="00DD1BD6"/>
    <w:rsid w:val="00DD1DAF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49"/>
    <w:rsid w:val="00DD3DAC"/>
    <w:rsid w:val="00DD3DC0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80E"/>
    <w:rsid w:val="00DD4877"/>
    <w:rsid w:val="00DD4986"/>
    <w:rsid w:val="00DD49BF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B25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308"/>
    <w:rsid w:val="00DD7444"/>
    <w:rsid w:val="00DD77EC"/>
    <w:rsid w:val="00DD7938"/>
    <w:rsid w:val="00DD7960"/>
    <w:rsid w:val="00DD7A08"/>
    <w:rsid w:val="00DD7A45"/>
    <w:rsid w:val="00DD7B39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BEB"/>
    <w:rsid w:val="00DE1C63"/>
    <w:rsid w:val="00DE1C97"/>
    <w:rsid w:val="00DE1F23"/>
    <w:rsid w:val="00DE1FDE"/>
    <w:rsid w:val="00DE25A1"/>
    <w:rsid w:val="00DE264E"/>
    <w:rsid w:val="00DE2D51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954"/>
    <w:rsid w:val="00DE4CD6"/>
    <w:rsid w:val="00DE4DB0"/>
    <w:rsid w:val="00DE524F"/>
    <w:rsid w:val="00DE552C"/>
    <w:rsid w:val="00DE56CC"/>
    <w:rsid w:val="00DE582A"/>
    <w:rsid w:val="00DE5837"/>
    <w:rsid w:val="00DE5A84"/>
    <w:rsid w:val="00DE5A8F"/>
    <w:rsid w:val="00DE5B08"/>
    <w:rsid w:val="00DE5C5F"/>
    <w:rsid w:val="00DE5EB5"/>
    <w:rsid w:val="00DE615E"/>
    <w:rsid w:val="00DE6479"/>
    <w:rsid w:val="00DE65C5"/>
    <w:rsid w:val="00DE6693"/>
    <w:rsid w:val="00DE66C7"/>
    <w:rsid w:val="00DE6943"/>
    <w:rsid w:val="00DE69F8"/>
    <w:rsid w:val="00DE6AB3"/>
    <w:rsid w:val="00DE6E65"/>
    <w:rsid w:val="00DE6F2E"/>
    <w:rsid w:val="00DE725B"/>
    <w:rsid w:val="00DE73F6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1A0"/>
    <w:rsid w:val="00DF2301"/>
    <w:rsid w:val="00DF26AE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7F5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12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3C2"/>
    <w:rsid w:val="00E0243D"/>
    <w:rsid w:val="00E02533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0F"/>
    <w:rsid w:val="00E03E9B"/>
    <w:rsid w:val="00E04106"/>
    <w:rsid w:val="00E0418B"/>
    <w:rsid w:val="00E04407"/>
    <w:rsid w:val="00E049F7"/>
    <w:rsid w:val="00E049FB"/>
    <w:rsid w:val="00E04BF2"/>
    <w:rsid w:val="00E04E7F"/>
    <w:rsid w:val="00E04EBB"/>
    <w:rsid w:val="00E04F0A"/>
    <w:rsid w:val="00E052BE"/>
    <w:rsid w:val="00E053DA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E"/>
    <w:rsid w:val="00E060C7"/>
    <w:rsid w:val="00E06222"/>
    <w:rsid w:val="00E0625D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4B5"/>
    <w:rsid w:val="00E07509"/>
    <w:rsid w:val="00E07567"/>
    <w:rsid w:val="00E07585"/>
    <w:rsid w:val="00E0763A"/>
    <w:rsid w:val="00E0789A"/>
    <w:rsid w:val="00E07A4D"/>
    <w:rsid w:val="00E07AA1"/>
    <w:rsid w:val="00E07AAD"/>
    <w:rsid w:val="00E07B22"/>
    <w:rsid w:val="00E07BEA"/>
    <w:rsid w:val="00E07C0E"/>
    <w:rsid w:val="00E1025D"/>
    <w:rsid w:val="00E104CD"/>
    <w:rsid w:val="00E106DB"/>
    <w:rsid w:val="00E1079E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1B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3D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6"/>
    <w:rsid w:val="00E15A2F"/>
    <w:rsid w:val="00E15BC4"/>
    <w:rsid w:val="00E15DB5"/>
    <w:rsid w:val="00E15DFD"/>
    <w:rsid w:val="00E15E01"/>
    <w:rsid w:val="00E15E41"/>
    <w:rsid w:val="00E15EDE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28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0EA"/>
    <w:rsid w:val="00E20127"/>
    <w:rsid w:val="00E20206"/>
    <w:rsid w:val="00E20382"/>
    <w:rsid w:val="00E204BE"/>
    <w:rsid w:val="00E20A79"/>
    <w:rsid w:val="00E20C41"/>
    <w:rsid w:val="00E20D11"/>
    <w:rsid w:val="00E20D35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3ED9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0E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5FE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1A5"/>
    <w:rsid w:val="00E312C5"/>
    <w:rsid w:val="00E31540"/>
    <w:rsid w:val="00E3157E"/>
    <w:rsid w:val="00E3157F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4CF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31B9"/>
    <w:rsid w:val="00E3333B"/>
    <w:rsid w:val="00E3335A"/>
    <w:rsid w:val="00E334BD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8FE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7EE"/>
    <w:rsid w:val="00E36A3E"/>
    <w:rsid w:val="00E36B2B"/>
    <w:rsid w:val="00E36C53"/>
    <w:rsid w:val="00E36CBE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355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1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D"/>
    <w:rsid w:val="00E464DB"/>
    <w:rsid w:val="00E465E1"/>
    <w:rsid w:val="00E4665E"/>
    <w:rsid w:val="00E46977"/>
    <w:rsid w:val="00E46A69"/>
    <w:rsid w:val="00E46CAB"/>
    <w:rsid w:val="00E46CDE"/>
    <w:rsid w:val="00E46E92"/>
    <w:rsid w:val="00E46FDB"/>
    <w:rsid w:val="00E46FF4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3DC"/>
    <w:rsid w:val="00E5146C"/>
    <w:rsid w:val="00E514FE"/>
    <w:rsid w:val="00E5156E"/>
    <w:rsid w:val="00E515BA"/>
    <w:rsid w:val="00E517B9"/>
    <w:rsid w:val="00E517E9"/>
    <w:rsid w:val="00E51871"/>
    <w:rsid w:val="00E518DB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9F9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618"/>
    <w:rsid w:val="00E538AF"/>
    <w:rsid w:val="00E53A8D"/>
    <w:rsid w:val="00E53CA4"/>
    <w:rsid w:val="00E53E55"/>
    <w:rsid w:val="00E541DA"/>
    <w:rsid w:val="00E5421A"/>
    <w:rsid w:val="00E54513"/>
    <w:rsid w:val="00E54821"/>
    <w:rsid w:val="00E54B09"/>
    <w:rsid w:val="00E54D2E"/>
    <w:rsid w:val="00E54E8B"/>
    <w:rsid w:val="00E54F6A"/>
    <w:rsid w:val="00E54F83"/>
    <w:rsid w:val="00E55266"/>
    <w:rsid w:val="00E552CD"/>
    <w:rsid w:val="00E553A6"/>
    <w:rsid w:val="00E553CF"/>
    <w:rsid w:val="00E55AA6"/>
    <w:rsid w:val="00E55B81"/>
    <w:rsid w:val="00E55DFB"/>
    <w:rsid w:val="00E55EB2"/>
    <w:rsid w:val="00E56096"/>
    <w:rsid w:val="00E562D6"/>
    <w:rsid w:val="00E5647E"/>
    <w:rsid w:val="00E564B1"/>
    <w:rsid w:val="00E56507"/>
    <w:rsid w:val="00E566E2"/>
    <w:rsid w:val="00E5679A"/>
    <w:rsid w:val="00E56B45"/>
    <w:rsid w:val="00E57009"/>
    <w:rsid w:val="00E572D2"/>
    <w:rsid w:val="00E572F5"/>
    <w:rsid w:val="00E573D8"/>
    <w:rsid w:val="00E57585"/>
    <w:rsid w:val="00E575DC"/>
    <w:rsid w:val="00E577F9"/>
    <w:rsid w:val="00E5785E"/>
    <w:rsid w:val="00E57A34"/>
    <w:rsid w:val="00E57A4E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08D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6C8D"/>
    <w:rsid w:val="00E6708D"/>
    <w:rsid w:val="00E67139"/>
    <w:rsid w:val="00E671C0"/>
    <w:rsid w:val="00E6721B"/>
    <w:rsid w:val="00E67354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38D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AA0"/>
    <w:rsid w:val="00E75C82"/>
    <w:rsid w:val="00E75D06"/>
    <w:rsid w:val="00E75E62"/>
    <w:rsid w:val="00E75F5B"/>
    <w:rsid w:val="00E75F91"/>
    <w:rsid w:val="00E76108"/>
    <w:rsid w:val="00E763C8"/>
    <w:rsid w:val="00E763EA"/>
    <w:rsid w:val="00E76431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4FB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3E"/>
    <w:rsid w:val="00E809EF"/>
    <w:rsid w:val="00E80C05"/>
    <w:rsid w:val="00E80C43"/>
    <w:rsid w:val="00E80C5A"/>
    <w:rsid w:val="00E80CEA"/>
    <w:rsid w:val="00E80D8C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22BE"/>
    <w:rsid w:val="00E822F6"/>
    <w:rsid w:val="00E82311"/>
    <w:rsid w:val="00E826CC"/>
    <w:rsid w:val="00E8274E"/>
    <w:rsid w:val="00E827C1"/>
    <w:rsid w:val="00E82827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637"/>
    <w:rsid w:val="00E84875"/>
    <w:rsid w:val="00E8499E"/>
    <w:rsid w:val="00E84AB2"/>
    <w:rsid w:val="00E84AB7"/>
    <w:rsid w:val="00E84BE5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2B9"/>
    <w:rsid w:val="00E9134B"/>
    <w:rsid w:val="00E91437"/>
    <w:rsid w:val="00E914F4"/>
    <w:rsid w:val="00E91686"/>
    <w:rsid w:val="00E91756"/>
    <w:rsid w:val="00E917BB"/>
    <w:rsid w:val="00E917CB"/>
    <w:rsid w:val="00E9187D"/>
    <w:rsid w:val="00E91926"/>
    <w:rsid w:val="00E919D4"/>
    <w:rsid w:val="00E91A68"/>
    <w:rsid w:val="00E91AE6"/>
    <w:rsid w:val="00E91B14"/>
    <w:rsid w:val="00E91BD2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A90"/>
    <w:rsid w:val="00E94C52"/>
    <w:rsid w:val="00E94CC0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3C3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98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672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5C8"/>
    <w:rsid w:val="00EA6626"/>
    <w:rsid w:val="00EA6938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6C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4CB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4F"/>
    <w:rsid w:val="00EB34CF"/>
    <w:rsid w:val="00EB35EC"/>
    <w:rsid w:val="00EB3613"/>
    <w:rsid w:val="00EB36F1"/>
    <w:rsid w:val="00EB39A0"/>
    <w:rsid w:val="00EB3A57"/>
    <w:rsid w:val="00EB3CCA"/>
    <w:rsid w:val="00EB3D77"/>
    <w:rsid w:val="00EB3EC3"/>
    <w:rsid w:val="00EB3F35"/>
    <w:rsid w:val="00EB4096"/>
    <w:rsid w:val="00EB42F2"/>
    <w:rsid w:val="00EB46F4"/>
    <w:rsid w:val="00EB4844"/>
    <w:rsid w:val="00EB48C9"/>
    <w:rsid w:val="00EB49CB"/>
    <w:rsid w:val="00EB4A8B"/>
    <w:rsid w:val="00EB4DFC"/>
    <w:rsid w:val="00EB4E6C"/>
    <w:rsid w:val="00EB5081"/>
    <w:rsid w:val="00EB5131"/>
    <w:rsid w:val="00EB51FE"/>
    <w:rsid w:val="00EB526A"/>
    <w:rsid w:val="00EB52E1"/>
    <w:rsid w:val="00EB555F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3D5"/>
    <w:rsid w:val="00EB6501"/>
    <w:rsid w:val="00EB66E1"/>
    <w:rsid w:val="00EB6765"/>
    <w:rsid w:val="00EB6B94"/>
    <w:rsid w:val="00EB6C47"/>
    <w:rsid w:val="00EB6D38"/>
    <w:rsid w:val="00EB6D4C"/>
    <w:rsid w:val="00EB6DAC"/>
    <w:rsid w:val="00EB6E88"/>
    <w:rsid w:val="00EB72C3"/>
    <w:rsid w:val="00EB72EC"/>
    <w:rsid w:val="00EB73C9"/>
    <w:rsid w:val="00EB743E"/>
    <w:rsid w:val="00EB74E9"/>
    <w:rsid w:val="00EB76FF"/>
    <w:rsid w:val="00EB7814"/>
    <w:rsid w:val="00EB7930"/>
    <w:rsid w:val="00EB7B49"/>
    <w:rsid w:val="00EB7C3B"/>
    <w:rsid w:val="00EB7CE4"/>
    <w:rsid w:val="00EB7E2F"/>
    <w:rsid w:val="00EB7FB6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211"/>
    <w:rsid w:val="00EC1449"/>
    <w:rsid w:val="00EC14C6"/>
    <w:rsid w:val="00EC1531"/>
    <w:rsid w:val="00EC1763"/>
    <w:rsid w:val="00EC191F"/>
    <w:rsid w:val="00EC19DE"/>
    <w:rsid w:val="00EC19F5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AF8"/>
    <w:rsid w:val="00EC2B76"/>
    <w:rsid w:val="00EC2DF8"/>
    <w:rsid w:val="00EC2F7B"/>
    <w:rsid w:val="00EC3299"/>
    <w:rsid w:val="00EC32C7"/>
    <w:rsid w:val="00EC3309"/>
    <w:rsid w:val="00EC350B"/>
    <w:rsid w:val="00EC3619"/>
    <w:rsid w:val="00EC38B0"/>
    <w:rsid w:val="00EC3936"/>
    <w:rsid w:val="00EC3BF0"/>
    <w:rsid w:val="00EC3CE1"/>
    <w:rsid w:val="00EC3DAB"/>
    <w:rsid w:val="00EC3F46"/>
    <w:rsid w:val="00EC405E"/>
    <w:rsid w:val="00EC4249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F8B"/>
    <w:rsid w:val="00EC7027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AC"/>
    <w:rsid w:val="00ED03D4"/>
    <w:rsid w:val="00ED053B"/>
    <w:rsid w:val="00ED069E"/>
    <w:rsid w:val="00ED0738"/>
    <w:rsid w:val="00ED0835"/>
    <w:rsid w:val="00ED0847"/>
    <w:rsid w:val="00ED0EA9"/>
    <w:rsid w:val="00ED10D6"/>
    <w:rsid w:val="00ED1109"/>
    <w:rsid w:val="00ED117C"/>
    <w:rsid w:val="00ED127D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0C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18"/>
    <w:rsid w:val="00ED3DFE"/>
    <w:rsid w:val="00ED3E95"/>
    <w:rsid w:val="00ED40FE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825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7DA"/>
    <w:rsid w:val="00EE0904"/>
    <w:rsid w:val="00EE0995"/>
    <w:rsid w:val="00EE0AD6"/>
    <w:rsid w:val="00EE1343"/>
    <w:rsid w:val="00EE150C"/>
    <w:rsid w:val="00EE186B"/>
    <w:rsid w:val="00EE1927"/>
    <w:rsid w:val="00EE1A53"/>
    <w:rsid w:val="00EE1BCA"/>
    <w:rsid w:val="00EE1F64"/>
    <w:rsid w:val="00EE2026"/>
    <w:rsid w:val="00EE21A4"/>
    <w:rsid w:val="00EE26D7"/>
    <w:rsid w:val="00EE271F"/>
    <w:rsid w:val="00EE2857"/>
    <w:rsid w:val="00EE2887"/>
    <w:rsid w:val="00EE28B3"/>
    <w:rsid w:val="00EE28E6"/>
    <w:rsid w:val="00EE2A01"/>
    <w:rsid w:val="00EE2CF7"/>
    <w:rsid w:val="00EE2DB7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BC7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101"/>
    <w:rsid w:val="00EE727E"/>
    <w:rsid w:val="00EE73C6"/>
    <w:rsid w:val="00EE7756"/>
    <w:rsid w:val="00EE7A43"/>
    <w:rsid w:val="00EE7B0C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76"/>
    <w:rsid w:val="00EF4FFE"/>
    <w:rsid w:val="00EF5036"/>
    <w:rsid w:val="00EF5069"/>
    <w:rsid w:val="00EF50B5"/>
    <w:rsid w:val="00EF52F4"/>
    <w:rsid w:val="00EF535C"/>
    <w:rsid w:val="00EF54FB"/>
    <w:rsid w:val="00EF558A"/>
    <w:rsid w:val="00EF572B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93D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9C"/>
    <w:rsid w:val="00F00AB6"/>
    <w:rsid w:val="00F00C9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91D"/>
    <w:rsid w:val="00F02C1F"/>
    <w:rsid w:val="00F02CFF"/>
    <w:rsid w:val="00F02D1C"/>
    <w:rsid w:val="00F02FAA"/>
    <w:rsid w:val="00F02FBF"/>
    <w:rsid w:val="00F03190"/>
    <w:rsid w:val="00F0327A"/>
    <w:rsid w:val="00F03815"/>
    <w:rsid w:val="00F03883"/>
    <w:rsid w:val="00F03C49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BC7"/>
    <w:rsid w:val="00F04BD4"/>
    <w:rsid w:val="00F04BDF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0B4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0E9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88D"/>
    <w:rsid w:val="00F14972"/>
    <w:rsid w:val="00F14B07"/>
    <w:rsid w:val="00F14C38"/>
    <w:rsid w:val="00F14D8A"/>
    <w:rsid w:val="00F14DD0"/>
    <w:rsid w:val="00F14F68"/>
    <w:rsid w:val="00F151A4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5EE9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0D81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B3A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11E5"/>
    <w:rsid w:val="00F41242"/>
    <w:rsid w:val="00F41474"/>
    <w:rsid w:val="00F414F3"/>
    <w:rsid w:val="00F41515"/>
    <w:rsid w:val="00F4166E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4ED"/>
    <w:rsid w:val="00F4252E"/>
    <w:rsid w:val="00F42628"/>
    <w:rsid w:val="00F426F6"/>
    <w:rsid w:val="00F429C2"/>
    <w:rsid w:val="00F42AE5"/>
    <w:rsid w:val="00F42B92"/>
    <w:rsid w:val="00F42C35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667"/>
    <w:rsid w:val="00F46772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AB1"/>
    <w:rsid w:val="00F47B68"/>
    <w:rsid w:val="00F47C27"/>
    <w:rsid w:val="00F47D88"/>
    <w:rsid w:val="00F47E35"/>
    <w:rsid w:val="00F47EDB"/>
    <w:rsid w:val="00F47EF7"/>
    <w:rsid w:val="00F47F70"/>
    <w:rsid w:val="00F5003A"/>
    <w:rsid w:val="00F5037F"/>
    <w:rsid w:val="00F5066C"/>
    <w:rsid w:val="00F50A8A"/>
    <w:rsid w:val="00F50AE5"/>
    <w:rsid w:val="00F50C96"/>
    <w:rsid w:val="00F50CF7"/>
    <w:rsid w:val="00F50EA9"/>
    <w:rsid w:val="00F50F59"/>
    <w:rsid w:val="00F510DF"/>
    <w:rsid w:val="00F511E1"/>
    <w:rsid w:val="00F51226"/>
    <w:rsid w:val="00F51227"/>
    <w:rsid w:val="00F51239"/>
    <w:rsid w:val="00F5136C"/>
    <w:rsid w:val="00F51597"/>
    <w:rsid w:val="00F5174F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14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DC5"/>
    <w:rsid w:val="00F55EDA"/>
    <w:rsid w:val="00F55F3E"/>
    <w:rsid w:val="00F560AF"/>
    <w:rsid w:val="00F5633C"/>
    <w:rsid w:val="00F56502"/>
    <w:rsid w:val="00F56583"/>
    <w:rsid w:val="00F565BB"/>
    <w:rsid w:val="00F5688B"/>
    <w:rsid w:val="00F56B23"/>
    <w:rsid w:val="00F56B5D"/>
    <w:rsid w:val="00F56BD5"/>
    <w:rsid w:val="00F56C02"/>
    <w:rsid w:val="00F56C33"/>
    <w:rsid w:val="00F56EED"/>
    <w:rsid w:val="00F56F41"/>
    <w:rsid w:val="00F573BE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908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74"/>
    <w:rsid w:val="00F612C6"/>
    <w:rsid w:val="00F61411"/>
    <w:rsid w:val="00F6144E"/>
    <w:rsid w:val="00F614D5"/>
    <w:rsid w:val="00F6158A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4AE"/>
    <w:rsid w:val="00F63559"/>
    <w:rsid w:val="00F635B3"/>
    <w:rsid w:val="00F6372C"/>
    <w:rsid w:val="00F63948"/>
    <w:rsid w:val="00F639AE"/>
    <w:rsid w:val="00F63A01"/>
    <w:rsid w:val="00F63A1B"/>
    <w:rsid w:val="00F63B9A"/>
    <w:rsid w:val="00F63CE7"/>
    <w:rsid w:val="00F63D30"/>
    <w:rsid w:val="00F63FB8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10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EF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7FB"/>
    <w:rsid w:val="00F76903"/>
    <w:rsid w:val="00F76924"/>
    <w:rsid w:val="00F76CB9"/>
    <w:rsid w:val="00F76D72"/>
    <w:rsid w:val="00F76DAB"/>
    <w:rsid w:val="00F76FF0"/>
    <w:rsid w:val="00F77470"/>
    <w:rsid w:val="00F77B6C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0D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1FD0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A2E"/>
    <w:rsid w:val="00F84C73"/>
    <w:rsid w:val="00F84D32"/>
    <w:rsid w:val="00F84FCF"/>
    <w:rsid w:val="00F85016"/>
    <w:rsid w:val="00F851F5"/>
    <w:rsid w:val="00F85227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A8F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6D06"/>
    <w:rsid w:val="00F87052"/>
    <w:rsid w:val="00F87074"/>
    <w:rsid w:val="00F872E9"/>
    <w:rsid w:val="00F8740E"/>
    <w:rsid w:val="00F875E3"/>
    <w:rsid w:val="00F87818"/>
    <w:rsid w:val="00F87870"/>
    <w:rsid w:val="00F878E8"/>
    <w:rsid w:val="00F87AF0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5D3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B6"/>
    <w:rsid w:val="00F942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20D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AF"/>
    <w:rsid w:val="00F971C0"/>
    <w:rsid w:val="00F973BD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CC8"/>
    <w:rsid w:val="00FA3F20"/>
    <w:rsid w:val="00FA41C4"/>
    <w:rsid w:val="00FA45D6"/>
    <w:rsid w:val="00FA46A3"/>
    <w:rsid w:val="00FA46C1"/>
    <w:rsid w:val="00FA47A9"/>
    <w:rsid w:val="00FA490A"/>
    <w:rsid w:val="00FA4981"/>
    <w:rsid w:val="00FA4ABD"/>
    <w:rsid w:val="00FA4B39"/>
    <w:rsid w:val="00FA4E3E"/>
    <w:rsid w:val="00FA4EC8"/>
    <w:rsid w:val="00FA4FEB"/>
    <w:rsid w:val="00FA5029"/>
    <w:rsid w:val="00FA5063"/>
    <w:rsid w:val="00FA50B7"/>
    <w:rsid w:val="00FA5140"/>
    <w:rsid w:val="00FA54F7"/>
    <w:rsid w:val="00FA5573"/>
    <w:rsid w:val="00FA5673"/>
    <w:rsid w:val="00FA56EC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023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387"/>
    <w:rsid w:val="00FB155B"/>
    <w:rsid w:val="00FB155D"/>
    <w:rsid w:val="00FB187D"/>
    <w:rsid w:val="00FB1932"/>
    <w:rsid w:val="00FB1946"/>
    <w:rsid w:val="00FB195F"/>
    <w:rsid w:val="00FB222D"/>
    <w:rsid w:val="00FB2279"/>
    <w:rsid w:val="00FB22ED"/>
    <w:rsid w:val="00FB2510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3B67"/>
    <w:rsid w:val="00FB4013"/>
    <w:rsid w:val="00FB438B"/>
    <w:rsid w:val="00FB4442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2A5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25D"/>
    <w:rsid w:val="00FB6338"/>
    <w:rsid w:val="00FB6676"/>
    <w:rsid w:val="00FB668A"/>
    <w:rsid w:val="00FB669C"/>
    <w:rsid w:val="00FB66EC"/>
    <w:rsid w:val="00FB6715"/>
    <w:rsid w:val="00FB6761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5DA"/>
    <w:rsid w:val="00FC0949"/>
    <w:rsid w:val="00FC0CC3"/>
    <w:rsid w:val="00FC0E55"/>
    <w:rsid w:val="00FC1191"/>
    <w:rsid w:val="00FC1336"/>
    <w:rsid w:val="00FC135C"/>
    <w:rsid w:val="00FC16F6"/>
    <w:rsid w:val="00FC191F"/>
    <w:rsid w:val="00FC1924"/>
    <w:rsid w:val="00FC1AA4"/>
    <w:rsid w:val="00FC1AED"/>
    <w:rsid w:val="00FC1D6F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326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9D4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F0D"/>
    <w:rsid w:val="00FC6F14"/>
    <w:rsid w:val="00FC6F35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391"/>
    <w:rsid w:val="00FD1476"/>
    <w:rsid w:val="00FD1695"/>
    <w:rsid w:val="00FD16DD"/>
    <w:rsid w:val="00FD1704"/>
    <w:rsid w:val="00FD19B1"/>
    <w:rsid w:val="00FD1AA8"/>
    <w:rsid w:val="00FD1B28"/>
    <w:rsid w:val="00FD1B58"/>
    <w:rsid w:val="00FD1D93"/>
    <w:rsid w:val="00FD1E11"/>
    <w:rsid w:val="00FD2056"/>
    <w:rsid w:val="00FD21A6"/>
    <w:rsid w:val="00FD243F"/>
    <w:rsid w:val="00FD2446"/>
    <w:rsid w:val="00FD248C"/>
    <w:rsid w:val="00FD25E8"/>
    <w:rsid w:val="00FD2632"/>
    <w:rsid w:val="00FD26E0"/>
    <w:rsid w:val="00FD28C4"/>
    <w:rsid w:val="00FD2A09"/>
    <w:rsid w:val="00FD2A3A"/>
    <w:rsid w:val="00FD2C5B"/>
    <w:rsid w:val="00FD2C8C"/>
    <w:rsid w:val="00FD2CBE"/>
    <w:rsid w:val="00FD2CFB"/>
    <w:rsid w:val="00FD2F4B"/>
    <w:rsid w:val="00FD31BF"/>
    <w:rsid w:val="00FD33A9"/>
    <w:rsid w:val="00FD3428"/>
    <w:rsid w:val="00FD34A1"/>
    <w:rsid w:val="00FD355F"/>
    <w:rsid w:val="00FD3579"/>
    <w:rsid w:val="00FD3A73"/>
    <w:rsid w:val="00FD3A79"/>
    <w:rsid w:val="00FD3C32"/>
    <w:rsid w:val="00FD3CF8"/>
    <w:rsid w:val="00FD3E07"/>
    <w:rsid w:val="00FD3E91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2A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167"/>
    <w:rsid w:val="00FE1172"/>
    <w:rsid w:val="00FE117E"/>
    <w:rsid w:val="00FE11A4"/>
    <w:rsid w:val="00FE11E8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50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16D"/>
    <w:rsid w:val="00FE53F7"/>
    <w:rsid w:val="00FE56CC"/>
    <w:rsid w:val="00FE57A0"/>
    <w:rsid w:val="00FE57BF"/>
    <w:rsid w:val="00FE57ED"/>
    <w:rsid w:val="00FE57F6"/>
    <w:rsid w:val="00FE58AD"/>
    <w:rsid w:val="00FE5D0C"/>
    <w:rsid w:val="00FE5D76"/>
    <w:rsid w:val="00FE5F48"/>
    <w:rsid w:val="00FE5F93"/>
    <w:rsid w:val="00FE634A"/>
    <w:rsid w:val="00FE65BF"/>
    <w:rsid w:val="00FE6711"/>
    <w:rsid w:val="00FE6863"/>
    <w:rsid w:val="00FE6AAB"/>
    <w:rsid w:val="00FE6ADB"/>
    <w:rsid w:val="00FE6B04"/>
    <w:rsid w:val="00FE6C90"/>
    <w:rsid w:val="00FE6FD0"/>
    <w:rsid w:val="00FE704D"/>
    <w:rsid w:val="00FE70FC"/>
    <w:rsid w:val="00FE71C7"/>
    <w:rsid w:val="00FE71CE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8D0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402"/>
    <w:rsid w:val="00FF05DF"/>
    <w:rsid w:val="00FF0692"/>
    <w:rsid w:val="00FF079F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1D9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056"/>
    <w:rsid w:val="00FF6278"/>
    <w:rsid w:val="00FF62D9"/>
    <w:rsid w:val="00FF6472"/>
    <w:rsid w:val="00FF6638"/>
    <w:rsid w:val="00FF6672"/>
    <w:rsid w:val="00FF6685"/>
    <w:rsid w:val="00FF6824"/>
    <w:rsid w:val="00FF6939"/>
    <w:rsid w:val="00FF6C18"/>
    <w:rsid w:val="00FF6CDB"/>
    <w:rsid w:val="00FF6D00"/>
    <w:rsid w:val="00FF7383"/>
    <w:rsid w:val="00FF74FB"/>
    <w:rsid w:val="00FF74FD"/>
    <w:rsid w:val="00FF7AEA"/>
    <w:rsid w:val="00FF7B68"/>
    <w:rsid w:val="00FF7E3A"/>
    <w:rsid w:val="00FF7E96"/>
    <w:rsid w:val="00FF7F63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642B344E-FDAF-4C8B-A23A-33A94CE1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  <w:style w:type="character" w:customStyle="1" w:styleId="normaltextrun">
    <w:name w:val="normaltextrun"/>
    <w:basedOn w:val="DefaultParagraphFont"/>
    <w:rsid w:val="0094424E"/>
  </w:style>
  <w:style w:type="character" w:customStyle="1" w:styleId="eop">
    <w:name w:val="eop"/>
    <w:basedOn w:val="DefaultParagraphFont"/>
    <w:rsid w:val="0094424E"/>
  </w:style>
  <w:style w:type="paragraph" w:customStyle="1" w:styleId="paragraph">
    <w:name w:val="paragraph"/>
    <w:basedOn w:val="Normal"/>
    <w:rsid w:val="009442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0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footer" Target="footer3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eader" Target="header1.xml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3.xml"/><Relationship Id="rId32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2.xml"/><Relationship Id="rId28" Type="http://schemas.openxmlformats.org/officeDocument/2006/relationships/image" Target="media/image12.emf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header" Target="header5.xml"/><Relationship Id="rId44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openxmlformats.org/officeDocument/2006/relationships/image" Target="media/image11.e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A812-0B80-466C-A8E4-699309067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5BBB4-CBE3-442C-9F49-4740F22AFC6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78FF975-B433-496B-989D-181592B9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</TotalTime>
  <Pages>63</Pages>
  <Words>10263</Words>
  <Characters>58500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68626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cp:lastModifiedBy>Tattita Onsook</cp:lastModifiedBy>
  <cp:revision>21</cp:revision>
  <cp:lastPrinted>2025-02-07T10:05:00Z</cp:lastPrinted>
  <dcterms:created xsi:type="dcterms:W3CDTF">2025-02-07T14:54:00Z</dcterms:created>
  <dcterms:modified xsi:type="dcterms:W3CDTF">2025-02-11T02:03:00Z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