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6B790C35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573C065F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C6424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และคณะ</w:t>
      </w:r>
      <w:r w:rsidR="009D288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กรรมการ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็ท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4C1AD9C" w14:textId="77777777" w:rsidR="00AD3B26" w:rsidRPr="00FC006E" w:rsidRDefault="00734D83" w:rsidP="003937D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02ABC577" w14:textId="3B4677DF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</w:t>
      </w:r>
      <w:bookmarkStart w:id="1" w:name="_Hlk28075710"/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</w:t>
      </w:r>
      <w:r w:rsidR="004E36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(บริษัท) 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งบฐานะการเงินรวมและเฉพาะบริษัท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7F1EBD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7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งบกำไรขาดทุนเบ็ดเสร็จรวมและเฉพาะบริษัท</w:t>
      </w:r>
      <w:r w:rsidR="004A6312" w:rsidRPr="00895A5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การเปลี่ยนแปลงส่วนของ</w:t>
      </w:r>
      <w:r w:rsidR="00DC079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ผู้ถือหุ้น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</w:t>
      </w:r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7F1EBD" w:rsidRPr="007F1EB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การเงิน</w:t>
      </w:r>
      <w:r w:rsidR="008C796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</w:t>
      </w:r>
      <w:r w:rsidR="009A0C3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หมายเหตุ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0817964C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ข้าพเจ้าเห็นว่า </w:t>
      </w:r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r w:rsidR="00626C8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ที่แนบมา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นี้</w:t>
      </w:r>
      <w:r w:rsidR="005A2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="00964F1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5A2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7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4509D835" w:rsidR="005070D4" w:rsidRDefault="00BB449F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บริษัท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E867A9" w14:textId="77777777" w:rsidR="001A7210" w:rsidRDefault="001A721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6EF18B" w14:textId="77777777" w:rsidR="006442B1" w:rsidRDefault="006442B1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227AB11" w14:textId="77777777" w:rsidR="006442B1" w:rsidRDefault="006442B1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69C264" w14:textId="77777777" w:rsidR="006442B1" w:rsidRDefault="006442B1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2FB4D08" w14:textId="77777777" w:rsidR="006442B1" w:rsidRDefault="006442B1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43509C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0"/>
          <w:lang w:val="en-US" w:bidi="th-TH"/>
        </w:rPr>
      </w:pPr>
    </w:p>
    <w:p w14:paraId="4BF78235" w14:textId="77777777" w:rsidR="00B8043E" w:rsidRDefault="00A740F7" w:rsidP="000349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4708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</w:t>
      </w:r>
      <w:r w:rsidR="0024708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โดยรวม</w:t>
      </w:r>
      <w:r w:rsidR="00ED03A7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B8043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</w:p>
    <w:p w14:paraId="43F5631C" w14:textId="77777777" w:rsidR="00FE3171" w:rsidRDefault="00FE3171" w:rsidP="000349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40"/>
        <w:tblpPr w:leftFromText="180" w:rightFromText="180" w:vertAnchor="text" w:tblpXSpec="right" w:tblpY="1"/>
        <w:tblOverlap w:val="never"/>
        <w:tblW w:w="83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48"/>
        <w:gridCol w:w="4111"/>
      </w:tblGrid>
      <w:tr w:rsidR="00FE3171" w:rsidRPr="00E87D6F" w14:paraId="15FCEC2E" w14:textId="77777777" w:rsidTr="00CF1532">
        <w:trPr>
          <w:cantSplit/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0ECE688" w14:textId="77777777" w:rsidR="00FE3171" w:rsidRPr="00542025" w:rsidRDefault="00FE3171" w:rsidP="00CF15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1B548EF4" w14:textId="77777777" w:rsidR="00FE3171" w:rsidRPr="00542025" w:rsidRDefault="00FE3171" w:rsidP="00CF15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E3171" w:rsidRPr="00E87D6F" w14:paraId="5604B219" w14:textId="77777777" w:rsidTr="00CF1532">
        <w:trPr>
          <w:trHeight w:val="778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EE8" w14:textId="77777777" w:rsidR="00FE3171" w:rsidRPr="00CE1908" w:rsidRDefault="00FE3171" w:rsidP="00CF153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CE1908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3979FDBA" w14:textId="77777777" w:rsidR="00990E59" w:rsidRDefault="00990E59" w:rsidP="00CF1532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AC8E039" w14:textId="57F3A7D2" w:rsidR="00FE3171" w:rsidRDefault="00FE3171" w:rsidP="00756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ณ วันที่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31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256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บริษัทมีเงินลงทุนในบริษัทย่อย</w:t>
            </w:r>
            <w:r w:rsidRPr="00EB6635">
              <w:rPr>
                <w:rStyle w:val="normaltextrun"/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จำนวนเงิน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3,271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ล้านบาท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(สุทธิจากค่าเผื่อการด้อยค่าของเงินลงทุนในบริษัทย่อยจำนวน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101.40 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ล้านบาท)</w:t>
            </w:r>
          </w:p>
          <w:p w14:paraId="022A5D22" w14:textId="77777777" w:rsidR="00E40F5D" w:rsidRPr="00E40F5D" w:rsidRDefault="00E40F5D" w:rsidP="00756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0"/>
                <w:lang w:val="en-US"/>
              </w:rPr>
            </w:pPr>
          </w:p>
          <w:p w14:paraId="374EED45" w14:textId="77777777" w:rsidR="00FE3171" w:rsidRPr="003B2C1E" w:rsidRDefault="00FE3171" w:rsidP="00756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2C1E">
              <w:rPr>
                <w:rStyle w:val="normaltextrun"/>
                <w:rFonts w:ascii="Browallia New" w:eastAsia="Cordia New" w:hAnsi="Browallia New" w:cs="Browallia New" w:hint="cs"/>
                <w:sz w:val="26"/>
                <w:szCs w:val="26"/>
                <w:cs/>
              </w:rPr>
              <w:t>ใน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การพิจารณา</w:t>
            </w:r>
            <w:r w:rsidRPr="008F19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มูลค่าที่คาดว่าจะได้รับคืนของเงินลงทุนในบริษัทย่อย</w:t>
            </w:r>
            <w:r w:rsidRPr="008F199D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F19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รวมถึงการทดสอบการด้อยค่าของเงินลงทุนดังกล่าว</w:t>
            </w:r>
            <w:r w:rsidRPr="008F199D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F19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ผู้บริหารต้องใช้ดุลยพินิจอย่างมาก</w:t>
            </w:r>
            <w:r w:rsidRPr="008F199D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F19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ในการประเมินความเหมาะสมของประมาณการกระแสเงินสด</w:t>
            </w:r>
            <w:r w:rsidRPr="008F199D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F19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ัตราคิดลดและข้อสมมติฐานที่สำคัญเกี่ยวกับความสามารถของบริษัทย่อยในการประกอบกิจการให้มีผลกำไรในอนาคต</w:t>
            </w:r>
            <w:r w:rsidRPr="008F199D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F19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ซึ่งนำมาใช้ในการคำนวณมูลค่าที่คาดว่าจะได้รับคืน</w:t>
            </w:r>
          </w:p>
          <w:p w14:paraId="69F14A5A" w14:textId="77777777" w:rsidR="00FE3171" w:rsidRPr="00E40F5D" w:rsidRDefault="00FE3171" w:rsidP="00756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0"/>
                <w:lang w:val="en-US"/>
              </w:rPr>
            </w:pPr>
          </w:p>
          <w:p w14:paraId="68BE5A2D" w14:textId="77777777" w:rsidR="00FE3171" w:rsidRPr="00EF496D" w:rsidRDefault="00FE3171" w:rsidP="00756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6445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บริษัทได้เปิดเผยเกี่ยวกับนโยบายการบัญชี</w:t>
            </w:r>
            <w:r w:rsidRPr="00164450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6445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และรายละเอียดของเงินลงทุนในบริษัทย่อย</w:t>
            </w:r>
            <w:r w:rsidRPr="00164450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6445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ในหมายเหตุประกอบงบการเงินข้อ</w:t>
            </w:r>
            <w:r w:rsidRPr="00164450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164450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6445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164450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164450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996575F" w14:textId="77777777" w:rsidR="00FE3171" w:rsidRPr="00E87D6F" w:rsidRDefault="00FE3171" w:rsidP="00CF1532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CE59" w14:textId="77777777" w:rsidR="00FE3171" w:rsidRDefault="00FE3171" w:rsidP="00CF153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529E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3529E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3529E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00B17990" w14:textId="77777777" w:rsidR="000F1843" w:rsidRPr="003529EB" w:rsidRDefault="000F1843" w:rsidP="00CF153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87440D4" w14:textId="77777777" w:rsidR="00FE3171" w:rsidRPr="003529EB" w:rsidRDefault="00FE3171" w:rsidP="007566A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ทำความเข้าใจวิธีการระบุข้อบ่งชี้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ของการด้อยค่าของเงินลงทุนในบริษัทย่อย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กระดาษทำการ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การทดสอบการด้อยค่า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รวมถึงสมมติฐานและการประมาณการต่างๆ ที่จัดทำขึ้นโดยฝ่ายบริหารของบริษัท</w:t>
            </w:r>
          </w:p>
          <w:p w14:paraId="5EE7E30D" w14:textId="77777777" w:rsidR="00FE3171" w:rsidRPr="007566A7" w:rsidRDefault="00FE3171" w:rsidP="007566A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Style w:val="normaltextrun"/>
                <w:rFonts w:ascii="Browallia New" w:hAnsi="Browallia New" w:cs="Browallia New"/>
                <w:sz w:val="20"/>
                <w:lang w:val="en-US"/>
              </w:rPr>
            </w:pPr>
          </w:p>
          <w:p w14:paraId="00FE41FE" w14:textId="77777777" w:rsidR="00FE3171" w:rsidRDefault="00FE3171" w:rsidP="007566A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เหมาะสมของข้อมูลที่ใช้ในกระดาษทำการการด้อยค่าจาก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เอกสารประกอบ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และแหล่งข้อมูลที่น่าเชื่อถือ</w:t>
            </w:r>
          </w:p>
          <w:p w14:paraId="35365FB3" w14:textId="77777777" w:rsidR="00FE3171" w:rsidRPr="007566A7" w:rsidRDefault="00FE3171" w:rsidP="007566A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0"/>
                <w:lang w:val="en-US"/>
              </w:rPr>
            </w:pPr>
          </w:p>
          <w:p w14:paraId="0202393D" w14:textId="77777777" w:rsidR="00FE3171" w:rsidRPr="003529EB" w:rsidRDefault="00FE3171" w:rsidP="007566A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สอบทานเอกสารประกอบ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การจัดทำกระดาษทำการการด้อยค่า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จัดทำโดยฝ่ายบริหารเพื่อประเมินความสมเหตุสมผลของข้อสมมติฐานและวิธีการประเมินมูลค่าที่ผู้บริหารใช้ในการคำนวณ</w:t>
            </w:r>
          </w:p>
          <w:p w14:paraId="2A5A84A8" w14:textId="77777777" w:rsidR="00FE3171" w:rsidRPr="007566A7" w:rsidRDefault="00FE3171" w:rsidP="007566A7">
            <w:pPr>
              <w:spacing w:after="0" w:line="240" w:lineRule="auto"/>
              <w:rPr>
                <w:rStyle w:val="normaltextrun"/>
                <w:rFonts w:ascii="Browallia New" w:hAnsi="Browallia New" w:cs="Browallia New"/>
                <w:sz w:val="20"/>
                <w:cs/>
                <w:lang w:val="en-US"/>
              </w:rPr>
            </w:pPr>
          </w:p>
          <w:p w14:paraId="6D9FF8A9" w14:textId="77777777" w:rsidR="00FE3171" w:rsidRDefault="00FE3171" w:rsidP="007566A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ประเมินความสมเหตุสมผลของอัตราคิดลดที่ใช้เพื่อคิดลดกระแสเงินสดในอนาคต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ทดสอบการคำนวณมูลค่าที่คาดว่าจะได้รับคืน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จาก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การลงทุน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ในบริษัทย่อย</w:t>
            </w:r>
          </w:p>
          <w:p w14:paraId="2D135981" w14:textId="77777777" w:rsidR="00FE3171" w:rsidRPr="007566A7" w:rsidRDefault="00FE3171" w:rsidP="007566A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0"/>
                <w:cs/>
                <w:lang w:val="en-US"/>
              </w:rPr>
            </w:pPr>
          </w:p>
          <w:p w14:paraId="5A5D6D86" w14:textId="77777777" w:rsidR="00FE3171" w:rsidRDefault="00FE3171" w:rsidP="007566A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พิจารณาความเพียงพอและเหมาะสมของการเปิดเผยข้อมูล</w:t>
            </w: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ของบริษัทเกี่ยวกับเงินลงทุนในบริษัทย่อย </w:t>
            </w:r>
          </w:p>
          <w:p w14:paraId="4D3F8858" w14:textId="77777777" w:rsidR="00FE3171" w:rsidRPr="007566A7" w:rsidRDefault="00FE3171" w:rsidP="007566A7">
            <w:pPr>
              <w:pStyle w:val="ListParagraph"/>
              <w:spacing w:after="0" w:line="240" w:lineRule="auto"/>
              <w:rPr>
                <w:rFonts w:ascii="Browallia New" w:hAnsi="Browallia New" w:cs="Browallia New"/>
                <w:sz w:val="20"/>
                <w:cs/>
                <w:lang w:val="en-US"/>
              </w:rPr>
            </w:pPr>
          </w:p>
          <w:p w14:paraId="195E6991" w14:textId="77777777" w:rsidR="00FE3171" w:rsidRPr="00C84F48" w:rsidRDefault="00FE3171" w:rsidP="007566A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C84F4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จากการตรวจสอบดังกล่าวข้างต้น</w:t>
            </w:r>
            <w:r w:rsidRPr="00C84F4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C84F4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บริษัทมีการพิจารณาการด้อยค่าของเงินลงทุนในบริษัทย่อย</w:t>
            </w:r>
            <w:r w:rsidRPr="00C84F4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C84F4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อย่างเหมาะสม</w:t>
            </w:r>
          </w:p>
        </w:tc>
      </w:tr>
    </w:tbl>
    <w:p w14:paraId="5E173A20" w14:textId="76AE4DB4" w:rsidR="0083016A" w:rsidRPr="00274412" w:rsidRDefault="0083016A" w:rsidP="0096554E">
      <w:pPr>
        <w:spacing w:after="0" w:line="240" w:lineRule="auto"/>
        <w:jc w:val="thaiDistribute"/>
        <w:rPr>
          <w:rFonts w:cstheme="minorBidi"/>
          <w:sz w:val="20"/>
          <w:szCs w:val="22"/>
          <w:lang w:bidi="th-TH"/>
        </w:rPr>
      </w:pPr>
    </w:p>
    <w:tbl>
      <w:tblPr>
        <w:tblStyle w:val="TableGrid40"/>
        <w:tblpPr w:leftFromText="180" w:rightFromText="180" w:vertAnchor="text" w:tblpXSpec="right" w:tblpY="1"/>
        <w:tblOverlap w:val="never"/>
        <w:tblW w:w="844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195"/>
        <w:gridCol w:w="4252"/>
      </w:tblGrid>
      <w:tr w:rsidR="00A30689" w:rsidRPr="00E87D6F" w14:paraId="6A119832" w14:textId="77777777" w:rsidTr="00274412">
        <w:trPr>
          <w:cantSplit/>
          <w:tblHeader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62F23E7C" w14:textId="77777777" w:rsidR="00A30689" w:rsidRPr="00542025" w:rsidRDefault="00A30689" w:rsidP="002A175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253F604" w14:textId="796BBD74" w:rsidR="00A30689" w:rsidRPr="00542025" w:rsidRDefault="004B219C" w:rsidP="002A175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3016A" w:rsidRPr="00E87D6F" w14:paraId="2308B137" w14:textId="77777777" w:rsidTr="00274412">
        <w:trPr>
          <w:trHeight w:val="7781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9E78" w14:textId="3A17298B" w:rsidR="0083016A" w:rsidRPr="00246B56" w:rsidRDefault="0083016A" w:rsidP="0083016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246B56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246B56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25B42615" w14:textId="77777777" w:rsidR="0083016A" w:rsidRPr="00246B56" w:rsidRDefault="0083016A" w:rsidP="0083016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0B25A7DC" w14:textId="584B1AC5" w:rsidR="0083016A" w:rsidRDefault="0083016A" w:rsidP="0083016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มีลูกหนี้ตามสัญญาเช่าซื้อในงบการเงินรวมและเฉพาะบริษัทเป็นจำนวน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3,009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282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สุทธิจากค่าเผื่อผลขาดทุนด้านเครดิตที่คาดว่าจะเกิดขึ้น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ในงบการเงินรวมและเฉพาะบริษัทจำนวน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CE19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จำนวน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68 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132E10BD" w14:textId="77777777" w:rsidR="00274412" w:rsidRPr="007566A7" w:rsidRDefault="00274412" w:rsidP="0083016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740B12AF" w14:textId="0BC9A361" w:rsidR="0083016A" w:rsidRDefault="0083016A" w:rsidP="0083016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ผู้บริหารของกลุ่มบริษัททดสอบค่าเผื่อผลขาดทุนด้านเครดิตที่คาดว่าจะเกิดขึ้น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วิธีการคำนวณการด้อยค่าของสินทรัพย์ทางการเงินโดยใช้แนวคิดของผลขาดทุนด้านเครดิตที่คาดว่าจะเกิดขึ้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ใช้ดุลยพินิจในการประมาณการผลขาดทุนจากเหตุการณ์ในอดีตและการคาดการณ์เกี่ยวกับการชำระหนี้ในอนาคตของลูกค้าและสภาวะเศรษฐกิจที่เป็นอยู่ในขณะนั้นจากผู้บริหารในการพัฒนาแบบจำลองผลขาดทุนด้านเครดิตที่คาดว่าจะเกิดขึ้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2693F6ED" w14:textId="77777777" w:rsidR="0043509C" w:rsidRPr="007566A7" w:rsidRDefault="0043509C" w:rsidP="0083016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18B2B928" w14:textId="63ED727A" w:rsidR="0083016A" w:rsidRPr="00246B56" w:rsidRDefault="0083016A" w:rsidP="0083016A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กลุ่มบริษัทได้เปิดเผย</w:t>
            </w:r>
            <w:r w:rsidR="007951E8" w:rsidRPr="00246B56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</w:t>
            </w:r>
            <w:r w:rsidR="00EC68D0" w:rsidRPr="00246B5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การบัญชีและ</w:t>
            </w:r>
            <w:r w:rsidRPr="00246B56">
              <w:rPr>
                <w:rFonts w:ascii="Browallia New" w:hAnsi="Browallia New" w:cs="Browallia New"/>
                <w:sz w:val="26"/>
                <w:szCs w:val="26"/>
                <w:cs/>
              </w:rPr>
              <w:t>ข้อมูลเกี่ยวกับ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246B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ของลูกหนี้ตามสัญญาเช่าซื้อในหมายเหตุประกอบงบการเงินข้อ </w:t>
            </w:r>
            <w:r w:rsidR="00EC68D0" w:rsidRPr="00246B56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F30815"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26F" w14:textId="74473B51" w:rsidR="0083016A" w:rsidRPr="00246B56" w:rsidRDefault="0083016A" w:rsidP="0083016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19481A11" w14:textId="77777777" w:rsidR="0083016A" w:rsidRPr="00246B56" w:rsidRDefault="0083016A" w:rsidP="0083016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228E304" w14:textId="77777777" w:rsidR="0083016A" w:rsidRPr="00246B56" w:rsidRDefault="0083016A" w:rsidP="0083016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171ADCEF" w14:textId="77777777" w:rsidR="00045D80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2A2410A9" w14:textId="53B663AE" w:rsidR="0083016A" w:rsidRPr="00045D80" w:rsidRDefault="0083016A" w:rsidP="00045D8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1B973DFA" w14:textId="7D856B05" w:rsidR="0083016A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53816077" w14:textId="77777777" w:rsidR="00045D80" w:rsidRPr="00045D80" w:rsidRDefault="00045D80" w:rsidP="00045D80">
            <w:pPr>
              <w:pStyle w:val="ListParagraph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0"/>
                <w:cs/>
                <w:lang w:val="en-US"/>
              </w:rPr>
            </w:pPr>
          </w:p>
          <w:p w14:paraId="1B5E793B" w14:textId="7D40EA9B" w:rsidR="0083016A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279A04A1" w14:textId="77777777" w:rsidR="00045D80" w:rsidRPr="00045D80" w:rsidRDefault="00045D80" w:rsidP="00045D80">
            <w:pPr>
              <w:pStyle w:val="ListParagraph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0"/>
                <w:cs/>
                <w:lang w:val="en-US"/>
              </w:rPr>
            </w:pPr>
          </w:p>
          <w:p w14:paraId="28A9E010" w14:textId="0AFD734E" w:rsidR="0083016A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246B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4D6F5364" w14:textId="77777777" w:rsidR="00045D80" w:rsidRPr="00045D80" w:rsidRDefault="00045D80" w:rsidP="00045D8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0"/>
                <w:cs/>
                <w:lang w:val="en-US"/>
              </w:rPr>
            </w:pPr>
          </w:p>
          <w:p w14:paraId="0051B2C1" w14:textId="77777777" w:rsidR="0083016A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คำนวณและตรวจสอบหลักฐานประกอบข้อสมมติฐานที่ใช้ในการคำนวณค่าเผื่อผลขาดทุนด้านเครดิตที่คาดว่าจะเกิดขึ้นของบริษัทจากเหตุการณ์ในอดีตและความสมเหตุสมผลของการคาดการณ์และปัจจัยทางเศรษฐกิจเกี่ยวกับการชำระหนี้ในอนาคตของลูกค้าจากข้อมูลสาธารณะ</w:t>
            </w:r>
          </w:p>
          <w:p w14:paraId="17099F36" w14:textId="77777777" w:rsidR="00045D80" w:rsidRPr="00045D80" w:rsidRDefault="00045D80" w:rsidP="00045D8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0"/>
                <w:cs/>
                <w:lang w:val="en-US"/>
              </w:rPr>
            </w:pPr>
          </w:p>
          <w:p w14:paraId="3C6485FD" w14:textId="37334707" w:rsidR="0083016A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รวจสอบรายการปรับปรุงส่วนเพิ่มจากการคำนวณค่าเผื่อผลขาดทุนด้านเครดิตที่คาดว่าจะเกิดขึ้นให้เป็นไปตามมาตรฐานการรายงานทางการเงินที่เกี่ยวข้อง</w:t>
            </w:r>
          </w:p>
          <w:p w14:paraId="278AD486" w14:textId="77777777" w:rsidR="00045D80" w:rsidRPr="00045D80" w:rsidRDefault="00045D80" w:rsidP="00045D8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0"/>
                <w:cs/>
                <w:lang w:val="en-US"/>
              </w:rPr>
            </w:pPr>
          </w:p>
          <w:p w14:paraId="12A0A3D4" w14:textId="77777777" w:rsidR="0083016A" w:rsidRPr="00246B56" w:rsidRDefault="0083016A" w:rsidP="00045D8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6B56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พิจารณาความเพียงพอและความเหมาะสมของการเปิดเผยข้อมูลในหมายเหตุประกอบงบการเงิน</w:t>
            </w:r>
          </w:p>
          <w:p w14:paraId="090D305D" w14:textId="77777777" w:rsidR="00A10A5A" w:rsidRPr="00045D80" w:rsidRDefault="00A10A5A" w:rsidP="00045D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0"/>
              </w:rPr>
            </w:pPr>
          </w:p>
          <w:p w14:paraId="0D7A2C78" w14:textId="48EB61A1" w:rsidR="00B8043E" w:rsidRPr="00497517" w:rsidRDefault="00813225" w:rsidP="00045D80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97517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จากการตรวจสอบดังกล่าวข้างต้น</w:t>
            </w:r>
            <w:r w:rsidRPr="00497517">
              <w:rPr>
                <w:sz w:val="26"/>
                <w:szCs w:val="26"/>
                <w:cs/>
              </w:rPr>
              <w:t xml:space="preserve"> </w:t>
            </w:r>
            <w:r w:rsidRPr="004975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มีการพิจารณาและบันทึกค่าเผื่อผลขาดทุนด้านเครดิตที่คาดว่าจะเกิดขึ้นของลูกหนี้ตามสัญญาเช่าซื้ออย่างเพียงพอและเหมาะสม</w:t>
            </w:r>
          </w:p>
        </w:tc>
      </w:tr>
    </w:tbl>
    <w:p w14:paraId="3C9776A8" w14:textId="780E9A7F" w:rsidR="00497517" w:rsidRPr="009473E0" w:rsidRDefault="00497517" w:rsidP="006670EB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4D0B309" w14:textId="77777777" w:rsidR="0096554E" w:rsidRDefault="0096554E" w:rsidP="00034989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38E0C18" w14:textId="77777777" w:rsidR="006442B1" w:rsidRDefault="006442B1" w:rsidP="00034989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781B9E4D" w14:textId="77777777" w:rsidR="006442B1" w:rsidRDefault="006442B1" w:rsidP="00034989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71FEA84" w14:textId="77777777" w:rsidR="006442B1" w:rsidRDefault="006442B1" w:rsidP="00034989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E04138E" w14:textId="29484F26" w:rsidR="00434982" w:rsidRPr="00FC006E" w:rsidRDefault="00434982" w:rsidP="00D34C95">
      <w:pPr>
        <w:spacing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09E5F38D" w:rsidR="00832BBB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06022C4" w14:textId="77777777" w:rsidR="00EB6635" w:rsidRDefault="00EB663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3CFFE051" w:rsidR="0066182F" w:rsidRPr="00FC006E" w:rsidRDefault="00D4545A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454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D4545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454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B14570" w14:textId="516B5B77" w:rsidR="00F428FD" w:rsidRDefault="00F428F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571F3374" w14:textId="27C44735" w:rsidR="00434982" w:rsidRPr="00FC006E" w:rsidRDefault="0095264C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95264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95264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95264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D16A7F1" w14:textId="77777777" w:rsidR="00F428FD" w:rsidRPr="00FC006E" w:rsidRDefault="00F428FD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43970B9E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658E44B0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B60BFE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และคณะกรรมการ</w:t>
      </w:r>
      <w:r w:rsidR="0099331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ตรวจสอบ</w:t>
      </w: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</w:t>
      </w:r>
      <w:r w:rsidR="0024708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งบการเงินรวมและเฉพาะบริษัท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6B8EC5D4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323B7C79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3D8A6713" w:rsidR="00434982" w:rsidRPr="00FC006E" w:rsidRDefault="00261B4F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1B4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คณะกรรมการตรวจสอบมีหน้าที่ช่วย</w:t>
      </w:r>
      <w:r w:rsidR="009933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D62C64" w:rsidRPr="00D62C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ในการกำกับดูแลกระบวนการในการจัดทำรายงานทางการเงินของกลุ่มบริษัทและบริษัท</w:t>
      </w:r>
    </w:p>
    <w:p w14:paraId="097975C9" w14:textId="13A8530C" w:rsidR="002B158A" w:rsidRDefault="002B158A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652799B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2BB9D2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4FBBDD" w14:textId="77777777" w:rsidR="006442B1" w:rsidRDefault="006442B1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4D078B8" w14:textId="77777777" w:rsidR="006442B1" w:rsidRDefault="006442B1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C4F57A" w14:textId="77777777" w:rsidR="006442B1" w:rsidRDefault="006442B1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75876F6C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24708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งบการเงินรวมและเฉพาะบริษัท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4FC845BA" w:rsidR="00434982" w:rsidRDefault="005E3485" w:rsidP="005E34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34A354E1" w14:textId="4A81D360" w:rsidR="00712C6C" w:rsidRDefault="00712C6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4EC9B26" w14:textId="6F50187A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6967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เยี่ยงผู้ประกอบวิชาชีพ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6967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743CF8BB" w:rsidR="00434982" w:rsidRPr="00FC006E" w:rsidRDefault="00CA76FE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6FD8DEB8" w14:textId="5B86CEEF" w:rsidR="00434982" w:rsidRPr="00FC006E" w:rsidRDefault="00C94617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46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C946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946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C946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946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0301DCDD" w:rsidR="00434982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จากหลักฐานการสอบบัญชีที่ได้รับ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D4A654" w14:textId="77777777" w:rsidR="001257E5" w:rsidRDefault="001257E5" w:rsidP="001257E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B8C540" w14:textId="77777777" w:rsidR="001257E5" w:rsidRDefault="001257E5" w:rsidP="001257E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245421" w14:textId="77777777" w:rsidR="001257E5" w:rsidRDefault="001257E5" w:rsidP="001257E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9DBFBF" w14:textId="77777777" w:rsidR="001257E5" w:rsidRPr="00FC006E" w:rsidRDefault="001257E5" w:rsidP="001257E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49D2B3E3" w14:textId="4815B259" w:rsidR="00434982" w:rsidRPr="00FC006E" w:rsidRDefault="0097659D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ประเมินการนำเสนอ</w:t>
      </w:r>
      <w:r w:rsidRPr="009765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9765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9765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34BED79" w14:textId="784A3409" w:rsidR="00434982" w:rsidRPr="002A459B" w:rsidRDefault="002A459B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A459B">
        <w:rPr>
          <w:rFonts w:ascii="Browallia New" w:hAnsi="Browallia New" w:cs="Browallia New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</w:t>
      </w:r>
      <w:r w:rsidR="008156FF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</w:rPr>
        <w:t>การเงินของบริษัทภายใน</w:t>
      </w:r>
      <w:r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2A459B">
        <w:rPr>
          <w:rFonts w:ascii="Browallia New" w:hAnsi="Browallia New" w:cs="Browallia New"/>
          <w:color w:val="000000"/>
          <w:sz w:val="28"/>
          <w:szCs w:val="28"/>
          <w:cs/>
        </w:rPr>
        <w:t>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434982" w:rsidRPr="002A459B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4EC7B7ED" w:rsidR="00434982" w:rsidRPr="00FC006E" w:rsidRDefault="00753B24" w:rsidP="00753B2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0C0060CE" w:rsidR="00434982" w:rsidRPr="00FC006E" w:rsidRDefault="00F373CF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373C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F373C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373C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373C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373C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5C562035" w:rsidR="00434982" w:rsidRPr="00FC006E" w:rsidRDefault="00EF74ED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จากเรื่องที่สื่อสารกับคณะกรรมการตรวจสอบ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ที่มีนัยสำคัญที่สุดในการตรวจสอบงบการเงินรวมและเฉพาะบริษัทใน</w:t>
      </w:r>
      <w:r w:rsidR="008156FF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A239D6B" w14:textId="77777777" w:rsidR="00CC2841" w:rsidRPr="00FC006E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4E934469" w:rsidR="00CC2841" w:rsidRPr="00FC006E" w:rsidRDefault="00EE05EC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EE05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4DAD2D83" w14:textId="4F18282F" w:rsidR="00CC2841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B93BC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</w:t>
      </w:r>
      <w:r w:rsidR="00EE05EC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262</w:t>
      </w:r>
    </w:p>
    <w:p w14:paraId="303C4D98" w14:textId="77777777" w:rsidR="00EE05EC" w:rsidRPr="00FC006E" w:rsidRDefault="00EE05EC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2444D3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</w:t>
      </w:r>
      <w:r w:rsidR="0066512B"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04B98036" w:rsidR="000A6DEC" w:rsidRPr="000A6DEC" w:rsidRDefault="002A4EB7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A4EB7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EE05EC" w:rsidRPr="002A4EB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E264C" w:rsidRPr="002A4E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EE05EC" w:rsidRPr="002A4EB7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EF74ED" w:rsidRPr="002A4EB7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0A6DEC" w:rsidRPr="000A6DEC" w:rsidSect="0035594D">
      <w:headerReference w:type="even" r:id="rId11"/>
      <w:headerReference w:type="default" r:id="rId12"/>
      <w:headerReference w:type="first" r:id="rId13"/>
      <w:type w:val="continuous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7844A" w14:textId="77777777" w:rsidR="00C53987" w:rsidRDefault="00C53987">
      <w:r>
        <w:separator/>
      </w:r>
    </w:p>
  </w:endnote>
  <w:endnote w:type="continuationSeparator" w:id="0">
    <w:p w14:paraId="20CB8632" w14:textId="77777777" w:rsidR="00C53987" w:rsidRDefault="00C53987">
      <w:r>
        <w:continuationSeparator/>
      </w:r>
    </w:p>
  </w:endnote>
  <w:endnote w:type="continuationNotice" w:id="1">
    <w:p w14:paraId="702FFD92" w14:textId="77777777" w:rsidR="00C53987" w:rsidRDefault="00C539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9FFB" w14:textId="77777777" w:rsidR="00C53987" w:rsidRDefault="00C53987">
      <w:bookmarkStart w:id="0" w:name="_Hlk482348182"/>
      <w:bookmarkEnd w:id="0"/>
      <w:r>
        <w:separator/>
      </w:r>
    </w:p>
  </w:footnote>
  <w:footnote w:type="continuationSeparator" w:id="0">
    <w:p w14:paraId="39AAC388" w14:textId="77777777" w:rsidR="00C53987" w:rsidRDefault="00C53987">
      <w:r>
        <w:continuationSeparator/>
      </w:r>
    </w:p>
  </w:footnote>
  <w:footnote w:type="continuationNotice" w:id="1">
    <w:p w14:paraId="3A5F5349" w14:textId="77777777" w:rsidR="00C53987" w:rsidRDefault="00C539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258A" w14:textId="16DEABA6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3F637B9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6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543710027">
    <w:abstractNumId w:val="3"/>
  </w:num>
  <w:num w:numId="2" w16cid:durableId="1297183955">
    <w:abstractNumId w:val="2"/>
  </w:num>
  <w:num w:numId="3" w16cid:durableId="2141679347">
    <w:abstractNumId w:val="1"/>
  </w:num>
  <w:num w:numId="4" w16cid:durableId="1794984670">
    <w:abstractNumId w:val="0"/>
  </w:num>
  <w:num w:numId="5" w16cid:durableId="2046443836">
    <w:abstractNumId w:val="10"/>
  </w:num>
  <w:num w:numId="6" w16cid:durableId="2106803683">
    <w:abstractNumId w:val="5"/>
  </w:num>
  <w:num w:numId="7" w16cid:durableId="2145996959">
    <w:abstractNumId w:val="16"/>
  </w:num>
  <w:num w:numId="8" w16cid:durableId="1146818747">
    <w:abstractNumId w:val="24"/>
  </w:num>
  <w:num w:numId="9" w16cid:durableId="685441720">
    <w:abstractNumId w:val="5"/>
  </w:num>
  <w:num w:numId="10" w16cid:durableId="331759283">
    <w:abstractNumId w:val="22"/>
  </w:num>
  <w:num w:numId="11" w16cid:durableId="10377187">
    <w:abstractNumId w:val="20"/>
  </w:num>
  <w:num w:numId="12" w16cid:durableId="1328557461">
    <w:abstractNumId w:val="4"/>
  </w:num>
  <w:num w:numId="13" w16cid:durableId="1962879025">
    <w:abstractNumId w:val="13"/>
  </w:num>
  <w:num w:numId="14" w16cid:durableId="681443989">
    <w:abstractNumId w:val="11"/>
  </w:num>
  <w:num w:numId="15" w16cid:durableId="1095056396">
    <w:abstractNumId w:val="13"/>
  </w:num>
  <w:num w:numId="16" w16cid:durableId="290014928">
    <w:abstractNumId w:val="15"/>
  </w:num>
  <w:num w:numId="17" w16cid:durableId="1876652199">
    <w:abstractNumId w:val="17"/>
  </w:num>
  <w:num w:numId="18" w16cid:durableId="1755542302">
    <w:abstractNumId w:val="22"/>
  </w:num>
  <w:num w:numId="19" w16cid:durableId="2010281403">
    <w:abstractNumId w:val="20"/>
  </w:num>
  <w:num w:numId="20" w16cid:durableId="1139611105">
    <w:abstractNumId w:val="4"/>
  </w:num>
  <w:num w:numId="21" w16cid:durableId="1327585865">
    <w:abstractNumId w:val="13"/>
  </w:num>
  <w:num w:numId="22" w16cid:durableId="246312513">
    <w:abstractNumId w:val="11"/>
  </w:num>
  <w:num w:numId="23" w16cid:durableId="673455803">
    <w:abstractNumId w:val="11"/>
  </w:num>
  <w:num w:numId="24" w16cid:durableId="346492162">
    <w:abstractNumId w:val="11"/>
  </w:num>
  <w:num w:numId="25" w16cid:durableId="699624834">
    <w:abstractNumId w:val="13"/>
  </w:num>
  <w:num w:numId="26" w16cid:durableId="449280983">
    <w:abstractNumId w:val="13"/>
  </w:num>
  <w:num w:numId="27" w16cid:durableId="757823858">
    <w:abstractNumId w:val="13"/>
  </w:num>
  <w:num w:numId="28" w16cid:durableId="273557487">
    <w:abstractNumId w:val="21"/>
  </w:num>
  <w:num w:numId="29" w16cid:durableId="961573105">
    <w:abstractNumId w:val="21"/>
  </w:num>
  <w:num w:numId="30" w16cid:durableId="723062814">
    <w:abstractNumId w:val="21"/>
  </w:num>
  <w:num w:numId="31" w16cid:durableId="569657058">
    <w:abstractNumId w:val="19"/>
  </w:num>
  <w:num w:numId="32" w16cid:durableId="592514548">
    <w:abstractNumId w:val="19"/>
  </w:num>
  <w:num w:numId="33" w16cid:durableId="510487556">
    <w:abstractNumId w:val="19"/>
  </w:num>
  <w:num w:numId="34" w16cid:durableId="2042896792">
    <w:abstractNumId w:val="9"/>
  </w:num>
  <w:num w:numId="35" w16cid:durableId="551768848">
    <w:abstractNumId w:val="7"/>
  </w:num>
  <w:num w:numId="36" w16cid:durableId="1217009832">
    <w:abstractNumId w:val="7"/>
  </w:num>
  <w:num w:numId="37" w16cid:durableId="1192760576">
    <w:abstractNumId w:val="6"/>
  </w:num>
  <w:num w:numId="38" w16cid:durableId="811486226">
    <w:abstractNumId w:val="12"/>
  </w:num>
  <w:num w:numId="39" w16cid:durableId="39137084">
    <w:abstractNumId w:val="8"/>
  </w:num>
  <w:num w:numId="40" w16cid:durableId="1188954741">
    <w:abstractNumId w:val="18"/>
  </w:num>
  <w:num w:numId="41" w16cid:durableId="371196242">
    <w:abstractNumId w:val="23"/>
  </w:num>
  <w:num w:numId="42" w16cid:durableId="128091041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4EF"/>
    <w:rsid w:val="00010B7B"/>
    <w:rsid w:val="000135C5"/>
    <w:rsid w:val="000162B0"/>
    <w:rsid w:val="00017878"/>
    <w:rsid w:val="0002270B"/>
    <w:rsid w:val="000231E0"/>
    <w:rsid w:val="00024FA3"/>
    <w:rsid w:val="00026CE9"/>
    <w:rsid w:val="0003023B"/>
    <w:rsid w:val="00031D17"/>
    <w:rsid w:val="00033181"/>
    <w:rsid w:val="00033A55"/>
    <w:rsid w:val="00033DCC"/>
    <w:rsid w:val="000340F5"/>
    <w:rsid w:val="00034989"/>
    <w:rsid w:val="000411E9"/>
    <w:rsid w:val="000422BF"/>
    <w:rsid w:val="000426F9"/>
    <w:rsid w:val="00044ACE"/>
    <w:rsid w:val="0004550E"/>
    <w:rsid w:val="00045A23"/>
    <w:rsid w:val="00045D80"/>
    <w:rsid w:val="000464E3"/>
    <w:rsid w:val="00047FE6"/>
    <w:rsid w:val="000509CD"/>
    <w:rsid w:val="00052614"/>
    <w:rsid w:val="0005270B"/>
    <w:rsid w:val="000537BC"/>
    <w:rsid w:val="00056097"/>
    <w:rsid w:val="00056C51"/>
    <w:rsid w:val="00057B1D"/>
    <w:rsid w:val="0006039B"/>
    <w:rsid w:val="000609FE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4D3"/>
    <w:rsid w:val="00077182"/>
    <w:rsid w:val="00077B0B"/>
    <w:rsid w:val="00081B13"/>
    <w:rsid w:val="000828C0"/>
    <w:rsid w:val="000828F1"/>
    <w:rsid w:val="00082F59"/>
    <w:rsid w:val="00083F5E"/>
    <w:rsid w:val="00085013"/>
    <w:rsid w:val="00086336"/>
    <w:rsid w:val="00090CB4"/>
    <w:rsid w:val="00091985"/>
    <w:rsid w:val="00094333"/>
    <w:rsid w:val="00096448"/>
    <w:rsid w:val="00097FAB"/>
    <w:rsid w:val="000A2674"/>
    <w:rsid w:val="000A4803"/>
    <w:rsid w:val="000A51A4"/>
    <w:rsid w:val="000A6DEC"/>
    <w:rsid w:val="000B0B3B"/>
    <w:rsid w:val="000B1738"/>
    <w:rsid w:val="000B23DF"/>
    <w:rsid w:val="000B2584"/>
    <w:rsid w:val="000B33E2"/>
    <w:rsid w:val="000B5F65"/>
    <w:rsid w:val="000B65E3"/>
    <w:rsid w:val="000B7090"/>
    <w:rsid w:val="000C0217"/>
    <w:rsid w:val="000C3696"/>
    <w:rsid w:val="000C683E"/>
    <w:rsid w:val="000C6E2B"/>
    <w:rsid w:val="000D1302"/>
    <w:rsid w:val="000D1A37"/>
    <w:rsid w:val="000D25CC"/>
    <w:rsid w:val="000D2779"/>
    <w:rsid w:val="000D6471"/>
    <w:rsid w:val="000D6B0E"/>
    <w:rsid w:val="000D7FF4"/>
    <w:rsid w:val="000E02CC"/>
    <w:rsid w:val="000E264C"/>
    <w:rsid w:val="000E2D97"/>
    <w:rsid w:val="000E52CE"/>
    <w:rsid w:val="000E60B2"/>
    <w:rsid w:val="000E7765"/>
    <w:rsid w:val="000F169C"/>
    <w:rsid w:val="000F1843"/>
    <w:rsid w:val="000F18EE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72BE"/>
    <w:rsid w:val="001072F0"/>
    <w:rsid w:val="001100D9"/>
    <w:rsid w:val="0011099C"/>
    <w:rsid w:val="0011138B"/>
    <w:rsid w:val="00112B69"/>
    <w:rsid w:val="0011372F"/>
    <w:rsid w:val="00120009"/>
    <w:rsid w:val="001205D6"/>
    <w:rsid w:val="001207D9"/>
    <w:rsid w:val="00121362"/>
    <w:rsid w:val="0012278D"/>
    <w:rsid w:val="00124AC8"/>
    <w:rsid w:val="001257E5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49CD"/>
    <w:rsid w:val="001473F9"/>
    <w:rsid w:val="00147EC9"/>
    <w:rsid w:val="00153FEF"/>
    <w:rsid w:val="001554CD"/>
    <w:rsid w:val="00155A91"/>
    <w:rsid w:val="00156447"/>
    <w:rsid w:val="00157534"/>
    <w:rsid w:val="001613E2"/>
    <w:rsid w:val="00162F64"/>
    <w:rsid w:val="00164450"/>
    <w:rsid w:val="0016459D"/>
    <w:rsid w:val="00165732"/>
    <w:rsid w:val="001669C6"/>
    <w:rsid w:val="00167017"/>
    <w:rsid w:val="001719B9"/>
    <w:rsid w:val="00172BF6"/>
    <w:rsid w:val="001752CB"/>
    <w:rsid w:val="001802D6"/>
    <w:rsid w:val="0018154B"/>
    <w:rsid w:val="001828AA"/>
    <w:rsid w:val="00182A6E"/>
    <w:rsid w:val="00183EBC"/>
    <w:rsid w:val="00184181"/>
    <w:rsid w:val="001911DC"/>
    <w:rsid w:val="00191357"/>
    <w:rsid w:val="00192061"/>
    <w:rsid w:val="0019210D"/>
    <w:rsid w:val="00192C34"/>
    <w:rsid w:val="001959C6"/>
    <w:rsid w:val="001976F9"/>
    <w:rsid w:val="001A0033"/>
    <w:rsid w:val="001A0425"/>
    <w:rsid w:val="001A1666"/>
    <w:rsid w:val="001A2A8F"/>
    <w:rsid w:val="001A3BFB"/>
    <w:rsid w:val="001A3C20"/>
    <w:rsid w:val="001A3C5A"/>
    <w:rsid w:val="001A45DC"/>
    <w:rsid w:val="001A69F9"/>
    <w:rsid w:val="001A7210"/>
    <w:rsid w:val="001B069C"/>
    <w:rsid w:val="001B198C"/>
    <w:rsid w:val="001B1B58"/>
    <w:rsid w:val="001B2235"/>
    <w:rsid w:val="001B7388"/>
    <w:rsid w:val="001B7B6B"/>
    <w:rsid w:val="001C14A1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0DA2"/>
    <w:rsid w:val="001D2302"/>
    <w:rsid w:val="001D2424"/>
    <w:rsid w:val="001D333E"/>
    <w:rsid w:val="001D4F05"/>
    <w:rsid w:val="001D6744"/>
    <w:rsid w:val="001D7BB3"/>
    <w:rsid w:val="001E12A6"/>
    <w:rsid w:val="001E28B0"/>
    <w:rsid w:val="001E480B"/>
    <w:rsid w:val="001E498F"/>
    <w:rsid w:val="001E6B1B"/>
    <w:rsid w:val="001E73B8"/>
    <w:rsid w:val="001E7512"/>
    <w:rsid w:val="001F28B4"/>
    <w:rsid w:val="001F31FF"/>
    <w:rsid w:val="001F3EDF"/>
    <w:rsid w:val="001F6795"/>
    <w:rsid w:val="001F71EC"/>
    <w:rsid w:val="00200455"/>
    <w:rsid w:val="002007CC"/>
    <w:rsid w:val="00201613"/>
    <w:rsid w:val="00201F3D"/>
    <w:rsid w:val="0020240D"/>
    <w:rsid w:val="0020255A"/>
    <w:rsid w:val="00203F5B"/>
    <w:rsid w:val="00206015"/>
    <w:rsid w:val="00211730"/>
    <w:rsid w:val="0021282C"/>
    <w:rsid w:val="00214498"/>
    <w:rsid w:val="00216583"/>
    <w:rsid w:val="00217714"/>
    <w:rsid w:val="0022305D"/>
    <w:rsid w:val="00223C62"/>
    <w:rsid w:val="0022518C"/>
    <w:rsid w:val="00225A40"/>
    <w:rsid w:val="00225B06"/>
    <w:rsid w:val="002267D4"/>
    <w:rsid w:val="00227417"/>
    <w:rsid w:val="00227A14"/>
    <w:rsid w:val="00234743"/>
    <w:rsid w:val="00234C77"/>
    <w:rsid w:val="00236974"/>
    <w:rsid w:val="00236F47"/>
    <w:rsid w:val="00237742"/>
    <w:rsid w:val="002378C4"/>
    <w:rsid w:val="00237A7E"/>
    <w:rsid w:val="00240A31"/>
    <w:rsid w:val="00240A7F"/>
    <w:rsid w:val="00241F16"/>
    <w:rsid w:val="002425D5"/>
    <w:rsid w:val="002425F8"/>
    <w:rsid w:val="00243C05"/>
    <w:rsid w:val="002444D3"/>
    <w:rsid w:val="002452AA"/>
    <w:rsid w:val="00246B56"/>
    <w:rsid w:val="00247082"/>
    <w:rsid w:val="00247969"/>
    <w:rsid w:val="00252EAA"/>
    <w:rsid w:val="002544E1"/>
    <w:rsid w:val="0025590F"/>
    <w:rsid w:val="0025649B"/>
    <w:rsid w:val="002567DE"/>
    <w:rsid w:val="00257871"/>
    <w:rsid w:val="0026024A"/>
    <w:rsid w:val="002603EE"/>
    <w:rsid w:val="0026182A"/>
    <w:rsid w:val="00261B4F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4412"/>
    <w:rsid w:val="00275871"/>
    <w:rsid w:val="00277EBE"/>
    <w:rsid w:val="002821B3"/>
    <w:rsid w:val="00283557"/>
    <w:rsid w:val="002838FB"/>
    <w:rsid w:val="00284AD0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562"/>
    <w:rsid w:val="002A0D9A"/>
    <w:rsid w:val="002A1005"/>
    <w:rsid w:val="002A175A"/>
    <w:rsid w:val="002A17AA"/>
    <w:rsid w:val="002A252E"/>
    <w:rsid w:val="002A28F4"/>
    <w:rsid w:val="002A459B"/>
    <w:rsid w:val="002A4EB7"/>
    <w:rsid w:val="002A544E"/>
    <w:rsid w:val="002A7005"/>
    <w:rsid w:val="002A7D4E"/>
    <w:rsid w:val="002B158A"/>
    <w:rsid w:val="002B2227"/>
    <w:rsid w:val="002B4C43"/>
    <w:rsid w:val="002B4C82"/>
    <w:rsid w:val="002B5A4A"/>
    <w:rsid w:val="002B5F91"/>
    <w:rsid w:val="002B63E0"/>
    <w:rsid w:val="002B7A66"/>
    <w:rsid w:val="002C0561"/>
    <w:rsid w:val="002C1264"/>
    <w:rsid w:val="002C1404"/>
    <w:rsid w:val="002C18F5"/>
    <w:rsid w:val="002C60F4"/>
    <w:rsid w:val="002C61AB"/>
    <w:rsid w:val="002C623D"/>
    <w:rsid w:val="002C6A5B"/>
    <w:rsid w:val="002C7992"/>
    <w:rsid w:val="002C7D64"/>
    <w:rsid w:val="002D1293"/>
    <w:rsid w:val="002D1B34"/>
    <w:rsid w:val="002D4D23"/>
    <w:rsid w:val="002D524F"/>
    <w:rsid w:val="002D5A0F"/>
    <w:rsid w:val="002D6062"/>
    <w:rsid w:val="002D649D"/>
    <w:rsid w:val="002D6E25"/>
    <w:rsid w:val="002D7077"/>
    <w:rsid w:val="002E02F4"/>
    <w:rsid w:val="002E073B"/>
    <w:rsid w:val="002E0845"/>
    <w:rsid w:val="002E0CE7"/>
    <w:rsid w:val="002E138C"/>
    <w:rsid w:val="002E28B6"/>
    <w:rsid w:val="002E3760"/>
    <w:rsid w:val="002E3F68"/>
    <w:rsid w:val="002E493D"/>
    <w:rsid w:val="002E4B18"/>
    <w:rsid w:val="002E6FDC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075AE"/>
    <w:rsid w:val="0031115C"/>
    <w:rsid w:val="00314CBE"/>
    <w:rsid w:val="0032062F"/>
    <w:rsid w:val="00321A76"/>
    <w:rsid w:val="00321B7C"/>
    <w:rsid w:val="00321E73"/>
    <w:rsid w:val="00322A5B"/>
    <w:rsid w:val="00322E29"/>
    <w:rsid w:val="0032365E"/>
    <w:rsid w:val="00325153"/>
    <w:rsid w:val="0032645F"/>
    <w:rsid w:val="003274BD"/>
    <w:rsid w:val="003275D1"/>
    <w:rsid w:val="00330AA1"/>
    <w:rsid w:val="00334F89"/>
    <w:rsid w:val="00335E5B"/>
    <w:rsid w:val="00336689"/>
    <w:rsid w:val="003367D4"/>
    <w:rsid w:val="003378E5"/>
    <w:rsid w:val="00347900"/>
    <w:rsid w:val="00350E71"/>
    <w:rsid w:val="00351BF0"/>
    <w:rsid w:val="0035226E"/>
    <w:rsid w:val="0035271D"/>
    <w:rsid w:val="003529EB"/>
    <w:rsid w:val="00352CED"/>
    <w:rsid w:val="00352F51"/>
    <w:rsid w:val="00354F5D"/>
    <w:rsid w:val="0035589E"/>
    <w:rsid w:val="0035594D"/>
    <w:rsid w:val="00355CFD"/>
    <w:rsid w:val="00357F3E"/>
    <w:rsid w:val="0036053F"/>
    <w:rsid w:val="003617AF"/>
    <w:rsid w:val="003620A1"/>
    <w:rsid w:val="0036366F"/>
    <w:rsid w:val="00363C48"/>
    <w:rsid w:val="00365405"/>
    <w:rsid w:val="0036599C"/>
    <w:rsid w:val="00365ECE"/>
    <w:rsid w:val="00366C5A"/>
    <w:rsid w:val="003701D4"/>
    <w:rsid w:val="0037094B"/>
    <w:rsid w:val="00370F4E"/>
    <w:rsid w:val="00371465"/>
    <w:rsid w:val="0037243C"/>
    <w:rsid w:val="003744DA"/>
    <w:rsid w:val="00374587"/>
    <w:rsid w:val="00374BEB"/>
    <w:rsid w:val="0037799C"/>
    <w:rsid w:val="00381456"/>
    <w:rsid w:val="00383897"/>
    <w:rsid w:val="003840D2"/>
    <w:rsid w:val="00384904"/>
    <w:rsid w:val="003854DF"/>
    <w:rsid w:val="00385D2F"/>
    <w:rsid w:val="003861AB"/>
    <w:rsid w:val="00386B2E"/>
    <w:rsid w:val="00387A5D"/>
    <w:rsid w:val="003912F2"/>
    <w:rsid w:val="00393333"/>
    <w:rsid w:val="003937D5"/>
    <w:rsid w:val="0039444B"/>
    <w:rsid w:val="0039523D"/>
    <w:rsid w:val="00396397"/>
    <w:rsid w:val="00396A33"/>
    <w:rsid w:val="003A0107"/>
    <w:rsid w:val="003A1203"/>
    <w:rsid w:val="003A19E8"/>
    <w:rsid w:val="003A1AAB"/>
    <w:rsid w:val="003A3836"/>
    <w:rsid w:val="003A39A5"/>
    <w:rsid w:val="003A41E2"/>
    <w:rsid w:val="003A4E1F"/>
    <w:rsid w:val="003A694C"/>
    <w:rsid w:val="003B027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C782A"/>
    <w:rsid w:val="003D2605"/>
    <w:rsid w:val="003D2B28"/>
    <w:rsid w:val="003D3C8E"/>
    <w:rsid w:val="003D4A65"/>
    <w:rsid w:val="003D64D6"/>
    <w:rsid w:val="003D707F"/>
    <w:rsid w:val="003E01C1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2507"/>
    <w:rsid w:val="003F65B5"/>
    <w:rsid w:val="003F724C"/>
    <w:rsid w:val="003F73B3"/>
    <w:rsid w:val="00403580"/>
    <w:rsid w:val="00405338"/>
    <w:rsid w:val="0040554F"/>
    <w:rsid w:val="00405B8C"/>
    <w:rsid w:val="00410D21"/>
    <w:rsid w:val="00416281"/>
    <w:rsid w:val="00420DA1"/>
    <w:rsid w:val="00421957"/>
    <w:rsid w:val="00422353"/>
    <w:rsid w:val="00422A30"/>
    <w:rsid w:val="004231FF"/>
    <w:rsid w:val="00423A06"/>
    <w:rsid w:val="00424339"/>
    <w:rsid w:val="00424411"/>
    <w:rsid w:val="00424465"/>
    <w:rsid w:val="00426915"/>
    <w:rsid w:val="004319F6"/>
    <w:rsid w:val="00431BD8"/>
    <w:rsid w:val="00432599"/>
    <w:rsid w:val="00433266"/>
    <w:rsid w:val="00433F63"/>
    <w:rsid w:val="00434982"/>
    <w:rsid w:val="00434E32"/>
    <w:rsid w:val="0043509C"/>
    <w:rsid w:val="00435788"/>
    <w:rsid w:val="004359E6"/>
    <w:rsid w:val="0043648F"/>
    <w:rsid w:val="00436D25"/>
    <w:rsid w:val="00436D7B"/>
    <w:rsid w:val="00437BD9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56A80"/>
    <w:rsid w:val="004618BA"/>
    <w:rsid w:val="004627AB"/>
    <w:rsid w:val="0046283C"/>
    <w:rsid w:val="00464018"/>
    <w:rsid w:val="00464936"/>
    <w:rsid w:val="00465C64"/>
    <w:rsid w:val="00466F3E"/>
    <w:rsid w:val="00467C1E"/>
    <w:rsid w:val="00470425"/>
    <w:rsid w:val="00470CD6"/>
    <w:rsid w:val="004747F8"/>
    <w:rsid w:val="004765CC"/>
    <w:rsid w:val="00477BA0"/>
    <w:rsid w:val="00477EC8"/>
    <w:rsid w:val="00480A4D"/>
    <w:rsid w:val="00481A83"/>
    <w:rsid w:val="00481FE7"/>
    <w:rsid w:val="0048532C"/>
    <w:rsid w:val="004857CD"/>
    <w:rsid w:val="004863BF"/>
    <w:rsid w:val="00486FAB"/>
    <w:rsid w:val="0049019F"/>
    <w:rsid w:val="004905F8"/>
    <w:rsid w:val="0049103F"/>
    <w:rsid w:val="00493195"/>
    <w:rsid w:val="00494050"/>
    <w:rsid w:val="00496B5E"/>
    <w:rsid w:val="004973C2"/>
    <w:rsid w:val="00497517"/>
    <w:rsid w:val="004A0C4E"/>
    <w:rsid w:val="004A0C78"/>
    <w:rsid w:val="004A0DFE"/>
    <w:rsid w:val="004A3C62"/>
    <w:rsid w:val="004A55AA"/>
    <w:rsid w:val="004A6312"/>
    <w:rsid w:val="004A6F5C"/>
    <w:rsid w:val="004A7CB5"/>
    <w:rsid w:val="004B219C"/>
    <w:rsid w:val="004B57FA"/>
    <w:rsid w:val="004B7F72"/>
    <w:rsid w:val="004C04A7"/>
    <w:rsid w:val="004C0971"/>
    <w:rsid w:val="004C0C25"/>
    <w:rsid w:val="004C1FD2"/>
    <w:rsid w:val="004C2111"/>
    <w:rsid w:val="004C3CFE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367D"/>
    <w:rsid w:val="004E3DAB"/>
    <w:rsid w:val="004E48CB"/>
    <w:rsid w:val="004E58A5"/>
    <w:rsid w:val="004E5954"/>
    <w:rsid w:val="004E70C6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1754"/>
    <w:rsid w:val="00502B11"/>
    <w:rsid w:val="00502E9A"/>
    <w:rsid w:val="005031CF"/>
    <w:rsid w:val="00503A68"/>
    <w:rsid w:val="0050458D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0E10"/>
    <w:rsid w:val="0052186A"/>
    <w:rsid w:val="00526491"/>
    <w:rsid w:val="0052737C"/>
    <w:rsid w:val="00530DDD"/>
    <w:rsid w:val="0053153E"/>
    <w:rsid w:val="005321DA"/>
    <w:rsid w:val="005324DB"/>
    <w:rsid w:val="00532537"/>
    <w:rsid w:val="00533348"/>
    <w:rsid w:val="00537F51"/>
    <w:rsid w:val="00542025"/>
    <w:rsid w:val="00547541"/>
    <w:rsid w:val="00551365"/>
    <w:rsid w:val="0055183C"/>
    <w:rsid w:val="0055326C"/>
    <w:rsid w:val="005541C3"/>
    <w:rsid w:val="0055543B"/>
    <w:rsid w:val="00555890"/>
    <w:rsid w:val="005568EB"/>
    <w:rsid w:val="00560ADB"/>
    <w:rsid w:val="00561435"/>
    <w:rsid w:val="005627FF"/>
    <w:rsid w:val="00562A3A"/>
    <w:rsid w:val="00563337"/>
    <w:rsid w:val="0056698F"/>
    <w:rsid w:val="0057056E"/>
    <w:rsid w:val="005729FB"/>
    <w:rsid w:val="00576153"/>
    <w:rsid w:val="00576468"/>
    <w:rsid w:val="00577D61"/>
    <w:rsid w:val="005814A9"/>
    <w:rsid w:val="00581C76"/>
    <w:rsid w:val="005822AC"/>
    <w:rsid w:val="0058307F"/>
    <w:rsid w:val="00585374"/>
    <w:rsid w:val="00592290"/>
    <w:rsid w:val="00592784"/>
    <w:rsid w:val="005938A8"/>
    <w:rsid w:val="00593909"/>
    <w:rsid w:val="005A2D71"/>
    <w:rsid w:val="005A4765"/>
    <w:rsid w:val="005B0ACE"/>
    <w:rsid w:val="005B405A"/>
    <w:rsid w:val="005B668F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1F78"/>
    <w:rsid w:val="005D3526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578"/>
    <w:rsid w:val="005E1FB1"/>
    <w:rsid w:val="005E2A94"/>
    <w:rsid w:val="005E2D67"/>
    <w:rsid w:val="005E3485"/>
    <w:rsid w:val="005E5578"/>
    <w:rsid w:val="005E5B78"/>
    <w:rsid w:val="005E6D71"/>
    <w:rsid w:val="005E7A69"/>
    <w:rsid w:val="005F2ABA"/>
    <w:rsid w:val="005F3114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3215"/>
    <w:rsid w:val="00604AAC"/>
    <w:rsid w:val="00610AAB"/>
    <w:rsid w:val="00610ED7"/>
    <w:rsid w:val="00611A19"/>
    <w:rsid w:val="00611D99"/>
    <w:rsid w:val="00611F1F"/>
    <w:rsid w:val="00612CCD"/>
    <w:rsid w:val="00614895"/>
    <w:rsid w:val="00617199"/>
    <w:rsid w:val="00620CE3"/>
    <w:rsid w:val="00621086"/>
    <w:rsid w:val="0062346A"/>
    <w:rsid w:val="00623BBB"/>
    <w:rsid w:val="006265CB"/>
    <w:rsid w:val="00626966"/>
    <w:rsid w:val="00626C83"/>
    <w:rsid w:val="00630CF7"/>
    <w:rsid w:val="006344E6"/>
    <w:rsid w:val="006365A1"/>
    <w:rsid w:val="00636AA2"/>
    <w:rsid w:val="006418A4"/>
    <w:rsid w:val="00642C83"/>
    <w:rsid w:val="0064407A"/>
    <w:rsid w:val="006442B1"/>
    <w:rsid w:val="00646471"/>
    <w:rsid w:val="00646E4F"/>
    <w:rsid w:val="0065100F"/>
    <w:rsid w:val="00653FCB"/>
    <w:rsid w:val="0065581E"/>
    <w:rsid w:val="00656EFB"/>
    <w:rsid w:val="00657B7F"/>
    <w:rsid w:val="0066182F"/>
    <w:rsid w:val="00663439"/>
    <w:rsid w:val="006638A2"/>
    <w:rsid w:val="0066512B"/>
    <w:rsid w:val="0066597E"/>
    <w:rsid w:val="00666764"/>
    <w:rsid w:val="0066694B"/>
    <w:rsid w:val="00666EDE"/>
    <w:rsid w:val="006670EB"/>
    <w:rsid w:val="00667DB6"/>
    <w:rsid w:val="00667ED8"/>
    <w:rsid w:val="00670284"/>
    <w:rsid w:val="006707E3"/>
    <w:rsid w:val="00670930"/>
    <w:rsid w:val="0067093E"/>
    <w:rsid w:val="00676572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878BF"/>
    <w:rsid w:val="006905DE"/>
    <w:rsid w:val="00690997"/>
    <w:rsid w:val="00692CA5"/>
    <w:rsid w:val="006932D7"/>
    <w:rsid w:val="006946DA"/>
    <w:rsid w:val="00694FF5"/>
    <w:rsid w:val="0069511E"/>
    <w:rsid w:val="0069673D"/>
    <w:rsid w:val="006A2D31"/>
    <w:rsid w:val="006A3B43"/>
    <w:rsid w:val="006A5176"/>
    <w:rsid w:val="006A5F0D"/>
    <w:rsid w:val="006A6AB1"/>
    <w:rsid w:val="006A7384"/>
    <w:rsid w:val="006B06A2"/>
    <w:rsid w:val="006B0827"/>
    <w:rsid w:val="006B0A73"/>
    <w:rsid w:val="006B356C"/>
    <w:rsid w:val="006C0A72"/>
    <w:rsid w:val="006C1062"/>
    <w:rsid w:val="006C353D"/>
    <w:rsid w:val="006C3937"/>
    <w:rsid w:val="006C3D37"/>
    <w:rsid w:val="006C6376"/>
    <w:rsid w:val="006C6927"/>
    <w:rsid w:val="006C6AAC"/>
    <w:rsid w:val="006D00AA"/>
    <w:rsid w:val="006D055F"/>
    <w:rsid w:val="006D1B3C"/>
    <w:rsid w:val="006D1E87"/>
    <w:rsid w:val="006D36BA"/>
    <w:rsid w:val="006D49F5"/>
    <w:rsid w:val="006D56C7"/>
    <w:rsid w:val="006D5CBE"/>
    <w:rsid w:val="006D6FF3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3B0B"/>
    <w:rsid w:val="00706BF0"/>
    <w:rsid w:val="00707A81"/>
    <w:rsid w:val="00707FC5"/>
    <w:rsid w:val="0071181E"/>
    <w:rsid w:val="00712C6C"/>
    <w:rsid w:val="00714FD6"/>
    <w:rsid w:val="00715356"/>
    <w:rsid w:val="00715402"/>
    <w:rsid w:val="00715FCC"/>
    <w:rsid w:val="00716A37"/>
    <w:rsid w:val="00720061"/>
    <w:rsid w:val="00721226"/>
    <w:rsid w:val="00721EF3"/>
    <w:rsid w:val="00725B9E"/>
    <w:rsid w:val="007265F7"/>
    <w:rsid w:val="00727A8A"/>
    <w:rsid w:val="00727FC9"/>
    <w:rsid w:val="007307E9"/>
    <w:rsid w:val="00730DAC"/>
    <w:rsid w:val="00731633"/>
    <w:rsid w:val="00731894"/>
    <w:rsid w:val="0073242D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503C"/>
    <w:rsid w:val="00745DFB"/>
    <w:rsid w:val="007464A5"/>
    <w:rsid w:val="00746796"/>
    <w:rsid w:val="00746D91"/>
    <w:rsid w:val="00747706"/>
    <w:rsid w:val="00751C3C"/>
    <w:rsid w:val="00752632"/>
    <w:rsid w:val="00752ED9"/>
    <w:rsid w:val="00753B24"/>
    <w:rsid w:val="0075407A"/>
    <w:rsid w:val="007546C7"/>
    <w:rsid w:val="0075598A"/>
    <w:rsid w:val="00755E1A"/>
    <w:rsid w:val="007566A7"/>
    <w:rsid w:val="00756C92"/>
    <w:rsid w:val="007570C3"/>
    <w:rsid w:val="0075719F"/>
    <w:rsid w:val="00761813"/>
    <w:rsid w:val="00763FCA"/>
    <w:rsid w:val="00765AFE"/>
    <w:rsid w:val="00767466"/>
    <w:rsid w:val="007705FE"/>
    <w:rsid w:val="00770D0B"/>
    <w:rsid w:val="00771B85"/>
    <w:rsid w:val="00772F7D"/>
    <w:rsid w:val="00773CFD"/>
    <w:rsid w:val="007742D9"/>
    <w:rsid w:val="00775DA6"/>
    <w:rsid w:val="007767BB"/>
    <w:rsid w:val="00777E37"/>
    <w:rsid w:val="0078170A"/>
    <w:rsid w:val="007818D4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87CE8"/>
    <w:rsid w:val="007906EB"/>
    <w:rsid w:val="00790956"/>
    <w:rsid w:val="00792226"/>
    <w:rsid w:val="00792294"/>
    <w:rsid w:val="007947C2"/>
    <w:rsid w:val="0079502D"/>
    <w:rsid w:val="007951E8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FF0"/>
    <w:rsid w:val="007C1290"/>
    <w:rsid w:val="007C12B7"/>
    <w:rsid w:val="007C15AD"/>
    <w:rsid w:val="007C1966"/>
    <w:rsid w:val="007C47E9"/>
    <w:rsid w:val="007C69C1"/>
    <w:rsid w:val="007C6DBB"/>
    <w:rsid w:val="007C7620"/>
    <w:rsid w:val="007D3158"/>
    <w:rsid w:val="007D329D"/>
    <w:rsid w:val="007D3EB7"/>
    <w:rsid w:val="007D41A1"/>
    <w:rsid w:val="007D4772"/>
    <w:rsid w:val="007D4AC8"/>
    <w:rsid w:val="007D7380"/>
    <w:rsid w:val="007D79DF"/>
    <w:rsid w:val="007E11E7"/>
    <w:rsid w:val="007E150D"/>
    <w:rsid w:val="007E2444"/>
    <w:rsid w:val="007E25FC"/>
    <w:rsid w:val="007E462C"/>
    <w:rsid w:val="007E521A"/>
    <w:rsid w:val="007E7BE0"/>
    <w:rsid w:val="007E7C13"/>
    <w:rsid w:val="007F094C"/>
    <w:rsid w:val="007F1EBD"/>
    <w:rsid w:val="007F23FA"/>
    <w:rsid w:val="007F2F9A"/>
    <w:rsid w:val="007F4B79"/>
    <w:rsid w:val="007F65BC"/>
    <w:rsid w:val="00800075"/>
    <w:rsid w:val="008007EF"/>
    <w:rsid w:val="0080105C"/>
    <w:rsid w:val="008033D0"/>
    <w:rsid w:val="00803FB6"/>
    <w:rsid w:val="00804957"/>
    <w:rsid w:val="008059EF"/>
    <w:rsid w:val="00807EA3"/>
    <w:rsid w:val="008128F7"/>
    <w:rsid w:val="00812938"/>
    <w:rsid w:val="00812B4A"/>
    <w:rsid w:val="00813225"/>
    <w:rsid w:val="008156FF"/>
    <w:rsid w:val="00815D41"/>
    <w:rsid w:val="008174EA"/>
    <w:rsid w:val="00817952"/>
    <w:rsid w:val="0082290B"/>
    <w:rsid w:val="008230B5"/>
    <w:rsid w:val="008247C0"/>
    <w:rsid w:val="00824C76"/>
    <w:rsid w:val="00825CE2"/>
    <w:rsid w:val="0082659A"/>
    <w:rsid w:val="00827B71"/>
    <w:rsid w:val="008300CA"/>
    <w:rsid w:val="0083016A"/>
    <w:rsid w:val="00830DAC"/>
    <w:rsid w:val="0083134C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54DD8"/>
    <w:rsid w:val="0086181D"/>
    <w:rsid w:val="00863296"/>
    <w:rsid w:val="00864851"/>
    <w:rsid w:val="00864989"/>
    <w:rsid w:val="0086526C"/>
    <w:rsid w:val="00865C13"/>
    <w:rsid w:val="008676B4"/>
    <w:rsid w:val="008719C2"/>
    <w:rsid w:val="00872065"/>
    <w:rsid w:val="0087455A"/>
    <w:rsid w:val="00875426"/>
    <w:rsid w:val="00876ADE"/>
    <w:rsid w:val="0088038B"/>
    <w:rsid w:val="0088242A"/>
    <w:rsid w:val="00882BFA"/>
    <w:rsid w:val="00883B83"/>
    <w:rsid w:val="00884D32"/>
    <w:rsid w:val="00884FF7"/>
    <w:rsid w:val="0088659D"/>
    <w:rsid w:val="0088770A"/>
    <w:rsid w:val="00890B21"/>
    <w:rsid w:val="00891E52"/>
    <w:rsid w:val="00894671"/>
    <w:rsid w:val="00894ACE"/>
    <w:rsid w:val="00895A5E"/>
    <w:rsid w:val="00895C15"/>
    <w:rsid w:val="00895D44"/>
    <w:rsid w:val="008A018C"/>
    <w:rsid w:val="008A1DB3"/>
    <w:rsid w:val="008A25EE"/>
    <w:rsid w:val="008A31B3"/>
    <w:rsid w:val="008A5C4D"/>
    <w:rsid w:val="008A626A"/>
    <w:rsid w:val="008A7DBC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1DE7"/>
    <w:rsid w:val="008C34F1"/>
    <w:rsid w:val="008C40CB"/>
    <w:rsid w:val="008C47AE"/>
    <w:rsid w:val="008C49AE"/>
    <w:rsid w:val="008C59F7"/>
    <w:rsid w:val="008C796A"/>
    <w:rsid w:val="008C7F89"/>
    <w:rsid w:val="008D2FE1"/>
    <w:rsid w:val="008D40D0"/>
    <w:rsid w:val="008D6436"/>
    <w:rsid w:val="008E108C"/>
    <w:rsid w:val="008E7687"/>
    <w:rsid w:val="008E7CA2"/>
    <w:rsid w:val="008F0E3C"/>
    <w:rsid w:val="008F11FA"/>
    <w:rsid w:val="008F18E0"/>
    <w:rsid w:val="008F199D"/>
    <w:rsid w:val="008F30A1"/>
    <w:rsid w:val="008F33AE"/>
    <w:rsid w:val="008F3973"/>
    <w:rsid w:val="008F4ACA"/>
    <w:rsid w:val="008F7BD9"/>
    <w:rsid w:val="008F7CED"/>
    <w:rsid w:val="00902784"/>
    <w:rsid w:val="00904064"/>
    <w:rsid w:val="00905A9F"/>
    <w:rsid w:val="00905CB3"/>
    <w:rsid w:val="00905D34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9CA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D7A"/>
    <w:rsid w:val="00932ED6"/>
    <w:rsid w:val="00933855"/>
    <w:rsid w:val="00934CE6"/>
    <w:rsid w:val="00934D17"/>
    <w:rsid w:val="00935562"/>
    <w:rsid w:val="00935D8D"/>
    <w:rsid w:val="0093649A"/>
    <w:rsid w:val="0093714C"/>
    <w:rsid w:val="009428E1"/>
    <w:rsid w:val="00942FE8"/>
    <w:rsid w:val="00943A87"/>
    <w:rsid w:val="009448A9"/>
    <w:rsid w:val="00944AD1"/>
    <w:rsid w:val="00946136"/>
    <w:rsid w:val="009473E0"/>
    <w:rsid w:val="009514A2"/>
    <w:rsid w:val="009520A2"/>
    <w:rsid w:val="0095264C"/>
    <w:rsid w:val="00952DE4"/>
    <w:rsid w:val="0095525F"/>
    <w:rsid w:val="009555FF"/>
    <w:rsid w:val="009569D9"/>
    <w:rsid w:val="00957D8E"/>
    <w:rsid w:val="00957E70"/>
    <w:rsid w:val="00962ED7"/>
    <w:rsid w:val="00964F1C"/>
    <w:rsid w:val="00965248"/>
    <w:rsid w:val="0096554E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7659D"/>
    <w:rsid w:val="00981B23"/>
    <w:rsid w:val="0098319E"/>
    <w:rsid w:val="00984190"/>
    <w:rsid w:val="009849B7"/>
    <w:rsid w:val="00990E59"/>
    <w:rsid w:val="00990F10"/>
    <w:rsid w:val="00992531"/>
    <w:rsid w:val="0099331F"/>
    <w:rsid w:val="009937B9"/>
    <w:rsid w:val="00995CD5"/>
    <w:rsid w:val="009967E0"/>
    <w:rsid w:val="009A0BDE"/>
    <w:rsid w:val="009A0C3D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C002A"/>
    <w:rsid w:val="009C09F7"/>
    <w:rsid w:val="009C1798"/>
    <w:rsid w:val="009C203D"/>
    <w:rsid w:val="009C4DC5"/>
    <w:rsid w:val="009D2262"/>
    <w:rsid w:val="009D2885"/>
    <w:rsid w:val="009D44BA"/>
    <w:rsid w:val="009D4F5E"/>
    <w:rsid w:val="009D5290"/>
    <w:rsid w:val="009D69AE"/>
    <w:rsid w:val="009D75C4"/>
    <w:rsid w:val="009D79EC"/>
    <w:rsid w:val="009E278C"/>
    <w:rsid w:val="009E2915"/>
    <w:rsid w:val="009E33FE"/>
    <w:rsid w:val="009E5A0E"/>
    <w:rsid w:val="009F2115"/>
    <w:rsid w:val="009F2383"/>
    <w:rsid w:val="009F2F16"/>
    <w:rsid w:val="009F3B67"/>
    <w:rsid w:val="009F3ECA"/>
    <w:rsid w:val="009F6D2E"/>
    <w:rsid w:val="009F6EDC"/>
    <w:rsid w:val="009F7222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A5A"/>
    <w:rsid w:val="00A10B07"/>
    <w:rsid w:val="00A11FB4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175F8"/>
    <w:rsid w:val="00A218D7"/>
    <w:rsid w:val="00A23522"/>
    <w:rsid w:val="00A2384E"/>
    <w:rsid w:val="00A24CA9"/>
    <w:rsid w:val="00A30689"/>
    <w:rsid w:val="00A35716"/>
    <w:rsid w:val="00A35782"/>
    <w:rsid w:val="00A3612F"/>
    <w:rsid w:val="00A36214"/>
    <w:rsid w:val="00A362F9"/>
    <w:rsid w:val="00A375BA"/>
    <w:rsid w:val="00A40209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040"/>
    <w:rsid w:val="00A62565"/>
    <w:rsid w:val="00A62E8D"/>
    <w:rsid w:val="00A660BF"/>
    <w:rsid w:val="00A66563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82844"/>
    <w:rsid w:val="00A85D2D"/>
    <w:rsid w:val="00A86036"/>
    <w:rsid w:val="00A87F44"/>
    <w:rsid w:val="00A904F9"/>
    <w:rsid w:val="00A918D1"/>
    <w:rsid w:val="00A92DE6"/>
    <w:rsid w:val="00A93A9A"/>
    <w:rsid w:val="00A94C5D"/>
    <w:rsid w:val="00A972F6"/>
    <w:rsid w:val="00AA06E4"/>
    <w:rsid w:val="00AA1E4D"/>
    <w:rsid w:val="00AA1F7A"/>
    <w:rsid w:val="00AA3D76"/>
    <w:rsid w:val="00AA4298"/>
    <w:rsid w:val="00AA46BA"/>
    <w:rsid w:val="00AA4A16"/>
    <w:rsid w:val="00AA59E9"/>
    <w:rsid w:val="00AA5C16"/>
    <w:rsid w:val="00AA79A6"/>
    <w:rsid w:val="00AB3558"/>
    <w:rsid w:val="00AB423B"/>
    <w:rsid w:val="00AB4805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061"/>
    <w:rsid w:val="00AD58B9"/>
    <w:rsid w:val="00AD7817"/>
    <w:rsid w:val="00AE0190"/>
    <w:rsid w:val="00AE213C"/>
    <w:rsid w:val="00AE2B73"/>
    <w:rsid w:val="00AE2BF6"/>
    <w:rsid w:val="00AE3370"/>
    <w:rsid w:val="00AE55ED"/>
    <w:rsid w:val="00AE5DB9"/>
    <w:rsid w:val="00AE64CA"/>
    <w:rsid w:val="00AE657D"/>
    <w:rsid w:val="00AE689F"/>
    <w:rsid w:val="00AF3256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11050"/>
    <w:rsid w:val="00B12F5E"/>
    <w:rsid w:val="00B1324D"/>
    <w:rsid w:val="00B149CF"/>
    <w:rsid w:val="00B14A15"/>
    <w:rsid w:val="00B157E2"/>
    <w:rsid w:val="00B161D0"/>
    <w:rsid w:val="00B167F6"/>
    <w:rsid w:val="00B16A4A"/>
    <w:rsid w:val="00B23CAF"/>
    <w:rsid w:val="00B24A45"/>
    <w:rsid w:val="00B25390"/>
    <w:rsid w:val="00B25B92"/>
    <w:rsid w:val="00B26948"/>
    <w:rsid w:val="00B27D5C"/>
    <w:rsid w:val="00B3115D"/>
    <w:rsid w:val="00B311A4"/>
    <w:rsid w:val="00B321EF"/>
    <w:rsid w:val="00B33A3B"/>
    <w:rsid w:val="00B34D51"/>
    <w:rsid w:val="00B36A0E"/>
    <w:rsid w:val="00B36BA1"/>
    <w:rsid w:val="00B400CF"/>
    <w:rsid w:val="00B40D67"/>
    <w:rsid w:val="00B4393C"/>
    <w:rsid w:val="00B43C45"/>
    <w:rsid w:val="00B44087"/>
    <w:rsid w:val="00B44F22"/>
    <w:rsid w:val="00B55EE8"/>
    <w:rsid w:val="00B5641E"/>
    <w:rsid w:val="00B564AC"/>
    <w:rsid w:val="00B564C7"/>
    <w:rsid w:val="00B56E6C"/>
    <w:rsid w:val="00B579AB"/>
    <w:rsid w:val="00B60B12"/>
    <w:rsid w:val="00B60BFE"/>
    <w:rsid w:val="00B63D0E"/>
    <w:rsid w:val="00B65AD6"/>
    <w:rsid w:val="00B66EF0"/>
    <w:rsid w:val="00B71D55"/>
    <w:rsid w:val="00B71E52"/>
    <w:rsid w:val="00B739E9"/>
    <w:rsid w:val="00B7701C"/>
    <w:rsid w:val="00B8043E"/>
    <w:rsid w:val="00B82A67"/>
    <w:rsid w:val="00B83039"/>
    <w:rsid w:val="00B856D3"/>
    <w:rsid w:val="00B91449"/>
    <w:rsid w:val="00B93BCF"/>
    <w:rsid w:val="00B97599"/>
    <w:rsid w:val="00BA28BB"/>
    <w:rsid w:val="00BA28FE"/>
    <w:rsid w:val="00BA49D6"/>
    <w:rsid w:val="00BA5610"/>
    <w:rsid w:val="00BA5A3F"/>
    <w:rsid w:val="00BA5B00"/>
    <w:rsid w:val="00BA6176"/>
    <w:rsid w:val="00BA64B5"/>
    <w:rsid w:val="00BA66AD"/>
    <w:rsid w:val="00BB1A07"/>
    <w:rsid w:val="00BB1FB9"/>
    <w:rsid w:val="00BB299C"/>
    <w:rsid w:val="00BB2F81"/>
    <w:rsid w:val="00BB3B55"/>
    <w:rsid w:val="00BB449F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3FE"/>
    <w:rsid w:val="00BC3A0B"/>
    <w:rsid w:val="00BC52A6"/>
    <w:rsid w:val="00BC60A9"/>
    <w:rsid w:val="00BC61D4"/>
    <w:rsid w:val="00BC6630"/>
    <w:rsid w:val="00BD0822"/>
    <w:rsid w:val="00BD6D44"/>
    <w:rsid w:val="00BD7C3E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4C6"/>
    <w:rsid w:val="00C06939"/>
    <w:rsid w:val="00C13A9F"/>
    <w:rsid w:val="00C15C2B"/>
    <w:rsid w:val="00C15F56"/>
    <w:rsid w:val="00C167A2"/>
    <w:rsid w:val="00C20EE7"/>
    <w:rsid w:val="00C211FF"/>
    <w:rsid w:val="00C21E3B"/>
    <w:rsid w:val="00C22ABB"/>
    <w:rsid w:val="00C23849"/>
    <w:rsid w:val="00C23B3C"/>
    <w:rsid w:val="00C308D2"/>
    <w:rsid w:val="00C31178"/>
    <w:rsid w:val="00C32071"/>
    <w:rsid w:val="00C320EB"/>
    <w:rsid w:val="00C333FB"/>
    <w:rsid w:val="00C3358D"/>
    <w:rsid w:val="00C35479"/>
    <w:rsid w:val="00C35B1A"/>
    <w:rsid w:val="00C370D1"/>
    <w:rsid w:val="00C378D4"/>
    <w:rsid w:val="00C41C7D"/>
    <w:rsid w:val="00C42D1B"/>
    <w:rsid w:val="00C435E2"/>
    <w:rsid w:val="00C459A9"/>
    <w:rsid w:val="00C46745"/>
    <w:rsid w:val="00C4722D"/>
    <w:rsid w:val="00C515D0"/>
    <w:rsid w:val="00C53987"/>
    <w:rsid w:val="00C55311"/>
    <w:rsid w:val="00C55C31"/>
    <w:rsid w:val="00C5608F"/>
    <w:rsid w:val="00C576AF"/>
    <w:rsid w:val="00C6275C"/>
    <w:rsid w:val="00C63023"/>
    <w:rsid w:val="00C63743"/>
    <w:rsid w:val="00C63E02"/>
    <w:rsid w:val="00C6424E"/>
    <w:rsid w:val="00C6583E"/>
    <w:rsid w:val="00C6594C"/>
    <w:rsid w:val="00C659A0"/>
    <w:rsid w:val="00C67657"/>
    <w:rsid w:val="00C6780B"/>
    <w:rsid w:val="00C716EA"/>
    <w:rsid w:val="00C728DA"/>
    <w:rsid w:val="00C732B2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4F48"/>
    <w:rsid w:val="00C86BB9"/>
    <w:rsid w:val="00C8755A"/>
    <w:rsid w:val="00C8772C"/>
    <w:rsid w:val="00C94617"/>
    <w:rsid w:val="00C962F9"/>
    <w:rsid w:val="00C97E74"/>
    <w:rsid w:val="00CA3973"/>
    <w:rsid w:val="00CA3C52"/>
    <w:rsid w:val="00CA40CB"/>
    <w:rsid w:val="00CA43FD"/>
    <w:rsid w:val="00CA5C69"/>
    <w:rsid w:val="00CA5D9C"/>
    <w:rsid w:val="00CA725D"/>
    <w:rsid w:val="00CA76FE"/>
    <w:rsid w:val="00CB0A5E"/>
    <w:rsid w:val="00CB15F0"/>
    <w:rsid w:val="00CB18EB"/>
    <w:rsid w:val="00CB441E"/>
    <w:rsid w:val="00CB4D0A"/>
    <w:rsid w:val="00CB628E"/>
    <w:rsid w:val="00CB709A"/>
    <w:rsid w:val="00CC2841"/>
    <w:rsid w:val="00CC2D4C"/>
    <w:rsid w:val="00CC337E"/>
    <w:rsid w:val="00CC72E9"/>
    <w:rsid w:val="00CC7E95"/>
    <w:rsid w:val="00CD229A"/>
    <w:rsid w:val="00CD25C2"/>
    <w:rsid w:val="00CD4B27"/>
    <w:rsid w:val="00CD4D4E"/>
    <w:rsid w:val="00CD7465"/>
    <w:rsid w:val="00CE04C5"/>
    <w:rsid w:val="00CE1908"/>
    <w:rsid w:val="00CE24E5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1225"/>
    <w:rsid w:val="00D02FE4"/>
    <w:rsid w:val="00D05707"/>
    <w:rsid w:val="00D078C4"/>
    <w:rsid w:val="00D122F0"/>
    <w:rsid w:val="00D152FF"/>
    <w:rsid w:val="00D15502"/>
    <w:rsid w:val="00D15D45"/>
    <w:rsid w:val="00D15EA5"/>
    <w:rsid w:val="00D17B34"/>
    <w:rsid w:val="00D2100B"/>
    <w:rsid w:val="00D233CC"/>
    <w:rsid w:val="00D24220"/>
    <w:rsid w:val="00D254DD"/>
    <w:rsid w:val="00D260FB"/>
    <w:rsid w:val="00D26417"/>
    <w:rsid w:val="00D27FEA"/>
    <w:rsid w:val="00D3089E"/>
    <w:rsid w:val="00D31D7A"/>
    <w:rsid w:val="00D32D56"/>
    <w:rsid w:val="00D33E60"/>
    <w:rsid w:val="00D34C95"/>
    <w:rsid w:val="00D35070"/>
    <w:rsid w:val="00D35422"/>
    <w:rsid w:val="00D40BA0"/>
    <w:rsid w:val="00D41CF5"/>
    <w:rsid w:val="00D42112"/>
    <w:rsid w:val="00D430AD"/>
    <w:rsid w:val="00D43811"/>
    <w:rsid w:val="00D43F44"/>
    <w:rsid w:val="00D44E52"/>
    <w:rsid w:val="00D45266"/>
    <w:rsid w:val="00D4545A"/>
    <w:rsid w:val="00D45C6C"/>
    <w:rsid w:val="00D460E7"/>
    <w:rsid w:val="00D4634F"/>
    <w:rsid w:val="00D46454"/>
    <w:rsid w:val="00D46D64"/>
    <w:rsid w:val="00D50453"/>
    <w:rsid w:val="00D5222A"/>
    <w:rsid w:val="00D52293"/>
    <w:rsid w:val="00D54D6C"/>
    <w:rsid w:val="00D57573"/>
    <w:rsid w:val="00D611EC"/>
    <w:rsid w:val="00D62C64"/>
    <w:rsid w:val="00D63562"/>
    <w:rsid w:val="00D63ABC"/>
    <w:rsid w:val="00D6531E"/>
    <w:rsid w:val="00D675F1"/>
    <w:rsid w:val="00D73AE8"/>
    <w:rsid w:val="00D73B96"/>
    <w:rsid w:val="00D75130"/>
    <w:rsid w:val="00D75D75"/>
    <w:rsid w:val="00D75E60"/>
    <w:rsid w:val="00D80807"/>
    <w:rsid w:val="00D80D44"/>
    <w:rsid w:val="00D82049"/>
    <w:rsid w:val="00D82B02"/>
    <w:rsid w:val="00D86917"/>
    <w:rsid w:val="00D90942"/>
    <w:rsid w:val="00D92F9A"/>
    <w:rsid w:val="00D93158"/>
    <w:rsid w:val="00D93796"/>
    <w:rsid w:val="00D9427D"/>
    <w:rsid w:val="00D95FDD"/>
    <w:rsid w:val="00D96128"/>
    <w:rsid w:val="00DA091A"/>
    <w:rsid w:val="00DA2313"/>
    <w:rsid w:val="00DA2D3D"/>
    <w:rsid w:val="00DA31AB"/>
    <w:rsid w:val="00DA36EE"/>
    <w:rsid w:val="00DA452E"/>
    <w:rsid w:val="00DA4F70"/>
    <w:rsid w:val="00DA5085"/>
    <w:rsid w:val="00DA5128"/>
    <w:rsid w:val="00DA588B"/>
    <w:rsid w:val="00DA665F"/>
    <w:rsid w:val="00DA6ABC"/>
    <w:rsid w:val="00DB0950"/>
    <w:rsid w:val="00DB0A01"/>
    <w:rsid w:val="00DB0DEF"/>
    <w:rsid w:val="00DB268D"/>
    <w:rsid w:val="00DB2828"/>
    <w:rsid w:val="00DB308D"/>
    <w:rsid w:val="00DB39AF"/>
    <w:rsid w:val="00DB3B8B"/>
    <w:rsid w:val="00DB416D"/>
    <w:rsid w:val="00DB4C28"/>
    <w:rsid w:val="00DB5AA1"/>
    <w:rsid w:val="00DB5D87"/>
    <w:rsid w:val="00DB5F40"/>
    <w:rsid w:val="00DB6D13"/>
    <w:rsid w:val="00DB78AB"/>
    <w:rsid w:val="00DC0793"/>
    <w:rsid w:val="00DC0BE5"/>
    <w:rsid w:val="00DC2189"/>
    <w:rsid w:val="00DC372C"/>
    <w:rsid w:val="00DC37CD"/>
    <w:rsid w:val="00DC668E"/>
    <w:rsid w:val="00DD0737"/>
    <w:rsid w:val="00DD1E47"/>
    <w:rsid w:val="00DD3A6A"/>
    <w:rsid w:val="00DD3C80"/>
    <w:rsid w:val="00DD61A9"/>
    <w:rsid w:val="00DD6EF1"/>
    <w:rsid w:val="00DD770B"/>
    <w:rsid w:val="00DE2DD4"/>
    <w:rsid w:val="00DE3934"/>
    <w:rsid w:val="00DE4958"/>
    <w:rsid w:val="00DE549D"/>
    <w:rsid w:val="00DE558D"/>
    <w:rsid w:val="00DE784D"/>
    <w:rsid w:val="00DF0B09"/>
    <w:rsid w:val="00DF311A"/>
    <w:rsid w:val="00DF3452"/>
    <w:rsid w:val="00DF3A6B"/>
    <w:rsid w:val="00E00123"/>
    <w:rsid w:val="00E00172"/>
    <w:rsid w:val="00E01E2C"/>
    <w:rsid w:val="00E01E86"/>
    <w:rsid w:val="00E032A0"/>
    <w:rsid w:val="00E03B4B"/>
    <w:rsid w:val="00E04361"/>
    <w:rsid w:val="00E054A8"/>
    <w:rsid w:val="00E064B6"/>
    <w:rsid w:val="00E064FD"/>
    <w:rsid w:val="00E06EED"/>
    <w:rsid w:val="00E1053A"/>
    <w:rsid w:val="00E13F8E"/>
    <w:rsid w:val="00E15389"/>
    <w:rsid w:val="00E2147F"/>
    <w:rsid w:val="00E22308"/>
    <w:rsid w:val="00E226C2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5C6"/>
    <w:rsid w:val="00E31878"/>
    <w:rsid w:val="00E32B4B"/>
    <w:rsid w:val="00E3302F"/>
    <w:rsid w:val="00E33FDA"/>
    <w:rsid w:val="00E360ED"/>
    <w:rsid w:val="00E365C4"/>
    <w:rsid w:val="00E375EB"/>
    <w:rsid w:val="00E406D5"/>
    <w:rsid w:val="00E40F5D"/>
    <w:rsid w:val="00E413C1"/>
    <w:rsid w:val="00E44BA1"/>
    <w:rsid w:val="00E462B3"/>
    <w:rsid w:val="00E46431"/>
    <w:rsid w:val="00E46E81"/>
    <w:rsid w:val="00E50F53"/>
    <w:rsid w:val="00E519CB"/>
    <w:rsid w:val="00E53AED"/>
    <w:rsid w:val="00E56204"/>
    <w:rsid w:val="00E56701"/>
    <w:rsid w:val="00E56D40"/>
    <w:rsid w:val="00E57943"/>
    <w:rsid w:val="00E57C52"/>
    <w:rsid w:val="00E601CF"/>
    <w:rsid w:val="00E61B82"/>
    <w:rsid w:val="00E62754"/>
    <w:rsid w:val="00E64D2D"/>
    <w:rsid w:val="00E658E2"/>
    <w:rsid w:val="00E65B9B"/>
    <w:rsid w:val="00E65F4D"/>
    <w:rsid w:val="00E66522"/>
    <w:rsid w:val="00E7046E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2237"/>
    <w:rsid w:val="00E93F8A"/>
    <w:rsid w:val="00E94897"/>
    <w:rsid w:val="00EA1148"/>
    <w:rsid w:val="00EA13E8"/>
    <w:rsid w:val="00EA2B6F"/>
    <w:rsid w:val="00EA2E33"/>
    <w:rsid w:val="00EA3571"/>
    <w:rsid w:val="00EA3BF9"/>
    <w:rsid w:val="00EA5360"/>
    <w:rsid w:val="00EA7FB4"/>
    <w:rsid w:val="00EB2498"/>
    <w:rsid w:val="00EB3478"/>
    <w:rsid w:val="00EB357D"/>
    <w:rsid w:val="00EB3CEB"/>
    <w:rsid w:val="00EB441F"/>
    <w:rsid w:val="00EB4B39"/>
    <w:rsid w:val="00EB5B57"/>
    <w:rsid w:val="00EB6635"/>
    <w:rsid w:val="00EB6FE3"/>
    <w:rsid w:val="00EB7FDB"/>
    <w:rsid w:val="00EC0E59"/>
    <w:rsid w:val="00EC1B7B"/>
    <w:rsid w:val="00EC1BC0"/>
    <w:rsid w:val="00EC2FB2"/>
    <w:rsid w:val="00EC3E50"/>
    <w:rsid w:val="00EC4AF6"/>
    <w:rsid w:val="00EC5A48"/>
    <w:rsid w:val="00EC68D0"/>
    <w:rsid w:val="00EC73A3"/>
    <w:rsid w:val="00ED03A7"/>
    <w:rsid w:val="00ED0DF1"/>
    <w:rsid w:val="00ED35A5"/>
    <w:rsid w:val="00ED5541"/>
    <w:rsid w:val="00ED5F24"/>
    <w:rsid w:val="00ED73C5"/>
    <w:rsid w:val="00EE04A7"/>
    <w:rsid w:val="00EE05EC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496D"/>
    <w:rsid w:val="00EF5BCE"/>
    <w:rsid w:val="00EF74ED"/>
    <w:rsid w:val="00F05235"/>
    <w:rsid w:val="00F061A3"/>
    <w:rsid w:val="00F0651C"/>
    <w:rsid w:val="00F07A9C"/>
    <w:rsid w:val="00F113FD"/>
    <w:rsid w:val="00F12027"/>
    <w:rsid w:val="00F125C1"/>
    <w:rsid w:val="00F12E99"/>
    <w:rsid w:val="00F1326A"/>
    <w:rsid w:val="00F14DCB"/>
    <w:rsid w:val="00F210BD"/>
    <w:rsid w:val="00F21C8E"/>
    <w:rsid w:val="00F227E2"/>
    <w:rsid w:val="00F246A1"/>
    <w:rsid w:val="00F26A43"/>
    <w:rsid w:val="00F27E60"/>
    <w:rsid w:val="00F30815"/>
    <w:rsid w:val="00F312EB"/>
    <w:rsid w:val="00F320EF"/>
    <w:rsid w:val="00F373CF"/>
    <w:rsid w:val="00F37917"/>
    <w:rsid w:val="00F409E7"/>
    <w:rsid w:val="00F423A2"/>
    <w:rsid w:val="00F428FD"/>
    <w:rsid w:val="00F42CE3"/>
    <w:rsid w:val="00F4571E"/>
    <w:rsid w:val="00F45B81"/>
    <w:rsid w:val="00F476BF"/>
    <w:rsid w:val="00F5116D"/>
    <w:rsid w:val="00F51C9B"/>
    <w:rsid w:val="00F5513E"/>
    <w:rsid w:val="00F62275"/>
    <w:rsid w:val="00F63F3F"/>
    <w:rsid w:val="00F64225"/>
    <w:rsid w:val="00F64344"/>
    <w:rsid w:val="00F64D71"/>
    <w:rsid w:val="00F65590"/>
    <w:rsid w:val="00F65E14"/>
    <w:rsid w:val="00F66FA5"/>
    <w:rsid w:val="00F6759F"/>
    <w:rsid w:val="00F67CFE"/>
    <w:rsid w:val="00F71678"/>
    <w:rsid w:val="00F71A70"/>
    <w:rsid w:val="00F71EE6"/>
    <w:rsid w:val="00F72921"/>
    <w:rsid w:val="00F730E3"/>
    <w:rsid w:val="00F755E9"/>
    <w:rsid w:val="00F768A2"/>
    <w:rsid w:val="00F779C3"/>
    <w:rsid w:val="00F812A4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4D1"/>
    <w:rsid w:val="00FA16E0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D72A0"/>
    <w:rsid w:val="00FE0B9A"/>
    <w:rsid w:val="00FE2187"/>
    <w:rsid w:val="00FE2C99"/>
    <w:rsid w:val="00FE3171"/>
    <w:rsid w:val="00FE320C"/>
    <w:rsid w:val="00FE38C5"/>
    <w:rsid w:val="00FE5080"/>
    <w:rsid w:val="00FE7BA6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F28C8784-635A-4D6A-89B5-212BAD5F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FE3171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5" ma:contentTypeDescription="Create a new document." ma:contentTypeScope="" ma:versionID="84ca63d31256cdfb1d823e72e6940f91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3ad54a855ea4cd090bb8cf50fe266a0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504F7-8ED6-4EB4-8CB6-E7EC1AD87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purl.org/dc/elements/1.1/"/>
    <ds:schemaRef ds:uri="0153bd8d-61e3-4d9a-b03f-287c4fda417d"/>
    <ds:schemaRef ds:uri="9c46a28d-acc8-4027-86ce-a8901ee39950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d685628e-7c0a-498b-8a01-f41cb0ae94a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1411</TotalTime>
  <Pages>6</Pages>
  <Words>2494</Words>
  <Characters>9627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709</cp:revision>
  <cp:lastPrinted>2025-02-27T14:45:00Z</cp:lastPrinted>
  <dcterms:created xsi:type="dcterms:W3CDTF">2019-02-28T15:29:00Z</dcterms:created>
  <dcterms:modified xsi:type="dcterms:W3CDTF">2025-03-01T21:43:00Z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  <property fmtid="{D5CDD505-2E9C-101B-9397-08002B2CF9AE}" pid="5" name="GrammarlyDocumentId">
    <vt:lpwstr>a7171def006dc28b5221e4f2b6c3d78a9e1a5ae0cdf6bfbfd0440c29f56a17cb</vt:lpwstr>
  </property>
</Properties>
</file>