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7777777" w:rsidR="00DB308D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4FE26ADF" w14:textId="77777777" w:rsidR="000C2C6F" w:rsidRDefault="000C2C6F" w:rsidP="004C2111">
      <w:pPr>
        <w:pStyle w:val="Reference"/>
        <w:rPr>
          <w:rFonts w:cstheme="minorBidi"/>
          <w:lang w:val="en-US" w:bidi="th-TH"/>
        </w:rPr>
      </w:pPr>
    </w:p>
    <w:p w14:paraId="5CDA31FA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025D1BF7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1A0CB44B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238895AA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0A1F62A1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28BA873C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16E9F23D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7396990A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2B564052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2145F69D" w14:textId="77777777" w:rsidR="00D23B42" w:rsidRDefault="00D23B42" w:rsidP="004C2111">
      <w:pPr>
        <w:pStyle w:val="Reference"/>
        <w:rPr>
          <w:rFonts w:cstheme="minorBidi"/>
          <w:lang w:val="en-US" w:bidi="th-TH"/>
        </w:rPr>
      </w:pPr>
    </w:p>
    <w:p w14:paraId="2578D074" w14:textId="77777777" w:rsidR="001F0F8B" w:rsidRDefault="001F0F8B" w:rsidP="004C2111">
      <w:pPr>
        <w:pStyle w:val="Reference"/>
        <w:rPr>
          <w:rFonts w:cstheme="minorBidi"/>
          <w:lang w:val="en-US" w:bidi="th-TH"/>
        </w:rPr>
      </w:pPr>
    </w:p>
    <w:p w14:paraId="1E6BD7FE" w14:textId="77777777" w:rsidR="001F0F8B" w:rsidRPr="008541C2" w:rsidRDefault="001F0F8B" w:rsidP="004C2111">
      <w:pPr>
        <w:pStyle w:val="Reference"/>
        <w:rPr>
          <w:rFonts w:cstheme="minorBidi"/>
          <w:lang w:val="en-US" w:bidi="th-TH"/>
        </w:rPr>
      </w:pPr>
    </w:p>
    <w:p w14:paraId="300B4D61" w14:textId="36760990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0E6F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กรีน</w:t>
      </w:r>
      <w:proofErr w:type="spellStart"/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เทค</w:t>
      </w:r>
      <w:proofErr w:type="spellEnd"/>
      <w:r w:rsidR="00156432" w:rsidRPr="001564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เวนเจอร</w:t>
      </w:r>
      <w:proofErr w:type="spellStart"/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์ส</w:t>
      </w:r>
      <w:proofErr w:type="spellEnd"/>
      <w:r w:rsidR="00156432" w:rsidRPr="001564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56432" w:rsidRPr="001564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56432" w:rsidRPr="001564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C06B97" w14:textId="39ED7A1E" w:rsidR="006D72B8" w:rsidRPr="00102034" w:rsidRDefault="00DE0E54" w:rsidP="001F0F8B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102034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14:paraId="54277335" w14:textId="77777777" w:rsidR="00DE0E54" w:rsidRPr="00102034" w:rsidRDefault="00DE0E54" w:rsidP="001F0F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51E3B5DE" w:rsidR="00CD4D4E" w:rsidRPr="00102034" w:rsidRDefault="00142624" w:rsidP="001F0F8B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69319C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0331BA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0E6FEB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399D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กรีน</w:t>
      </w:r>
      <w:proofErr w:type="spellStart"/>
      <w:r w:rsidR="00C8399D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เทค</w:t>
      </w:r>
      <w:proofErr w:type="spellEnd"/>
      <w:r w:rsidR="00C8399D"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399D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เวนเจอร</w:t>
      </w:r>
      <w:proofErr w:type="spellStart"/>
      <w:r w:rsidR="00C8399D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์ส</w:t>
      </w:r>
      <w:proofErr w:type="spellEnd"/>
      <w:r w:rsidR="000E6FEB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10203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0E6FEB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31CF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(บริษัท)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465E7" w:rsidRPr="00102034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E465E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E465E7" w:rsidRPr="00102034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 w:rsidR="00E4627C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</w:t>
      </w:r>
      <w:r w:rsidR="006B45F6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="00E4627C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E21F6" w:rsidRPr="0010203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10203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10203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10203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10203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8399D" w:rsidRPr="00102034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344FA8"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</w:t>
      </w:r>
      <w:r w:rsidR="00AB1178" w:rsidRPr="00102034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="00887416" w:rsidRPr="0010203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</w:t>
      </w:r>
      <w:r w:rsidR="009E733E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="00580FEF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</w:t>
      </w:r>
      <w:r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9D25CF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AB1178"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และเฉพาะบริษัท </w:t>
      </w:r>
      <w:r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9D25CF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577B72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งบกระแสเงินสดรวมและเฉพาะบริษัทสำหรับปีสิ้นสุดวันเดียวกัน</w:t>
      </w:r>
      <w:r w:rsidR="00577B72" w:rsidRPr="0010203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577B72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577B72" w:rsidRPr="0010203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577B72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หมายเหตุประกอบงบการเงิน</w:t>
      </w:r>
      <w:r w:rsidR="00C813BF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</w:t>
      </w:r>
      <w:r w:rsidR="00577B72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ซึ่งรวมถึงหมายเหตุสรุปนโยบายการบัญชีที่สำคัญ</w:t>
      </w:r>
    </w:p>
    <w:p w14:paraId="77610F67" w14:textId="59A9EBF7" w:rsidR="003F5A96" w:rsidRPr="00102034" w:rsidRDefault="003F5A96" w:rsidP="001C73F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6CE4E07" w14:textId="14129EA8" w:rsidR="004C7819" w:rsidRPr="00102034" w:rsidRDefault="009E477B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กเว้นผลกระทบซึ่งอาจจะเกิดขึ้นของ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งบการเงินรวมและเฉพาะบริษัทที่แนบมานี้แสดงฐานะการเงินรวมและเฉพาะบริษัท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กรีน</w:t>
      </w:r>
      <w:proofErr w:type="spellStart"/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เทค</w:t>
      </w:r>
      <w:proofErr w:type="spellEnd"/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เวนเจอร</w:t>
      </w:r>
      <w:proofErr w:type="spellStart"/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์ส</w:t>
      </w:r>
      <w:proofErr w:type="spellEnd"/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มหาชน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ณ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วันที่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31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ธันวาคม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2567 </w:t>
      </w:r>
      <w:r w:rsidR="00D23B4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ผลการดำเนินงานรวมและเฉพาะบริษัท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และกระแสเงินสดรวมและเฉพาะบริษัทสำหรับปีสิ้นสุดวันเดียวกัน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5A48F69" w14:textId="77777777" w:rsidR="009E477B" w:rsidRDefault="009E477B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5EA6A79" w14:textId="77777777" w:rsidR="005E5C14" w:rsidRPr="00343A4A" w:rsidRDefault="005E5C14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0D80A71E" w14:textId="7FBDF845" w:rsidR="003E6CB6" w:rsidRPr="00423A21" w:rsidRDefault="00866283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423A21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1D07905A" w14:textId="77777777" w:rsidR="00866283" w:rsidRPr="00423A21" w:rsidRDefault="00866283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09E9505" w14:textId="295D60A9" w:rsidR="005E5C14" w:rsidRPr="00423A21" w:rsidRDefault="005E5C14" w:rsidP="005E5C1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บริษัทย่อยของกลุ่มบริษัทที่ทำธุรกรรมขุดบิตคอยน์ได้จ้างผู้ให้บริการขุดบิตคอยน์แบบกลุ่ม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(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 xml:space="preserve">Mining Pool) 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ในการขุดบิตคอยน์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ผู้ให้บริการได้ส่งรายงานปริมาณบิตคอยน์ที่ทำการขุดได้ในแต่ละวันให้แก่บริษัทย่อยและได้ส่งรายงานให้แก่ผู้ดูแลสินทรัพย์ดิจิทัล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>(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 xml:space="preserve">Custodian)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และกลุ่มบริษัทได้สอบทานจำนวนเหรียญเกิดขึ้นจริง</w:t>
      </w:r>
      <w:r w:rsidR="005027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และยอดคงเหลือ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ตามรายงานจาก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 xml:space="preserve">Custodian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และได้บันทึกบัญชีตามรายงานที่ได้รับรายงานแต่ละวัน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D23B42">
        <w:rPr>
          <w:rFonts w:ascii="Browallia New" w:eastAsia="Calibri" w:hAnsi="Browallia New" w:cs="Browallia New"/>
          <w:sz w:val="28"/>
          <w:szCs w:val="28"/>
        </w:rPr>
        <w:br/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โดยกลุ่มบริษัทได้บันทึกรายได้จากธุรกิจสินทรัพย์ดิจิทัล</w:t>
      </w:r>
      <w:r w:rsidR="005027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</w:t>
      </w:r>
      <w:r w:rsidR="005027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ในงบกำไรขาดทุนเบ็ดเสร็จรวมสำหรับปีสิ้นสุดวันที่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31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ธันวาคม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2567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จำนวน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216.30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ล้านบาท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และสินทรัพย์ดิจิทัล</w:t>
      </w:r>
      <w:r w:rsidR="005027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="00502711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</w:t>
      </w:r>
      <w:r w:rsidR="005027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</w:t>
      </w:r>
      <w:r w:rsidR="00502711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502711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จำนวน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245.76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ล้านบาท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ปกติผู้ให้บริการขุดบิตคอยน์จะได้รับรายงานการรับรององค์กรบริการ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2</w:t>
      </w:r>
      <w:r w:rsidR="00A966C0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A966C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ประเภท </w:t>
      </w:r>
      <w:r w:rsidR="00A966C0">
        <w:rPr>
          <w:rFonts w:ascii="Browallia New" w:eastAsia="Calibri" w:hAnsi="Browallia New" w:cs="Browallia New"/>
          <w:sz w:val="28"/>
          <w:szCs w:val="28"/>
          <w:lang w:val="en-US" w:bidi="th-TH"/>
        </w:rPr>
        <w:t>2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(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 xml:space="preserve">SOC 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2 </w:t>
      </w:r>
      <w:r w:rsidR="00F13BF8">
        <w:rPr>
          <w:rFonts w:ascii="Browallia New" w:eastAsia="Calibri" w:hAnsi="Browallia New" w:cs="Browallia New"/>
          <w:sz w:val="28"/>
          <w:szCs w:val="28"/>
          <w:lang w:bidi="th-TH"/>
        </w:rPr>
        <w:t>T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>ype</w:t>
      </w:r>
      <w:r w:rsidR="00A966C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2)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ที่ออกโดยผู้</w:t>
      </w:r>
      <w:r w:rsidR="00D35B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สอบบัญชี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ของผู้ให้บริการขุดบิตคอยน์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และนำส่งให้กลุ่มบริษัทเป็นประจำทุกปีก่อนงบการเงินประจำปีจะได้รับการอนุมัติ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อย่างไรก็ตาม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ผู้บริหารของกลุ่มบริษัทได้ติดต่อทวงถามผู้ให้บริการเพื่อให้ออกรายงาน</w:t>
      </w:r>
      <w:r w:rsidR="002115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ประจำปี </w:t>
      </w:r>
      <w:r w:rsidR="002115F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2567 </w:t>
      </w:r>
      <w:r w:rsidR="002115F7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โดยสอบถาม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ตั้งแต่วันที่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21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ตุลาคม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2567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และจนถึงปัจจุบันผู้บริหารของกลุ่มบริษัทยังไม่ได้รับรายงานดังกล่าว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และอยู่เหนือการควบคุมของกลุ่มบริษัทที่จะจัดจ้างผู้</w:t>
      </w:r>
      <w:r w:rsidR="00751B6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สอบบัญชี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เพื่อไปตรวจระบบของผู้ให้บริการขุดบิตคอยน์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เนื่องจากเหตุการณ์ดังกล่าวอยู่เหนือการควบคุมของกลุ่มบริษัทและผลของรายงาน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 xml:space="preserve">SOC 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2 </w:t>
      </w:r>
      <w:r w:rsidR="00F13BF8">
        <w:rPr>
          <w:rFonts w:ascii="Browallia New" w:eastAsia="Calibri" w:hAnsi="Browallia New" w:cs="Browallia New"/>
          <w:sz w:val="28"/>
          <w:szCs w:val="28"/>
          <w:lang w:bidi="th-TH"/>
        </w:rPr>
        <w:t>T</w:t>
      </w:r>
      <w:r w:rsidRPr="00423A21">
        <w:rPr>
          <w:rFonts w:ascii="Browallia New" w:eastAsia="Calibri" w:hAnsi="Browallia New" w:cs="Browallia New"/>
          <w:sz w:val="28"/>
          <w:szCs w:val="28"/>
          <w:lang w:bidi="th-TH"/>
        </w:rPr>
        <w:t>ype</w:t>
      </w:r>
      <w:r w:rsidR="00A966C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2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ที่รับรองโดยผู้</w:t>
      </w:r>
      <w:r w:rsidR="00EE24C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สอบบัญชี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ของผู้ให้บริการยังไม่สามารถสรุปได้ในปัจจุบัน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(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ถ้ามี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)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ต่อยอดคงเหลือของสินทรัพย์ดิจิทัลและรายได้จากธุรกิจสินทรัพย์ดิจิทัลในงบการเงินรวมของ</w:t>
      </w:r>
      <w:r w:rsidR="00FC621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บริษัทได้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เนื่องจากข้อจำกัดของสถานการณ์ตามที่กล่าวไว้</w:t>
      </w:r>
      <w:r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 </w:t>
      </w:r>
    </w:p>
    <w:p w14:paraId="0AEF41EC" w14:textId="77777777" w:rsidR="005E5C14" w:rsidRDefault="005E5C14" w:rsidP="00CD4D4E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3A94251" w14:textId="7E51EDC3" w:rsidR="0034149A" w:rsidRDefault="0047340C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D23B4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</w:t>
      </w:r>
      <w:r w:rsidRPr="00423A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เกณฑ์ใน</w:t>
      </w:r>
      <w:r w:rsidR="00C54F29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การแสดงความเห็นอย่างมีเงื่อนไขของข้าพเจ้า</w:t>
      </w:r>
    </w:p>
    <w:p w14:paraId="6AF81DBA" w14:textId="77777777" w:rsidR="0047340C" w:rsidRDefault="0047340C" w:rsidP="00CD4D4E">
      <w:pPr>
        <w:jc w:val="thaiDistribute"/>
        <w:rPr>
          <w:noProof/>
          <w:lang w:bidi="th-TH"/>
        </w:rPr>
      </w:pPr>
    </w:p>
    <w:p w14:paraId="222A93E3" w14:textId="6B82C1BC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56783977" w14:textId="77777777" w:rsidR="00BA5CF6" w:rsidRPr="00A93044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0"/>
        </w:rPr>
      </w:pPr>
    </w:p>
    <w:p w14:paraId="755BBB89" w14:textId="281B3ECA" w:rsidR="00564DD1" w:rsidRPr="00423A21" w:rsidRDefault="00742CD6" w:rsidP="00564DD1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เรื่องสำคัญในการตรวจสอบคือเรื่องต่าง</w:t>
      </w:r>
      <w:r w:rsidRPr="00742CD6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ๆ</w:t>
      </w:r>
      <w:r w:rsidRPr="00742CD6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0D1889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รวมและเฉพาะ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บริษัทสำหรับงวดปัจจุบัน</w:t>
      </w:r>
      <w:r w:rsidRPr="00742CD6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ข้าพเจ้าได้นำเรื่องเหล่านี้มาพิจารณาในบริบทของการตรวจสอบงบการเงิน</w:t>
      </w:r>
      <w:r w:rsidR="002B0345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รวมและเฉพาะ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บริษัทโดยรวมและในการแสดงความเห็นของข้าพเจ้า</w:t>
      </w:r>
      <w:r w:rsidRPr="00742CD6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="00D23B42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br/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ทั้งนี้ข้าพเจ้าไม่ได้แสดงความเห็นแยกต่างหากสำหรับเรื่องเหล่านี้</w:t>
      </w:r>
      <w:r w:rsidR="00682EC1" w:rsidRPr="00682EC1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> </w:t>
      </w:r>
      <w:r w:rsidR="009C3C1A" w:rsidRPr="00423A21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>นอกจากเรื่องที่กล่าวไว้ในวรรคเกณฑ์ในการแสดงความเห็นอย่างมีเงื่อนไข ข้าพเจ้าได้กำหนดเรื่องที่จะกล่าวต่อไปนี้เป็นเรื่องสำคัญในการตรวจสอบเพื่อการสื่อสารในรายงานของข้าพเจ้า</w:t>
      </w:r>
      <w:r w:rsidR="009C3C1A" w:rsidRPr="00423A21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> </w:t>
      </w:r>
    </w:p>
    <w:p w14:paraId="63A22107" w14:textId="77777777" w:rsidR="00B429C4" w:rsidRDefault="00B429C4" w:rsidP="00B429C4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tbl>
      <w:tblPr>
        <w:tblW w:w="832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4074"/>
      </w:tblGrid>
      <w:tr w:rsidR="00B429C4" w:rsidRPr="00682EC1" w14:paraId="17C30AAD" w14:textId="77777777" w:rsidTr="00AE5064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5DD9F969" w14:textId="77777777" w:rsidR="00B429C4" w:rsidRPr="003E1D63" w:rsidRDefault="00B429C4" w:rsidP="00AE5064">
            <w:pPr>
              <w:spacing w:after="0" w:line="240" w:lineRule="auto"/>
              <w:ind w:left="154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lastRenderedPageBreak/>
              <w:t>เรื่องสำคัญ</w:t>
            </w:r>
            <w:r w:rsidRPr="003E1D63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ใน</w:t>
            </w:r>
            <w:r w:rsidRPr="003E1D6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การตรวจสอบ</w:t>
            </w: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0E421241" w14:textId="77777777" w:rsidR="00B429C4" w:rsidRPr="003E1D63" w:rsidRDefault="00B429C4" w:rsidP="00AE5064">
            <w:pPr>
              <w:spacing w:after="0" w:line="240" w:lineRule="auto"/>
              <w:ind w:left="154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วิธีการตรวจสอบ</w:t>
            </w:r>
          </w:p>
        </w:tc>
      </w:tr>
      <w:tr w:rsidR="00B429C4" w:rsidRPr="00682EC1" w14:paraId="2F1AF1DA" w14:textId="77777777" w:rsidTr="00AE5064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4AF16" w14:textId="77777777" w:rsidR="005D0A52" w:rsidRPr="005A5793" w:rsidRDefault="005D0A52" w:rsidP="00AE506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US" w:bidi="th-TH"/>
              </w:rPr>
            </w:pPr>
          </w:p>
          <w:p w14:paraId="307D5821" w14:textId="29BF88ED" w:rsidR="00B429C4" w:rsidRPr="005A5793" w:rsidRDefault="00B429C4" w:rsidP="00AE506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A579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 w:bidi="th-TH"/>
              </w:rPr>
              <w:t>การประเมินการด้อยค่าของค่าความนิยม</w:t>
            </w:r>
          </w:p>
          <w:p w14:paraId="53AAB631" w14:textId="77777777" w:rsidR="00B429C4" w:rsidRPr="003E1D63" w:rsidRDefault="00B429C4" w:rsidP="00AE506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54893C1B" w14:textId="3844830E" w:rsidR="00987EFC" w:rsidRDefault="00B429C4" w:rsidP="00F83FF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ณ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วันที่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ธันวาคม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59008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2567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กลุ่ม</w:t>
            </w:r>
            <w:r w:rsidR="005900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บริษัท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รับรู้ค่าความนิยมตามมูลค่าบัญชีจำนวน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59008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119.08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ล้านบาท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ซึ่งคิดเป็นร้อยละ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F3189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2.</w:t>
            </w:r>
            <w:r w:rsidR="00175C9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29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ของมูลค่าของสินทรัพย์รวมใน</w:t>
            </w:r>
            <w:r w:rsidR="00D23B4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โดยค่าความนิยม</w:t>
            </w:r>
            <w:r w:rsidR="00175C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ดังกล่าว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เกิดจาก</w:t>
            </w:r>
            <w:r w:rsidR="00D64A1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ซื้อ</w:t>
            </w:r>
            <w:r w:rsidR="005B1282" w:rsidRPr="005B128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ธุรกิจผลิตกระแสไฟฟ้า</w:t>
            </w:r>
            <w:r w:rsidR="005B128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ใน</w:t>
            </w:r>
            <w:r w:rsidR="00E7717B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ประเทศเวียดนาม</w:t>
            </w:r>
          </w:p>
          <w:p w14:paraId="686CB24D" w14:textId="77777777" w:rsidR="00987EFC" w:rsidRDefault="00987EFC" w:rsidP="00F83FF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1AFE3591" w14:textId="2FD3B8FE" w:rsidR="0031624B" w:rsidRDefault="00F83FF1" w:rsidP="00F83FF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ผู้บริหารทดสอบการด้อยค่าของค่าความนิยมเป็นประจำทุกปี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และเมื่อมีเหตุการณ์หรือสถานการณ์ที่บ่งชี้ว่าค่าความนิยมอาจเกิดการด้อยค่า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ทั้งนี้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ผู้บริหารทดสอบการด้อยค่าของค่าความนิยมในระดับของหน่วยสินทรัพย์ที่ก่อให้เกิดเงินสด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และคำนวณมูลค่าที่คาดว่าจะได้รับคืนด้วยวิธีมูลค่าจากการใช้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การประมาณการกระแสเงินสด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รวมถึงการใช้อัตราการคิดลดที่เหมาะสมในการคิดลดประมาณการกระแสเงินสด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110009C6" w14:textId="77777777" w:rsidR="00F83FF1" w:rsidRDefault="00F83FF1" w:rsidP="00F83FF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5DC4F33B" w14:textId="3764885A" w:rsidR="00F83FF1" w:rsidRDefault="00FD2C06" w:rsidP="00F83FF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C51B7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ข้าพเจ้าให้ความสนใจในประเด็นนี้เนื่องจาก</w:t>
            </w:r>
            <w:r w:rsidR="00E44155" w:rsidRPr="00E441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ค่าความนิยมมีสาระสำคัญ</w:t>
            </w:r>
            <w:r w:rsidR="00D468EB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987EFC" w:rsidRPr="00987EF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และวิธีการประเมินมูลค่าที่คาดว่าจะได้รับ</w:t>
            </w:r>
            <w:r w:rsidR="000B0433" w:rsidRPr="009B1C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คืน</w:t>
            </w:r>
            <w:r w:rsidR="00987EFC" w:rsidRPr="00987EF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เกี่ยวข้องกับการใช้ข้อสมมติฐานและ</w:t>
            </w:r>
            <w:r w:rsidR="00D23B4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="00987EFC" w:rsidRPr="00987EF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ดุลยพินิจที่สำคัญของผู้บริหาร</w:t>
            </w:r>
          </w:p>
          <w:p w14:paraId="7FE89713" w14:textId="77777777" w:rsidR="0031624B" w:rsidRDefault="0031624B" w:rsidP="00AE506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24385D95" w14:textId="3197198F" w:rsidR="00492248" w:rsidRPr="001157E2" w:rsidRDefault="0031624B" w:rsidP="00492248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อ้างอิงหมายเหตุข้อ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905B9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7 </w:t>
            </w:r>
            <w:r w:rsidR="00905B99" w:rsidRP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</w:t>
            </w:r>
            <w:r w:rsid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มา</w:t>
            </w:r>
            <w:r w:rsidR="00905B99" w:rsidRP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ณ</w:t>
            </w:r>
            <w:r w:rsid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การทางบัญชีที่สำค</w:t>
            </w:r>
            <w:r w:rsidR="00E6740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ั</w:t>
            </w:r>
            <w:r w:rsid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ญและ</w:t>
            </w:r>
            <w:r w:rsidR="00E6740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การใช้ดุลพินิจ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E6740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</w:t>
            </w:r>
            <w:r w:rsidR="00E6740A"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หมายเหตุ</w:t>
            </w:r>
            <w:r w:rsidR="00662AB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="00E6740A"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ข้อ</w:t>
            </w:r>
            <w:r w:rsidR="00E6740A"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E6740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000071F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ค่าความนิยม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2FAD1F0A" w14:textId="77777777" w:rsidR="00B429C4" w:rsidRPr="003E1D63" w:rsidRDefault="00B429C4" w:rsidP="006C58DE">
            <w:pPr>
              <w:spacing w:after="0" w:line="240" w:lineRule="auto"/>
              <w:ind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C9F9F" w14:textId="77777777" w:rsidR="00B429C4" w:rsidRDefault="00B429C4" w:rsidP="00AE5064">
            <w:pPr>
              <w:spacing w:after="0" w:line="240" w:lineRule="auto"/>
              <w:ind w:right="87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70D45A32" w14:textId="77777777" w:rsidR="00B429C4" w:rsidRDefault="00B429C4" w:rsidP="00AE5064">
            <w:pPr>
              <w:spacing w:after="0" w:line="240" w:lineRule="auto"/>
              <w:ind w:right="87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5351FDA9" w14:textId="77777777" w:rsidR="005D0A52" w:rsidRPr="005A5793" w:rsidRDefault="005D0A52" w:rsidP="00AE5064">
            <w:pPr>
              <w:spacing w:after="0" w:line="240" w:lineRule="auto"/>
              <w:ind w:right="87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Cs w:val="18"/>
                <w:lang w:val="en-US" w:bidi="th-TH"/>
              </w:rPr>
            </w:pPr>
          </w:p>
          <w:p w14:paraId="1D951C4A" w14:textId="21A58663" w:rsidR="00B429C4" w:rsidRDefault="00F66E94" w:rsidP="00AE5064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F66E94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ข้าพเจ้าปฏิบัติงานดังต่อไปนี้เพื่อประเมินการทดสอบการด้อยค่าของค่าความนิยม</w:t>
            </w:r>
            <w:r w:rsidRPr="00F66E9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66E94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ซึ่งจัดทำโดยผู้บริหาร</w:t>
            </w:r>
          </w:p>
          <w:p w14:paraId="5C9CE60D" w14:textId="77777777" w:rsidR="006C58DE" w:rsidRDefault="006C58DE" w:rsidP="00AE5064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35155066" w14:textId="1660C510" w:rsidR="00996E39" w:rsidRPr="00996E39" w:rsidRDefault="00D87F7A" w:rsidP="00996E3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ทำความเข้าใจ</w:t>
            </w:r>
            <w:r w:rsidR="00E60766"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และประเมินวิธีการ</w:t>
            </w:r>
            <w:r w:rsidR="00946E67"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รวมถึงข้อสมมติฐาน</w:t>
            </w:r>
            <w:r w:rsidR="00E60766"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ที่</w:t>
            </w:r>
            <w:r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ผู้บริหารใช้</w:t>
            </w:r>
            <w:r w:rsidR="00996E3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ในการทดสอบการด้อยค่า</w:t>
            </w:r>
            <w:r w:rsidR="00666E27"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ของค่าความนิยม</w:t>
            </w:r>
            <w:r w:rsidRPr="00996E3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6B1C843B" w14:textId="133F3BC4" w:rsidR="002813A8" w:rsidRPr="00D353D9" w:rsidRDefault="002813A8" w:rsidP="00AF5BD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D353D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4BBD53DF" w14:textId="47F64518" w:rsidR="00840D33" w:rsidRPr="00D353D9" w:rsidRDefault="00840D33" w:rsidP="00AF5BD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840D3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พิจารณาความสมเหตุสมผลของข้อสมมติหลักที่ใช้ในการประเมิน</w:t>
            </w:r>
            <w:r w:rsidR="006427E4" w:rsidRPr="00987EF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มูลค่าที่คาดว่าจะได้รับ</w:t>
            </w:r>
            <w:r w:rsidR="000B0433" w:rsidRPr="009B1C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คืน</w:t>
            </w:r>
            <w:r w:rsidR="006427E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840D3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โดยเปรียบเทียบกับข้อมูลในอดีต</w:t>
            </w:r>
            <w:r w:rsidRPr="00840D3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840D3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ทดสอบการคำนวณ</w:t>
            </w:r>
            <w:r w:rsidRPr="00840D3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840D3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และสุ่มทดสอบเอกสารที่เกี่ยวข้อง</w:t>
            </w:r>
          </w:p>
          <w:p w14:paraId="70C0F438" w14:textId="2C920F8A" w:rsidR="00D353D9" w:rsidRDefault="009F717E" w:rsidP="00AF5BD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EF5FF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เมินอัตราคิดลดโดยการพิจารณาเทียบกับข้อมูลของบริษัทที่อยู่ในอุตสาหกรรมเดียวกันที่สามารถอ้างอิงได้จากแหล่งข้อมูลที่เปิดเผยโดยทั่วไปโดยผู้เชี่ยวชาญของผู้สอบบัญชี</w:t>
            </w:r>
          </w:p>
          <w:p w14:paraId="7008E7D5" w14:textId="2CE4CA65" w:rsidR="00A73D61" w:rsidRPr="00463110" w:rsidRDefault="009B1C89" w:rsidP="00AF5BD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9B1C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ดสอบการคำนวณการด้อยค่าโดยเปรียบเทียบมูลค่าที่คาดว่าจะได้รับคืนกับมูลค่าทางบัญชีของสินทรัพย์ในหน่วยสินทรัพย์ที่ก่อให้เกิดเงินสด</w:t>
            </w:r>
          </w:p>
          <w:p w14:paraId="527865D0" w14:textId="77777777" w:rsidR="00F27695" w:rsidRDefault="00F27695" w:rsidP="000123F4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7C6AFA8D" w14:textId="5E347CA1" w:rsidR="009E12F2" w:rsidRPr="00F27695" w:rsidRDefault="00FD542C" w:rsidP="000123F4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จากผลการปฏิบัติตามวิธีดังกล่าว ข้าพเจ้าพบว่าข้อสมมติฐานสำคัญที่ผู้บริหารใช้มีความสมเหตุสมผลและอยู่ในช่วงที่ยอมรับได้ รวมทั้งสอดคล้องกับหลักฐานสนับสนุน</w:t>
            </w:r>
          </w:p>
        </w:tc>
      </w:tr>
    </w:tbl>
    <w:p w14:paraId="2A105078" w14:textId="77777777" w:rsidR="00744C1C" w:rsidRPr="00D64A1C" w:rsidRDefault="00744C1C" w:rsidP="00D64A1C">
      <w:pPr>
        <w:rPr>
          <w:rFonts w:eastAsia="Calibri"/>
          <w:sz w:val="10"/>
          <w:szCs w:val="12"/>
        </w:rPr>
      </w:pPr>
    </w:p>
    <w:tbl>
      <w:tblPr>
        <w:tblW w:w="832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4074"/>
      </w:tblGrid>
      <w:tr w:rsidR="00717FE6" w:rsidRPr="00423A21" w14:paraId="34149B96" w14:textId="77777777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3528B7E0" w14:textId="02D63827" w:rsidR="00717FE6" w:rsidRPr="00423A21" w:rsidRDefault="00717FE6" w:rsidP="00491890">
            <w:pPr>
              <w:spacing w:after="0" w:line="240" w:lineRule="auto"/>
              <w:ind w:left="15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bidi="th-TH"/>
              </w:rPr>
            </w:pPr>
            <w:r w:rsidRPr="00423A21"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lastRenderedPageBreak/>
              <w:t>เรื่องสำคัญ</w:t>
            </w:r>
            <w:r w:rsidR="00491890" w:rsidRPr="00423A21">
              <w:rPr>
                <w:rFonts w:ascii="Browallia New" w:hAnsi="Browallia New" w:cs="Browallia New" w:hint="cs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ใน</w:t>
            </w:r>
            <w:r w:rsidRPr="00423A21"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การตรวจสอบ</w:t>
            </w: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7622E769" w14:textId="2ABE4FED" w:rsidR="00717FE6" w:rsidRPr="00423A21" w:rsidRDefault="00491890" w:rsidP="00491890">
            <w:pPr>
              <w:spacing w:after="0" w:line="240" w:lineRule="auto"/>
              <w:ind w:left="154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วิธีการตรวจสอบ</w:t>
            </w:r>
          </w:p>
        </w:tc>
      </w:tr>
      <w:tr w:rsidR="00717FE6" w:rsidRPr="00682EC1" w14:paraId="3D6BC4C6" w14:textId="77777777" w:rsidTr="00717FE6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7E1CB4" w14:textId="77777777" w:rsidR="00A93044" w:rsidRPr="00423A21" w:rsidRDefault="00A93044" w:rsidP="00A9304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US" w:bidi="th-TH"/>
              </w:rPr>
            </w:pPr>
          </w:p>
          <w:p w14:paraId="2960D60D" w14:textId="6559F0F7" w:rsidR="00B65E0E" w:rsidRPr="00423A21" w:rsidRDefault="00B65E0E" w:rsidP="00A9304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 w:bidi="th-TH"/>
              </w:rPr>
              <w:t>การรับรู้รายได้จากธุรกิจสินทรัพย์ดิจิทัล</w:t>
            </w:r>
          </w:p>
          <w:p w14:paraId="03007CC7" w14:textId="77777777" w:rsidR="00B65E0E" w:rsidRPr="00423A21" w:rsidRDefault="00B65E0E" w:rsidP="00A9304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28C2AF5C" w14:textId="263B168B" w:rsidR="006E16A5" w:rsidRPr="00423A21" w:rsidRDefault="00B65E0E" w:rsidP="006E16A5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สำหรับปีสิ้นสุดวันที่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ธันวาคม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2567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รายได้จากธุรกิจสินทรัพย์ดิจิทัลที่แสดงในงบกำไรขาดทุนเบ็ดเสร็จรวมมีจำนวน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EB3B7C"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216.30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ล้านบาท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ซึ่งคิดเป็นร้อยละ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6172C6"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41.6</w:t>
            </w:r>
            <w:r w:rsidR="001157E2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3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ของรายได้รวมในงบการเงินรวม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กลุ่ม</w:t>
            </w:r>
            <w:r w:rsidR="001157E2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บริษัท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มีรายได้จากการให้บริการตรวจสอบธุรกรรมภายในเครือข่ายสกุลเงินดิจิทัลของสกุลเงินบิตคอยน์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โดย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กา</w:t>
            </w:r>
            <w:r w:rsidR="00B71CB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ร</w:t>
            </w:r>
            <w:r w:rsidR="00F71693" w:rsidRPr="00423A21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จ้าง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ผู้ให้บริการเหมืองขุดบิตคอยน์แบบกลุ่ม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(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Bitcoin Mining Pool)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กลุ่ม</w:t>
            </w:r>
            <w:r w:rsidR="006A6B53" w:rsidRPr="00423A2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บริษัท</w:t>
            </w:r>
            <w:r w:rsidRPr="00423A2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จะรับรู้รายได้ตลอดระยะเวลาการให้บริการตรวจสอบ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ธุรกรรม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ซึ่งบันทึกเป็นรายได้ด้วยมูลค่ายุติธรรมของเหรียญที่ได้รับในแต่ละวัน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ส่วนกำไรหรือขาดทุนจากการขายสกุลเงินดิจิทัล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รวมถึงกำไรหรือขาดทุนจากการแปลงเหรียญบิตคอยน์เป็นเหรียญ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USDT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จะถูกบันทึกในงบกำไรขาดทุนเบ็ดเสร็จเมื่อมีการทำธุรกรรม</w:t>
            </w:r>
          </w:p>
          <w:p w14:paraId="33A5C9CA" w14:textId="77777777" w:rsidR="006E16A5" w:rsidRPr="00423A21" w:rsidRDefault="006E16A5" w:rsidP="006E16A5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5072E2A9" w14:textId="4FCE2D1E" w:rsidR="006E16A5" w:rsidRPr="00423A21" w:rsidRDefault="006E16A5" w:rsidP="006E16A5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ข้าพเจ้าให้ความสนใจในประเด็นนี้เนื่องจากรายได้จากธุรกิจสินทรัพย์ดิจิทัลมีสาระสำคัญ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การขุดสินทรัพย์ดิจิทัลเป็นอุตสาหกรรมเกิดใหม่ที่มีการให้บริการบนฐานข้อมูลอิเล็กทรอนิกส์แบบกระจายศูนย์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(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Blockchain)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ทำให้การตรวจสอบการเกิดขึ้นจริงของการให้บริการและความถูกต้องของรายการมีความซับซ้อน</w:t>
            </w:r>
          </w:p>
          <w:p w14:paraId="45137286" w14:textId="77777777" w:rsidR="001157E2" w:rsidRPr="00423A21" w:rsidRDefault="001157E2" w:rsidP="00A9304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6E6CAC48" w14:textId="6746E21B" w:rsidR="00A93044" w:rsidRPr="00423A21" w:rsidRDefault="00A93044" w:rsidP="00A93044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9698E5" w14:textId="77777777" w:rsidR="00717FE6" w:rsidRPr="00423A21" w:rsidRDefault="00717FE6" w:rsidP="00A93044">
            <w:pPr>
              <w:spacing w:after="0" w:line="240" w:lineRule="auto"/>
              <w:ind w:left="147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FFFFFF"/>
                <w:sz w:val="40"/>
                <w:szCs w:val="40"/>
                <w:lang w:val="en-US" w:bidi="th-TH"/>
              </w:rPr>
            </w:pPr>
          </w:p>
          <w:p w14:paraId="43FFB2FC" w14:textId="77777777" w:rsidR="00A93044" w:rsidRPr="00423A21" w:rsidRDefault="00A93044" w:rsidP="00A93044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 w:bidi="th-TH"/>
              </w:rPr>
            </w:pPr>
          </w:p>
          <w:p w14:paraId="0BCDA10E" w14:textId="3420FFA1" w:rsidR="00A93044" w:rsidRPr="00423A21" w:rsidRDefault="00F66E94" w:rsidP="00A93044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ข้าพเจ้าปฏิบัติงานดังต่อไปนี้เพื่อ</w:t>
            </w:r>
            <w:r w:rsidR="00A93044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ตรวจสอบการรับรู้รายได้จากธุรกิจสินทรัพย์ดิจิทัล</w:t>
            </w:r>
          </w:p>
          <w:p w14:paraId="49B4CD61" w14:textId="77777777" w:rsidR="006C58DE" w:rsidRPr="00423A21" w:rsidRDefault="006C58DE" w:rsidP="00A93044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25083179" w14:textId="6E025B7C" w:rsidR="00A93044" w:rsidRPr="00423A21" w:rsidRDefault="00A93044" w:rsidP="00A93044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7" w:hanging="234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ทำความเข้าใจและประเมินความมีประสิทธิผลของการควบคุมภายใน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ที่ได้มีการกำหนดไว้สำหรับวงจรรายได้จาก</w:t>
            </w:r>
            <w:r w:rsidR="006A6B53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ธุรกิจ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สินทรัพย์ดิจิทัล</w:t>
            </w:r>
          </w:p>
          <w:p w14:paraId="465EAFD8" w14:textId="4C6E0DB5" w:rsidR="00A93044" w:rsidRPr="00423A21" w:rsidRDefault="00A93044" w:rsidP="00A93044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7" w:hanging="234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ตรวจสอบรายการรายได้จากธุรกิจสินทรัพย์ดิจิทัล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กับเอกสารสนับสนุนที่เกี่ยวข้อง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เช่น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รายงานเหรียญบิตคอยน์ที่ได้รับจากผู้ให้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บริการเหมืองขุดบิตคอยน์แบบกลุ่ม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ใบแจ้งยอดรับบิตคอยน์ในกระเป๋าเงินดิจิทัลของ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กลุ่ม</w:t>
            </w:r>
            <w:r w:rsidR="006A6B53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บริษัท</w:t>
            </w:r>
          </w:p>
          <w:p w14:paraId="398CD6D9" w14:textId="77777777" w:rsidR="00A93044" w:rsidRPr="00423A21" w:rsidRDefault="00A93044" w:rsidP="00A93044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7" w:hanging="234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ตรวจสอบความถูกต้องของรายได้ที่รับรู้โดยเปรียบเทียบกับมูลค่ายุติธรรมของเหรียญ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ณ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วันที่ได้รับ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ซึ่งอ้างอิงราคาปิดรายวันจาก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เว็ปไซ</w:t>
            </w:r>
            <w:proofErr w:type="spellStart"/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ต์</w:t>
            </w:r>
            <w:proofErr w:type="spellEnd"/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CoinMarketCap</w:t>
            </w:r>
          </w:p>
          <w:p w14:paraId="4A736A2C" w14:textId="7776B0A9" w:rsidR="00A93044" w:rsidRPr="00423A21" w:rsidRDefault="00A93044" w:rsidP="00A93044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7" w:hanging="234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ส่งหนังสือยืนยันยอด</w:t>
            </w:r>
            <w:r w:rsidR="008E0BA2" w:rsidRPr="00423A2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และแบบสอบถาม</w:t>
            </w:r>
            <w:r w:rsidRPr="00423A21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ประกอบด้วย</w:t>
            </w:r>
            <w:r w:rsidRPr="00423A21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ยอดคงเหลือ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ของสินทรัพย์ดิจิทัล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รายการแก้ไขสัญญา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การปรับเปลี่ยนเงื่อนไขในสัญญาแนบท้าย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(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Side arrangements)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ข้อจำกัดในสินทรัพย์ดิจิทัลของกลุ่ม</w:t>
            </w:r>
            <w:r w:rsidR="00E10BCB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บริษัท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F84507"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br/>
            </w:r>
            <w:r w:rsidR="0055741F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เหตุการณ์ที่แทรกแซง</w:t>
            </w:r>
            <w:r w:rsidRPr="00423A2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ความปลอดภัยของกุญแจส่วนตัว</w:t>
            </w:r>
            <w:r w:rsidRPr="00423A21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 xml:space="preserve"> (</w:t>
            </w:r>
            <w:r w:rsidRPr="00423A21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 w:bidi="th-TH"/>
              </w:rPr>
              <w:t>Private key)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ไปยังผู้ดูแลสินทรัพย์ดิจิทัล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ณ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วันสิ้นรอบระยะเวลาบัญชี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เพื่อตรวจสอบควา</w:t>
            </w:r>
            <w:r w:rsidR="006D444C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ถูกต้องของยอดสินทรัพย์ดิจิทัลสิ้นปีและรายการในระหว่างปี</w:t>
            </w:r>
          </w:p>
          <w:p w14:paraId="5A1A48E8" w14:textId="5834A0FA" w:rsidR="006E16A5" w:rsidRPr="00423A21" w:rsidRDefault="006E16A5" w:rsidP="006E16A5">
            <w:pPr>
              <w:pStyle w:val="ListParagraph"/>
              <w:spacing w:after="0" w:line="240" w:lineRule="auto"/>
              <w:ind w:left="423" w:right="87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</w:tr>
    </w:tbl>
    <w:p w14:paraId="5BC9E81B" w14:textId="7B666CF1" w:rsidR="008F684B" w:rsidRPr="00A93044" w:rsidRDefault="008F684B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16"/>
          <w:szCs w:val="16"/>
          <w:lang w:bidi="th-TH"/>
        </w:rPr>
      </w:pPr>
    </w:p>
    <w:tbl>
      <w:tblPr>
        <w:tblW w:w="832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4074"/>
      </w:tblGrid>
      <w:tr w:rsidR="006A6B53" w:rsidRPr="00423A21" w14:paraId="3DAE211A" w14:textId="77777777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7FFDE825" w14:textId="5AA9BC17" w:rsidR="006A6B53" w:rsidRPr="00423A21" w:rsidRDefault="006A6B53" w:rsidP="006A6B53">
            <w:pPr>
              <w:spacing w:after="0" w:line="240" w:lineRule="auto"/>
              <w:ind w:left="15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bidi="th-TH"/>
              </w:rPr>
            </w:pPr>
            <w:r w:rsidRPr="00423A21"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lastRenderedPageBreak/>
              <w:t>เรื่องสำคัญ</w:t>
            </w:r>
            <w:r w:rsidRPr="00423A21">
              <w:rPr>
                <w:rFonts w:ascii="Browallia New" w:hAnsi="Browallia New" w:cs="Browallia New" w:hint="cs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ใน</w:t>
            </w:r>
            <w:r w:rsidRPr="00423A21"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การตรวจสอบ</w:t>
            </w: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4ABFDDD5" w14:textId="1DEE2CA0" w:rsidR="006A6B53" w:rsidRPr="00423A21" w:rsidRDefault="006A6B53" w:rsidP="006A6B53">
            <w:pPr>
              <w:spacing w:after="0" w:line="240" w:lineRule="auto"/>
              <w:ind w:left="14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วิธีการตรวจสอบ</w:t>
            </w:r>
          </w:p>
        </w:tc>
      </w:tr>
      <w:tr w:rsidR="008F684B" w:rsidRPr="00F73E3C" w14:paraId="11B1F59B" w14:textId="77777777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134059" w14:textId="77777777" w:rsidR="008F684B" w:rsidRPr="00423A21" w:rsidRDefault="008F684B">
            <w:pPr>
              <w:spacing w:after="0" w:line="240" w:lineRule="auto"/>
              <w:ind w:left="154" w:right="96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  <w:p w14:paraId="465D0130" w14:textId="4D5B9965" w:rsidR="008116AF" w:rsidRPr="00423A21" w:rsidRDefault="008116AF" w:rsidP="00C813BF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อ้างถึงหมายเหตุประกอบงบการเงินข้อ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4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นโยบายการบัญชีการรับรู้รายได้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และหมายเหตุประกอบ</w:t>
            </w:r>
            <w:r w:rsidR="00956C94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   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งบการเงินข้อ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19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สินทรัพย์ดิจิทัล</w:t>
            </w:r>
          </w:p>
          <w:p w14:paraId="1708D8B3" w14:textId="39A36EBB" w:rsidR="008116AF" w:rsidRPr="00423A21" w:rsidRDefault="008116AF">
            <w:pPr>
              <w:spacing w:after="0" w:line="240" w:lineRule="auto"/>
              <w:ind w:left="154" w:right="96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93435" w14:textId="77777777" w:rsidR="008F684B" w:rsidRPr="00423A21" w:rsidRDefault="008F684B" w:rsidP="00A93044">
            <w:pPr>
              <w:pStyle w:val="ListParagraph"/>
              <w:spacing w:after="0" w:line="240" w:lineRule="auto"/>
              <w:ind w:left="423" w:right="87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  <w:p w14:paraId="6EF27848" w14:textId="14E91C29" w:rsidR="00A93044" w:rsidRPr="00423A21" w:rsidRDefault="00A93044" w:rsidP="008C13F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7" w:hanging="234"/>
              <w:jc w:val="thaiDistribute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การกระทบยอดสินทรัพย์ดิจิทัลระหว่างปี</w:t>
            </w:r>
            <w:r w:rsidRPr="00423A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และตรวจสอบรายการแลกเปลี่ยนเหรียญกับ</w:t>
            </w:r>
            <w:r w:rsidRPr="00423A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รายงานการแลกเปลี่ยนสินทรัพย์ดิจิทัลจากผู้ดูแลสินทรัพย์ดิจิทัล</w:t>
            </w:r>
          </w:p>
          <w:p w14:paraId="1C9A5773" w14:textId="366C61D1" w:rsidR="00A93044" w:rsidRDefault="00A93044" w:rsidP="008C13F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7" w:hanging="234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423A2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การวิเคราะห์เปรียบเทียบแนวโน้มข้อมูลจำนวนบิตคอยน์ที่ขุดได้กับแนวโน้มข้อมูลค่าความยากในการขุด</w:t>
            </w:r>
            <w:r w:rsidRPr="00423A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(</w:t>
            </w:r>
            <w:r w:rsidRPr="00423A2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Mining difficulty) </w:t>
            </w:r>
            <w:r w:rsidRPr="00423A2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ของตลาด</w:t>
            </w:r>
            <w:r w:rsidRPr="00423A21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รวมถึงความสัมพันธ์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ของข้อมูลการใช้ไฟฟ้าในเหมืองขุดกับจำนวนเครื่องขุดบิตคอยน์</w:t>
            </w:r>
            <w:r w:rsidRPr="00423A2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เพื่อตรวจสอบแนวโน้มหรือรายการที่ผิดปกติ</w:t>
            </w:r>
          </w:p>
          <w:p w14:paraId="1CE72194" w14:textId="5B4C3273" w:rsidR="00026E4C" w:rsidRDefault="00BB4222" w:rsidP="008C13F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7" w:hanging="234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ประเมินความน่าเชื่อถือของผู้ให้บริการ</w:t>
            </w:r>
            <w:r w:rsidR="000A2A28" w:rsidRPr="00423A2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เหมืองขุดบิตคอยน์แบบกลุ่ม</w:t>
            </w:r>
            <w:r w:rsidR="0020157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โดยการประเมินจาก</w:t>
            </w:r>
            <w:r w:rsidR="00201576" w:rsidRPr="00423A2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รายงานการ</w:t>
            </w:r>
            <w:r w:rsidR="00F34BF7" w:rsidRPr="00423A21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รับรององค์กรบริการ</w:t>
            </w:r>
            <w:r w:rsidR="00467B2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467B26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 xml:space="preserve">2 </w:t>
            </w:r>
            <w:r w:rsidR="00467B26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ประเภท </w:t>
            </w:r>
            <w:r w:rsidR="00467B26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2</w:t>
            </w:r>
            <w:r w:rsidR="00F34BF7" w:rsidRPr="00423A21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(</w:t>
            </w:r>
            <w:r w:rsidR="00F34BF7" w:rsidRPr="00423A21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SOC </w:t>
            </w:r>
            <w:r w:rsidR="00F34BF7" w:rsidRPr="00423A21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2 </w:t>
            </w:r>
            <w:r w:rsidR="00AE5064">
              <w:rPr>
                <w:rFonts w:ascii="Browallia New" w:eastAsia="Calibri" w:hAnsi="Browallia New" w:cs="Browallia New"/>
                <w:sz w:val="28"/>
                <w:szCs w:val="28"/>
              </w:rPr>
              <w:t>T</w:t>
            </w:r>
            <w:r w:rsidR="00F34BF7" w:rsidRPr="00423A21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ype</w:t>
            </w:r>
            <w:r w:rsidR="00467B26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34BF7" w:rsidRPr="00423A21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2</w:t>
            </w:r>
            <w:r w:rsidR="00201576" w:rsidRPr="00423A21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  <w:p w14:paraId="1344968F" w14:textId="77777777" w:rsidR="00D5071A" w:rsidRDefault="00D5071A" w:rsidP="00312185">
            <w:pPr>
              <w:pStyle w:val="ListParagraph"/>
              <w:spacing w:after="0" w:line="240" w:lineRule="auto"/>
              <w:ind w:left="423" w:right="87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6AF1E8A8" w14:textId="1AE51BE9" w:rsidR="00D5071A" w:rsidRPr="00D5071A" w:rsidRDefault="00D5071A" w:rsidP="00F34BF7">
            <w:pPr>
              <w:spacing w:after="0" w:line="240" w:lineRule="auto"/>
              <w:ind w:left="145" w:right="87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จากการป</w:t>
            </w:r>
            <w:r w:rsidR="003960A0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ฏิบัติงานข้างต้น ข้าพเจ้าไม่พบข้อ</w:t>
            </w:r>
            <w:r w:rsidR="00B1601F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สังเกตที่มีสาระสำคัญสำหรับการรับรู้รายได้จาก</w:t>
            </w:r>
            <w:r w:rsidR="00841ACF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ธุรกิจสินทรัพย์ดิจิทัลของกลุ่มบริษัท</w:t>
            </w:r>
            <w:r w:rsidR="00B6614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="00B66147" w:rsidRPr="00FD3C1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ยกเว้นผลกระทบซึ่งอาจจะเกิดขึ้นของเรื่องที่กล่าวไว้ในวรรคเกณฑ์ในการแสดงความเห็นอย่างมีเงื่อนไขในรายงานของข้าพเจ้า</w:t>
            </w:r>
          </w:p>
          <w:p w14:paraId="6418423C" w14:textId="005CCA90" w:rsidR="003834F2" w:rsidRPr="00423A21" w:rsidRDefault="003834F2" w:rsidP="00343A4A">
            <w:pPr>
              <w:spacing w:after="0" w:line="240" w:lineRule="auto"/>
              <w:ind w:left="189" w:right="87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</w:tr>
    </w:tbl>
    <w:p w14:paraId="57D0DC0F" w14:textId="5EFF725C" w:rsidR="00B429C4" w:rsidRDefault="00B429C4" w:rsidP="00D23B42">
      <w:pPr>
        <w:spacing w:line="240" w:lineRule="auto"/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</w:pPr>
    </w:p>
    <w:p w14:paraId="1F37862E" w14:textId="2C83D00A" w:rsidR="00844299" w:rsidRPr="00844299" w:rsidRDefault="00844299" w:rsidP="00844299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844299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เรื่องอื่น</w:t>
      </w:r>
    </w:p>
    <w:p w14:paraId="302344C4" w14:textId="77777777" w:rsidR="00844299" w:rsidRPr="00271804" w:rsidRDefault="00844299" w:rsidP="008F3E16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3DCF92C" w14:textId="6522C8B6" w:rsidR="00844299" w:rsidRDefault="00844299" w:rsidP="00844299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="0064368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="00013B6A" w:rsidRPr="00013B6A">
        <w:rPr>
          <w:rFonts w:ascii="BrowalliaUPC" w:hAnsi="BrowalliaUPC" w:cs="BrowalliaUPC" w:hint="cs"/>
          <w:sz w:val="28"/>
          <w:szCs w:val="28"/>
          <w:cs/>
          <w:lang w:bidi="th-TH"/>
        </w:rPr>
        <w:t>กรีน</w:t>
      </w:r>
      <w:proofErr w:type="spellStart"/>
      <w:r w:rsidR="00013B6A" w:rsidRPr="00013B6A">
        <w:rPr>
          <w:rFonts w:ascii="BrowalliaUPC" w:hAnsi="BrowalliaUPC" w:cs="BrowalliaUPC" w:hint="cs"/>
          <w:sz w:val="28"/>
          <w:szCs w:val="28"/>
          <w:cs/>
          <w:lang w:bidi="th-TH"/>
        </w:rPr>
        <w:t>เทค</w:t>
      </w:r>
      <w:proofErr w:type="spellEnd"/>
      <w:r w:rsidR="00013B6A" w:rsidRPr="00013B6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13B6A" w:rsidRPr="00013B6A">
        <w:rPr>
          <w:rFonts w:ascii="BrowalliaUPC" w:hAnsi="BrowalliaUPC" w:cs="BrowalliaUPC" w:hint="cs"/>
          <w:sz w:val="28"/>
          <w:szCs w:val="28"/>
          <w:cs/>
          <w:lang w:bidi="th-TH"/>
        </w:rPr>
        <w:t>เวนเจอร</w:t>
      </w:r>
      <w:proofErr w:type="spellStart"/>
      <w:r w:rsidR="00013B6A" w:rsidRPr="00013B6A">
        <w:rPr>
          <w:rFonts w:ascii="BrowalliaUPC" w:hAnsi="BrowalliaUPC" w:cs="BrowalliaUPC" w:hint="cs"/>
          <w:sz w:val="28"/>
          <w:szCs w:val="28"/>
          <w:cs/>
          <w:lang w:bidi="th-TH"/>
        </w:rPr>
        <w:t>์ส</w:t>
      </w:r>
      <w:proofErr w:type="spellEnd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และบริษัทย่อย </w:t>
      </w:r>
      <w:r w:rsidR="0094106A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สำหรับปีสิ้นสุด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 w:rsidR="00013B6A">
        <w:rPr>
          <w:rFonts w:ascii="BrowalliaUPC" w:hAnsi="BrowalliaUPC" w:cs="BrowalliaUPC"/>
          <w:sz w:val="28"/>
          <w:szCs w:val="28"/>
          <w:lang w:bidi="th-TH"/>
        </w:rPr>
        <w:t>6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</w:t>
      </w:r>
      <w:r w:rsidR="00013B6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ซึ่งแสดงความเห็นอย่างไม่มีเงื่อนไข ตามรายงานลงวันที่ </w:t>
      </w:r>
      <w:r w:rsidRPr="00FC0BBB">
        <w:rPr>
          <w:rFonts w:ascii="Browallia New" w:hAnsi="Browallia New" w:cs="Browallia New"/>
          <w:sz w:val="28"/>
          <w:szCs w:val="28"/>
        </w:rPr>
        <w:t>2</w:t>
      </w:r>
      <w:r w:rsidR="008F3E16">
        <w:rPr>
          <w:rFonts w:ascii="Browallia New" w:hAnsi="Browallia New" w:cs="Browallia New"/>
          <w:sz w:val="28"/>
          <w:szCs w:val="28"/>
        </w:rPr>
        <w:t>9</w:t>
      </w:r>
      <w:r w:rsidRPr="00FC0BBB">
        <w:rPr>
          <w:rFonts w:ascii="Browallia New" w:hAnsi="Browallia New" w:cs="Browallia New"/>
          <w:sz w:val="28"/>
          <w:szCs w:val="28"/>
        </w:rPr>
        <w:t xml:space="preserve"> </w:t>
      </w:r>
      <w:r w:rsidRPr="00FC0BBB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Pr="00FC0BBB">
        <w:rPr>
          <w:rFonts w:ascii="Browallia New" w:hAnsi="Browallia New" w:cs="Browallia New"/>
          <w:sz w:val="28"/>
          <w:szCs w:val="28"/>
        </w:rPr>
        <w:t xml:space="preserve"> 256</w:t>
      </w:r>
      <w:r w:rsidR="008F3E16">
        <w:rPr>
          <w:rFonts w:ascii="Browallia New" w:hAnsi="Browallia New" w:cs="Browallia New"/>
          <w:sz w:val="28"/>
          <w:szCs w:val="28"/>
        </w:rPr>
        <w:t>7</w:t>
      </w:r>
    </w:p>
    <w:p w14:paraId="02E75A41" w14:textId="72539BAC" w:rsidR="00111965" w:rsidRDefault="00111965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</w:p>
    <w:p w14:paraId="275B2047" w14:textId="77777777" w:rsidR="00083449" w:rsidRDefault="00083449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6295F1E6" w14:textId="139A73DA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6617562" w14:textId="49559FBF" w:rsidR="006120F8" w:rsidRPr="006120F8" w:rsidRDefault="00BA5CF6" w:rsidP="00AA5F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เป็นผู้รับผิดชอบต่อข้อมูลอื่น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</w:t>
      </w:r>
      <w:r w:rsidR="00BD1D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ข้าพเจ้าจ</w:t>
      </w:r>
      <w:r w:rsidR="00625E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ะ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ได้รับรายงานประจำปีภายหลังวันที่ในรายงานของผู้สอบบัญชีนี้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73E12437" w14:textId="77777777" w:rsidR="006120F8" w:rsidRPr="006120F8" w:rsidRDefault="006120F8" w:rsidP="006120F8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1F37363D" w14:textId="77777777" w:rsidR="006120F8" w:rsidRPr="006120F8" w:rsidRDefault="006120F8" w:rsidP="00D23B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</w:p>
    <w:p w14:paraId="24287723" w14:textId="77777777" w:rsidR="006120F8" w:rsidRPr="006120F8" w:rsidRDefault="006120F8" w:rsidP="006120F8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0DEA9808" w14:textId="3F6F3D4D" w:rsidR="006120F8" w:rsidRPr="00AC48F3" w:rsidRDefault="006120F8" w:rsidP="006120F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E19FF6C" w14:textId="77777777" w:rsidR="00B13F45" w:rsidRPr="00AC48F3" w:rsidRDefault="00B13F45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0A5E61" w14:textId="65F929AA" w:rsidR="00BA5CF6" w:rsidRPr="00343A4A" w:rsidRDefault="001D7907" w:rsidP="00DE59DC">
      <w:pPr>
        <w:spacing w:after="0" w:line="240" w:lineRule="auto"/>
        <w:jc w:val="thaiDistribute"/>
        <w:rPr>
          <w:rFonts w:ascii="Browallia New" w:eastAsia="Calibri" w:hAnsi="Browallia New" w:cs="Browallia New"/>
          <w:color w:val="FF0000"/>
          <w:sz w:val="28"/>
          <w:szCs w:val="28"/>
          <w:lang w:val="en-US" w:bidi="th-TH"/>
        </w:rPr>
      </w:pPr>
      <w:r w:rsidRPr="00423A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23A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23A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ข้าพเจ้าต้องสื่อสารเรื่องดังกล่าวกับคณะกรรมการตรวจสอบ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8704A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อย่างไรก็ตาม ตามที่กล่าวไว้ในวรรคเกณฑ์ในการแสดงความเห็นอย่างมีเงื่อนไข</w:t>
      </w:r>
      <w:r w:rsidR="0058704A" w:rsidRPr="00423A2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58704A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สามารถพิจารณาผลกระทบที่อาจเกิดขึ้น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(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ถ้ามี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) </w:t>
      </w:r>
      <w:r w:rsidR="00D23B42">
        <w:rPr>
          <w:rFonts w:ascii="Browallia New" w:eastAsia="Calibri" w:hAnsi="Browallia New" w:cs="Browallia New"/>
          <w:sz w:val="28"/>
          <w:szCs w:val="28"/>
        </w:rPr>
        <w:br/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ต่อยอดคงเหลือของสินทรัพย์ดิจิทัลและรายได้จากธุรกิจสินทรัพย์ดิจิทัลในงบการเงินรวมของบริษัทได้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เนื่องจากข้อจำกัดของสถานการณ์ตามที่กล่าวไว้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58704A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ดังนั้น</w:t>
      </w:r>
      <w:r w:rsidR="0058704A" w:rsidRPr="00423A2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58704A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หากผู้บริหารจัดทำข้อมูลอื่นจากงบการเงินดังกล่าว ข้าพเจ้าจะ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</w:t>
      </w:r>
      <w:r w:rsidR="0058704A" w:rsidRPr="00423A21">
        <w:rPr>
          <w:rFonts w:ascii="Browallia New" w:eastAsia="Calibri" w:hAnsi="Browallia New" w:cs="Browallia New"/>
          <w:sz w:val="28"/>
          <w:szCs w:val="28"/>
          <w:lang w:bidi="th-TH"/>
        </w:rPr>
        <w:t> </w:t>
      </w:r>
    </w:p>
    <w:p w14:paraId="13FAE977" w14:textId="77777777" w:rsidR="005633B2" w:rsidRPr="005633B2" w:rsidRDefault="005633B2" w:rsidP="00D23B42">
      <w:pPr>
        <w:autoSpaceDE w:val="0"/>
        <w:autoSpaceDN w:val="0"/>
        <w:adjustRightInd w:val="0"/>
        <w:spacing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8D393CA" w14:textId="4BC388D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</w:t>
      </w:r>
      <w:r w:rsidR="0009068C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ผู้บริหาร</w:t>
      </w:r>
      <w:r w:rsidR="0009068C" w:rsidRPr="0009068C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ต่องบการเงินรวมและเฉพาะบริษัท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6659B997" w:rsidR="00BA5CF6" w:rsidRPr="0014306B" w:rsidRDefault="00BA5CF6" w:rsidP="009475C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มีหน้าที่รับผิดชอบในการจัดทำและนำเสนองบการเงินรวมและเฉพาะบริษัทเหล่านี้</w:t>
      </w:r>
      <w:r w:rsidR="009475C5" w:rsidRPr="009475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="009475C5" w:rsidRPr="009475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</w:t>
      </w:r>
      <w:r w:rsidR="009475C5" w:rsidRPr="009475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เพื่อให้สามารถจัดทำงบการเงินรวมและเฉพาะบริษัทที่ปราศจากการแสดงข้อมูลที่ขัดต่อข้อเท็จจริง</w:t>
      </w:r>
      <w:r w:rsidR="00D23B4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อันเป็นสาระสำคัญไม่ว่าจะเกิดจากการทุจริตหรือข้อผิดพลาด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16B909E0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รับผิดชอบในการประเมินความสามารถของกลุ่มบริษัทและบริษัทในการดำเนินงานต่อเนื่อง</w:t>
      </w:r>
      <w:r w:rsidR="00A4605C" w:rsidRPr="00A4605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A4605C" w:rsidRPr="00A4605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A4605C" w:rsidRPr="00A4605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A4605C" w:rsidRPr="00A4605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เว้นแต่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ผู้บริหารมีความตั้งใจที่จะเลิกกลุ่มบริษัท</w:t>
      </w:r>
      <w:r w:rsidR="001825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</w:t>
      </w:r>
      <w:r w:rsidR="001825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011935D" w14:textId="77777777" w:rsidR="006B2D48" w:rsidRPr="00AC48F3" w:rsidRDefault="006B2D48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31AB5DA1" w:rsidR="00BA5CF6" w:rsidRDefault="00383464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D790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มีหน้าที่ในการ</w:t>
      </w:r>
      <w:r w:rsidR="005A7EB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C8465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A562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</w:p>
    <w:p w14:paraId="1E49E86D" w14:textId="77777777" w:rsidR="00E6764E" w:rsidRDefault="00E6764E" w:rsidP="00844299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87EF335" w14:textId="77777777" w:rsidR="003B38E8" w:rsidRDefault="003B38E8" w:rsidP="00844299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11B1E6B" w14:textId="77777777" w:rsidR="00D23B42" w:rsidRDefault="00D23B42" w:rsidP="00844299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54C2CA6" w14:textId="77777777" w:rsidR="00D23B42" w:rsidRDefault="00D23B42" w:rsidP="00844299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18E75C7E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B36B0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B36B0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บริษัท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8D3704" w14:textId="16357DFC" w:rsidR="00ED1E41" w:rsidRPr="00A13792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1379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1379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A1379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F84544A" w14:textId="77777777" w:rsidR="00ED1E41" w:rsidRPr="00A13792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2A291CB" w14:textId="77777777" w:rsidR="00ED1E41" w:rsidRPr="00A13792" w:rsidRDefault="00ED1E41" w:rsidP="00ED1E4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1379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BFFCC6" w14:textId="77777777" w:rsidR="00ED1E41" w:rsidRPr="00A13792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6D512493" w14:textId="77777777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A137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ความเสี่ยง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5CF503ED" w14:textId="77777777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1379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A13792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5C945E45" w14:textId="1B31B52B" w:rsidR="00535042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ประเมินความเหมาะสมของนโยบายการ</w:t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บัญชีที่</w:t>
      </w:r>
      <w:r w:rsidRPr="00A13792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ผู้บริหาร</w:t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ใช้และความสมเหตุสมผลของประมาณการ</w:t>
      </w:r>
      <w:r w:rsidR="00D23B4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lang w:bidi="th-TH"/>
        </w:rPr>
        <w:br/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ทางบัญชี</w:t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และการเปิดเ</w:t>
      </w:r>
      <w:r w:rsidRPr="00A137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ผย</w:t>
      </w:r>
      <w:r w:rsidRPr="00A1379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ข้อมูลที่เกี่ยวข้องซึ่งจัดทำขึ้นโดย</w:t>
      </w:r>
      <w:r w:rsidRPr="00A13792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ผู้บริหาร</w:t>
      </w:r>
    </w:p>
    <w:p w14:paraId="055C4773" w14:textId="293475B5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A13792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</w:t>
      </w:r>
      <w:r w:rsidRPr="00A137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ต่อเนื่องของ</w:t>
      </w:r>
      <w:r w:rsidRPr="00A13792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ผู้บริหาร</w:t>
      </w:r>
      <w:r w:rsidRPr="00A137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จาก</w:t>
      </w:r>
      <w:r w:rsidRPr="00A13792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หลักฐานการสอบบัญชี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ที่ได้รับ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อย่างไรก็ตาม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49333216" w14:textId="77777777" w:rsidR="001C680A" w:rsidRPr="00A13792" w:rsidRDefault="001C680A" w:rsidP="001C6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26C087" w14:textId="77777777" w:rsidR="001C680A" w:rsidRPr="00A13792" w:rsidRDefault="001C680A" w:rsidP="001C6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8E6C4" w14:textId="77777777" w:rsidR="001C680A" w:rsidRPr="00A13792" w:rsidRDefault="001C680A" w:rsidP="001C6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B3D16E8" w14:textId="77777777" w:rsidR="001C680A" w:rsidRPr="00A13792" w:rsidRDefault="001C680A" w:rsidP="001C6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2DACD7" w14:textId="77777777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ประเมินการนำเสนอ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รวมถึงการเปิดเผยข้อมูลว่างบการเงินรวมและเฉพาะบริษัทแสดงรายการ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34C9870" w14:textId="23A55565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1C80BC7C" w14:textId="77777777" w:rsidR="00ED1E41" w:rsidRPr="00D23B42" w:rsidRDefault="00ED1E41" w:rsidP="00ED1E41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1CB9294" w14:textId="18C9BBAA" w:rsidR="00ED1E41" w:rsidRPr="00D23B42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23B4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D23B4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23B4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D23B4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23B4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D23B42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49C2EDB7" w14:textId="77777777" w:rsidR="00ED1E41" w:rsidRPr="00D23B42" w:rsidRDefault="00ED1E41" w:rsidP="00ED1E4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62656ED" w14:textId="77777777" w:rsidR="00ED1E41" w:rsidRPr="00D23B42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23B4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D23B4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23B4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23B4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D23B4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23B4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23B42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23B42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E1ACF3" w14:textId="77777777" w:rsidR="00ED1E41" w:rsidRPr="00D23B42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B49A81" w14:textId="77777777" w:rsidR="00ED1E41" w:rsidRPr="00A13792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23B42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D23B4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D23B42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23B4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23B42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หรือในสถานการณ์ที่ยากที่จะเกิดขึ้น </w:t>
      </w:r>
      <w:r w:rsidRPr="00A1379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899CDEB" w14:textId="77777777" w:rsidR="00BA5CF6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38FA19" w14:textId="77777777" w:rsidR="001C680A" w:rsidRPr="00AC48F3" w:rsidRDefault="001C680A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691FAAB9" w:rsidR="00142624" w:rsidRPr="00944654" w:rsidRDefault="009B730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9B730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ลักษมี</w:t>
      </w:r>
      <w:r w:rsidRPr="009B730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9B730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ดีตระกูลวัฒนผล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28C67777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7FF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26AC663B" w:rsidR="00D15EA5" w:rsidRPr="00A333FC" w:rsidRDefault="00FB2F1C" w:rsidP="00A333F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 xml:space="preserve">4 </w:t>
      </w:r>
      <w:r w:rsidR="00F8573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E91E7F" w:rsidRPr="00B11D1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327FF" w:rsidRPr="00B11D1A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A333FC" w:rsidSect="00744C1C">
      <w:headerReference w:type="even" r:id="rId11"/>
      <w:headerReference w:type="default" r:id="rId12"/>
      <w:headerReference w:type="first" r:id="rId13"/>
      <w:pgSz w:w="11907" w:h="16840" w:code="9"/>
      <w:pgMar w:top="1800" w:right="913" w:bottom="510" w:left="2665" w:header="743" w:footer="2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B5F02" w14:textId="77777777" w:rsidR="00986558" w:rsidRDefault="00986558">
      <w:r>
        <w:separator/>
      </w:r>
    </w:p>
  </w:endnote>
  <w:endnote w:type="continuationSeparator" w:id="0">
    <w:p w14:paraId="5751B96C" w14:textId="77777777" w:rsidR="00986558" w:rsidRDefault="00986558">
      <w:r>
        <w:continuationSeparator/>
      </w:r>
    </w:p>
  </w:endnote>
  <w:endnote w:type="continuationNotice" w:id="1">
    <w:p w14:paraId="305AC8F2" w14:textId="77777777" w:rsidR="00986558" w:rsidRDefault="009865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CA4CF" w14:textId="77777777" w:rsidR="00986558" w:rsidRDefault="00986558">
      <w:bookmarkStart w:id="0" w:name="_Hlk482348182"/>
      <w:bookmarkEnd w:id="0"/>
      <w:r>
        <w:separator/>
      </w:r>
    </w:p>
  </w:footnote>
  <w:footnote w:type="continuationSeparator" w:id="0">
    <w:p w14:paraId="468D62E9" w14:textId="77777777" w:rsidR="00986558" w:rsidRDefault="00986558">
      <w:r>
        <w:continuationSeparator/>
      </w:r>
    </w:p>
  </w:footnote>
  <w:footnote w:type="continuationNotice" w:id="1">
    <w:p w14:paraId="75C29A2A" w14:textId="77777777" w:rsidR="00986558" w:rsidRDefault="009865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6351E4D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8DC37B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16E3AE5"/>
    <w:multiLevelType w:val="hybridMultilevel"/>
    <w:tmpl w:val="3762F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6D560FF"/>
    <w:multiLevelType w:val="hybridMultilevel"/>
    <w:tmpl w:val="CEF66940"/>
    <w:lvl w:ilvl="0" w:tplc="36560B8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E27D7"/>
    <w:multiLevelType w:val="hybridMultilevel"/>
    <w:tmpl w:val="6562D0E4"/>
    <w:lvl w:ilvl="0" w:tplc="36560B8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3E190D0D"/>
    <w:multiLevelType w:val="hybridMultilevel"/>
    <w:tmpl w:val="4A9A4492"/>
    <w:lvl w:ilvl="0" w:tplc="059EE636">
      <w:start w:val="1"/>
      <w:numFmt w:val="bullet"/>
      <w:lvlText w:val=""/>
      <w:lvlJc w:val="left"/>
      <w:pPr>
        <w:ind w:left="867" w:hanging="360"/>
      </w:pPr>
      <w:rPr>
        <w:rFonts w:ascii="Browallia New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8" w15:restartNumberingAfterBreak="0">
    <w:nsid w:val="448F641C"/>
    <w:multiLevelType w:val="hybridMultilevel"/>
    <w:tmpl w:val="CF6845E0"/>
    <w:lvl w:ilvl="0" w:tplc="2690B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03BB2"/>
    <w:multiLevelType w:val="hybridMultilevel"/>
    <w:tmpl w:val="EDF6A61E"/>
    <w:lvl w:ilvl="0" w:tplc="4A726000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0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1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DDB5E6E"/>
    <w:multiLevelType w:val="multilevel"/>
    <w:tmpl w:val="FAE6F968"/>
    <w:numStyleLink w:val="GTListBullet"/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9BB4F11"/>
    <w:multiLevelType w:val="hybridMultilevel"/>
    <w:tmpl w:val="F58A5C74"/>
    <w:lvl w:ilvl="0" w:tplc="36560B8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C222B"/>
    <w:multiLevelType w:val="hybridMultilevel"/>
    <w:tmpl w:val="92266934"/>
    <w:lvl w:ilvl="0" w:tplc="815E917C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23477"/>
    <w:multiLevelType w:val="hybridMultilevel"/>
    <w:tmpl w:val="7E807262"/>
    <w:lvl w:ilvl="0" w:tplc="82EAB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24C95"/>
    <w:multiLevelType w:val="multilevel"/>
    <w:tmpl w:val="0D561ACA"/>
    <w:numStyleLink w:val="GTNumberedHeadings"/>
  </w:abstractNum>
  <w:num w:numId="1" w16cid:durableId="1533805791">
    <w:abstractNumId w:val="3"/>
  </w:num>
  <w:num w:numId="2" w16cid:durableId="1886679008">
    <w:abstractNumId w:val="2"/>
  </w:num>
  <w:num w:numId="3" w16cid:durableId="1682661980">
    <w:abstractNumId w:val="1"/>
  </w:num>
  <w:num w:numId="4" w16cid:durableId="2127310345">
    <w:abstractNumId w:val="0"/>
  </w:num>
  <w:num w:numId="5" w16cid:durableId="866990459">
    <w:abstractNumId w:val="7"/>
  </w:num>
  <w:num w:numId="6" w16cid:durableId="1598513422">
    <w:abstractNumId w:val="5"/>
  </w:num>
  <w:num w:numId="7" w16cid:durableId="1790855787">
    <w:abstractNumId w:val="14"/>
  </w:num>
  <w:num w:numId="8" w16cid:durableId="1043093151">
    <w:abstractNumId w:val="29"/>
  </w:num>
  <w:num w:numId="9" w16cid:durableId="1436174739">
    <w:abstractNumId w:val="5"/>
  </w:num>
  <w:num w:numId="10" w16cid:durableId="2002348748">
    <w:abstractNumId w:val="25"/>
  </w:num>
  <w:num w:numId="11" w16cid:durableId="1694190026">
    <w:abstractNumId w:val="23"/>
  </w:num>
  <w:num w:numId="12" w16cid:durableId="1867481079">
    <w:abstractNumId w:val="4"/>
  </w:num>
  <w:num w:numId="13" w16cid:durableId="1218591545">
    <w:abstractNumId w:val="9"/>
  </w:num>
  <w:num w:numId="14" w16cid:durableId="133448650">
    <w:abstractNumId w:val="8"/>
  </w:num>
  <w:num w:numId="15" w16cid:durableId="1118524424">
    <w:abstractNumId w:val="9"/>
  </w:num>
  <w:num w:numId="16" w16cid:durableId="61103112">
    <w:abstractNumId w:val="11"/>
  </w:num>
  <w:num w:numId="17" w16cid:durableId="751514969">
    <w:abstractNumId w:val="15"/>
  </w:num>
  <w:num w:numId="18" w16cid:durableId="1916667418">
    <w:abstractNumId w:val="25"/>
  </w:num>
  <w:num w:numId="19" w16cid:durableId="684743528">
    <w:abstractNumId w:val="23"/>
  </w:num>
  <w:num w:numId="20" w16cid:durableId="1669402267">
    <w:abstractNumId w:val="4"/>
  </w:num>
  <w:num w:numId="21" w16cid:durableId="1280835914">
    <w:abstractNumId w:val="9"/>
  </w:num>
  <w:num w:numId="22" w16cid:durableId="37826456">
    <w:abstractNumId w:val="8"/>
  </w:num>
  <w:num w:numId="23" w16cid:durableId="792600658">
    <w:abstractNumId w:val="8"/>
  </w:num>
  <w:num w:numId="24" w16cid:durableId="1653488641">
    <w:abstractNumId w:val="8"/>
  </w:num>
  <w:num w:numId="25" w16cid:durableId="2038503431">
    <w:abstractNumId w:val="9"/>
  </w:num>
  <w:num w:numId="26" w16cid:durableId="2052875340">
    <w:abstractNumId w:val="9"/>
  </w:num>
  <w:num w:numId="27" w16cid:durableId="828524337">
    <w:abstractNumId w:val="9"/>
  </w:num>
  <w:num w:numId="28" w16cid:durableId="992757317">
    <w:abstractNumId w:val="24"/>
  </w:num>
  <w:num w:numId="29" w16cid:durableId="661860188">
    <w:abstractNumId w:val="24"/>
  </w:num>
  <w:num w:numId="30" w16cid:durableId="1786848453">
    <w:abstractNumId w:val="24"/>
  </w:num>
  <w:num w:numId="31" w16cid:durableId="423455516">
    <w:abstractNumId w:val="16"/>
  </w:num>
  <w:num w:numId="32" w16cid:durableId="405690428">
    <w:abstractNumId w:val="16"/>
  </w:num>
  <w:num w:numId="33" w16cid:durableId="1962102554">
    <w:abstractNumId w:val="16"/>
  </w:num>
  <w:num w:numId="34" w16cid:durableId="1588071331">
    <w:abstractNumId w:val="6"/>
  </w:num>
  <w:num w:numId="35" w16cid:durableId="231163734">
    <w:abstractNumId w:val="21"/>
  </w:num>
  <w:num w:numId="36" w16cid:durableId="101000727">
    <w:abstractNumId w:val="27"/>
  </w:num>
  <w:num w:numId="37" w16cid:durableId="280189325">
    <w:abstractNumId w:val="17"/>
  </w:num>
  <w:num w:numId="38" w16cid:durableId="1053577422">
    <w:abstractNumId w:val="18"/>
  </w:num>
  <w:num w:numId="39" w16cid:durableId="511073557">
    <w:abstractNumId w:val="19"/>
  </w:num>
  <w:num w:numId="40" w16cid:durableId="873925801">
    <w:abstractNumId w:val="28"/>
  </w:num>
  <w:num w:numId="41" w16cid:durableId="784422162">
    <w:abstractNumId w:val="22"/>
  </w:num>
  <w:num w:numId="42" w16cid:durableId="4286245">
    <w:abstractNumId w:val="20"/>
  </w:num>
  <w:num w:numId="43" w16cid:durableId="46953029">
    <w:abstractNumId w:val="10"/>
  </w:num>
  <w:num w:numId="44" w16cid:durableId="1477642017">
    <w:abstractNumId w:val="13"/>
  </w:num>
  <w:num w:numId="45" w16cid:durableId="193009475">
    <w:abstractNumId w:val="12"/>
  </w:num>
  <w:num w:numId="46" w16cid:durableId="67119452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1FC"/>
    <w:rsid w:val="000075A1"/>
    <w:rsid w:val="000123F4"/>
    <w:rsid w:val="00013B6A"/>
    <w:rsid w:val="000156EB"/>
    <w:rsid w:val="000162B0"/>
    <w:rsid w:val="00026E4C"/>
    <w:rsid w:val="0003023B"/>
    <w:rsid w:val="00031D17"/>
    <w:rsid w:val="00032676"/>
    <w:rsid w:val="000331BA"/>
    <w:rsid w:val="00034019"/>
    <w:rsid w:val="00037558"/>
    <w:rsid w:val="00037C00"/>
    <w:rsid w:val="0004208A"/>
    <w:rsid w:val="00044ACE"/>
    <w:rsid w:val="0004550E"/>
    <w:rsid w:val="00052614"/>
    <w:rsid w:val="00055CAD"/>
    <w:rsid w:val="000572DE"/>
    <w:rsid w:val="00062BFB"/>
    <w:rsid w:val="000670FF"/>
    <w:rsid w:val="00067A2B"/>
    <w:rsid w:val="00071FA8"/>
    <w:rsid w:val="000723F7"/>
    <w:rsid w:val="00073C34"/>
    <w:rsid w:val="00074485"/>
    <w:rsid w:val="00080552"/>
    <w:rsid w:val="00081305"/>
    <w:rsid w:val="000813C3"/>
    <w:rsid w:val="00081D85"/>
    <w:rsid w:val="000828F1"/>
    <w:rsid w:val="00082F59"/>
    <w:rsid w:val="00083449"/>
    <w:rsid w:val="00084DB3"/>
    <w:rsid w:val="000875D8"/>
    <w:rsid w:val="000903D1"/>
    <w:rsid w:val="0009068C"/>
    <w:rsid w:val="00094333"/>
    <w:rsid w:val="0009765A"/>
    <w:rsid w:val="00097FAB"/>
    <w:rsid w:val="000A0F7F"/>
    <w:rsid w:val="000A2A28"/>
    <w:rsid w:val="000A2C1F"/>
    <w:rsid w:val="000B0433"/>
    <w:rsid w:val="000B65E3"/>
    <w:rsid w:val="000B7090"/>
    <w:rsid w:val="000C2481"/>
    <w:rsid w:val="000C2C6F"/>
    <w:rsid w:val="000C3345"/>
    <w:rsid w:val="000C73DE"/>
    <w:rsid w:val="000D1889"/>
    <w:rsid w:val="000D3BE8"/>
    <w:rsid w:val="000E1FD8"/>
    <w:rsid w:val="000E52CE"/>
    <w:rsid w:val="000E625C"/>
    <w:rsid w:val="000E6FEB"/>
    <w:rsid w:val="000F3AAB"/>
    <w:rsid w:val="000F5F12"/>
    <w:rsid w:val="000F6E25"/>
    <w:rsid w:val="000F6EFF"/>
    <w:rsid w:val="001011DF"/>
    <w:rsid w:val="001017A2"/>
    <w:rsid w:val="00102034"/>
    <w:rsid w:val="00105B1E"/>
    <w:rsid w:val="00111965"/>
    <w:rsid w:val="00112B69"/>
    <w:rsid w:val="00113898"/>
    <w:rsid w:val="001157E2"/>
    <w:rsid w:val="001160D3"/>
    <w:rsid w:val="00124004"/>
    <w:rsid w:val="001316D3"/>
    <w:rsid w:val="00135316"/>
    <w:rsid w:val="00142624"/>
    <w:rsid w:val="00142760"/>
    <w:rsid w:val="00142E5B"/>
    <w:rsid w:val="0014306B"/>
    <w:rsid w:val="001453D7"/>
    <w:rsid w:val="00150D4A"/>
    <w:rsid w:val="001554CD"/>
    <w:rsid w:val="00155A91"/>
    <w:rsid w:val="00156432"/>
    <w:rsid w:val="001613E2"/>
    <w:rsid w:val="00162499"/>
    <w:rsid w:val="00162B57"/>
    <w:rsid w:val="0016459D"/>
    <w:rsid w:val="001652B5"/>
    <w:rsid w:val="0016682E"/>
    <w:rsid w:val="00167017"/>
    <w:rsid w:val="0016775F"/>
    <w:rsid w:val="00175C99"/>
    <w:rsid w:val="001766CA"/>
    <w:rsid w:val="001825DF"/>
    <w:rsid w:val="00182F9F"/>
    <w:rsid w:val="00183CA9"/>
    <w:rsid w:val="0019210D"/>
    <w:rsid w:val="00194D62"/>
    <w:rsid w:val="001950D2"/>
    <w:rsid w:val="0019681A"/>
    <w:rsid w:val="001A32E3"/>
    <w:rsid w:val="001A3BFB"/>
    <w:rsid w:val="001A3C20"/>
    <w:rsid w:val="001B198C"/>
    <w:rsid w:val="001B4277"/>
    <w:rsid w:val="001B7388"/>
    <w:rsid w:val="001C4908"/>
    <w:rsid w:val="001C50BD"/>
    <w:rsid w:val="001C53CA"/>
    <w:rsid w:val="001C5937"/>
    <w:rsid w:val="001C680A"/>
    <w:rsid w:val="001C73F2"/>
    <w:rsid w:val="001D2302"/>
    <w:rsid w:val="001D6AB0"/>
    <w:rsid w:val="001D705A"/>
    <w:rsid w:val="001D7907"/>
    <w:rsid w:val="001D7BB3"/>
    <w:rsid w:val="001E068B"/>
    <w:rsid w:val="001E12A6"/>
    <w:rsid w:val="001E3E4A"/>
    <w:rsid w:val="001E498F"/>
    <w:rsid w:val="001F0F8B"/>
    <w:rsid w:val="0020122D"/>
    <w:rsid w:val="00201576"/>
    <w:rsid w:val="00204628"/>
    <w:rsid w:val="002053D2"/>
    <w:rsid w:val="002115F7"/>
    <w:rsid w:val="00213D21"/>
    <w:rsid w:val="0022518C"/>
    <w:rsid w:val="00226E6E"/>
    <w:rsid w:val="00235A5C"/>
    <w:rsid w:val="00237A7E"/>
    <w:rsid w:val="00237F1D"/>
    <w:rsid w:val="00240A27"/>
    <w:rsid w:val="00241F16"/>
    <w:rsid w:val="00245038"/>
    <w:rsid w:val="00247969"/>
    <w:rsid w:val="00250B6B"/>
    <w:rsid w:val="00260929"/>
    <w:rsid w:val="0026182A"/>
    <w:rsid w:val="00272604"/>
    <w:rsid w:val="00277EBE"/>
    <w:rsid w:val="002813A8"/>
    <w:rsid w:val="002817BF"/>
    <w:rsid w:val="002838FB"/>
    <w:rsid w:val="00284AFD"/>
    <w:rsid w:val="00285249"/>
    <w:rsid w:val="002A252E"/>
    <w:rsid w:val="002A43A2"/>
    <w:rsid w:val="002B0345"/>
    <w:rsid w:val="002B0BF8"/>
    <w:rsid w:val="002B5A4A"/>
    <w:rsid w:val="002C0623"/>
    <w:rsid w:val="002C0A3E"/>
    <w:rsid w:val="002C2D3F"/>
    <w:rsid w:val="002C3545"/>
    <w:rsid w:val="002C623D"/>
    <w:rsid w:val="002D299F"/>
    <w:rsid w:val="002D3BB6"/>
    <w:rsid w:val="002D5A0F"/>
    <w:rsid w:val="002D6E25"/>
    <w:rsid w:val="002E02F4"/>
    <w:rsid w:val="002E1D42"/>
    <w:rsid w:val="002E3892"/>
    <w:rsid w:val="002E62EB"/>
    <w:rsid w:val="002E7F1E"/>
    <w:rsid w:val="002F2DEB"/>
    <w:rsid w:val="002F3903"/>
    <w:rsid w:val="002F41CA"/>
    <w:rsid w:val="002F467A"/>
    <w:rsid w:val="002F4A52"/>
    <w:rsid w:val="002F731F"/>
    <w:rsid w:val="002F7B78"/>
    <w:rsid w:val="002F7D90"/>
    <w:rsid w:val="0030026A"/>
    <w:rsid w:val="00305173"/>
    <w:rsid w:val="00307411"/>
    <w:rsid w:val="00312185"/>
    <w:rsid w:val="0031329F"/>
    <w:rsid w:val="0031624B"/>
    <w:rsid w:val="003169CD"/>
    <w:rsid w:val="00316B8C"/>
    <w:rsid w:val="00321A76"/>
    <w:rsid w:val="0032458A"/>
    <w:rsid w:val="003304A5"/>
    <w:rsid w:val="00334E54"/>
    <w:rsid w:val="00335136"/>
    <w:rsid w:val="0033572D"/>
    <w:rsid w:val="00335E5B"/>
    <w:rsid w:val="003409F1"/>
    <w:rsid w:val="0034149A"/>
    <w:rsid w:val="00342105"/>
    <w:rsid w:val="00343A4A"/>
    <w:rsid w:val="00344FA8"/>
    <w:rsid w:val="00354F5D"/>
    <w:rsid w:val="003555D2"/>
    <w:rsid w:val="003613C6"/>
    <w:rsid w:val="00363BA3"/>
    <w:rsid w:val="00365ECE"/>
    <w:rsid w:val="003703E2"/>
    <w:rsid w:val="00372FE9"/>
    <w:rsid w:val="003744DA"/>
    <w:rsid w:val="00374B4C"/>
    <w:rsid w:val="00377FC9"/>
    <w:rsid w:val="00381A95"/>
    <w:rsid w:val="00383464"/>
    <w:rsid w:val="003834F2"/>
    <w:rsid w:val="00384904"/>
    <w:rsid w:val="00386E3D"/>
    <w:rsid w:val="00387956"/>
    <w:rsid w:val="00392776"/>
    <w:rsid w:val="00394AB3"/>
    <w:rsid w:val="00395FE6"/>
    <w:rsid w:val="003960A0"/>
    <w:rsid w:val="003A0EED"/>
    <w:rsid w:val="003A46D5"/>
    <w:rsid w:val="003A4711"/>
    <w:rsid w:val="003B2A25"/>
    <w:rsid w:val="003B38E8"/>
    <w:rsid w:val="003B4CCD"/>
    <w:rsid w:val="003B4DED"/>
    <w:rsid w:val="003C08B4"/>
    <w:rsid w:val="003C12C5"/>
    <w:rsid w:val="003C27EF"/>
    <w:rsid w:val="003C32E9"/>
    <w:rsid w:val="003C3898"/>
    <w:rsid w:val="003D2605"/>
    <w:rsid w:val="003D39DB"/>
    <w:rsid w:val="003D64D6"/>
    <w:rsid w:val="003E0260"/>
    <w:rsid w:val="003E034A"/>
    <w:rsid w:val="003E1D63"/>
    <w:rsid w:val="003E3E21"/>
    <w:rsid w:val="003E5033"/>
    <w:rsid w:val="003E6CB6"/>
    <w:rsid w:val="003E6EC4"/>
    <w:rsid w:val="003E7DAF"/>
    <w:rsid w:val="003F1162"/>
    <w:rsid w:val="003F5A96"/>
    <w:rsid w:val="003F5FD8"/>
    <w:rsid w:val="003F79A2"/>
    <w:rsid w:val="00402F41"/>
    <w:rsid w:val="00404B7E"/>
    <w:rsid w:val="00407B8A"/>
    <w:rsid w:val="004146A4"/>
    <w:rsid w:val="00416281"/>
    <w:rsid w:val="00420F59"/>
    <w:rsid w:val="00422353"/>
    <w:rsid w:val="00422D71"/>
    <w:rsid w:val="00423A21"/>
    <w:rsid w:val="00423E3A"/>
    <w:rsid w:val="00426915"/>
    <w:rsid w:val="00433F63"/>
    <w:rsid w:val="00434709"/>
    <w:rsid w:val="00435788"/>
    <w:rsid w:val="004359E6"/>
    <w:rsid w:val="00435D60"/>
    <w:rsid w:val="00436DAA"/>
    <w:rsid w:val="00443CE3"/>
    <w:rsid w:val="00452E7B"/>
    <w:rsid w:val="004546FA"/>
    <w:rsid w:val="00454CD9"/>
    <w:rsid w:val="0045553C"/>
    <w:rsid w:val="00456EA9"/>
    <w:rsid w:val="00457748"/>
    <w:rsid w:val="00462BCB"/>
    <w:rsid w:val="00463110"/>
    <w:rsid w:val="00463364"/>
    <w:rsid w:val="00466035"/>
    <w:rsid w:val="004677F4"/>
    <w:rsid w:val="00467B26"/>
    <w:rsid w:val="004705A5"/>
    <w:rsid w:val="0047340C"/>
    <w:rsid w:val="00474CEA"/>
    <w:rsid w:val="00475291"/>
    <w:rsid w:val="004758D0"/>
    <w:rsid w:val="00480B62"/>
    <w:rsid w:val="00481FE7"/>
    <w:rsid w:val="0048532C"/>
    <w:rsid w:val="00486190"/>
    <w:rsid w:val="004876B0"/>
    <w:rsid w:val="00487E39"/>
    <w:rsid w:val="0049103F"/>
    <w:rsid w:val="00491890"/>
    <w:rsid w:val="00492248"/>
    <w:rsid w:val="004922E4"/>
    <w:rsid w:val="004A0DFE"/>
    <w:rsid w:val="004A3C62"/>
    <w:rsid w:val="004A7455"/>
    <w:rsid w:val="004B6564"/>
    <w:rsid w:val="004B78F0"/>
    <w:rsid w:val="004C0320"/>
    <w:rsid w:val="004C0971"/>
    <w:rsid w:val="004C0AC3"/>
    <w:rsid w:val="004C0C25"/>
    <w:rsid w:val="004C1B15"/>
    <w:rsid w:val="004C2111"/>
    <w:rsid w:val="004C3054"/>
    <w:rsid w:val="004C5974"/>
    <w:rsid w:val="004C732E"/>
    <w:rsid w:val="004C7819"/>
    <w:rsid w:val="004D0CC7"/>
    <w:rsid w:val="004D0FD8"/>
    <w:rsid w:val="004D20AE"/>
    <w:rsid w:val="004D33F9"/>
    <w:rsid w:val="004D3578"/>
    <w:rsid w:val="004D59D1"/>
    <w:rsid w:val="004D5F1F"/>
    <w:rsid w:val="004D6145"/>
    <w:rsid w:val="004E0F59"/>
    <w:rsid w:val="004E1F83"/>
    <w:rsid w:val="004E3994"/>
    <w:rsid w:val="004F1A16"/>
    <w:rsid w:val="004F1EF1"/>
    <w:rsid w:val="004F207F"/>
    <w:rsid w:val="004F5D91"/>
    <w:rsid w:val="00500917"/>
    <w:rsid w:val="00501CF0"/>
    <w:rsid w:val="00502711"/>
    <w:rsid w:val="00502A36"/>
    <w:rsid w:val="005057CC"/>
    <w:rsid w:val="005070FA"/>
    <w:rsid w:val="005117F5"/>
    <w:rsid w:val="0051450C"/>
    <w:rsid w:val="00515228"/>
    <w:rsid w:val="0052186A"/>
    <w:rsid w:val="00523A53"/>
    <w:rsid w:val="005241B0"/>
    <w:rsid w:val="00524AAC"/>
    <w:rsid w:val="00525671"/>
    <w:rsid w:val="005321DA"/>
    <w:rsid w:val="005330DB"/>
    <w:rsid w:val="00535042"/>
    <w:rsid w:val="00535D82"/>
    <w:rsid w:val="00536F0E"/>
    <w:rsid w:val="00537BA0"/>
    <w:rsid w:val="005416DC"/>
    <w:rsid w:val="00541CAF"/>
    <w:rsid w:val="0054414E"/>
    <w:rsid w:val="0054500E"/>
    <w:rsid w:val="0054743C"/>
    <w:rsid w:val="00547541"/>
    <w:rsid w:val="0054756D"/>
    <w:rsid w:val="00547710"/>
    <w:rsid w:val="00547960"/>
    <w:rsid w:val="00551365"/>
    <w:rsid w:val="00551B34"/>
    <w:rsid w:val="0055424D"/>
    <w:rsid w:val="005567A4"/>
    <w:rsid w:val="0055741F"/>
    <w:rsid w:val="005627FF"/>
    <w:rsid w:val="005633B2"/>
    <w:rsid w:val="00563421"/>
    <w:rsid w:val="00564DD1"/>
    <w:rsid w:val="00566796"/>
    <w:rsid w:val="00577B72"/>
    <w:rsid w:val="00577D61"/>
    <w:rsid w:val="00580FEF"/>
    <w:rsid w:val="005822AC"/>
    <w:rsid w:val="00585024"/>
    <w:rsid w:val="0058657B"/>
    <w:rsid w:val="0058704A"/>
    <w:rsid w:val="005875D6"/>
    <w:rsid w:val="00590089"/>
    <w:rsid w:val="005905AF"/>
    <w:rsid w:val="00591F0D"/>
    <w:rsid w:val="00592FCC"/>
    <w:rsid w:val="00593FFE"/>
    <w:rsid w:val="00594DA2"/>
    <w:rsid w:val="005A29D0"/>
    <w:rsid w:val="005A553A"/>
    <w:rsid w:val="005A5793"/>
    <w:rsid w:val="005A7EBD"/>
    <w:rsid w:val="005B1282"/>
    <w:rsid w:val="005B1823"/>
    <w:rsid w:val="005B405A"/>
    <w:rsid w:val="005C2CCB"/>
    <w:rsid w:val="005C3971"/>
    <w:rsid w:val="005C6479"/>
    <w:rsid w:val="005C69FD"/>
    <w:rsid w:val="005C6F55"/>
    <w:rsid w:val="005D0A52"/>
    <w:rsid w:val="005D7025"/>
    <w:rsid w:val="005E2D67"/>
    <w:rsid w:val="005E408F"/>
    <w:rsid w:val="005E5578"/>
    <w:rsid w:val="005E5C14"/>
    <w:rsid w:val="005E6922"/>
    <w:rsid w:val="005F066B"/>
    <w:rsid w:val="005F3001"/>
    <w:rsid w:val="005F4D62"/>
    <w:rsid w:val="006014C1"/>
    <w:rsid w:val="00602B41"/>
    <w:rsid w:val="00606C07"/>
    <w:rsid w:val="00610ED7"/>
    <w:rsid w:val="006120F8"/>
    <w:rsid w:val="006127A3"/>
    <w:rsid w:val="00616F48"/>
    <w:rsid w:val="006172C6"/>
    <w:rsid w:val="00617D47"/>
    <w:rsid w:val="00620CE3"/>
    <w:rsid w:val="00621086"/>
    <w:rsid w:val="0062595E"/>
    <w:rsid w:val="00625EC5"/>
    <w:rsid w:val="00626B41"/>
    <w:rsid w:val="00630D28"/>
    <w:rsid w:val="00630D2E"/>
    <w:rsid w:val="00634D49"/>
    <w:rsid w:val="006365A1"/>
    <w:rsid w:val="00636AA2"/>
    <w:rsid w:val="0063746D"/>
    <w:rsid w:val="00640574"/>
    <w:rsid w:val="006427E2"/>
    <w:rsid w:val="006427E4"/>
    <w:rsid w:val="00643682"/>
    <w:rsid w:val="00653051"/>
    <w:rsid w:val="00653B85"/>
    <w:rsid w:val="00655928"/>
    <w:rsid w:val="00660C17"/>
    <w:rsid w:val="006617C5"/>
    <w:rsid w:val="006619FB"/>
    <w:rsid w:val="00662AB5"/>
    <w:rsid w:val="006647B9"/>
    <w:rsid w:val="00665147"/>
    <w:rsid w:val="00666764"/>
    <w:rsid w:val="0066694B"/>
    <w:rsid w:val="00666E27"/>
    <w:rsid w:val="00667DB6"/>
    <w:rsid w:val="00672339"/>
    <w:rsid w:val="0067351C"/>
    <w:rsid w:val="0067566B"/>
    <w:rsid w:val="006771E8"/>
    <w:rsid w:val="00677C01"/>
    <w:rsid w:val="00680A1B"/>
    <w:rsid w:val="00681CCA"/>
    <w:rsid w:val="00682EC1"/>
    <w:rsid w:val="00683934"/>
    <w:rsid w:val="00683CC7"/>
    <w:rsid w:val="006844E1"/>
    <w:rsid w:val="0068563F"/>
    <w:rsid w:val="006856BE"/>
    <w:rsid w:val="00685A87"/>
    <w:rsid w:val="00691B68"/>
    <w:rsid w:val="00692CA5"/>
    <w:rsid w:val="0069319C"/>
    <w:rsid w:val="006932D7"/>
    <w:rsid w:val="006954C7"/>
    <w:rsid w:val="00696C42"/>
    <w:rsid w:val="006A1945"/>
    <w:rsid w:val="006A3B2F"/>
    <w:rsid w:val="006A6B53"/>
    <w:rsid w:val="006A797F"/>
    <w:rsid w:val="006B06A2"/>
    <w:rsid w:val="006B2D48"/>
    <w:rsid w:val="006B2FE3"/>
    <w:rsid w:val="006B45F6"/>
    <w:rsid w:val="006C2994"/>
    <w:rsid w:val="006C352F"/>
    <w:rsid w:val="006C3D37"/>
    <w:rsid w:val="006C58DE"/>
    <w:rsid w:val="006C5EA6"/>
    <w:rsid w:val="006C6376"/>
    <w:rsid w:val="006D0A59"/>
    <w:rsid w:val="006D12BA"/>
    <w:rsid w:val="006D444C"/>
    <w:rsid w:val="006D69BD"/>
    <w:rsid w:val="006D6FF5"/>
    <w:rsid w:val="006D72B8"/>
    <w:rsid w:val="006E0DAA"/>
    <w:rsid w:val="006E0DBB"/>
    <w:rsid w:val="006E16A5"/>
    <w:rsid w:val="006E3164"/>
    <w:rsid w:val="006E49F1"/>
    <w:rsid w:val="006F1B19"/>
    <w:rsid w:val="006F29ED"/>
    <w:rsid w:val="006F4F77"/>
    <w:rsid w:val="006F53EE"/>
    <w:rsid w:val="00700EEE"/>
    <w:rsid w:val="0070147C"/>
    <w:rsid w:val="007064E7"/>
    <w:rsid w:val="00711BE5"/>
    <w:rsid w:val="00713699"/>
    <w:rsid w:val="00714826"/>
    <w:rsid w:val="00714B24"/>
    <w:rsid w:val="00714FD6"/>
    <w:rsid w:val="00717313"/>
    <w:rsid w:val="00717FE6"/>
    <w:rsid w:val="007235A1"/>
    <w:rsid w:val="007265F7"/>
    <w:rsid w:val="00731894"/>
    <w:rsid w:val="007326C2"/>
    <w:rsid w:val="00734885"/>
    <w:rsid w:val="00734E46"/>
    <w:rsid w:val="007365AB"/>
    <w:rsid w:val="00740A8A"/>
    <w:rsid w:val="00741C21"/>
    <w:rsid w:val="00742CD6"/>
    <w:rsid w:val="0074328E"/>
    <w:rsid w:val="007446D4"/>
    <w:rsid w:val="00744C1C"/>
    <w:rsid w:val="00746796"/>
    <w:rsid w:val="00746D91"/>
    <w:rsid w:val="007474D1"/>
    <w:rsid w:val="00751B63"/>
    <w:rsid w:val="0075598A"/>
    <w:rsid w:val="00761813"/>
    <w:rsid w:val="00763794"/>
    <w:rsid w:val="0076420C"/>
    <w:rsid w:val="007671BE"/>
    <w:rsid w:val="00767313"/>
    <w:rsid w:val="007713CB"/>
    <w:rsid w:val="00771B85"/>
    <w:rsid w:val="00772FAF"/>
    <w:rsid w:val="00775DA6"/>
    <w:rsid w:val="00780221"/>
    <w:rsid w:val="0078170A"/>
    <w:rsid w:val="007840B7"/>
    <w:rsid w:val="0078594B"/>
    <w:rsid w:val="0078657B"/>
    <w:rsid w:val="00790956"/>
    <w:rsid w:val="0079502D"/>
    <w:rsid w:val="00797221"/>
    <w:rsid w:val="007A0755"/>
    <w:rsid w:val="007A31D9"/>
    <w:rsid w:val="007A74F9"/>
    <w:rsid w:val="007B3045"/>
    <w:rsid w:val="007B33CA"/>
    <w:rsid w:val="007B5E4E"/>
    <w:rsid w:val="007C5D3E"/>
    <w:rsid w:val="007C6354"/>
    <w:rsid w:val="007D41A1"/>
    <w:rsid w:val="007E6873"/>
    <w:rsid w:val="007E7294"/>
    <w:rsid w:val="007F2896"/>
    <w:rsid w:val="007F7037"/>
    <w:rsid w:val="008033D0"/>
    <w:rsid w:val="008038B7"/>
    <w:rsid w:val="00803FB6"/>
    <w:rsid w:val="008059EF"/>
    <w:rsid w:val="00806118"/>
    <w:rsid w:val="00810B85"/>
    <w:rsid w:val="008116AF"/>
    <w:rsid w:val="008128F7"/>
    <w:rsid w:val="00812938"/>
    <w:rsid w:val="008130BE"/>
    <w:rsid w:val="0081651C"/>
    <w:rsid w:val="00824947"/>
    <w:rsid w:val="0082589D"/>
    <w:rsid w:val="00825BF1"/>
    <w:rsid w:val="00825E3A"/>
    <w:rsid w:val="00827519"/>
    <w:rsid w:val="00827B71"/>
    <w:rsid w:val="00830DAC"/>
    <w:rsid w:val="0083134C"/>
    <w:rsid w:val="00832F51"/>
    <w:rsid w:val="00835E4D"/>
    <w:rsid w:val="00836000"/>
    <w:rsid w:val="008367AC"/>
    <w:rsid w:val="00837B54"/>
    <w:rsid w:val="00840D33"/>
    <w:rsid w:val="00841ACF"/>
    <w:rsid w:val="00843100"/>
    <w:rsid w:val="00844299"/>
    <w:rsid w:val="00847054"/>
    <w:rsid w:val="00850F25"/>
    <w:rsid w:val="008534AA"/>
    <w:rsid w:val="008541C2"/>
    <w:rsid w:val="008558E3"/>
    <w:rsid w:val="00856DFE"/>
    <w:rsid w:val="00863A3E"/>
    <w:rsid w:val="00866283"/>
    <w:rsid w:val="00866FC2"/>
    <w:rsid w:val="008719C2"/>
    <w:rsid w:val="008748E2"/>
    <w:rsid w:val="00874D83"/>
    <w:rsid w:val="00875406"/>
    <w:rsid w:val="00875DEA"/>
    <w:rsid w:val="00877ACA"/>
    <w:rsid w:val="00882558"/>
    <w:rsid w:val="00884701"/>
    <w:rsid w:val="00884FF7"/>
    <w:rsid w:val="00887416"/>
    <w:rsid w:val="0089020A"/>
    <w:rsid w:val="008909CF"/>
    <w:rsid w:val="00894ACE"/>
    <w:rsid w:val="0089602A"/>
    <w:rsid w:val="00897687"/>
    <w:rsid w:val="00897C0E"/>
    <w:rsid w:val="008A1F2A"/>
    <w:rsid w:val="008A244A"/>
    <w:rsid w:val="008A3206"/>
    <w:rsid w:val="008A6DDC"/>
    <w:rsid w:val="008A769F"/>
    <w:rsid w:val="008B19D9"/>
    <w:rsid w:val="008B1FD3"/>
    <w:rsid w:val="008B204B"/>
    <w:rsid w:val="008B2681"/>
    <w:rsid w:val="008B4D8C"/>
    <w:rsid w:val="008C0EF1"/>
    <w:rsid w:val="008C13FB"/>
    <w:rsid w:val="008C49AE"/>
    <w:rsid w:val="008C55C5"/>
    <w:rsid w:val="008C59F7"/>
    <w:rsid w:val="008C5DC7"/>
    <w:rsid w:val="008D1782"/>
    <w:rsid w:val="008D42E9"/>
    <w:rsid w:val="008E0BA2"/>
    <w:rsid w:val="008E3C0C"/>
    <w:rsid w:val="008E645B"/>
    <w:rsid w:val="008E7687"/>
    <w:rsid w:val="008F0E3C"/>
    <w:rsid w:val="008F11FA"/>
    <w:rsid w:val="008F2EAC"/>
    <w:rsid w:val="008F33AE"/>
    <w:rsid w:val="008F3E16"/>
    <w:rsid w:val="008F4ACA"/>
    <w:rsid w:val="008F4D06"/>
    <w:rsid w:val="008F504E"/>
    <w:rsid w:val="008F5724"/>
    <w:rsid w:val="008F684B"/>
    <w:rsid w:val="0090598F"/>
    <w:rsid w:val="00905B99"/>
    <w:rsid w:val="00905F03"/>
    <w:rsid w:val="00906ACE"/>
    <w:rsid w:val="00911A14"/>
    <w:rsid w:val="00912F98"/>
    <w:rsid w:val="0091462D"/>
    <w:rsid w:val="00917663"/>
    <w:rsid w:val="00917FBB"/>
    <w:rsid w:val="009216FD"/>
    <w:rsid w:val="009219CA"/>
    <w:rsid w:val="00921E4F"/>
    <w:rsid w:val="009223D3"/>
    <w:rsid w:val="009233C2"/>
    <w:rsid w:val="0092716E"/>
    <w:rsid w:val="00931D7A"/>
    <w:rsid w:val="00935D8D"/>
    <w:rsid w:val="00936758"/>
    <w:rsid w:val="00936B08"/>
    <w:rsid w:val="0094106A"/>
    <w:rsid w:val="0094231E"/>
    <w:rsid w:val="00942997"/>
    <w:rsid w:val="00942FE8"/>
    <w:rsid w:val="00944654"/>
    <w:rsid w:val="0094659B"/>
    <w:rsid w:val="00946E67"/>
    <w:rsid w:val="009475C5"/>
    <w:rsid w:val="0095277E"/>
    <w:rsid w:val="009538FC"/>
    <w:rsid w:val="00956C94"/>
    <w:rsid w:val="00957E70"/>
    <w:rsid w:val="009605D1"/>
    <w:rsid w:val="00970DAB"/>
    <w:rsid w:val="0097321D"/>
    <w:rsid w:val="00973827"/>
    <w:rsid w:val="00974FF6"/>
    <w:rsid w:val="00983709"/>
    <w:rsid w:val="00986558"/>
    <w:rsid w:val="00987EFC"/>
    <w:rsid w:val="0099037D"/>
    <w:rsid w:val="009919C7"/>
    <w:rsid w:val="00992531"/>
    <w:rsid w:val="00995C19"/>
    <w:rsid w:val="00995CD5"/>
    <w:rsid w:val="00996E39"/>
    <w:rsid w:val="009A1787"/>
    <w:rsid w:val="009A4F5A"/>
    <w:rsid w:val="009A6C59"/>
    <w:rsid w:val="009A73BE"/>
    <w:rsid w:val="009B1C89"/>
    <w:rsid w:val="009B1F44"/>
    <w:rsid w:val="009B4573"/>
    <w:rsid w:val="009B4AD5"/>
    <w:rsid w:val="009B7303"/>
    <w:rsid w:val="009C002A"/>
    <w:rsid w:val="009C04D5"/>
    <w:rsid w:val="009C3C1A"/>
    <w:rsid w:val="009C4808"/>
    <w:rsid w:val="009C4C49"/>
    <w:rsid w:val="009C7B53"/>
    <w:rsid w:val="009D25CF"/>
    <w:rsid w:val="009E12F2"/>
    <w:rsid w:val="009E278C"/>
    <w:rsid w:val="009E2D2A"/>
    <w:rsid w:val="009E477B"/>
    <w:rsid w:val="009E733E"/>
    <w:rsid w:val="009F1404"/>
    <w:rsid w:val="009F257E"/>
    <w:rsid w:val="009F4998"/>
    <w:rsid w:val="009F53E9"/>
    <w:rsid w:val="009F649F"/>
    <w:rsid w:val="009F6EDC"/>
    <w:rsid w:val="009F717E"/>
    <w:rsid w:val="00A035CE"/>
    <w:rsid w:val="00A0537F"/>
    <w:rsid w:val="00A0602E"/>
    <w:rsid w:val="00A06C1F"/>
    <w:rsid w:val="00A07FFA"/>
    <w:rsid w:val="00A10E97"/>
    <w:rsid w:val="00A11B2F"/>
    <w:rsid w:val="00A11FB4"/>
    <w:rsid w:val="00A1213F"/>
    <w:rsid w:val="00A13792"/>
    <w:rsid w:val="00A1550B"/>
    <w:rsid w:val="00A20151"/>
    <w:rsid w:val="00A21134"/>
    <w:rsid w:val="00A26AAC"/>
    <w:rsid w:val="00A30D5D"/>
    <w:rsid w:val="00A333FC"/>
    <w:rsid w:val="00A35782"/>
    <w:rsid w:val="00A357F5"/>
    <w:rsid w:val="00A362F9"/>
    <w:rsid w:val="00A42285"/>
    <w:rsid w:val="00A43EE6"/>
    <w:rsid w:val="00A4459D"/>
    <w:rsid w:val="00A44A7C"/>
    <w:rsid w:val="00A454F8"/>
    <w:rsid w:val="00A4585A"/>
    <w:rsid w:val="00A4605C"/>
    <w:rsid w:val="00A608AA"/>
    <w:rsid w:val="00A60F49"/>
    <w:rsid w:val="00A61E15"/>
    <w:rsid w:val="00A66F91"/>
    <w:rsid w:val="00A70229"/>
    <w:rsid w:val="00A72D32"/>
    <w:rsid w:val="00A7358C"/>
    <w:rsid w:val="00A73D61"/>
    <w:rsid w:val="00A75B41"/>
    <w:rsid w:val="00A834BB"/>
    <w:rsid w:val="00A83584"/>
    <w:rsid w:val="00A83CF2"/>
    <w:rsid w:val="00A85E8A"/>
    <w:rsid w:val="00A907D1"/>
    <w:rsid w:val="00A918D1"/>
    <w:rsid w:val="00A91B3B"/>
    <w:rsid w:val="00A93044"/>
    <w:rsid w:val="00A931A8"/>
    <w:rsid w:val="00A93A9A"/>
    <w:rsid w:val="00A94C25"/>
    <w:rsid w:val="00A966C0"/>
    <w:rsid w:val="00A96763"/>
    <w:rsid w:val="00A972EA"/>
    <w:rsid w:val="00AA219C"/>
    <w:rsid w:val="00AA3B4E"/>
    <w:rsid w:val="00AA5C16"/>
    <w:rsid w:val="00AA5F2F"/>
    <w:rsid w:val="00AA7146"/>
    <w:rsid w:val="00AB1178"/>
    <w:rsid w:val="00AB1F31"/>
    <w:rsid w:val="00AB3378"/>
    <w:rsid w:val="00AB690D"/>
    <w:rsid w:val="00AB6C89"/>
    <w:rsid w:val="00AC0BA1"/>
    <w:rsid w:val="00AC107E"/>
    <w:rsid w:val="00AC31D4"/>
    <w:rsid w:val="00AC4A2A"/>
    <w:rsid w:val="00AC523F"/>
    <w:rsid w:val="00AC6098"/>
    <w:rsid w:val="00AD3B26"/>
    <w:rsid w:val="00AD3BA9"/>
    <w:rsid w:val="00AE1E5A"/>
    <w:rsid w:val="00AE2B06"/>
    <w:rsid w:val="00AE2BF6"/>
    <w:rsid w:val="00AE3370"/>
    <w:rsid w:val="00AE5064"/>
    <w:rsid w:val="00AE64CA"/>
    <w:rsid w:val="00AE6C2B"/>
    <w:rsid w:val="00AF37DE"/>
    <w:rsid w:val="00AF388E"/>
    <w:rsid w:val="00AF5BD0"/>
    <w:rsid w:val="00AF7092"/>
    <w:rsid w:val="00B01728"/>
    <w:rsid w:val="00B02B70"/>
    <w:rsid w:val="00B07427"/>
    <w:rsid w:val="00B11D1A"/>
    <w:rsid w:val="00B1324D"/>
    <w:rsid w:val="00B13F45"/>
    <w:rsid w:val="00B14260"/>
    <w:rsid w:val="00B1491C"/>
    <w:rsid w:val="00B157E2"/>
    <w:rsid w:val="00B1601F"/>
    <w:rsid w:val="00B21393"/>
    <w:rsid w:val="00B24A45"/>
    <w:rsid w:val="00B25B92"/>
    <w:rsid w:val="00B267D1"/>
    <w:rsid w:val="00B26948"/>
    <w:rsid w:val="00B2694B"/>
    <w:rsid w:val="00B276EA"/>
    <w:rsid w:val="00B327FF"/>
    <w:rsid w:val="00B32AF7"/>
    <w:rsid w:val="00B337E4"/>
    <w:rsid w:val="00B33BA4"/>
    <w:rsid w:val="00B34D51"/>
    <w:rsid w:val="00B35B8F"/>
    <w:rsid w:val="00B36A0E"/>
    <w:rsid w:val="00B36B07"/>
    <w:rsid w:val="00B36BA1"/>
    <w:rsid w:val="00B40D67"/>
    <w:rsid w:val="00B429C4"/>
    <w:rsid w:val="00B43C45"/>
    <w:rsid w:val="00B44BFD"/>
    <w:rsid w:val="00B44C3D"/>
    <w:rsid w:val="00B45B39"/>
    <w:rsid w:val="00B471A7"/>
    <w:rsid w:val="00B51B47"/>
    <w:rsid w:val="00B54145"/>
    <w:rsid w:val="00B55EE8"/>
    <w:rsid w:val="00B56E6C"/>
    <w:rsid w:val="00B62A21"/>
    <w:rsid w:val="00B634E5"/>
    <w:rsid w:val="00B63D0E"/>
    <w:rsid w:val="00B65CCF"/>
    <w:rsid w:val="00B65E0E"/>
    <w:rsid w:val="00B66147"/>
    <w:rsid w:val="00B71CB5"/>
    <w:rsid w:val="00B7581D"/>
    <w:rsid w:val="00B762E9"/>
    <w:rsid w:val="00B764BA"/>
    <w:rsid w:val="00B83039"/>
    <w:rsid w:val="00B90C4F"/>
    <w:rsid w:val="00B90E07"/>
    <w:rsid w:val="00B929F4"/>
    <w:rsid w:val="00B97691"/>
    <w:rsid w:val="00BA562F"/>
    <w:rsid w:val="00BA5B00"/>
    <w:rsid w:val="00BA5CF6"/>
    <w:rsid w:val="00BA7F0D"/>
    <w:rsid w:val="00BB06B1"/>
    <w:rsid w:val="00BB1A07"/>
    <w:rsid w:val="00BB29AB"/>
    <w:rsid w:val="00BB4222"/>
    <w:rsid w:val="00BB52EC"/>
    <w:rsid w:val="00BB6DAD"/>
    <w:rsid w:val="00BB7346"/>
    <w:rsid w:val="00BB74B5"/>
    <w:rsid w:val="00BC1555"/>
    <w:rsid w:val="00BC60A9"/>
    <w:rsid w:val="00BC64D8"/>
    <w:rsid w:val="00BC6662"/>
    <w:rsid w:val="00BD16E2"/>
    <w:rsid w:val="00BD1B7B"/>
    <w:rsid w:val="00BD1D46"/>
    <w:rsid w:val="00BD2A32"/>
    <w:rsid w:val="00BD4A9E"/>
    <w:rsid w:val="00BE0C8A"/>
    <w:rsid w:val="00BE315C"/>
    <w:rsid w:val="00BE334D"/>
    <w:rsid w:val="00BE4988"/>
    <w:rsid w:val="00BE5F37"/>
    <w:rsid w:val="00BF1C24"/>
    <w:rsid w:val="00BF32EE"/>
    <w:rsid w:val="00BF5E73"/>
    <w:rsid w:val="00C00A5E"/>
    <w:rsid w:val="00C00EC4"/>
    <w:rsid w:val="00C06939"/>
    <w:rsid w:val="00C12611"/>
    <w:rsid w:val="00C131CF"/>
    <w:rsid w:val="00C173BF"/>
    <w:rsid w:val="00C21E3B"/>
    <w:rsid w:val="00C22B53"/>
    <w:rsid w:val="00C322E3"/>
    <w:rsid w:val="00C3462C"/>
    <w:rsid w:val="00C34E27"/>
    <w:rsid w:val="00C34FD3"/>
    <w:rsid w:val="00C35B1A"/>
    <w:rsid w:val="00C41C7D"/>
    <w:rsid w:val="00C4227E"/>
    <w:rsid w:val="00C47E5E"/>
    <w:rsid w:val="00C50601"/>
    <w:rsid w:val="00C51B78"/>
    <w:rsid w:val="00C54445"/>
    <w:rsid w:val="00C54F29"/>
    <w:rsid w:val="00C63023"/>
    <w:rsid w:val="00C63743"/>
    <w:rsid w:val="00C7184D"/>
    <w:rsid w:val="00C72B59"/>
    <w:rsid w:val="00C7503B"/>
    <w:rsid w:val="00C76C6C"/>
    <w:rsid w:val="00C80EC5"/>
    <w:rsid w:val="00C813BF"/>
    <w:rsid w:val="00C81B04"/>
    <w:rsid w:val="00C830E4"/>
    <w:rsid w:val="00C8399D"/>
    <w:rsid w:val="00C8465A"/>
    <w:rsid w:val="00C85669"/>
    <w:rsid w:val="00C86BB9"/>
    <w:rsid w:val="00C8772C"/>
    <w:rsid w:val="00C92DF9"/>
    <w:rsid w:val="00C934AD"/>
    <w:rsid w:val="00C95E2B"/>
    <w:rsid w:val="00C95EDE"/>
    <w:rsid w:val="00C9797E"/>
    <w:rsid w:val="00CA43FD"/>
    <w:rsid w:val="00CA5256"/>
    <w:rsid w:val="00CA53F3"/>
    <w:rsid w:val="00CB0A80"/>
    <w:rsid w:val="00CB0AC4"/>
    <w:rsid w:val="00CB18EB"/>
    <w:rsid w:val="00CB335B"/>
    <w:rsid w:val="00CB441E"/>
    <w:rsid w:val="00CB66D3"/>
    <w:rsid w:val="00CB7C59"/>
    <w:rsid w:val="00CC70C5"/>
    <w:rsid w:val="00CC72E9"/>
    <w:rsid w:val="00CD25C2"/>
    <w:rsid w:val="00CD4D4E"/>
    <w:rsid w:val="00CD53F2"/>
    <w:rsid w:val="00CE24E5"/>
    <w:rsid w:val="00CE2502"/>
    <w:rsid w:val="00CE41DB"/>
    <w:rsid w:val="00CE48A0"/>
    <w:rsid w:val="00CE4D96"/>
    <w:rsid w:val="00CF1EA0"/>
    <w:rsid w:val="00CF2F5E"/>
    <w:rsid w:val="00CF39EE"/>
    <w:rsid w:val="00CF5366"/>
    <w:rsid w:val="00D023F5"/>
    <w:rsid w:val="00D078C4"/>
    <w:rsid w:val="00D10360"/>
    <w:rsid w:val="00D14EDC"/>
    <w:rsid w:val="00D15EA5"/>
    <w:rsid w:val="00D2100B"/>
    <w:rsid w:val="00D23B42"/>
    <w:rsid w:val="00D24220"/>
    <w:rsid w:val="00D26BDC"/>
    <w:rsid w:val="00D26EAC"/>
    <w:rsid w:val="00D3089E"/>
    <w:rsid w:val="00D31D7A"/>
    <w:rsid w:val="00D3367E"/>
    <w:rsid w:val="00D33E60"/>
    <w:rsid w:val="00D353D9"/>
    <w:rsid w:val="00D35BC4"/>
    <w:rsid w:val="00D419E2"/>
    <w:rsid w:val="00D41FE3"/>
    <w:rsid w:val="00D460E7"/>
    <w:rsid w:val="00D468EB"/>
    <w:rsid w:val="00D5071A"/>
    <w:rsid w:val="00D5329F"/>
    <w:rsid w:val="00D57236"/>
    <w:rsid w:val="00D60B42"/>
    <w:rsid w:val="00D63ABC"/>
    <w:rsid w:val="00D643B7"/>
    <w:rsid w:val="00D64587"/>
    <w:rsid w:val="00D64A1C"/>
    <w:rsid w:val="00D65332"/>
    <w:rsid w:val="00D675F1"/>
    <w:rsid w:val="00D73B96"/>
    <w:rsid w:val="00D80807"/>
    <w:rsid w:val="00D8144F"/>
    <w:rsid w:val="00D84F90"/>
    <w:rsid w:val="00D86917"/>
    <w:rsid w:val="00D87F7A"/>
    <w:rsid w:val="00D92F9A"/>
    <w:rsid w:val="00D93688"/>
    <w:rsid w:val="00D9427D"/>
    <w:rsid w:val="00D96128"/>
    <w:rsid w:val="00D962F4"/>
    <w:rsid w:val="00D9633C"/>
    <w:rsid w:val="00DA31D6"/>
    <w:rsid w:val="00DA36EE"/>
    <w:rsid w:val="00DA452E"/>
    <w:rsid w:val="00DA5128"/>
    <w:rsid w:val="00DB308D"/>
    <w:rsid w:val="00DB5F40"/>
    <w:rsid w:val="00DC1188"/>
    <w:rsid w:val="00DC679E"/>
    <w:rsid w:val="00DD0F01"/>
    <w:rsid w:val="00DD1E47"/>
    <w:rsid w:val="00DD61A9"/>
    <w:rsid w:val="00DD6EF1"/>
    <w:rsid w:val="00DE0E54"/>
    <w:rsid w:val="00DE21F6"/>
    <w:rsid w:val="00DE4958"/>
    <w:rsid w:val="00DE4D67"/>
    <w:rsid w:val="00DE59DC"/>
    <w:rsid w:val="00DE5B61"/>
    <w:rsid w:val="00DF13B0"/>
    <w:rsid w:val="00E04361"/>
    <w:rsid w:val="00E064FD"/>
    <w:rsid w:val="00E067A8"/>
    <w:rsid w:val="00E06FF2"/>
    <w:rsid w:val="00E1053A"/>
    <w:rsid w:val="00E10BCB"/>
    <w:rsid w:val="00E12EBC"/>
    <w:rsid w:val="00E13654"/>
    <w:rsid w:val="00E16418"/>
    <w:rsid w:val="00E26AF3"/>
    <w:rsid w:val="00E26FFF"/>
    <w:rsid w:val="00E27356"/>
    <w:rsid w:val="00E276E0"/>
    <w:rsid w:val="00E314EA"/>
    <w:rsid w:val="00E33FDA"/>
    <w:rsid w:val="00E3430A"/>
    <w:rsid w:val="00E404B3"/>
    <w:rsid w:val="00E406D5"/>
    <w:rsid w:val="00E44155"/>
    <w:rsid w:val="00E4627C"/>
    <w:rsid w:val="00E465E7"/>
    <w:rsid w:val="00E536CA"/>
    <w:rsid w:val="00E56701"/>
    <w:rsid w:val="00E60766"/>
    <w:rsid w:val="00E6262C"/>
    <w:rsid w:val="00E62754"/>
    <w:rsid w:val="00E64D2D"/>
    <w:rsid w:val="00E66372"/>
    <w:rsid w:val="00E6740A"/>
    <w:rsid w:val="00E6764E"/>
    <w:rsid w:val="00E71E75"/>
    <w:rsid w:val="00E7717B"/>
    <w:rsid w:val="00E85182"/>
    <w:rsid w:val="00E86B53"/>
    <w:rsid w:val="00E9110B"/>
    <w:rsid w:val="00E917AE"/>
    <w:rsid w:val="00E918E3"/>
    <w:rsid w:val="00E919C6"/>
    <w:rsid w:val="00E91E7F"/>
    <w:rsid w:val="00EA24D6"/>
    <w:rsid w:val="00EA2B6F"/>
    <w:rsid w:val="00EB3478"/>
    <w:rsid w:val="00EB349C"/>
    <w:rsid w:val="00EB3B7C"/>
    <w:rsid w:val="00EB4289"/>
    <w:rsid w:val="00EB4B39"/>
    <w:rsid w:val="00EB6FE3"/>
    <w:rsid w:val="00EC0722"/>
    <w:rsid w:val="00EC21F6"/>
    <w:rsid w:val="00EC2C47"/>
    <w:rsid w:val="00ED165E"/>
    <w:rsid w:val="00ED1E41"/>
    <w:rsid w:val="00ED2359"/>
    <w:rsid w:val="00EE0F65"/>
    <w:rsid w:val="00EE24C1"/>
    <w:rsid w:val="00EE3363"/>
    <w:rsid w:val="00EE406B"/>
    <w:rsid w:val="00EE44DA"/>
    <w:rsid w:val="00EE597B"/>
    <w:rsid w:val="00EE59BD"/>
    <w:rsid w:val="00EE710C"/>
    <w:rsid w:val="00EF190C"/>
    <w:rsid w:val="00EF404F"/>
    <w:rsid w:val="00EF4F13"/>
    <w:rsid w:val="00EF5FF5"/>
    <w:rsid w:val="00F0075A"/>
    <w:rsid w:val="00F01358"/>
    <w:rsid w:val="00F02B81"/>
    <w:rsid w:val="00F107F3"/>
    <w:rsid w:val="00F13311"/>
    <w:rsid w:val="00F13BF8"/>
    <w:rsid w:val="00F144E0"/>
    <w:rsid w:val="00F14D06"/>
    <w:rsid w:val="00F164DC"/>
    <w:rsid w:val="00F21369"/>
    <w:rsid w:val="00F22225"/>
    <w:rsid w:val="00F246A1"/>
    <w:rsid w:val="00F27695"/>
    <w:rsid w:val="00F3189C"/>
    <w:rsid w:val="00F34BF7"/>
    <w:rsid w:val="00F35396"/>
    <w:rsid w:val="00F37448"/>
    <w:rsid w:val="00F37917"/>
    <w:rsid w:val="00F41A93"/>
    <w:rsid w:val="00F42DCC"/>
    <w:rsid w:val="00F43D66"/>
    <w:rsid w:val="00F44739"/>
    <w:rsid w:val="00F501F4"/>
    <w:rsid w:val="00F517A3"/>
    <w:rsid w:val="00F5513E"/>
    <w:rsid w:val="00F61029"/>
    <w:rsid w:val="00F63F3F"/>
    <w:rsid w:val="00F66E94"/>
    <w:rsid w:val="00F66FA5"/>
    <w:rsid w:val="00F67F85"/>
    <w:rsid w:val="00F71678"/>
    <w:rsid w:val="00F71693"/>
    <w:rsid w:val="00F730E3"/>
    <w:rsid w:val="00F73E3C"/>
    <w:rsid w:val="00F755E9"/>
    <w:rsid w:val="00F779BB"/>
    <w:rsid w:val="00F80181"/>
    <w:rsid w:val="00F81F60"/>
    <w:rsid w:val="00F83FF1"/>
    <w:rsid w:val="00F84507"/>
    <w:rsid w:val="00F85739"/>
    <w:rsid w:val="00F909CD"/>
    <w:rsid w:val="00F914ED"/>
    <w:rsid w:val="00F951DD"/>
    <w:rsid w:val="00F974D1"/>
    <w:rsid w:val="00FA0558"/>
    <w:rsid w:val="00FA0CF1"/>
    <w:rsid w:val="00FA121E"/>
    <w:rsid w:val="00FA16E0"/>
    <w:rsid w:val="00FB28BC"/>
    <w:rsid w:val="00FB2F1C"/>
    <w:rsid w:val="00FB47D8"/>
    <w:rsid w:val="00FB7BDF"/>
    <w:rsid w:val="00FC1657"/>
    <w:rsid w:val="00FC286D"/>
    <w:rsid w:val="00FC2C10"/>
    <w:rsid w:val="00FC34DE"/>
    <w:rsid w:val="00FC4397"/>
    <w:rsid w:val="00FC499D"/>
    <w:rsid w:val="00FC621C"/>
    <w:rsid w:val="00FD05AD"/>
    <w:rsid w:val="00FD0666"/>
    <w:rsid w:val="00FD0E24"/>
    <w:rsid w:val="00FD213E"/>
    <w:rsid w:val="00FD2C06"/>
    <w:rsid w:val="00FD3C18"/>
    <w:rsid w:val="00FD3E6F"/>
    <w:rsid w:val="00FD542C"/>
    <w:rsid w:val="00FD5BB8"/>
    <w:rsid w:val="00FD7295"/>
    <w:rsid w:val="00FE2187"/>
    <w:rsid w:val="00FE320C"/>
    <w:rsid w:val="00FE6B12"/>
    <w:rsid w:val="00FF0EF1"/>
    <w:rsid w:val="00FF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412C4EE1-5065-496E-80CF-978F9F66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E59DC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C830E4"/>
    <w:rPr>
      <w:rFonts w:asciiTheme="minorHAnsi" w:hAnsiTheme="minorHAnsi" w:cs="Arial"/>
      <w:sz w:val="18"/>
      <w:lang w:val="en-GB"/>
    </w:rPr>
  </w:style>
  <w:style w:type="paragraph" w:customStyle="1" w:styleId="CordiaNew">
    <w:name w:val="Cordia New"/>
    <w:basedOn w:val="Normal"/>
    <w:rsid w:val="0020122D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paragraph" w:customStyle="1" w:styleId="paragraph">
    <w:name w:val="paragraph"/>
    <w:basedOn w:val="Normal"/>
    <w:rsid w:val="00682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682EC1"/>
  </w:style>
  <w:style w:type="character" w:customStyle="1" w:styleId="eop">
    <w:name w:val="eop"/>
    <w:basedOn w:val="DefaultParagraphFont"/>
    <w:rsid w:val="00682EC1"/>
  </w:style>
  <w:style w:type="character" w:customStyle="1" w:styleId="ListParagraphChar">
    <w:name w:val="List Paragraph Char"/>
    <w:link w:val="ListParagraph"/>
    <w:uiPriority w:val="34"/>
    <w:locked/>
    <w:rsid w:val="00DC679E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646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5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9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8225C2DB6F42B8D330E1CE1AEDC9" ma:contentTypeVersion="4" ma:contentTypeDescription="Create a new document." ma:contentTypeScope="" ma:versionID="36365a14db02181a7ca8a90e36507918">
  <xsd:schema xmlns:xsd="http://www.w3.org/2001/XMLSchema" xmlns:xs="http://www.w3.org/2001/XMLSchema" xmlns:p="http://schemas.microsoft.com/office/2006/metadata/properties" xmlns:ns2="b78ff68b-965c-42eb-9950-06cd6ae2ddd6" targetNamespace="http://schemas.microsoft.com/office/2006/metadata/properties" ma:root="true" ma:fieldsID="9f64cfefd90dafecdcbce32987c4ec81" ns2:_="">
    <xsd:import namespace="b78ff68b-965c-42eb-9950-06cd6ae2d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f68b-965c-42eb-9950-06cd6ae2d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b78ff68b-965c-42eb-9950-06cd6ae2ddd6"/>
  </ds:schemaRefs>
</ds:datastoreItem>
</file>

<file path=customXml/itemProps2.xml><?xml version="1.0" encoding="utf-8"?>
<ds:datastoreItem xmlns:ds="http://schemas.openxmlformats.org/officeDocument/2006/customXml" ds:itemID="{FE5FD83F-CBC5-4134-863F-064D102A8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f68b-965c-42eb-9950-06cd6ae2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744</TotalTime>
  <Pages>8</Pages>
  <Words>3062</Words>
  <Characters>12153</Characters>
  <Application>Microsoft Office Word</Application>
  <DocSecurity>0</DocSecurity>
  <Lines>101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397</cp:revision>
  <cp:lastPrinted>2025-03-04T20:19:00Z</cp:lastPrinted>
  <dcterms:created xsi:type="dcterms:W3CDTF">2023-02-11T17:46:00Z</dcterms:created>
  <dcterms:modified xsi:type="dcterms:W3CDTF">2025-03-04T05:53:00Z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0x010100753F8225C2DB6F42B8D330E1CE1AEDC9</vt:lpwstr>
  </property>
</Properties>
</file>