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563201" w14:textId="4E05A7FE" w:rsidR="00C24282" w:rsidRDefault="00C24282" w:rsidP="004C2111">
      <w:pPr>
        <w:pStyle w:val="Reference"/>
        <w:rPr>
          <w:rFonts w:cstheme="minorBidi"/>
          <w:lang w:val="en-US" w:bidi="th-TH"/>
        </w:rPr>
      </w:pPr>
    </w:p>
    <w:p w14:paraId="196FB002" w14:textId="7EF8FD2F" w:rsidR="00C24282" w:rsidRDefault="00C24282" w:rsidP="004C2111">
      <w:pPr>
        <w:pStyle w:val="Reference"/>
        <w:rPr>
          <w:rFonts w:cstheme="minorBidi"/>
          <w:lang w:val="en-US" w:bidi="th-TH"/>
        </w:rPr>
      </w:pPr>
    </w:p>
    <w:p w14:paraId="3115F2DB" w14:textId="5EF951A6" w:rsidR="00FC643B" w:rsidRDefault="00FC643B" w:rsidP="004C2111">
      <w:pPr>
        <w:pStyle w:val="Reference"/>
        <w:rPr>
          <w:rFonts w:cstheme="minorBidi"/>
          <w:lang w:val="en-US" w:bidi="th-TH"/>
        </w:rPr>
      </w:pPr>
    </w:p>
    <w:p w14:paraId="1DBE4784" w14:textId="27CA503F" w:rsidR="00FC643B" w:rsidRDefault="00FC643B" w:rsidP="004C2111">
      <w:pPr>
        <w:pStyle w:val="Reference"/>
        <w:rPr>
          <w:rFonts w:cstheme="minorBidi"/>
          <w:lang w:val="en-US" w:bidi="th-TH"/>
        </w:rPr>
      </w:pPr>
    </w:p>
    <w:p w14:paraId="17754AB2" w14:textId="09BF3EEC" w:rsidR="00FC643B" w:rsidRDefault="00FC643B" w:rsidP="004C2111">
      <w:pPr>
        <w:pStyle w:val="Reference"/>
        <w:rPr>
          <w:rFonts w:cstheme="minorBidi"/>
          <w:lang w:val="en-US" w:bidi="th-TH"/>
        </w:rPr>
      </w:pPr>
    </w:p>
    <w:p w14:paraId="08DD9651" w14:textId="37DC45D7" w:rsidR="00FC643B" w:rsidRDefault="00FC643B" w:rsidP="004C2111">
      <w:pPr>
        <w:pStyle w:val="Reference"/>
        <w:rPr>
          <w:rFonts w:cstheme="minorBidi"/>
          <w:lang w:val="en-US" w:bidi="th-TH"/>
        </w:rPr>
      </w:pPr>
    </w:p>
    <w:p w14:paraId="18702D96" w14:textId="77777777" w:rsidR="00FC643B" w:rsidRDefault="00FC643B" w:rsidP="004C2111">
      <w:pPr>
        <w:pStyle w:val="Reference"/>
        <w:rPr>
          <w:rFonts w:cstheme="minorBidi"/>
          <w:lang w:val="en-US" w:bidi="th-TH"/>
        </w:rPr>
      </w:pPr>
    </w:p>
    <w:p w14:paraId="1C40779D" w14:textId="1EE045D3" w:rsidR="00C24282" w:rsidRDefault="00C24282" w:rsidP="004C2111">
      <w:pPr>
        <w:pStyle w:val="Reference"/>
        <w:rPr>
          <w:rFonts w:cstheme="minorBidi"/>
          <w:lang w:val="en-US" w:bidi="th-TH"/>
        </w:rPr>
      </w:pPr>
    </w:p>
    <w:p w14:paraId="1CE36468" w14:textId="5A8F9876" w:rsidR="00713528" w:rsidRDefault="00713528" w:rsidP="004C2111">
      <w:pPr>
        <w:pStyle w:val="Reference"/>
        <w:rPr>
          <w:rFonts w:cstheme="minorBidi"/>
          <w:lang w:val="en-US" w:bidi="th-TH"/>
        </w:rPr>
      </w:pPr>
    </w:p>
    <w:p w14:paraId="51D8C6ED" w14:textId="045446B2" w:rsidR="00713528" w:rsidRDefault="00713528" w:rsidP="004C2111">
      <w:pPr>
        <w:pStyle w:val="Reference"/>
        <w:rPr>
          <w:rFonts w:cstheme="minorBidi"/>
          <w:lang w:val="en-US" w:bidi="th-TH"/>
        </w:rPr>
      </w:pPr>
    </w:p>
    <w:p w14:paraId="6ABC4D76" w14:textId="1C7006BB" w:rsidR="00C24282" w:rsidRDefault="00C24282" w:rsidP="004C2111">
      <w:pPr>
        <w:pStyle w:val="Reference"/>
        <w:rPr>
          <w:rFonts w:cstheme="minorBidi"/>
          <w:lang w:val="en-US" w:bidi="th-TH"/>
        </w:rPr>
      </w:pPr>
    </w:p>
    <w:p w14:paraId="10BEF413" w14:textId="77777777" w:rsidR="00985CBC" w:rsidRDefault="00985CBC" w:rsidP="004C2111">
      <w:pPr>
        <w:pStyle w:val="Reference"/>
        <w:rPr>
          <w:rFonts w:cstheme="minorBidi"/>
          <w:lang w:val="en-US" w:bidi="th-TH"/>
        </w:rPr>
      </w:pPr>
    </w:p>
    <w:p w14:paraId="086DF6EE" w14:textId="77777777" w:rsidR="001E027F" w:rsidRDefault="001E027F" w:rsidP="00634D49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300B4D61" w14:textId="621066BE" w:rsidR="00634D49" w:rsidRPr="00A747CB" w:rsidRDefault="00634D49" w:rsidP="00634D49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A747CB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เสนอ ผู้ถือหุ้น</w:t>
      </w:r>
      <w:r w:rsidR="00D77853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และคณะกรรมการ</w:t>
      </w:r>
      <w:r w:rsidRPr="00A747CB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ของบริษัท </w:t>
      </w:r>
      <w:r w:rsidR="00055556" w:rsidRPr="00A747CB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ฟอร์จูน พาร์ท อิน</w:t>
      </w:r>
      <w:proofErr w:type="spellStart"/>
      <w:r w:rsidR="00055556" w:rsidRPr="00A747CB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ดั</w:t>
      </w:r>
      <w:proofErr w:type="spellEnd"/>
      <w:r w:rsidR="00055556" w:rsidRPr="00A747CB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สตรี้</w:t>
      </w:r>
      <w:r w:rsidRPr="00A747CB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จำกัด (มหาชน)</w:t>
      </w:r>
    </w:p>
    <w:p w14:paraId="580879B3" w14:textId="136271A5" w:rsidR="00AD3B26" w:rsidRPr="00A747CB" w:rsidRDefault="00AD3B26" w:rsidP="008648CF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2AE91CC" w14:textId="51351CE2" w:rsidR="008B4D16" w:rsidRPr="00A747CB" w:rsidRDefault="008B4D16" w:rsidP="008648CF">
      <w:pPr>
        <w:spacing w:after="0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  <w:r w:rsidRPr="00A747CB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>ความเห็น</w:t>
      </w:r>
    </w:p>
    <w:p w14:paraId="7DA1FD30" w14:textId="77777777" w:rsidR="008B4D16" w:rsidRPr="00A747CB" w:rsidRDefault="008B4D16" w:rsidP="008648CF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7610F67" w14:textId="009BE50B" w:rsidR="003F5A96" w:rsidRPr="00A747CB" w:rsidRDefault="0088046D" w:rsidP="008D114A">
      <w:pPr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A747CB">
        <w:rPr>
          <w:rFonts w:ascii="Browallia New" w:hAnsi="Browallia New" w:cs="Browallia New"/>
          <w:sz w:val="28"/>
          <w:szCs w:val="28"/>
          <w:cs/>
          <w:lang w:bidi="th-TH"/>
        </w:rPr>
        <w:t>ข้าพเจ้าได้</w:t>
      </w:r>
      <w:r w:rsidR="001061F4" w:rsidRPr="00A747CB">
        <w:rPr>
          <w:rFonts w:ascii="Browallia New" w:hAnsi="Browallia New" w:cs="Browallia New"/>
          <w:sz w:val="28"/>
          <w:szCs w:val="28"/>
          <w:cs/>
          <w:lang w:bidi="th-TH"/>
        </w:rPr>
        <w:t>ตรวจ</w:t>
      </w:r>
      <w:r w:rsidRPr="00A747CB">
        <w:rPr>
          <w:rFonts w:ascii="Browallia New" w:hAnsi="Browallia New" w:cs="Browallia New"/>
          <w:sz w:val="28"/>
          <w:szCs w:val="28"/>
          <w:cs/>
          <w:lang w:bidi="th-TH"/>
        </w:rPr>
        <w:t>สอบ</w:t>
      </w:r>
      <w:r w:rsidR="00973059" w:rsidRPr="00A747CB">
        <w:rPr>
          <w:rFonts w:ascii="Browallia New" w:hAnsi="Browallia New" w:cs="Browallia New"/>
          <w:sz w:val="28"/>
          <w:szCs w:val="28"/>
          <w:cs/>
          <w:lang w:bidi="th-TH"/>
        </w:rPr>
        <w:t>งบ</w:t>
      </w:r>
      <w:r w:rsidRPr="00A747CB">
        <w:rPr>
          <w:rFonts w:ascii="Browallia New" w:hAnsi="Browallia New" w:cs="Browallia New"/>
          <w:sz w:val="28"/>
          <w:szCs w:val="28"/>
          <w:cs/>
          <w:lang w:bidi="th-TH"/>
        </w:rPr>
        <w:t>การเงินรวม</w:t>
      </w:r>
      <w:r w:rsidR="00973059" w:rsidRPr="00A747CB">
        <w:rPr>
          <w:rFonts w:ascii="Browallia New" w:hAnsi="Browallia New" w:cs="Browallia New"/>
          <w:sz w:val="28"/>
          <w:szCs w:val="28"/>
          <w:cs/>
          <w:lang w:bidi="th-TH"/>
        </w:rPr>
        <w:t>และเฉพาะ</w:t>
      </w:r>
      <w:r w:rsidR="00050AE5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</w:t>
      </w:r>
      <w:r w:rsidRPr="00A747CB">
        <w:rPr>
          <w:rFonts w:ascii="Browallia New" w:hAnsi="Browallia New" w:cs="Browallia New"/>
          <w:sz w:val="28"/>
          <w:szCs w:val="28"/>
          <w:cs/>
          <w:lang w:bidi="th-TH"/>
        </w:rPr>
        <w:t>ของบริษัท</w:t>
      </w:r>
      <w:r w:rsidRPr="00A747CB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592605" w:rsidRPr="00A747CB">
        <w:rPr>
          <w:rFonts w:ascii="Browallia New" w:hAnsi="Browallia New" w:cs="Browallia New"/>
          <w:sz w:val="28"/>
          <w:szCs w:val="28"/>
          <w:cs/>
          <w:lang w:bidi="th-TH"/>
        </w:rPr>
        <w:t>ฟอร์จูน พาร์ท อิน</w:t>
      </w:r>
      <w:proofErr w:type="spellStart"/>
      <w:r w:rsidR="00592605" w:rsidRPr="00A747CB">
        <w:rPr>
          <w:rFonts w:ascii="Browallia New" w:hAnsi="Browallia New" w:cs="Browallia New"/>
          <w:sz w:val="28"/>
          <w:szCs w:val="28"/>
          <w:cs/>
          <w:lang w:bidi="th-TH"/>
        </w:rPr>
        <w:t>ดั</w:t>
      </w:r>
      <w:proofErr w:type="spellEnd"/>
      <w:r w:rsidR="00592605" w:rsidRPr="00A747CB">
        <w:rPr>
          <w:rFonts w:ascii="Browallia New" w:hAnsi="Browallia New" w:cs="Browallia New"/>
          <w:sz w:val="28"/>
          <w:szCs w:val="28"/>
          <w:cs/>
          <w:lang w:bidi="th-TH"/>
        </w:rPr>
        <w:t>สตรี้ จำกัด (มหาชน)</w:t>
      </w:r>
      <w:r w:rsidR="00836E9B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836E9B">
        <w:rPr>
          <w:rFonts w:ascii="Browallia New" w:hAnsi="Browallia New" w:cs="Browallia New"/>
          <w:sz w:val="28"/>
          <w:szCs w:val="28"/>
          <w:lang w:val="en-US" w:bidi="th-TH"/>
        </w:rPr>
        <w:t>(</w:t>
      </w:r>
      <w:r w:rsidR="009B5079">
        <w:rPr>
          <w:rFonts w:ascii="Browallia New" w:hAnsi="Browallia New" w:cs="Browallia New"/>
          <w:sz w:val="28"/>
          <w:szCs w:val="28"/>
          <w:lang w:val="en-US" w:bidi="th-TH"/>
        </w:rPr>
        <w:t>“</w:t>
      </w:r>
      <w:r w:rsidR="00836E9B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บริษัท</w:t>
      </w:r>
      <w:r w:rsidR="009B5079">
        <w:rPr>
          <w:rFonts w:ascii="Browallia New" w:hAnsi="Browallia New" w:cs="Browallia New"/>
          <w:sz w:val="28"/>
          <w:szCs w:val="28"/>
          <w:lang w:val="en-US" w:bidi="th-TH"/>
        </w:rPr>
        <w:t>”)</w:t>
      </w:r>
      <w:r w:rsidR="00592605" w:rsidRPr="00A747CB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A747CB">
        <w:rPr>
          <w:rFonts w:ascii="Browallia New" w:hAnsi="Browallia New" w:cs="Browallia New"/>
          <w:sz w:val="28"/>
          <w:szCs w:val="28"/>
          <w:cs/>
          <w:lang w:bidi="th-TH"/>
        </w:rPr>
        <w:t>และบริษัทย่อย</w:t>
      </w:r>
      <w:r w:rsidR="00AF7B6C" w:rsidRPr="00A747CB">
        <w:rPr>
          <w:rFonts w:ascii="Browallia New" w:hAnsi="Browallia New" w:cs="Browallia New"/>
          <w:sz w:val="28"/>
          <w:szCs w:val="28"/>
        </w:rPr>
        <w:t xml:space="preserve"> </w:t>
      </w:r>
      <w:r w:rsidR="006531A8" w:rsidRPr="00A747CB">
        <w:rPr>
          <w:rFonts w:ascii="Browallia New" w:hAnsi="Browallia New" w:cs="Browallia New"/>
          <w:sz w:val="28"/>
          <w:szCs w:val="28"/>
          <w:cs/>
          <w:lang w:bidi="th-TH"/>
        </w:rPr>
        <w:t>(“กลุ่มบริษัท”)</w:t>
      </w:r>
      <w:r w:rsidRPr="00A747CB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B60DD1" w:rsidRPr="00A747CB">
        <w:rPr>
          <w:rFonts w:ascii="Browallia New" w:hAnsi="Browallia New" w:cs="Browallia New"/>
          <w:sz w:val="28"/>
          <w:szCs w:val="28"/>
          <w:cs/>
          <w:lang w:bidi="th-TH"/>
        </w:rPr>
        <w:t xml:space="preserve">ซึ่งประกอบด้วย </w:t>
      </w:r>
      <w:r w:rsidR="00081C49" w:rsidRPr="00A747CB">
        <w:rPr>
          <w:rFonts w:ascii="Browallia New" w:hAnsi="Browallia New" w:cs="Browallia New"/>
          <w:sz w:val="28"/>
          <w:szCs w:val="28"/>
          <w:cs/>
          <w:lang w:bidi="th-TH"/>
        </w:rPr>
        <w:t xml:space="preserve">งบฐานะการเงินรวมและเฉพาะบริษัท </w:t>
      </w:r>
      <w:r w:rsidR="00B87E9A" w:rsidRPr="00A747CB">
        <w:rPr>
          <w:rFonts w:ascii="Browallia New" w:hAnsi="Browallia New" w:cs="Browallia New"/>
          <w:sz w:val="28"/>
          <w:szCs w:val="28"/>
          <w:cs/>
          <w:lang w:bidi="th-TH"/>
        </w:rPr>
        <w:t>ณ</w:t>
      </w:r>
      <w:r w:rsidR="00B87E9A" w:rsidRPr="00A747CB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B87E9A" w:rsidRPr="00A747CB">
        <w:rPr>
          <w:rFonts w:ascii="Browallia New" w:hAnsi="Browallia New" w:cs="Browallia New"/>
          <w:sz w:val="28"/>
          <w:szCs w:val="28"/>
          <w:cs/>
          <w:lang w:bidi="th-TH"/>
        </w:rPr>
        <w:t>วันที่</w:t>
      </w:r>
      <w:r w:rsidR="000F183D">
        <w:rPr>
          <w:rFonts w:ascii="Browallia New" w:hAnsi="Browallia New" w:cs="Browallia New"/>
          <w:sz w:val="28"/>
          <w:szCs w:val="28"/>
        </w:rPr>
        <w:t xml:space="preserve"> </w:t>
      </w:r>
      <w:r w:rsidR="000F183D">
        <w:rPr>
          <w:rFonts w:ascii="Browallia New" w:hAnsi="Browallia New" w:cs="Browallia New"/>
          <w:sz w:val="28"/>
          <w:szCs w:val="28"/>
        </w:rPr>
        <w:br/>
      </w:r>
      <w:r w:rsidR="008B4D16" w:rsidRPr="00A747CB">
        <w:rPr>
          <w:rFonts w:ascii="Browallia New" w:hAnsi="Browallia New" w:cs="Browallia New"/>
          <w:sz w:val="28"/>
          <w:szCs w:val="28"/>
        </w:rPr>
        <w:t xml:space="preserve">31 </w:t>
      </w:r>
      <w:r w:rsidR="008B4D16" w:rsidRPr="00A747CB">
        <w:rPr>
          <w:rFonts w:ascii="Browallia New" w:hAnsi="Browallia New" w:cs="Browallia New"/>
          <w:sz w:val="28"/>
          <w:szCs w:val="28"/>
          <w:cs/>
          <w:lang w:bidi="th-TH"/>
        </w:rPr>
        <w:t>ธันวาคม</w:t>
      </w:r>
      <w:r w:rsidR="00B87E9A" w:rsidRPr="00A747CB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B87E9A" w:rsidRPr="00A747CB">
        <w:rPr>
          <w:rFonts w:ascii="Browallia New" w:hAnsi="Browallia New" w:cs="Browallia New"/>
          <w:sz w:val="28"/>
          <w:szCs w:val="28"/>
        </w:rPr>
        <w:t>256</w:t>
      </w:r>
      <w:r w:rsidR="000F6FA1">
        <w:rPr>
          <w:rFonts w:ascii="Browallia New" w:hAnsi="Browallia New" w:cs="Browallia New"/>
          <w:sz w:val="28"/>
          <w:szCs w:val="28"/>
        </w:rPr>
        <w:t>7</w:t>
      </w:r>
      <w:r w:rsidR="00230E9F" w:rsidRPr="00A747CB">
        <w:rPr>
          <w:rFonts w:ascii="Browallia New" w:hAnsi="Browallia New" w:cs="Browallia New"/>
          <w:sz w:val="28"/>
          <w:szCs w:val="28"/>
          <w:cs/>
          <w:lang w:bidi="th-TH"/>
        </w:rPr>
        <w:t xml:space="preserve"> งบกำไรขาดทุน</w:t>
      </w:r>
      <w:r w:rsidR="00415F8A">
        <w:rPr>
          <w:rFonts w:ascii="Browallia New" w:hAnsi="Browallia New" w:cs="Browallia New" w:hint="cs"/>
          <w:sz w:val="28"/>
          <w:szCs w:val="28"/>
          <w:cs/>
          <w:lang w:bidi="th-TH"/>
        </w:rPr>
        <w:t>เบ็ดเสร็จรวม</w:t>
      </w:r>
      <w:r w:rsidR="00230E9F" w:rsidRPr="00A747CB">
        <w:rPr>
          <w:rFonts w:ascii="Browallia New" w:hAnsi="Browallia New" w:cs="Browallia New"/>
          <w:sz w:val="28"/>
          <w:szCs w:val="28"/>
          <w:cs/>
          <w:lang w:bidi="th-TH"/>
        </w:rPr>
        <w:t xml:space="preserve">และเฉพาะบริษัท </w:t>
      </w:r>
      <w:r w:rsidRPr="00A747CB">
        <w:rPr>
          <w:rFonts w:ascii="Browallia New" w:hAnsi="Browallia New" w:cs="Browallia New"/>
          <w:sz w:val="28"/>
          <w:szCs w:val="28"/>
          <w:cs/>
          <w:lang w:bidi="th-TH"/>
        </w:rPr>
        <w:t>งบการเปลี่ยนแปลงส่วนของ</w:t>
      </w:r>
      <w:r w:rsidR="00050AE5">
        <w:rPr>
          <w:rFonts w:ascii="Browallia New" w:hAnsi="Browallia New" w:cs="Browallia New" w:hint="cs"/>
          <w:sz w:val="28"/>
          <w:szCs w:val="28"/>
          <w:cs/>
          <w:lang w:bidi="th-TH"/>
        </w:rPr>
        <w:t>เจ้าของ</w:t>
      </w:r>
      <w:r w:rsidRPr="00A747CB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</w:t>
      </w:r>
      <w:r w:rsidR="008855AA" w:rsidRPr="00A747CB">
        <w:rPr>
          <w:rFonts w:ascii="Browallia New" w:hAnsi="Browallia New" w:cs="Browallia New"/>
          <w:sz w:val="28"/>
          <w:szCs w:val="28"/>
          <w:cs/>
          <w:lang w:bidi="th-TH"/>
        </w:rPr>
        <w:t>บริษัท</w:t>
      </w:r>
      <w:r w:rsidRPr="00A747CB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9530DE" w:rsidRPr="00A747CB">
        <w:rPr>
          <w:rFonts w:ascii="Browallia New" w:hAnsi="Browallia New" w:cs="Browallia New"/>
          <w:sz w:val="28"/>
          <w:szCs w:val="28"/>
          <w:cs/>
          <w:lang w:bidi="th-TH"/>
        </w:rPr>
        <w:t>และ</w:t>
      </w:r>
      <w:r w:rsidRPr="00A747CB">
        <w:rPr>
          <w:rFonts w:ascii="Browallia New" w:hAnsi="Browallia New" w:cs="Browallia New"/>
          <w:sz w:val="28"/>
          <w:szCs w:val="28"/>
          <w:cs/>
          <w:lang w:bidi="th-TH"/>
        </w:rPr>
        <w:t>งบกระแสเงินสดรวมและเฉพาะ</w:t>
      </w:r>
      <w:r w:rsidR="008855AA" w:rsidRPr="00A747CB">
        <w:rPr>
          <w:rFonts w:ascii="Browallia New" w:hAnsi="Browallia New" w:cs="Browallia New"/>
          <w:sz w:val="28"/>
          <w:szCs w:val="28"/>
          <w:cs/>
          <w:lang w:bidi="th-TH"/>
        </w:rPr>
        <w:t>บริษัท</w:t>
      </w:r>
      <w:r w:rsidRPr="00A747CB">
        <w:rPr>
          <w:rFonts w:ascii="Browallia New" w:hAnsi="Browallia New" w:cs="Browallia New"/>
          <w:sz w:val="28"/>
          <w:szCs w:val="28"/>
          <w:cs/>
          <w:lang w:bidi="th-TH"/>
        </w:rPr>
        <w:t>สำหรับ</w:t>
      </w:r>
      <w:r w:rsidR="00FA3183" w:rsidRPr="00A747CB">
        <w:rPr>
          <w:rFonts w:ascii="Browallia New" w:hAnsi="Browallia New" w:cs="Browallia New"/>
          <w:sz w:val="28"/>
          <w:szCs w:val="28"/>
          <w:cs/>
          <w:lang w:bidi="th-TH"/>
        </w:rPr>
        <w:t>ปี</w:t>
      </w:r>
      <w:r w:rsidRPr="00A747CB">
        <w:rPr>
          <w:rFonts w:ascii="Browallia New" w:hAnsi="Browallia New" w:cs="Browallia New"/>
          <w:sz w:val="28"/>
          <w:szCs w:val="28"/>
          <w:cs/>
          <w:lang w:bidi="th-TH"/>
        </w:rPr>
        <w:t>สิ้นสุดวันเดียวกัน</w:t>
      </w:r>
      <w:r w:rsidR="008D114A" w:rsidRPr="00A747CB">
        <w:rPr>
          <w:rFonts w:ascii="Browallia New" w:hAnsi="Browallia New" w:cs="Browallia New"/>
          <w:sz w:val="28"/>
          <w:szCs w:val="28"/>
          <w:cs/>
          <w:lang w:bidi="th-TH"/>
        </w:rPr>
        <w:t xml:space="preserve"> และหมายเหตุประกอบงบการเงิน</w:t>
      </w:r>
      <w:r w:rsidR="00415F8A">
        <w:rPr>
          <w:rFonts w:ascii="Browallia New" w:hAnsi="Browallia New" w:cs="Browallia New" w:hint="cs"/>
          <w:sz w:val="28"/>
          <w:szCs w:val="28"/>
          <w:cs/>
          <w:lang w:bidi="th-TH"/>
        </w:rPr>
        <w:t>ซึ่ง</w:t>
      </w:r>
      <w:r w:rsidR="002F1DF9" w:rsidRPr="00A747CB">
        <w:rPr>
          <w:rFonts w:ascii="Browallia New" w:hAnsi="Browallia New" w:cs="Browallia New"/>
          <w:sz w:val="28"/>
          <w:szCs w:val="28"/>
          <w:cs/>
          <w:lang w:bidi="th-TH"/>
        </w:rPr>
        <w:t>รวมถึงหมายเหตุสรุปนโยบายการบัญชีที่สำคัญ</w:t>
      </w:r>
    </w:p>
    <w:p w14:paraId="15337BDD" w14:textId="732396C9" w:rsidR="00227E19" w:rsidRPr="00A747CB" w:rsidRDefault="00227E19" w:rsidP="00227E19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75CA47E" w14:textId="22893B9A" w:rsidR="00227E19" w:rsidRPr="00A747CB" w:rsidRDefault="00227E19" w:rsidP="008D114A">
      <w:pPr>
        <w:jc w:val="thaiDistribute"/>
        <w:rPr>
          <w:rFonts w:ascii="Browallia New" w:hAnsi="Browallia New" w:cs="Browallia New"/>
          <w:sz w:val="28"/>
          <w:szCs w:val="28"/>
        </w:rPr>
      </w:pPr>
      <w:r w:rsidRPr="00A747CB">
        <w:rPr>
          <w:rFonts w:ascii="Browallia New" w:eastAsia="Calibri" w:hAnsi="Browallia New" w:cs="Browallia New"/>
          <w:spacing w:val="-2"/>
          <w:sz w:val="28"/>
          <w:szCs w:val="28"/>
          <w:cs/>
          <w:lang w:bidi="th-TH"/>
        </w:rPr>
        <w:t>ข้าพเจ้าเห็นว่า งบการเงิน</w:t>
      </w:r>
      <w:r w:rsidRPr="00A747CB">
        <w:rPr>
          <w:rFonts w:ascii="Browallia New" w:hAnsi="Browallia New" w:cs="Browallia New"/>
          <w:spacing w:val="-2"/>
          <w:sz w:val="28"/>
          <w:szCs w:val="28"/>
          <w:cs/>
          <w:lang w:bidi="th-TH"/>
        </w:rPr>
        <w:t>รวมและเฉพาะบริษัท</w:t>
      </w:r>
      <w:r w:rsidR="00415F8A">
        <w:rPr>
          <w:rFonts w:ascii="Browallia New" w:hAnsi="Browallia New" w:cs="Browallia New" w:hint="cs"/>
          <w:spacing w:val="-2"/>
          <w:sz w:val="28"/>
          <w:szCs w:val="28"/>
          <w:cs/>
          <w:lang w:bidi="th-TH"/>
        </w:rPr>
        <w:t>ที่แนบมานี้แ</w:t>
      </w:r>
      <w:r w:rsidRPr="00A747CB">
        <w:rPr>
          <w:rFonts w:ascii="Browallia New" w:eastAsia="Calibri" w:hAnsi="Browallia New" w:cs="Browallia New"/>
          <w:spacing w:val="-2"/>
          <w:sz w:val="28"/>
          <w:szCs w:val="28"/>
          <w:cs/>
          <w:lang w:bidi="th-TH"/>
        </w:rPr>
        <w:t>สดงฐานะการเงิน</w:t>
      </w:r>
      <w:r w:rsidRPr="00A747CB">
        <w:rPr>
          <w:rFonts w:ascii="Browallia New" w:hAnsi="Browallia New" w:cs="Browallia New"/>
          <w:spacing w:val="-2"/>
          <w:sz w:val="28"/>
          <w:szCs w:val="28"/>
          <w:cs/>
          <w:lang w:bidi="th-TH"/>
        </w:rPr>
        <w:t>รวมและเฉพาะบริษัท</w:t>
      </w:r>
      <w:r w:rsidR="00415F8A">
        <w:rPr>
          <w:rFonts w:ascii="Browallia New" w:hAnsi="Browallia New" w:cs="Browallia New" w:hint="cs"/>
          <w:spacing w:val="-2"/>
          <w:sz w:val="28"/>
          <w:szCs w:val="28"/>
          <w:cs/>
          <w:lang w:bidi="th-TH"/>
        </w:rPr>
        <w:t>ของบริษัท</w:t>
      </w:r>
      <w:r w:rsidRPr="00A747CB">
        <w:rPr>
          <w:rFonts w:ascii="Browallia New" w:hAnsi="Browallia New" w:cs="Browallia New"/>
          <w:spacing w:val="-2"/>
          <w:sz w:val="28"/>
          <w:szCs w:val="28"/>
          <w:lang w:bidi="th-TH"/>
        </w:rPr>
        <w:t xml:space="preserve"> </w:t>
      </w:r>
      <w:r w:rsidRPr="00A747CB">
        <w:rPr>
          <w:rFonts w:ascii="Browallia New" w:hAnsi="Browallia New" w:cs="Browallia New"/>
          <w:spacing w:val="-2"/>
          <w:sz w:val="28"/>
          <w:szCs w:val="28"/>
          <w:cs/>
          <w:lang w:bidi="th-TH"/>
        </w:rPr>
        <w:t>ฟอร์จูน พาร์ท อิน</w:t>
      </w:r>
      <w:proofErr w:type="spellStart"/>
      <w:r w:rsidRPr="00A747CB">
        <w:rPr>
          <w:rFonts w:ascii="Browallia New" w:hAnsi="Browallia New" w:cs="Browallia New"/>
          <w:spacing w:val="-2"/>
          <w:sz w:val="28"/>
          <w:szCs w:val="28"/>
          <w:cs/>
          <w:lang w:bidi="th-TH"/>
        </w:rPr>
        <w:t>ดั</w:t>
      </w:r>
      <w:proofErr w:type="spellEnd"/>
      <w:r w:rsidRPr="00A747CB">
        <w:rPr>
          <w:rFonts w:ascii="Browallia New" w:hAnsi="Browallia New" w:cs="Browallia New"/>
          <w:spacing w:val="-2"/>
          <w:sz w:val="28"/>
          <w:szCs w:val="28"/>
          <w:cs/>
          <w:lang w:bidi="th-TH"/>
        </w:rPr>
        <w:t>สตรี้</w:t>
      </w:r>
      <w:r w:rsidRPr="00A747CB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จำกัด </w:t>
      </w:r>
      <w:r w:rsidRPr="00A747CB">
        <w:rPr>
          <w:rFonts w:ascii="Browallia New" w:hAnsi="Browallia New" w:cs="Browallia New"/>
          <w:sz w:val="28"/>
          <w:szCs w:val="28"/>
          <w:lang w:val="en-US" w:bidi="th-TH"/>
        </w:rPr>
        <w:t>(</w:t>
      </w:r>
      <w:r w:rsidRPr="00A747CB">
        <w:rPr>
          <w:rFonts w:ascii="Browallia New" w:hAnsi="Browallia New" w:cs="Browallia New"/>
          <w:sz w:val="28"/>
          <w:szCs w:val="28"/>
          <w:cs/>
          <w:lang w:val="en-US" w:bidi="th-TH"/>
        </w:rPr>
        <w:t>มหาชน</w:t>
      </w:r>
      <w:r w:rsidRPr="00A747CB">
        <w:rPr>
          <w:rFonts w:ascii="Browallia New" w:hAnsi="Browallia New" w:cs="Browallia New"/>
          <w:sz w:val="28"/>
          <w:szCs w:val="28"/>
          <w:lang w:val="en-US" w:bidi="th-TH"/>
        </w:rPr>
        <w:t>)</w:t>
      </w:r>
      <w:r w:rsidRPr="00A747CB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และบริษัทย่อย </w:t>
      </w:r>
      <w:r w:rsidRPr="00A747CB">
        <w:rPr>
          <w:rFonts w:ascii="Browallia New" w:hAnsi="Browallia New" w:cs="Browallia New"/>
          <w:sz w:val="28"/>
          <w:szCs w:val="28"/>
          <w:cs/>
          <w:lang w:bidi="th-TH"/>
        </w:rPr>
        <w:t>ณ</w:t>
      </w:r>
      <w:r w:rsidRPr="00A747CB">
        <w:rPr>
          <w:rFonts w:ascii="Browallia New" w:hAnsi="Browallia New" w:cs="Browallia New"/>
          <w:sz w:val="28"/>
          <w:szCs w:val="28"/>
        </w:rPr>
        <w:t xml:space="preserve"> </w:t>
      </w:r>
      <w:r w:rsidRPr="00A747CB">
        <w:rPr>
          <w:rFonts w:ascii="Browallia New" w:hAnsi="Browallia New" w:cs="Browallia New"/>
          <w:sz w:val="28"/>
          <w:szCs w:val="28"/>
          <w:cs/>
          <w:lang w:bidi="th-TH"/>
        </w:rPr>
        <w:t>วันที่</w:t>
      </w:r>
      <w:r w:rsidRPr="00A747CB">
        <w:rPr>
          <w:rFonts w:ascii="Browallia New" w:hAnsi="Browallia New" w:cs="Browallia New"/>
          <w:sz w:val="28"/>
          <w:szCs w:val="28"/>
        </w:rPr>
        <w:t xml:space="preserve"> 31 </w:t>
      </w:r>
      <w:r w:rsidRPr="00A747CB">
        <w:rPr>
          <w:rFonts w:ascii="Browallia New" w:hAnsi="Browallia New" w:cs="Browallia New"/>
          <w:sz w:val="28"/>
          <w:szCs w:val="28"/>
          <w:cs/>
          <w:lang w:bidi="th-TH"/>
        </w:rPr>
        <w:t xml:space="preserve">ธันวาคม </w:t>
      </w:r>
      <w:r w:rsidRPr="00A747CB">
        <w:rPr>
          <w:rFonts w:ascii="Browallia New" w:hAnsi="Browallia New" w:cs="Browallia New"/>
          <w:sz w:val="28"/>
          <w:szCs w:val="28"/>
        </w:rPr>
        <w:t>256</w:t>
      </w:r>
      <w:r w:rsidR="000F6FA1">
        <w:rPr>
          <w:rFonts w:ascii="Browallia New" w:hAnsi="Browallia New" w:cs="Browallia New"/>
          <w:sz w:val="28"/>
          <w:szCs w:val="28"/>
        </w:rPr>
        <w:t>7</w:t>
      </w:r>
      <w:r w:rsidRPr="00A747CB">
        <w:rPr>
          <w:rFonts w:ascii="Browallia New" w:hAnsi="Browallia New" w:cs="Browallia New"/>
          <w:sz w:val="28"/>
          <w:szCs w:val="28"/>
          <w:cs/>
          <w:lang w:bidi="th-TH"/>
        </w:rPr>
        <w:t xml:space="preserve"> ผลการดำเนินงานรวมและเฉพาะบริษัท และกระแสเงินสดรวมและเฉพาะบริษัทสำหรับปีสิ้นสุดวันเดียวกัน </w:t>
      </w:r>
      <w:r w:rsidRPr="00A747CB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โดยถูกต้องตามที่ควรในสาระสำคัญตามมาตรฐานการรายงานทางการเงิ</w:t>
      </w:r>
      <w:r w:rsidRPr="00A747CB">
        <w:rPr>
          <w:rFonts w:ascii="Browallia New" w:hAnsi="Browallia New" w:cs="Browallia New"/>
          <w:sz w:val="28"/>
          <w:szCs w:val="28"/>
          <w:cs/>
          <w:lang w:bidi="th-TH"/>
        </w:rPr>
        <w:t>น</w:t>
      </w:r>
    </w:p>
    <w:p w14:paraId="64994CA7" w14:textId="162384D9" w:rsidR="00313631" w:rsidRDefault="00313631">
      <w:pPr>
        <w:spacing w:after="0" w:line="240" w:lineRule="auto"/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</w:pPr>
    </w:p>
    <w:p w14:paraId="298A7271" w14:textId="6FDBF6D5" w:rsidR="004D4F62" w:rsidRPr="00A747CB" w:rsidRDefault="000318EF" w:rsidP="00DC3A93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A747CB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>เกณฑ์ในการแสดงความเห็น</w:t>
      </w:r>
      <w:r w:rsidR="00CD4D4E" w:rsidRPr="00A747CB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</w:p>
    <w:p w14:paraId="58BAF8F3" w14:textId="77777777" w:rsidR="00BF7BAF" w:rsidRPr="00A747CB" w:rsidRDefault="00BF7BAF" w:rsidP="00DC3A93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  <w:lang w:val="en-US" w:bidi="th-TH"/>
        </w:rPr>
      </w:pPr>
    </w:p>
    <w:p w14:paraId="74131447" w14:textId="4A9B3B48" w:rsidR="001226B8" w:rsidRDefault="001226B8" w:rsidP="00756686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1226B8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ข้าพเจ้าได้ปฏิบัติงานตรวจสอบตามมาตรฐานการสอบบัญชี</w:t>
      </w:r>
      <w:r w:rsidRPr="001226B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226B8">
        <w:rPr>
          <w:rFonts w:ascii="Browallia New" w:hAnsi="Browallia New" w:cs="Browallia New" w:hint="cs"/>
          <w:sz w:val="28"/>
          <w:szCs w:val="28"/>
          <w:cs/>
          <w:lang w:bidi="th-TH"/>
        </w:rPr>
        <w:t>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เฉพาะบริษัทในรายงานของข้าพเจ้า</w:t>
      </w:r>
      <w:r w:rsidRPr="001226B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226B8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ข้าพเจ้ามีความเป็นอิสระจากกลุ่มบริษัทและบริษัทตามประมวลจรรยาบรรณของผู้ประกอบวิชาชีพบัญชี</w:t>
      </w:r>
      <w:r w:rsidRPr="001226B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226B8">
        <w:rPr>
          <w:rFonts w:ascii="Browallia New" w:hAnsi="Browallia New" w:cs="Browallia New" w:hint="cs"/>
          <w:sz w:val="28"/>
          <w:szCs w:val="28"/>
          <w:cs/>
          <w:lang w:bidi="th-TH"/>
        </w:rPr>
        <w:t>รวมถึงมาตรฐานเรื่องความเป็นอิสระที่กำหนดโดย</w:t>
      </w:r>
      <w:r w:rsidRPr="001226B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226B8">
        <w:rPr>
          <w:rFonts w:ascii="Browallia New" w:hAnsi="Browallia New" w:cs="Browallia New" w:hint="cs"/>
          <w:sz w:val="28"/>
          <w:szCs w:val="28"/>
          <w:cs/>
          <w:lang w:bidi="th-TH"/>
        </w:rPr>
        <w:t>สภาวิชาชีพบัญชีในส่วนที่เกี่ยวข้องกับการตรวจสอบงบการเงินรวมและเฉพาะบริษัท</w:t>
      </w:r>
      <w:r w:rsidRPr="001226B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226B8">
        <w:rPr>
          <w:rFonts w:ascii="Browallia New" w:hAnsi="Browallia New" w:cs="Browallia New" w:hint="cs"/>
          <w:sz w:val="28"/>
          <w:szCs w:val="28"/>
          <w:cs/>
          <w:lang w:bidi="th-TH"/>
        </w:rPr>
        <w:t>และข้าพเจ้าได้ปฏิบัติตามความรับผิดชอบด้านจรรยาบรรณอื่น</w:t>
      </w:r>
      <w:r w:rsidRPr="001226B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226B8">
        <w:rPr>
          <w:rFonts w:ascii="Browallia New" w:hAnsi="Browallia New" w:cs="Browallia New" w:hint="cs"/>
          <w:sz w:val="28"/>
          <w:szCs w:val="28"/>
          <w:cs/>
          <w:lang w:bidi="th-TH"/>
        </w:rPr>
        <w:t>ๆ</w:t>
      </w:r>
      <w:r w:rsidRPr="001226B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226B8">
        <w:rPr>
          <w:rFonts w:ascii="Browallia New" w:hAnsi="Browallia New" w:cs="Browallia New" w:hint="cs"/>
          <w:sz w:val="28"/>
          <w:szCs w:val="28"/>
          <w:cs/>
          <w:lang w:bidi="th-TH"/>
        </w:rPr>
        <w:t>ตามประมวลจรรยาบรรณดังกล่าว</w:t>
      </w:r>
      <w:r w:rsidRPr="001226B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226B8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7685D85" w14:textId="77777777" w:rsidR="00756686" w:rsidRDefault="00756686" w:rsidP="00756686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6B5053B" w14:textId="77777777" w:rsidR="00B7100F" w:rsidRDefault="00B7100F" w:rsidP="00756686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1FBBBF8" w14:textId="77777777" w:rsidR="00B7100F" w:rsidRDefault="00B7100F" w:rsidP="00756686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29FCDBD" w14:textId="77777777" w:rsidR="00B7100F" w:rsidRDefault="00B7100F" w:rsidP="00756686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A5B2E2A" w14:textId="77777777" w:rsidR="00B7100F" w:rsidRPr="00A747CB" w:rsidRDefault="00B7100F" w:rsidP="00756686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2079D3E" w14:textId="77777777" w:rsidR="003E65BA" w:rsidRPr="00A747CB" w:rsidRDefault="003E65BA" w:rsidP="00756686">
      <w:pPr>
        <w:spacing w:after="0"/>
        <w:jc w:val="thaiDistribute"/>
        <w:rPr>
          <w:rFonts w:ascii="Browallia New" w:hAnsi="Browallia New" w:cs="Browallia New"/>
          <w:i/>
          <w:iCs/>
          <w:sz w:val="28"/>
          <w:szCs w:val="28"/>
          <w:lang w:val="en-US"/>
        </w:rPr>
      </w:pPr>
      <w:r w:rsidRPr="00A747CB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lastRenderedPageBreak/>
        <w:t>เรื่องสำคัญในการตรวจสอบ</w:t>
      </w:r>
    </w:p>
    <w:p w14:paraId="69282E42" w14:textId="77777777" w:rsidR="003E65BA" w:rsidRPr="00A747CB" w:rsidRDefault="003E65BA" w:rsidP="00756686">
      <w:pPr>
        <w:spacing w:after="0" w:line="240" w:lineRule="auto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</w:p>
    <w:p w14:paraId="73B2EBA9" w14:textId="7E43073E" w:rsidR="003E65BA" w:rsidRPr="00A747CB" w:rsidRDefault="003E65BA" w:rsidP="003E65BA">
      <w:pPr>
        <w:jc w:val="thaiDistribute"/>
        <w:rPr>
          <w:rFonts w:ascii="Browallia New" w:hAnsi="Browallia New" w:cs="Browallia New"/>
          <w:spacing w:val="4"/>
          <w:sz w:val="28"/>
          <w:szCs w:val="28"/>
          <w:lang w:bidi="th-TH"/>
        </w:rPr>
      </w:pPr>
      <w:r w:rsidRPr="00A747CB">
        <w:rPr>
          <w:rFonts w:ascii="Browallia New" w:hAnsi="Browallia New" w:cs="Browallia New"/>
          <w:spacing w:val="4"/>
          <w:sz w:val="28"/>
          <w:szCs w:val="28"/>
          <w:cs/>
          <w:lang w:bidi="th-TH"/>
        </w:rPr>
        <w:t>เรื่องสำคัญในการตรวจสอบคือเรื่องต่าง</w:t>
      </w:r>
      <w:r w:rsidR="00415F8A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 xml:space="preserve"> </w:t>
      </w:r>
      <w:r w:rsidRPr="00A747CB">
        <w:rPr>
          <w:rFonts w:ascii="Browallia New" w:hAnsi="Browallia New" w:cs="Browallia New"/>
          <w:spacing w:val="4"/>
          <w:sz w:val="28"/>
          <w:szCs w:val="28"/>
          <w:cs/>
          <w:lang w:bidi="th-TH"/>
        </w:rPr>
        <w:t>ๆ ที่มีนัยสำคัญที่สุดตามดุลยพินิจเยี่ยงผู้ประกอบวิชาชีพของข้าพเจ้าในการตรวจสอบงบการเงินรวมและเฉพาะบริษัทสำหรับงวดปัจจุบัน ข้าพเจ้าได้นำเรื่องเหล่านี้มาพิจารณาในบริบทของการตรวจสอบงบการเงินรวมและเฉพาะของบริษัท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2291B0C5" w14:textId="14259E6C" w:rsidR="009E3599" w:rsidRPr="00794CFF" w:rsidRDefault="009E3599" w:rsidP="003E65BA">
      <w:pPr>
        <w:jc w:val="thaiDistribute"/>
        <w:rPr>
          <w:rFonts w:ascii="Browallia New" w:hAnsi="Browallia New" w:cs="Browallia New"/>
          <w:spacing w:val="4"/>
          <w:sz w:val="16"/>
          <w:szCs w:val="16"/>
          <w:lang w:bidi="th-TH"/>
        </w:rPr>
      </w:pPr>
    </w:p>
    <w:tbl>
      <w:tblPr>
        <w:tblW w:w="855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20"/>
        <w:gridCol w:w="4230"/>
      </w:tblGrid>
      <w:tr w:rsidR="009E3599" w:rsidRPr="00A747CB" w14:paraId="32AB16AD" w14:textId="77777777" w:rsidTr="001C154B">
        <w:trPr>
          <w:trHeight w:val="47"/>
          <w:tblHeader/>
        </w:trPr>
        <w:tc>
          <w:tcPr>
            <w:tcW w:w="4320" w:type="dxa"/>
            <w:shd w:val="clear" w:color="auto" w:fill="7030A0"/>
          </w:tcPr>
          <w:p w14:paraId="37D9FA5C" w14:textId="3DE9DF6E" w:rsidR="009E3599" w:rsidRPr="00A747CB" w:rsidRDefault="009E3599" w:rsidP="00C42552">
            <w:pPr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</w:rPr>
            </w:pPr>
            <w:r w:rsidRPr="00A747CB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bidi="th-TH"/>
              </w:rPr>
              <w:t>เรื่องสำคัญ</w:t>
            </w:r>
            <w:r w:rsidR="009B3F83">
              <w:rPr>
                <w:rFonts w:ascii="Browallia New" w:hAnsi="Browallia New" w:cs="Browallia New" w:hint="cs"/>
                <w:b/>
                <w:bCs/>
                <w:color w:val="FFFFFF" w:themeColor="background1"/>
                <w:sz w:val="28"/>
                <w:szCs w:val="28"/>
                <w:cs/>
                <w:lang w:bidi="th-TH"/>
              </w:rPr>
              <w:t>ใน</w:t>
            </w:r>
            <w:r w:rsidRPr="00A747CB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bidi="th-TH"/>
              </w:rPr>
              <w:t xml:space="preserve">การตรวจสอบ </w:t>
            </w:r>
          </w:p>
        </w:tc>
        <w:tc>
          <w:tcPr>
            <w:tcW w:w="4230" w:type="dxa"/>
            <w:shd w:val="clear" w:color="auto" w:fill="7030A0"/>
          </w:tcPr>
          <w:p w14:paraId="4066612F" w14:textId="54207451" w:rsidR="009E3599" w:rsidRPr="00A747CB" w:rsidRDefault="006536C5" w:rsidP="00C42552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color w:val="FFFFFF" w:themeColor="background1"/>
                <w:sz w:val="28"/>
                <w:szCs w:val="28"/>
                <w:cs/>
                <w:lang w:bidi="th-TH"/>
              </w:rPr>
              <w:t>วิธีการตรวจสอบ</w:t>
            </w:r>
          </w:p>
        </w:tc>
      </w:tr>
      <w:tr w:rsidR="009E3599" w:rsidRPr="00A747CB" w14:paraId="1A613D99" w14:textId="77777777" w:rsidTr="001C154B">
        <w:trPr>
          <w:trHeight w:val="47"/>
          <w:tblHeader/>
        </w:trPr>
        <w:tc>
          <w:tcPr>
            <w:tcW w:w="4320" w:type="dxa"/>
            <w:tcBorders>
              <w:bottom w:val="single" w:sz="4" w:space="0" w:color="auto"/>
            </w:tcBorders>
            <w:shd w:val="clear" w:color="auto" w:fill="auto"/>
          </w:tcPr>
          <w:p w14:paraId="47A3FAD2" w14:textId="0CBD3E2E" w:rsidR="009E3599" w:rsidRPr="00A747CB" w:rsidRDefault="00C65A90" w:rsidP="003C0EC1">
            <w:pPr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A747C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การด้อยค่าของเ</w:t>
            </w:r>
            <w:r w:rsidR="00747C66" w:rsidRPr="00A747C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งินลงทุนในบริษัทย่อย</w:t>
            </w:r>
            <w:r w:rsidR="00DA407F" w:rsidRPr="00A747C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และ</w:t>
            </w:r>
            <w:r w:rsidR="00F147C9"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  <w:br/>
            </w:r>
            <w:r w:rsidR="002E4BE7" w:rsidRPr="00A747C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ค่า</w:t>
            </w:r>
            <w:r w:rsidR="00DA407F" w:rsidRPr="00A747C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ความ</w:t>
            </w:r>
            <w:r w:rsidR="0014613C" w:rsidRPr="00A747C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นิยม</w:t>
            </w:r>
          </w:p>
          <w:p w14:paraId="5ECDA128" w14:textId="77777777" w:rsidR="002E4BE7" w:rsidRPr="00A747CB" w:rsidRDefault="002E4BE7" w:rsidP="003C0EC1">
            <w:pPr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</w:pPr>
          </w:p>
          <w:p w14:paraId="0F370CC8" w14:textId="71E88732" w:rsidR="00FC204F" w:rsidRPr="00BE7F63" w:rsidRDefault="005405B2" w:rsidP="00BE7F63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  <w:lang w:val="en-US" w:bidi="th-TH"/>
              </w:rPr>
            </w:pPr>
            <w:r w:rsidRPr="00A747C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บริษัทมีเงินลงทุนในบริษัทย่อย</w:t>
            </w:r>
            <w:r w:rsidR="00EA063F" w:rsidRPr="00A747CB"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  <w:t xml:space="preserve"> </w:t>
            </w:r>
            <w:r w:rsidR="008E3140" w:rsidRPr="00A747CB"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  <w:t>จำนวน</w:t>
            </w:r>
            <w:r w:rsidR="00910090" w:rsidRPr="00A747CB"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  <w:t xml:space="preserve"> </w:t>
            </w:r>
            <w:r w:rsidR="006D13DA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311.98</w:t>
            </w:r>
            <w:r w:rsidR="00910090" w:rsidRPr="00A747CB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 xml:space="preserve"> </w:t>
            </w:r>
            <w:r w:rsidR="00A747CB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br/>
            </w:r>
            <w:r w:rsidR="00910090" w:rsidRPr="00A747CB"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  <w:t xml:space="preserve">ล้านบาท </w:t>
            </w:r>
            <w:r w:rsidRPr="00A747C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คิดเป็นร้อยล</w:t>
            </w:r>
            <w:r w:rsidR="00EA3933" w:rsidRPr="00A747C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ะ </w:t>
            </w:r>
            <w:r w:rsidR="006D13DA">
              <w:rPr>
                <w:rFonts w:ascii="Browallia New" w:hAnsi="Browallia New" w:cs="Browallia New"/>
                <w:sz w:val="28"/>
                <w:szCs w:val="28"/>
                <w:lang w:bidi="th-TH"/>
              </w:rPr>
              <w:t>7.28</w:t>
            </w:r>
            <w:r w:rsidR="00EA3933" w:rsidRPr="00A747CB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 xml:space="preserve"> </w:t>
            </w:r>
            <w:r w:rsidR="00EA3933" w:rsidRPr="00A747CB"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  <w:t>ของสินทรัพย์รว</w:t>
            </w:r>
            <w:r w:rsidR="00910090" w:rsidRPr="00A747CB"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  <w:t>มใน</w:t>
            </w:r>
            <w:r w:rsidR="0078771A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br/>
            </w:r>
            <w:r w:rsidR="00910090" w:rsidRPr="00A747CB"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  <w:t>งบการเงินเฉพาะบริษัท</w:t>
            </w:r>
            <w:r w:rsidR="00593522" w:rsidRPr="00A747CB"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  <w:t xml:space="preserve"> </w:t>
            </w:r>
            <w:r w:rsidR="00BB3D94" w:rsidRPr="00A747CB"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  <w:t>และมีค่าความนิยมที่เกิดจา</w:t>
            </w:r>
            <w:r w:rsidR="00BE7F63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 xml:space="preserve">ก </w:t>
            </w:r>
            <w:r w:rsidR="00BB3D94" w:rsidRPr="00A747CB"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  <w:t>การซื้อบริษัทย่อยจำนวน</w:t>
            </w:r>
            <w:r w:rsidR="00BB3D94" w:rsidRPr="00A747C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="00BE7F63">
              <w:rPr>
                <w:rFonts w:ascii="Browallia New" w:hAnsi="Browallia New" w:cs="Browallia New"/>
                <w:sz w:val="28"/>
                <w:szCs w:val="28"/>
                <w:lang w:bidi="th-TH"/>
              </w:rPr>
              <w:t>7.96</w:t>
            </w:r>
            <w:r w:rsidR="008B5E38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 xml:space="preserve"> </w:t>
            </w:r>
            <w:r w:rsidR="00BB3D94" w:rsidRPr="00A747CB"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  <w:t xml:space="preserve">ล้านบาท </w:t>
            </w:r>
            <w:r w:rsidR="00BB3D94" w:rsidRPr="0078771A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US" w:bidi="th-TH"/>
              </w:rPr>
              <w:t>คิดเป็น</w:t>
            </w:r>
            <w:r w:rsidR="00BE7F63">
              <w:rPr>
                <w:rFonts w:ascii="Browallia New" w:hAnsi="Browallia New" w:cs="Browallia New" w:hint="cs"/>
                <w:spacing w:val="-4"/>
                <w:sz w:val="28"/>
                <w:szCs w:val="28"/>
                <w:cs/>
                <w:lang w:val="en-US" w:bidi="th-TH"/>
              </w:rPr>
              <w:t xml:space="preserve">    </w:t>
            </w:r>
            <w:r w:rsidR="00BB3D94" w:rsidRPr="0078771A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US" w:bidi="th-TH"/>
              </w:rPr>
              <w:t xml:space="preserve">ร้อยละ </w:t>
            </w:r>
            <w:r w:rsidR="00244C14">
              <w:rPr>
                <w:rFonts w:ascii="Browallia New" w:hAnsi="Browallia New" w:cs="Browallia New" w:hint="cs"/>
                <w:spacing w:val="-4"/>
                <w:sz w:val="28"/>
                <w:szCs w:val="28"/>
                <w:cs/>
                <w:lang w:val="en-US" w:bidi="th-TH"/>
              </w:rPr>
              <w:t>0</w:t>
            </w:r>
            <w:r w:rsidR="003C2D61">
              <w:rPr>
                <w:rFonts w:ascii="Browallia New" w:hAnsi="Browallia New" w:cs="Browallia New"/>
                <w:spacing w:val="-4"/>
                <w:sz w:val="28"/>
                <w:szCs w:val="28"/>
                <w:lang w:val="en-US" w:bidi="th-TH"/>
              </w:rPr>
              <w:t xml:space="preserve"> - </w:t>
            </w:r>
            <w:r w:rsidR="00244C14">
              <w:rPr>
                <w:rFonts w:ascii="Browallia New" w:hAnsi="Browallia New" w:cs="Browallia New" w:hint="cs"/>
                <w:spacing w:val="-4"/>
                <w:sz w:val="28"/>
                <w:szCs w:val="28"/>
                <w:cs/>
                <w:lang w:val="en-US" w:bidi="th-TH"/>
              </w:rPr>
              <w:t>9</w:t>
            </w:r>
            <w:r w:rsidR="00BB3D94" w:rsidRPr="0078771A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US" w:bidi="th-TH"/>
              </w:rPr>
              <w:t xml:space="preserve"> ของสินทรัพย์รวม</w:t>
            </w:r>
            <w:r w:rsidR="00910090" w:rsidRPr="0078771A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US" w:bidi="th-TH"/>
              </w:rPr>
              <w:t>ในงบการเงินรวม</w:t>
            </w:r>
          </w:p>
          <w:p w14:paraId="48798569" w14:textId="77777777" w:rsidR="00F147C9" w:rsidRDefault="00F147C9" w:rsidP="006D418A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2905A7D1" w14:textId="191879AB" w:rsidR="002E4BE7" w:rsidRPr="00A747CB" w:rsidRDefault="006D418A" w:rsidP="006D418A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A747C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ทั้งนี้ กระบวนการทดสอบการด้อยค่านั้นต้องใช้</w:t>
            </w:r>
            <w:r w:rsidRPr="00A747CB"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          </w:t>
            </w:r>
            <w:r w:rsidRPr="00A747C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ดุลยพินิจที่สำคัญและข้อสมมติฐานที่มีความซับซ้อน โดยเฉพาะข้อสมมติสำหรับการประมาณการกระแสเงินสด และการพิจารณาอัตราคิดลดในการกำหนดมูลค่ากระแสเงินสด ซึ่งอาจมีผลกระทบเปลี่ยนแปลงตามสภาวะทางเศรษฐกิจ สถานการณ์ตลาดปัจจุบันและความเสี่ยงที่เฉพาะเจาะจง </w:t>
            </w:r>
          </w:p>
          <w:p w14:paraId="55087007" w14:textId="77777777" w:rsidR="00FC204F" w:rsidRPr="00A747CB" w:rsidRDefault="00FC204F" w:rsidP="006D418A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6AD8FB56" w14:textId="12934E3F" w:rsidR="006D418A" w:rsidRPr="00A747CB" w:rsidRDefault="006D418A" w:rsidP="006D418A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A747C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อ้างอิงหมายเหตุประกอบงบการเงินข้อ </w:t>
            </w:r>
            <w:r w:rsidR="00383E6D"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12 </w:t>
            </w:r>
            <w:r w:rsidR="00383E6D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และ </w:t>
            </w:r>
            <w:r w:rsidRPr="00A747CB">
              <w:rPr>
                <w:rFonts w:ascii="Browallia New" w:hAnsi="Browallia New" w:cs="Browallia New"/>
                <w:sz w:val="28"/>
                <w:szCs w:val="28"/>
                <w:lang w:bidi="th-TH"/>
              </w:rPr>
              <w:t>1</w:t>
            </w:r>
            <w:r w:rsidR="00A006E5">
              <w:rPr>
                <w:rFonts w:ascii="Browallia New" w:hAnsi="Browallia New" w:cs="Browallia New"/>
                <w:sz w:val="28"/>
                <w:szCs w:val="28"/>
                <w:lang w:bidi="th-TH"/>
              </w:rPr>
              <w:t>4</w:t>
            </w:r>
            <w:r w:rsidRPr="00A747CB"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 </w:t>
            </w:r>
            <w:r w:rsidRPr="00A747C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ซึ่งแสดงรายละเอียดการทดสอบการด้อยค่าโดยผู้บริหาร</w:t>
            </w:r>
          </w:p>
          <w:p w14:paraId="507B0241" w14:textId="77777777" w:rsidR="00D66566" w:rsidRPr="00A747CB" w:rsidRDefault="00D66566" w:rsidP="003C0EC1">
            <w:pPr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</w:pPr>
          </w:p>
          <w:p w14:paraId="1C1C92FA" w14:textId="77777777" w:rsidR="009E3599" w:rsidRPr="00A747CB" w:rsidRDefault="009E3599" w:rsidP="003C0EC1">
            <w:pPr>
              <w:jc w:val="thaiDistribute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lang w:bidi="th-TH"/>
              </w:rPr>
            </w:pPr>
          </w:p>
          <w:p w14:paraId="54A606A7" w14:textId="2EF7C233" w:rsidR="009E3599" w:rsidRPr="00A747CB" w:rsidRDefault="009E3599" w:rsidP="003C0EC1">
            <w:pPr>
              <w:jc w:val="thaiDistribute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bidi="th-TH"/>
              </w:rPr>
            </w:pPr>
          </w:p>
        </w:tc>
        <w:tc>
          <w:tcPr>
            <w:tcW w:w="4230" w:type="dxa"/>
            <w:tcBorders>
              <w:bottom w:val="single" w:sz="4" w:space="0" w:color="auto"/>
            </w:tcBorders>
            <w:shd w:val="clear" w:color="auto" w:fill="auto"/>
          </w:tcPr>
          <w:p w14:paraId="7B22A2B6" w14:textId="77777777" w:rsidR="00347127" w:rsidRPr="00A747CB" w:rsidRDefault="00347127" w:rsidP="003C0EC1">
            <w:pPr>
              <w:jc w:val="thaiDistribute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</w:p>
          <w:p w14:paraId="0DB68079" w14:textId="11AC56B9" w:rsidR="00347127" w:rsidRPr="00A747CB" w:rsidRDefault="00347127" w:rsidP="003C0EC1">
            <w:pPr>
              <w:jc w:val="thaiDistribute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</w:p>
          <w:p w14:paraId="5647A9D1" w14:textId="77777777" w:rsidR="00376BEC" w:rsidRPr="00F147C9" w:rsidRDefault="00376BEC" w:rsidP="003C0EC1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  <w:p w14:paraId="5BACC3E9" w14:textId="32E0A651" w:rsidR="00FF0A2B" w:rsidRPr="00A747CB" w:rsidRDefault="005B6DA4" w:rsidP="003C0EC1">
            <w:pPr>
              <w:jc w:val="thaiDistribute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  <w:r w:rsidRPr="00A747CB"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  <w:t>วิธีการ</w:t>
            </w:r>
            <w:r w:rsidR="006D418A" w:rsidRPr="00A747CB"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  <w:t>ตรวจสอบของข้าพเจ้ารวมถึงเรื่องดังต่อไปนี้</w:t>
            </w:r>
          </w:p>
          <w:p w14:paraId="796731F6" w14:textId="77777777" w:rsidR="006D418A" w:rsidRPr="00A747CB" w:rsidRDefault="006D418A" w:rsidP="006D418A">
            <w:pPr>
              <w:pStyle w:val="ListParagraph"/>
              <w:numPr>
                <w:ilvl w:val="0"/>
                <w:numId w:val="43"/>
              </w:numPr>
              <w:spacing w:after="0" w:line="240" w:lineRule="auto"/>
              <w:ind w:left="313" w:hanging="27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A747C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ทำความเข้าใจในการมองประเด็นข้อบ่งชี้การด้อยค่าและกระบวนการทดสอบการด้อยค่าของผู้บริหาร</w:t>
            </w:r>
          </w:p>
          <w:p w14:paraId="06F4AD6C" w14:textId="7AD2349B" w:rsidR="006D418A" w:rsidRPr="00A747CB" w:rsidRDefault="006D418A" w:rsidP="006D418A">
            <w:pPr>
              <w:pStyle w:val="ListParagraph"/>
              <w:numPr>
                <w:ilvl w:val="0"/>
                <w:numId w:val="43"/>
              </w:numPr>
              <w:spacing w:after="0" w:line="240" w:lineRule="auto"/>
              <w:ind w:left="313" w:hanging="27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A747C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สอบทานเอกสารประกอบที่ผู้บริหารใช้ใน</w:t>
            </w:r>
            <w:r w:rsidRPr="00A747CB"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                 </w:t>
            </w:r>
            <w:r w:rsidRPr="00A747C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การประเมินว่ามีข้อบ่งชี้การด้อยค่าหรือไม่ </w:t>
            </w:r>
            <w:r w:rsidRPr="00A747CB"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                </w:t>
            </w:r>
            <w:r w:rsidRPr="00A747C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ณ วันสิ้นปีควบคู่กับการประเมินความเหมาะสมของวิธีการคำนวณมูลค่าและข้อสมมติที่สำคัญที่ผู้บริหารใช้</w:t>
            </w:r>
          </w:p>
          <w:p w14:paraId="73ADAFDE" w14:textId="603FC85A" w:rsidR="006D418A" w:rsidRPr="00A747CB" w:rsidRDefault="006D418A" w:rsidP="006D418A">
            <w:pPr>
              <w:pStyle w:val="ListParagraph"/>
              <w:numPr>
                <w:ilvl w:val="0"/>
                <w:numId w:val="43"/>
              </w:numPr>
              <w:spacing w:after="0" w:line="240" w:lineRule="auto"/>
              <w:ind w:left="313" w:hanging="27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A747C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ประเมินความสมเหตุสมผลของอัตราคิดลดที่ใช้ในการคำนวณมูลค่า</w:t>
            </w:r>
            <w:r w:rsidR="00050AE5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กระแสเงินสด</w:t>
            </w:r>
            <w:r w:rsidRPr="00A747C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ที่จะได้รับในอนาคตโดยการคิดลด</w:t>
            </w:r>
          </w:p>
          <w:p w14:paraId="6940DB38" w14:textId="77777777" w:rsidR="006D418A" w:rsidRPr="00A747CB" w:rsidRDefault="006D418A" w:rsidP="006D418A">
            <w:pPr>
              <w:pStyle w:val="ListParagraph"/>
              <w:numPr>
                <w:ilvl w:val="0"/>
                <w:numId w:val="43"/>
              </w:numPr>
              <w:spacing w:after="0" w:line="240" w:lineRule="auto"/>
              <w:ind w:left="313" w:hanging="27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A747C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ทดสอบการคำนวณมูลค่าที่คาดว่าจะได้รับคืน</w:t>
            </w:r>
          </w:p>
          <w:p w14:paraId="4971D011" w14:textId="77777777" w:rsidR="006D418A" w:rsidRPr="00A747CB" w:rsidRDefault="006D418A" w:rsidP="006D418A">
            <w:pPr>
              <w:pStyle w:val="ListParagraph"/>
              <w:numPr>
                <w:ilvl w:val="0"/>
                <w:numId w:val="43"/>
              </w:numPr>
              <w:spacing w:line="240" w:lineRule="auto"/>
              <w:ind w:left="313" w:hanging="27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A747C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สอบทานการวิเคราะห์การอ่อนไหวที่จัดทำโดยฝ่ายบริหารและพิจารณาผลกระทบต่อมูลค่าที่คาดว่าจะได้รับคืน</w:t>
            </w:r>
          </w:p>
          <w:p w14:paraId="005A1195" w14:textId="51190F6E" w:rsidR="009E3599" w:rsidRPr="00A747CB" w:rsidRDefault="006D418A" w:rsidP="006D418A">
            <w:pPr>
              <w:pStyle w:val="ListParagraph"/>
              <w:numPr>
                <w:ilvl w:val="0"/>
                <w:numId w:val="43"/>
              </w:numPr>
              <w:spacing w:line="240" w:lineRule="auto"/>
              <w:ind w:left="313" w:hanging="270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747C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ประเมินความเพียงพอและความเหมาะสมของการเปิดเผยข้อมูลของกลุ่มบริษัทเกี่ยวกับสมมติฐานและมูลค่าที่คาดว่าจะได้รับคืนของค่าความนิยมและเงินลงทุนในบริษัทย่อย</w:t>
            </w:r>
          </w:p>
        </w:tc>
      </w:tr>
    </w:tbl>
    <w:p w14:paraId="51F9EB76" w14:textId="77777777" w:rsidR="00CF68F1" w:rsidRDefault="00CF68F1" w:rsidP="00CC35DE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43AB36FD" w14:textId="77777777" w:rsidR="00794CFF" w:rsidRDefault="00794CFF" w:rsidP="00CC35DE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57B555F9" w14:textId="77777777" w:rsidR="00794CFF" w:rsidRDefault="00794CFF" w:rsidP="00CC35DE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184661EB" w14:textId="77777777" w:rsidR="00794CFF" w:rsidRDefault="00794CFF" w:rsidP="00CC35DE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064DAD9D" w14:textId="77777777" w:rsidR="00B7100F" w:rsidRDefault="00B7100F" w:rsidP="00CC35DE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34A17106" w14:textId="77777777" w:rsidR="00B7100F" w:rsidRDefault="00B7100F" w:rsidP="00CC35DE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006950E2" w14:textId="77777777" w:rsidR="00794CFF" w:rsidRDefault="00794CFF" w:rsidP="00CC35DE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0453A58A" w14:textId="77777777" w:rsidR="008B047A" w:rsidRPr="00A747CB" w:rsidRDefault="008B047A" w:rsidP="008B047A">
      <w:pPr>
        <w:spacing w:after="0" w:line="240" w:lineRule="auto"/>
        <w:jc w:val="thaiDistribute"/>
        <w:rPr>
          <w:rFonts w:ascii="Browallia New" w:eastAsia="Cordia New" w:hAnsi="Browallia New" w:cs="Browallia New"/>
          <w:i/>
          <w:iCs/>
          <w:color w:val="000000"/>
          <w:sz w:val="28"/>
          <w:szCs w:val="28"/>
          <w:lang w:val="en-US" w:bidi="th-TH"/>
        </w:rPr>
      </w:pPr>
      <w:r w:rsidRPr="00A747CB">
        <w:rPr>
          <w:rFonts w:ascii="Browallia New" w:eastAsia="Cordia New" w:hAnsi="Browallia New" w:cs="Browallia New"/>
          <w:i/>
          <w:iCs/>
          <w:color w:val="000000"/>
          <w:sz w:val="28"/>
          <w:szCs w:val="28"/>
          <w:cs/>
          <w:lang w:val="en-US" w:bidi="th-TH"/>
        </w:rPr>
        <w:t>ข้อมูลอื่น</w:t>
      </w:r>
    </w:p>
    <w:p w14:paraId="180257C8" w14:textId="77777777" w:rsidR="008B047A" w:rsidRPr="00A747CB" w:rsidRDefault="008B047A" w:rsidP="008B047A">
      <w:pPr>
        <w:spacing w:line="240" w:lineRule="auto"/>
        <w:jc w:val="thaiDistribute"/>
        <w:rPr>
          <w:rFonts w:ascii="Browallia New" w:eastAsia="Cordia New" w:hAnsi="Browallia New" w:cs="Browallia New"/>
          <w:i/>
          <w:iCs/>
          <w:color w:val="000000"/>
          <w:sz w:val="28"/>
          <w:szCs w:val="28"/>
          <w:lang w:val="en-US" w:bidi="th-TH"/>
        </w:rPr>
      </w:pPr>
    </w:p>
    <w:p w14:paraId="2CEE536C" w14:textId="40507F33" w:rsidR="008B047A" w:rsidRPr="004E5BDD" w:rsidRDefault="00D77853" w:rsidP="008B047A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bidi="th-TH"/>
        </w:rPr>
      </w:pPr>
      <w:r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ผู้บริหาร</w:t>
      </w:r>
      <w:r w:rsidR="008B047A" w:rsidRPr="00A747CB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เป็นผู้รับผิดชอบต่อข้อมูลอื่น ข้อมูลอื่นประกอบด้วย</w:t>
      </w:r>
      <w:r w:rsidR="009B798F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 xml:space="preserve"> </w:t>
      </w:r>
      <w:r w:rsidR="008B047A" w:rsidRPr="00A747CB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ข้อมูลซึ่งรวมอยู่ในรายงานประจำปี แต่ไม่รวมถึงงบการเงินรวมและเฉพาะบริษัท</w:t>
      </w:r>
      <w:r w:rsidR="009B798F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 xml:space="preserve"> </w:t>
      </w:r>
      <w:r w:rsidR="008B047A" w:rsidRPr="00A747CB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และรายงานของผู้สอบบัญชีที่อยู่ในรายงานนั้น </w:t>
      </w:r>
      <w:r w:rsidR="000B3ACC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ข้าพเจ้า</w:t>
      </w:r>
      <w:r w:rsidR="008B047A" w:rsidRPr="00A747CB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คาดว่า</w:t>
      </w:r>
      <w:r w:rsidR="000B3ACC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ข้าพเจ้าจะได้รับ</w:t>
      </w:r>
      <w:r w:rsidR="004E5BDD" w:rsidRPr="004E5BDD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รายงานประจำปีภายหลังวันที่ในรายงานของผู้สอบบัญชีนี้</w:t>
      </w:r>
    </w:p>
    <w:p w14:paraId="4E031FD0" w14:textId="77777777" w:rsidR="008B047A" w:rsidRPr="00A747CB" w:rsidRDefault="008B047A" w:rsidP="008B047A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68E856A3" w14:textId="07B22B77" w:rsidR="008B047A" w:rsidRPr="00A747CB" w:rsidRDefault="008B047A" w:rsidP="008B047A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 w:rsidRPr="00A747CB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ความเห็นของข้าพเจ้าต่องบการเงินรวมและเฉพาะของบริษัทไม่ครอบคลุมถึงข้อมูลอื่น</w:t>
      </w:r>
      <w:r w:rsidR="004E5BDD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 xml:space="preserve"> </w:t>
      </w:r>
      <w:r w:rsidRPr="00A747CB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และข้าพเจ้าไม่ได้ให้ความเชื่อมั่นต่อข้อมูลอื่น</w:t>
      </w:r>
    </w:p>
    <w:p w14:paraId="1E5E6678" w14:textId="0C3086FD" w:rsidR="00FF7D53" w:rsidRDefault="00FF7D53">
      <w:pPr>
        <w:spacing w:after="0" w:line="240" w:lineRule="auto"/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</w:pPr>
    </w:p>
    <w:p w14:paraId="11C507F9" w14:textId="7D9A2A87" w:rsidR="008B047A" w:rsidRPr="00A747CB" w:rsidRDefault="008B047A" w:rsidP="008B047A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 w:rsidRPr="00A747CB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รับผิดชอบของข้าพเจ้าที่เกี่ยวเนื่องกับการตรวจสอบงบการเงินรวมและเฉพาะบริษัทคือ การอ่าน</w:t>
      </w:r>
      <w:r w:rsidR="004E5BDD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และพิจารณาว่า</w:t>
      </w:r>
      <w:r w:rsidRPr="00A747CB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ข้อมูลอื่นมีความขัดแย้งที่มีสาระสำคัญกับงบการเงินรวมและเฉพาะบริษัท</w:t>
      </w:r>
      <w:r w:rsidR="004E5BDD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 xml:space="preserve"> </w:t>
      </w:r>
      <w:r w:rsidRPr="00A747CB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4ECFA423" w14:textId="77777777" w:rsidR="008B047A" w:rsidRPr="00A747CB" w:rsidRDefault="008B047A" w:rsidP="008B047A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6B9A5EF0" w14:textId="5C2A469B" w:rsidR="00561C03" w:rsidRPr="00A747CB" w:rsidRDefault="008B047A" w:rsidP="00780E71">
      <w:pPr>
        <w:spacing w:after="0" w:line="240" w:lineRule="auto"/>
        <w:jc w:val="thaiDistribute"/>
        <w:rPr>
          <w:rFonts w:ascii="Browallia New" w:hAnsi="Browallia New" w:cs="Browallia New"/>
          <w:spacing w:val="4"/>
          <w:sz w:val="28"/>
          <w:szCs w:val="28"/>
          <w:lang w:val="en-US" w:bidi="th-TH"/>
        </w:rPr>
      </w:pPr>
      <w:r w:rsidRPr="00A747CB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464DB509" w14:textId="2E26E8DF" w:rsidR="00926149" w:rsidRPr="00A747CB" w:rsidRDefault="00926149" w:rsidP="008975EE">
      <w:pPr>
        <w:spacing w:line="240" w:lineRule="auto"/>
        <w:jc w:val="thaiDistribute"/>
        <w:rPr>
          <w:rFonts w:ascii="Browallia New" w:hAnsi="Browallia New" w:cs="Browallia New"/>
          <w:spacing w:val="4"/>
          <w:sz w:val="28"/>
          <w:szCs w:val="28"/>
          <w:lang w:val="en-US" w:bidi="th-TH"/>
        </w:rPr>
      </w:pPr>
    </w:p>
    <w:p w14:paraId="1E7BEC84" w14:textId="09F60522" w:rsidR="008975EE" w:rsidRDefault="00873D4E" w:rsidP="00794CFF">
      <w:pPr>
        <w:spacing w:after="0" w:line="240" w:lineRule="auto"/>
        <w:jc w:val="thaiDistribute"/>
        <w:rPr>
          <w:rFonts w:ascii="Browallia New" w:eastAsia="Cordia New" w:hAnsi="Browallia New" w:cs="Browallia New"/>
          <w:i/>
          <w:iCs/>
          <w:color w:val="000000"/>
          <w:sz w:val="28"/>
          <w:szCs w:val="28"/>
          <w:lang w:val="en-US" w:bidi="th-TH"/>
        </w:rPr>
      </w:pPr>
      <w:r w:rsidRPr="00873D4E">
        <w:rPr>
          <w:rFonts w:ascii="Browallia New" w:eastAsia="Cordia New" w:hAnsi="Browallia New" w:cs="Browallia New" w:hint="cs"/>
          <w:i/>
          <w:iCs/>
          <w:color w:val="000000"/>
          <w:sz w:val="28"/>
          <w:szCs w:val="28"/>
          <w:cs/>
          <w:lang w:val="en-US" w:bidi="th-TH"/>
        </w:rPr>
        <w:t>ความรับผิดชอบของ</w:t>
      </w:r>
      <w:bookmarkStart w:id="1" w:name="_Hlk191506935"/>
      <w:r w:rsidR="00D77853">
        <w:rPr>
          <w:rFonts w:ascii="Browallia New" w:eastAsia="Cordia New" w:hAnsi="Browallia New" w:cs="Browallia New" w:hint="cs"/>
          <w:i/>
          <w:iCs/>
          <w:color w:val="000000"/>
          <w:sz w:val="28"/>
          <w:szCs w:val="28"/>
          <w:cs/>
          <w:lang w:val="en-US" w:bidi="th-TH"/>
        </w:rPr>
        <w:t>ผู้บริหาร</w:t>
      </w:r>
      <w:bookmarkEnd w:id="1"/>
      <w:r w:rsidR="00775DFD">
        <w:rPr>
          <w:rFonts w:ascii="Browallia New" w:eastAsia="Cordia New" w:hAnsi="Browallia New" w:cs="Browallia New" w:hint="cs"/>
          <w:i/>
          <w:iCs/>
          <w:color w:val="000000"/>
          <w:sz w:val="28"/>
          <w:szCs w:val="28"/>
          <w:cs/>
          <w:lang w:val="en-US" w:bidi="th-TH"/>
        </w:rPr>
        <w:t>และผู้มีหน้าที่ในการกำกับดูแล</w:t>
      </w:r>
      <w:r w:rsidRPr="00873D4E">
        <w:rPr>
          <w:rFonts w:ascii="Browallia New" w:eastAsia="Cordia New" w:hAnsi="Browallia New" w:cs="Browallia New" w:hint="cs"/>
          <w:i/>
          <w:iCs/>
          <w:color w:val="000000"/>
          <w:sz w:val="28"/>
          <w:szCs w:val="28"/>
          <w:cs/>
          <w:lang w:val="en-US" w:bidi="th-TH"/>
        </w:rPr>
        <w:t>ต่องบการเงินรวมและเฉพาะบริษัท</w:t>
      </w:r>
    </w:p>
    <w:p w14:paraId="03D4A39C" w14:textId="77777777" w:rsidR="00873D4E" w:rsidRPr="00A747CB" w:rsidRDefault="00873D4E" w:rsidP="00CF68F1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pacing w:val="-8"/>
          <w:sz w:val="28"/>
          <w:szCs w:val="28"/>
          <w:lang w:val="en-US"/>
        </w:rPr>
      </w:pPr>
    </w:p>
    <w:p w14:paraId="5B669AEA" w14:textId="13921CCE" w:rsidR="005D22B4" w:rsidRPr="005D22B4" w:rsidRDefault="00D77853" w:rsidP="00CF68F1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/>
        </w:rPr>
      </w:pPr>
      <w:r>
        <w:rPr>
          <w:rFonts w:ascii="Browallia New" w:eastAsia="Cordia New" w:hAnsi="Browallia New" w:cs="Browallia New" w:hint="cs"/>
          <w:i/>
          <w:iCs/>
          <w:color w:val="000000"/>
          <w:sz w:val="28"/>
          <w:szCs w:val="28"/>
          <w:cs/>
          <w:lang w:val="en-US" w:bidi="th-TH"/>
        </w:rPr>
        <w:t>ผู้บริหาร</w:t>
      </w:r>
      <w:r w:rsidR="005D22B4" w:rsidRPr="005D22B4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มีหน้าที่รับผิดชอบในการจัดทำและนำเสนองบการเงินรวมและเฉพาะบริษัทเหล่านี้</w:t>
      </w:r>
      <w:r w:rsidR="005D22B4" w:rsidRPr="005D22B4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="005D22B4" w:rsidRPr="005D22B4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โดยถูกต้องตามที่ควร</w:t>
      </w:r>
      <w:r w:rsidR="00CF68F1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 xml:space="preserve"> </w:t>
      </w:r>
      <w:r w:rsidR="005D22B4" w:rsidRPr="005D22B4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ตามมาตรฐานการรายงานทางการเงิน</w:t>
      </w:r>
      <w:r w:rsidR="005D22B4" w:rsidRPr="005D22B4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="005D22B4" w:rsidRPr="005D22B4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และรับผิดชอบเกี่ยวกับการควบคุมภายในที่</w:t>
      </w:r>
      <w:r>
        <w:rPr>
          <w:rFonts w:ascii="Browallia New" w:eastAsia="Cordia New" w:hAnsi="Browallia New" w:cs="Browallia New" w:hint="cs"/>
          <w:i/>
          <w:iCs/>
          <w:color w:val="000000"/>
          <w:sz w:val="28"/>
          <w:szCs w:val="28"/>
          <w:cs/>
          <w:lang w:val="en-US" w:bidi="th-TH"/>
        </w:rPr>
        <w:t>ผู้บริหาร</w:t>
      </w:r>
      <w:r w:rsidR="005D22B4" w:rsidRPr="005D22B4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พิจารณาว่าจำเป็น</w:t>
      </w:r>
      <w:r w:rsidR="005D22B4" w:rsidRPr="005D22B4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="005D22B4" w:rsidRPr="005D22B4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เพื่อให้สามารถจัดทำงบการเงินรวมและเฉพาะบริษัทที่ปราศจากการแสดงข้อมูลที่ขัดต่อข้อเท็จจริง</w:t>
      </w:r>
      <w:r w:rsidR="00794CFF"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  <w:br/>
      </w:r>
      <w:r w:rsidR="005D22B4" w:rsidRPr="005D22B4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อันเป็นสาระสำคัญไม่ว่าจะเกิดจากการทุจริตหรือข้อผิดพลาด</w:t>
      </w:r>
      <w:r w:rsidR="005D22B4" w:rsidRPr="005D22B4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</w:p>
    <w:p w14:paraId="0A51E9D0" w14:textId="77777777" w:rsidR="005D22B4" w:rsidRPr="005D22B4" w:rsidRDefault="005D22B4" w:rsidP="005D22B4">
      <w:pPr>
        <w:spacing w:after="0" w:line="240" w:lineRule="auto"/>
        <w:rPr>
          <w:rFonts w:ascii="Browallia New" w:eastAsia="Cordia New" w:hAnsi="Browallia New" w:cs="Browallia New"/>
          <w:color w:val="000000"/>
          <w:sz w:val="28"/>
          <w:szCs w:val="28"/>
          <w:lang w:val="en-US"/>
        </w:rPr>
      </w:pPr>
    </w:p>
    <w:p w14:paraId="03838C22" w14:textId="666FC68E" w:rsidR="005D22B4" w:rsidRPr="005D22B4" w:rsidRDefault="005D22B4" w:rsidP="00CF68F1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/>
        </w:rPr>
      </w:pPr>
      <w:r w:rsidRPr="005D22B4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ในการจัดทำงบการเงินรวมและเฉพาะของบริษัท</w:t>
      </w:r>
      <w:r w:rsidRPr="005D22B4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="00D77853" w:rsidRPr="00796E78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ผู้บริหาร</w:t>
      </w:r>
      <w:r w:rsidRPr="005D22B4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รับผิดชอบในการประเมินความสามารถของ</w:t>
      </w:r>
      <w:r w:rsidR="00CF68F1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br/>
      </w:r>
      <w:r w:rsidRPr="005D22B4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กลุ่มบริษัทและบริษัทในการดำเนินงานต่อเนื่อง</w:t>
      </w:r>
      <w:r w:rsidRPr="005D22B4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5D22B4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เปิดเผยเรื่องที่เกี่ยวกับการดำเนินงานต่อเนื่อง</w:t>
      </w:r>
      <w:r w:rsidRPr="005D22B4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(</w:t>
      </w:r>
      <w:r w:rsidRPr="005D22B4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ตามความเหมาะสม</w:t>
      </w:r>
      <w:r w:rsidRPr="005D22B4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) </w:t>
      </w:r>
      <w:r w:rsidRPr="005D22B4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และการใช้เกณฑ์การบัญชีสำหรับการดำเนินงานต่อเนื่อง</w:t>
      </w:r>
      <w:r w:rsidRPr="005D22B4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5D22B4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เว้นแต่</w:t>
      </w:r>
      <w:r w:rsidR="00D77853" w:rsidRPr="00D77853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ผู้บริหาร</w:t>
      </w:r>
      <w:r w:rsidRPr="005D22B4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มีความตั้งใจที่จะเลิก</w:t>
      </w:r>
      <w:r w:rsidR="00267190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 xml:space="preserve"> </w:t>
      </w:r>
      <w:r w:rsidRPr="005D22B4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กลุ่มบริษัทและบริษัท</w:t>
      </w:r>
      <w:r w:rsidRPr="005D22B4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5D22B4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หรือหยุดดำเนินงาน</w:t>
      </w:r>
      <w:r w:rsidRPr="005D22B4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5D22B4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หรือไม่สามารถดำเนินงานต่อเนื่องต่อไปได้</w:t>
      </w:r>
      <w:r w:rsidRPr="005D22B4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</w:p>
    <w:p w14:paraId="68A3B756" w14:textId="77777777" w:rsidR="005D22B4" w:rsidRPr="005D22B4" w:rsidRDefault="005D22B4" w:rsidP="005D22B4">
      <w:pPr>
        <w:spacing w:after="0" w:line="240" w:lineRule="auto"/>
        <w:rPr>
          <w:rFonts w:ascii="Browallia New" w:eastAsia="Cordia New" w:hAnsi="Browallia New" w:cs="Browallia New"/>
          <w:color w:val="000000"/>
          <w:sz w:val="28"/>
          <w:szCs w:val="28"/>
          <w:lang w:val="en-US"/>
        </w:rPr>
      </w:pPr>
    </w:p>
    <w:p w14:paraId="07EBAD3B" w14:textId="2A6E9200" w:rsidR="005D22B4" w:rsidRDefault="00796E78" w:rsidP="005D22B4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ผู้มี</w:t>
      </w:r>
      <w:r w:rsidR="00B52791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หน้าที่ในการกำกับดูแล</w:t>
      </w:r>
      <w:r w:rsidR="005D22B4" w:rsidRPr="005D22B4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มีหน้าที่ช่วย</w:t>
      </w:r>
      <w:r w:rsidR="004F3686" w:rsidRPr="004F3686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ผู้บริหาร</w:t>
      </w:r>
      <w:r w:rsidR="005D22B4" w:rsidRPr="005D22B4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ในการกำกับดูแลกระบวนการในการจัดทำรายงานทางการเงินของกลุ่มบริษัทและบริษัท</w:t>
      </w:r>
    </w:p>
    <w:p w14:paraId="6CB8CC93" w14:textId="77777777" w:rsidR="00E00158" w:rsidRDefault="00E00158" w:rsidP="00D64F0D">
      <w:pPr>
        <w:spacing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1510714D" w14:textId="77777777" w:rsidR="00794CFF" w:rsidRDefault="00794CFF" w:rsidP="00D64F0D">
      <w:pPr>
        <w:spacing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0B804AB9" w14:textId="77777777" w:rsidR="00794CFF" w:rsidRDefault="00794CFF" w:rsidP="00D64F0D">
      <w:pPr>
        <w:spacing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4B259136" w14:textId="77777777" w:rsidR="00B7100F" w:rsidRDefault="00B7100F" w:rsidP="00D64F0D">
      <w:pPr>
        <w:spacing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7C58DA27" w14:textId="77777777" w:rsidR="00B7100F" w:rsidRDefault="00B7100F" w:rsidP="00D64F0D">
      <w:pPr>
        <w:spacing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6FFD816E" w14:textId="77777777" w:rsidR="00794CFF" w:rsidRDefault="00794CFF" w:rsidP="00D64F0D">
      <w:pPr>
        <w:spacing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27F48EFA" w14:textId="77777777" w:rsidR="00794CFF" w:rsidRDefault="00794CFF" w:rsidP="00D64F0D">
      <w:pPr>
        <w:spacing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79A4A8AA" w14:textId="3E2F9410" w:rsidR="00D64F0D" w:rsidRPr="00A747CB" w:rsidRDefault="00D64F0D" w:rsidP="00D64F0D">
      <w:pPr>
        <w:spacing w:after="0" w:line="240" w:lineRule="auto"/>
        <w:jc w:val="thaiDistribute"/>
        <w:rPr>
          <w:rFonts w:ascii="Browallia New" w:eastAsia="Cordia New" w:hAnsi="Browallia New" w:cs="Browallia New"/>
          <w:i/>
          <w:iCs/>
          <w:color w:val="000000"/>
          <w:sz w:val="28"/>
          <w:szCs w:val="28"/>
          <w:lang w:val="en-US" w:bidi="th-TH"/>
        </w:rPr>
      </w:pPr>
      <w:r w:rsidRPr="00A747CB">
        <w:rPr>
          <w:rFonts w:ascii="Browallia New" w:eastAsia="Cordia New" w:hAnsi="Browallia New" w:cs="Browallia New"/>
          <w:i/>
          <w:iCs/>
          <w:color w:val="000000"/>
          <w:sz w:val="28"/>
          <w:szCs w:val="28"/>
          <w:cs/>
          <w:lang w:val="en-US" w:bidi="th-TH"/>
        </w:rPr>
        <w:t>ความรับผิดชอบของผู้สอบบัญชีต่อการตรวจสอบงบการเงินรวมและเฉพาะบริษัท</w:t>
      </w:r>
    </w:p>
    <w:p w14:paraId="3CE78016" w14:textId="77777777" w:rsidR="00D64F0D" w:rsidRPr="00A747CB" w:rsidRDefault="00D64F0D" w:rsidP="00CF68F1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22ED034F" w14:textId="789A8FD7" w:rsidR="00D64F0D" w:rsidRPr="00A747CB" w:rsidRDefault="00D64F0D" w:rsidP="00D64F0D">
      <w:pPr>
        <w:spacing w:after="0" w:line="240" w:lineRule="auto"/>
        <w:jc w:val="thaiDistribute"/>
        <w:rPr>
          <w:rFonts w:ascii="Browallia New" w:hAnsi="Browallia New" w:cs="Browallia New"/>
          <w:spacing w:val="4"/>
          <w:sz w:val="28"/>
          <w:szCs w:val="28"/>
          <w:lang w:val="en-US" w:bidi="th-TH"/>
        </w:rPr>
      </w:pPr>
      <w:r w:rsidRPr="00A747CB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A747CB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รวมและเฉพาะบริษัท</w:t>
      </w:r>
      <w:r w:rsidRPr="00A747CB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</w:t>
      </w:r>
      <w:r w:rsidR="00432015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 w:rsidRPr="00A747CB">
        <w:rPr>
          <w:rFonts w:ascii="Browallia New" w:eastAsia="Calibri" w:hAnsi="Browallia New" w:cs="Browallia New"/>
          <w:sz w:val="28"/>
          <w:szCs w:val="28"/>
          <w:cs/>
          <w:lang w:bidi="th-TH"/>
        </w:rPr>
        <w:t>หรือทุกรายการรวมกันจะมีผ</w:t>
      </w:r>
      <w:r w:rsidRPr="00A747CB">
        <w:rPr>
          <w:rFonts w:ascii="Browallia New" w:hAnsi="Browallia New" w:cs="Browallia New"/>
          <w:sz w:val="28"/>
          <w:szCs w:val="28"/>
          <w:cs/>
          <w:lang w:bidi="th-TH"/>
        </w:rPr>
        <w:t>ลต่อการตัดสินใจ</w:t>
      </w:r>
      <w:r w:rsidR="00C42552">
        <w:rPr>
          <w:rFonts w:ascii="Browallia New" w:hAnsi="Browallia New" w:cs="Browallia New"/>
          <w:sz w:val="28"/>
          <w:szCs w:val="28"/>
          <w:lang w:bidi="th-TH"/>
        </w:rPr>
        <w:br/>
      </w:r>
      <w:r w:rsidRPr="00A747CB">
        <w:rPr>
          <w:rFonts w:ascii="Browallia New" w:hAnsi="Browallia New" w:cs="Browallia New"/>
          <w:sz w:val="28"/>
          <w:szCs w:val="28"/>
          <w:cs/>
          <w:lang w:bidi="th-TH"/>
        </w:rPr>
        <w:t>ทางเศรษฐกิจของผู้ใช้งบการเงินรวมและเฉพาะบริษัทเหล่านี้</w:t>
      </w:r>
    </w:p>
    <w:p w14:paraId="7F57F880" w14:textId="08F86669" w:rsidR="00865CC0" w:rsidRDefault="00865CC0">
      <w:pPr>
        <w:spacing w:after="0" w:line="240" w:lineRule="auto"/>
        <w:rPr>
          <w:rFonts w:ascii="Browallia New" w:eastAsia="Calibri" w:hAnsi="Browallia New" w:cs="Browallia New"/>
          <w:sz w:val="28"/>
          <w:szCs w:val="28"/>
          <w:cs/>
          <w:lang w:bidi="th-TH"/>
        </w:rPr>
      </w:pPr>
    </w:p>
    <w:p w14:paraId="5E7AEFD7" w14:textId="3DBC6413" w:rsidR="00561C03" w:rsidRPr="00A747CB" w:rsidRDefault="00EA1182" w:rsidP="00780E71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A747CB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</w:t>
      </w:r>
      <w:r w:rsidR="00432015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เยี่ยงผู้ประกอบวิชาชีพ</w:t>
      </w:r>
      <w:r w:rsidRPr="00A747CB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และการสังเกต</w:t>
      </w:r>
      <w:r w:rsidR="00432015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 w:rsidRPr="00A747CB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59416BCE" w14:textId="23A49495" w:rsidR="00EA1182" w:rsidRPr="00A747CB" w:rsidRDefault="00EA1182" w:rsidP="00780E71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270A3581" w14:textId="28981771" w:rsidR="0055142D" w:rsidRPr="00A747CB" w:rsidRDefault="0055142D" w:rsidP="0055142D">
      <w:pPr>
        <w:numPr>
          <w:ilvl w:val="0"/>
          <w:numId w:val="40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A747CB">
        <w:rPr>
          <w:rFonts w:ascii="Browallia New" w:eastAsia="Calibri" w:hAnsi="Browallia New" w:cs="Browallia New"/>
          <w:sz w:val="28"/>
          <w:szCs w:val="28"/>
          <w:cs/>
          <w:lang w:bidi="th-TH"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A747CB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รวมและเฉพาะบริษัท</w:t>
      </w:r>
      <w:r w:rsidR="0066535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A747CB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</w:t>
      </w:r>
      <w:r w:rsidR="0008433E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A747CB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การแสดงข้อมูลที่ไม่ตรงตามข้อเท็จจริงหรือการแทรกแซงการควบคุมภ</w:t>
      </w:r>
      <w:r w:rsidRPr="00A747CB">
        <w:rPr>
          <w:rFonts w:ascii="Browallia New" w:hAnsi="Browallia New" w:cs="Browallia New"/>
          <w:sz w:val="28"/>
          <w:szCs w:val="28"/>
          <w:cs/>
          <w:lang w:bidi="th-TH"/>
        </w:rPr>
        <w:t>ายใน</w:t>
      </w:r>
    </w:p>
    <w:p w14:paraId="4DB35EEB" w14:textId="0E578E8F" w:rsidR="0055142D" w:rsidRPr="00A747CB" w:rsidRDefault="0055142D" w:rsidP="0055142D">
      <w:pPr>
        <w:numPr>
          <w:ilvl w:val="0"/>
          <w:numId w:val="40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A747CB">
        <w:rPr>
          <w:rFonts w:ascii="Browallia New" w:eastAsia="Calibri" w:hAnsi="Browallia New" w:cs="Browallia New"/>
          <w:sz w:val="28"/>
          <w:szCs w:val="28"/>
          <w:cs/>
          <w:lang w:bidi="th-TH"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</w:t>
      </w:r>
      <w:r w:rsidR="00F04519" w:rsidRPr="00A747CB">
        <w:rPr>
          <w:rFonts w:ascii="Browallia New" w:eastAsia="Calibri" w:hAnsi="Browallia New" w:cs="Browallia New"/>
          <w:sz w:val="28"/>
          <w:szCs w:val="28"/>
          <w:cs/>
          <w:lang w:val="en-US" w:bidi="th-TH"/>
        </w:rPr>
        <w:t>บริษัท</w:t>
      </w:r>
      <w:r w:rsidR="00665356">
        <w:rPr>
          <w:rFonts w:ascii="Browallia New" w:eastAsia="Calibri" w:hAnsi="Browallia New" w:cs="Browallia New" w:hint="cs"/>
          <w:sz w:val="28"/>
          <w:szCs w:val="28"/>
          <w:cs/>
          <w:lang w:val="en-US" w:bidi="th-TH"/>
        </w:rPr>
        <w:t>และบริษัท</w:t>
      </w:r>
    </w:p>
    <w:p w14:paraId="7BE4CB60" w14:textId="05F9CDA0" w:rsidR="00EA1182" w:rsidRPr="00A747CB" w:rsidRDefault="0055142D" w:rsidP="0055142D">
      <w:pPr>
        <w:numPr>
          <w:ilvl w:val="0"/>
          <w:numId w:val="40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pacing w:val="4"/>
          <w:sz w:val="28"/>
          <w:szCs w:val="28"/>
          <w:lang w:val="en-US" w:bidi="th-TH"/>
        </w:rPr>
      </w:pPr>
      <w:r w:rsidRPr="00A747CB">
        <w:rPr>
          <w:rFonts w:ascii="Browallia New" w:eastAsia="Calibri" w:hAnsi="Browallia New" w:cs="Browallia New"/>
          <w:sz w:val="28"/>
          <w:szCs w:val="28"/>
          <w:cs/>
          <w:lang w:bidi="th-TH"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A747CB">
        <w:rPr>
          <w:rFonts w:ascii="Browallia New" w:hAnsi="Browallia New" w:cs="Browallia New"/>
          <w:sz w:val="28"/>
          <w:szCs w:val="28"/>
          <w:cs/>
          <w:lang w:bidi="th-TH"/>
        </w:rPr>
        <w:t>ผยข้อมูลที่เกี่ยวข้องซึ่งจัดทำขึ้นโดยผู้บริหาร</w:t>
      </w:r>
    </w:p>
    <w:p w14:paraId="7888E029" w14:textId="20975767" w:rsidR="004D4A92" w:rsidRDefault="004D4A92" w:rsidP="00CF68F1">
      <w:pPr>
        <w:numPr>
          <w:ilvl w:val="0"/>
          <w:numId w:val="40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A747CB">
        <w:rPr>
          <w:rFonts w:ascii="Browallia New" w:hAnsi="Browallia New" w:cs="Browallia New"/>
          <w:sz w:val="28"/>
          <w:szCs w:val="28"/>
          <w:cs/>
          <w:lang w:bidi="th-TH"/>
        </w:rPr>
        <w:t xml:space="preserve">สรุปเกี่ยวกับความเหมาะสมของการใช้เกณฑ์การบัญชีสำหรับการดำเนินงานต่อเนื่องของผู้บริหารจากหลักฐานการสอบบัญชีที่ได้รับ </w:t>
      </w:r>
      <w:r w:rsidR="00665356">
        <w:rPr>
          <w:rFonts w:ascii="Browallia New" w:hAnsi="Browallia New" w:cs="Browallia New" w:hint="cs"/>
          <w:sz w:val="28"/>
          <w:szCs w:val="28"/>
          <w:cs/>
          <w:lang w:bidi="th-TH"/>
        </w:rPr>
        <w:t>และประเมิน</w:t>
      </w:r>
      <w:r w:rsidRPr="00A747CB">
        <w:rPr>
          <w:rFonts w:ascii="Browallia New" w:hAnsi="Browallia New" w:cs="Browallia New"/>
          <w:sz w:val="28"/>
          <w:szCs w:val="28"/>
          <w:cs/>
          <w:lang w:bidi="th-TH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</w:t>
      </w:r>
      <w:r w:rsidR="00E14A62" w:rsidRPr="00A747CB">
        <w:rPr>
          <w:rFonts w:ascii="Browallia New" w:hAnsi="Browallia New" w:cs="Browallia New"/>
          <w:sz w:val="28"/>
          <w:szCs w:val="28"/>
          <w:cs/>
          <w:lang w:bidi="th-TH"/>
        </w:rPr>
        <w:t>บริษัท</w:t>
      </w:r>
      <w:r w:rsidR="00665356">
        <w:rPr>
          <w:rFonts w:ascii="Browallia New" w:hAnsi="Browallia New" w:cs="Browallia New" w:hint="cs"/>
          <w:sz w:val="28"/>
          <w:szCs w:val="28"/>
          <w:cs/>
          <w:lang w:bidi="th-TH"/>
        </w:rPr>
        <w:t>และบริษัท</w:t>
      </w:r>
      <w:r w:rsidRPr="00A747CB">
        <w:rPr>
          <w:rFonts w:ascii="Browallia New" w:hAnsi="Browallia New" w:cs="Browallia New"/>
          <w:sz w:val="28"/>
          <w:szCs w:val="28"/>
          <w:cs/>
          <w:lang w:bidi="th-TH"/>
        </w:rPr>
        <w:t>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</w:t>
      </w:r>
      <w:r w:rsidR="00A0416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 </w:t>
      </w:r>
      <w:r w:rsidRPr="00A747CB">
        <w:rPr>
          <w:rFonts w:ascii="Browallia New" w:hAnsi="Browallia New" w:cs="Browallia New"/>
          <w:sz w:val="28"/>
          <w:szCs w:val="28"/>
          <w:cs/>
          <w:lang w:bidi="th-TH"/>
        </w:rPr>
        <w:t>งบการเงินรวมและเฉพาะบริษัทที่เกี่ยวข้อง หรือถ้าการเปิดเผยดังกล่าวไม่เพียงพอ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</w:t>
      </w:r>
      <w:r w:rsidR="00A2461A" w:rsidRPr="00A747CB">
        <w:rPr>
          <w:rFonts w:ascii="Browallia New" w:hAnsi="Browallia New" w:cs="Browallia New"/>
          <w:sz w:val="28"/>
          <w:szCs w:val="28"/>
          <w:cs/>
          <w:lang w:bidi="th-TH"/>
        </w:rPr>
        <w:t>บริษั</w:t>
      </w:r>
      <w:r w:rsidR="00B12DF9" w:rsidRPr="00A747CB">
        <w:rPr>
          <w:rFonts w:ascii="Browallia New" w:hAnsi="Browallia New" w:cs="Browallia New"/>
          <w:sz w:val="28"/>
          <w:szCs w:val="28"/>
          <w:cs/>
          <w:lang w:bidi="th-TH"/>
        </w:rPr>
        <w:t>ท</w:t>
      </w:r>
      <w:r w:rsidR="00665356">
        <w:rPr>
          <w:rFonts w:ascii="Browallia New" w:hAnsi="Browallia New" w:cs="Browallia New" w:hint="cs"/>
          <w:sz w:val="28"/>
          <w:szCs w:val="28"/>
          <w:cs/>
          <w:lang w:bidi="th-TH"/>
        </w:rPr>
        <w:t>และบริษัท</w:t>
      </w:r>
      <w:r w:rsidRPr="00A747CB">
        <w:rPr>
          <w:rFonts w:ascii="Browallia New" w:hAnsi="Browallia New" w:cs="Browallia New"/>
          <w:sz w:val="28"/>
          <w:szCs w:val="28"/>
          <w:cs/>
          <w:lang w:bidi="th-TH"/>
        </w:rPr>
        <w:t xml:space="preserve">ต้องหยุดการดำเนินงานต่อเนื่อง </w:t>
      </w:r>
    </w:p>
    <w:p w14:paraId="3506F169" w14:textId="77777777" w:rsidR="006B31DC" w:rsidRDefault="006B31DC" w:rsidP="006B31DC">
      <w:pPr>
        <w:spacing w:after="0" w:line="240" w:lineRule="auto"/>
        <w:ind w:left="567"/>
        <w:contextualSpacing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8E8C03B" w14:textId="77777777" w:rsidR="006B31DC" w:rsidRDefault="006B31DC" w:rsidP="006B31DC">
      <w:pPr>
        <w:spacing w:after="0" w:line="240" w:lineRule="auto"/>
        <w:ind w:left="567"/>
        <w:contextualSpacing/>
        <w:jc w:val="thaiDistribute"/>
        <w:rPr>
          <w:rFonts w:ascii="Browallia New" w:hAnsi="Browallia New" w:cs="Browallia New"/>
          <w:sz w:val="28"/>
          <w:szCs w:val="28"/>
        </w:rPr>
      </w:pPr>
    </w:p>
    <w:p w14:paraId="1A4ED794" w14:textId="77777777" w:rsidR="00B7100F" w:rsidRDefault="00B7100F" w:rsidP="006B31DC">
      <w:pPr>
        <w:spacing w:after="0" w:line="240" w:lineRule="auto"/>
        <w:ind w:left="567"/>
        <w:contextualSpacing/>
        <w:jc w:val="thaiDistribute"/>
        <w:rPr>
          <w:rFonts w:ascii="Browallia New" w:hAnsi="Browallia New" w:cs="Browallia New"/>
          <w:sz w:val="28"/>
          <w:szCs w:val="28"/>
        </w:rPr>
      </w:pPr>
    </w:p>
    <w:p w14:paraId="68CCB393" w14:textId="77777777" w:rsidR="00B7100F" w:rsidRPr="00A747CB" w:rsidRDefault="00B7100F" w:rsidP="006B31DC">
      <w:pPr>
        <w:spacing w:after="0" w:line="240" w:lineRule="auto"/>
        <w:ind w:left="567"/>
        <w:contextualSpacing/>
        <w:jc w:val="thaiDistribute"/>
        <w:rPr>
          <w:rFonts w:ascii="Browallia New" w:hAnsi="Browallia New" w:cs="Browallia New"/>
          <w:sz w:val="28"/>
          <w:szCs w:val="28"/>
        </w:rPr>
      </w:pPr>
    </w:p>
    <w:p w14:paraId="360C6E65" w14:textId="3A89B019" w:rsidR="004D4A92" w:rsidRPr="00A747CB" w:rsidRDefault="004D4A92" w:rsidP="00CF68F1">
      <w:pPr>
        <w:numPr>
          <w:ilvl w:val="0"/>
          <w:numId w:val="40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A747CB">
        <w:rPr>
          <w:rFonts w:ascii="Browallia New" w:hAnsi="Browallia New" w:cs="Browallia New"/>
          <w:sz w:val="28"/>
          <w:szCs w:val="28"/>
          <w:cs/>
          <w:lang w:bidi="th-TH"/>
        </w:rPr>
        <w:t>ประเมินการนำเสนอ โครงสร้างและเนื้อหาของงบการเงินรวมและเฉพาะของบริษัทโดยรวม รวมถึงการเปิดเผยข้อมูลว่างบการเงินรวมและเฉพาะบริษัทแสดงรายการ</w:t>
      </w:r>
      <w:r w:rsidR="0066535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A747CB">
        <w:rPr>
          <w:rFonts w:ascii="Browallia New" w:hAnsi="Browallia New" w:cs="Browallia New"/>
          <w:sz w:val="28"/>
          <w:szCs w:val="28"/>
          <w:cs/>
          <w:lang w:bidi="th-TH"/>
        </w:rPr>
        <w:t>และเหตุการณ์ในรูปแบบที่ทำให้</w:t>
      </w:r>
      <w:r w:rsidR="0008433E">
        <w:rPr>
          <w:rFonts w:ascii="Browallia New" w:hAnsi="Browallia New" w:cs="Browallia New"/>
          <w:sz w:val="28"/>
          <w:szCs w:val="28"/>
          <w:lang w:bidi="th-TH"/>
        </w:rPr>
        <w:br/>
      </w:r>
      <w:r w:rsidRPr="00A747CB">
        <w:rPr>
          <w:rFonts w:ascii="Browallia New" w:hAnsi="Browallia New" w:cs="Browallia New"/>
          <w:sz w:val="28"/>
          <w:szCs w:val="28"/>
          <w:cs/>
          <w:lang w:bidi="th-TH"/>
        </w:rPr>
        <w:t xml:space="preserve">มีการนำเสนอข้อมูลโดยถูกต้องตามที่ควรหรือไม่   </w:t>
      </w:r>
    </w:p>
    <w:p w14:paraId="5B521F55" w14:textId="2174C93D" w:rsidR="004D4A92" w:rsidRPr="00A747CB" w:rsidRDefault="004D4A92" w:rsidP="004D4A92">
      <w:pPr>
        <w:numPr>
          <w:ilvl w:val="0"/>
          <w:numId w:val="40"/>
        </w:numPr>
        <w:spacing w:after="0" w:line="240" w:lineRule="auto"/>
        <w:ind w:left="540" w:hanging="540"/>
        <w:contextualSpacing/>
        <w:jc w:val="thaiDistribute"/>
        <w:rPr>
          <w:rFonts w:ascii="Browallia New" w:hAnsi="Browallia New" w:cs="Browallia New"/>
          <w:spacing w:val="4"/>
          <w:sz w:val="28"/>
          <w:szCs w:val="28"/>
          <w:lang w:val="en-US" w:bidi="th-TH"/>
        </w:rPr>
      </w:pPr>
      <w:r w:rsidRPr="00A747CB">
        <w:rPr>
          <w:rFonts w:ascii="Browallia New" w:hAnsi="Browallia New" w:cs="Browallia New"/>
          <w:sz w:val="28"/>
          <w:szCs w:val="28"/>
          <w:cs/>
          <w:lang w:bidi="th-TH"/>
        </w:rPr>
        <w:t>ได้รับหลักฐานการสอบบัญชีที่เหมาะสมอย่างเพียงพอเกี่ยวกับข้อมูลทางการเงินของบริษัทภายในกลุ่มหรือกิจกรรมทางธุรกิจภายในกลุ่ม</w:t>
      </w:r>
      <w:r w:rsidR="00B12DF9" w:rsidRPr="00A747CB">
        <w:rPr>
          <w:rFonts w:ascii="Browallia New" w:hAnsi="Browallia New" w:cs="Browallia New"/>
          <w:sz w:val="28"/>
          <w:szCs w:val="28"/>
          <w:cs/>
          <w:lang w:bidi="th-TH"/>
        </w:rPr>
        <w:t>บริษัท</w:t>
      </w:r>
      <w:r w:rsidRPr="00A747CB">
        <w:rPr>
          <w:rFonts w:ascii="Browallia New" w:hAnsi="Browallia New" w:cs="Browallia New"/>
          <w:sz w:val="28"/>
          <w:szCs w:val="28"/>
          <w:cs/>
          <w:lang w:bidi="th-TH"/>
        </w:rPr>
        <w:t>เพื่อแสดงความเห็นต่องบการเงินรวม</w:t>
      </w:r>
      <w:r w:rsidR="00B12DF9" w:rsidRPr="00A747CB">
        <w:rPr>
          <w:rFonts w:ascii="Browallia New" w:hAnsi="Browallia New" w:cs="Browallia New"/>
          <w:sz w:val="28"/>
          <w:szCs w:val="28"/>
          <w:cs/>
          <w:lang w:bidi="th-TH"/>
        </w:rPr>
        <w:t>และเฉพาะบริษัท</w:t>
      </w:r>
      <w:r w:rsidRPr="00A747CB">
        <w:rPr>
          <w:rFonts w:ascii="Browallia New" w:hAnsi="Browallia New" w:cs="Browallia New"/>
          <w:sz w:val="28"/>
          <w:szCs w:val="28"/>
        </w:rPr>
        <w:t xml:space="preserve"> </w:t>
      </w:r>
      <w:r w:rsidRPr="00A747CB">
        <w:rPr>
          <w:rFonts w:ascii="Browallia New" w:hAnsi="Browallia New" w:cs="Browallia New"/>
          <w:sz w:val="28"/>
          <w:szCs w:val="28"/>
          <w:cs/>
          <w:lang w:bidi="th-TH"/>
        </w:rPr>
        <w:t>ข้าพเจ้ารับผิดชอบต่อการกำหนดแนวทาง การควบคุมดูแล และการปฏิบัติงานตรวจสอบกลุ่ม</w:t>
      </w:r>
      <w:r w:rsidR="00B12DF9" w:rsidRPr="00A747CB">
        <w:rPr>
          <w:rFonts w:ascii="Browallia New" w:hAnsi="Browallia New" w:cs="Browallia New"/>
          <w:sz w:val="28"/>
          <w:szCs w:val="28"/>
          <w:cs/>
          <w:lang w:bidi="th-TH"/>
        </w:rPr>
        <w:t>บ</w:t>
      </w:r>
      <w:r w:rsidRPr="00A747CB">
        <w:rPr>
          <w:rFonts w:ascii="Browallia New" w:hAnsi="Browallia New" w:cs="Browallia New"/>
          <w:sz w:val="28"/>
          <w:szCs w:val="28"/>
          <w:cs/>
          <w:lang w:bidi="th-TH"/>
        </w:rPr>
        <w:t>ร</w:t>
      </w:r>
      <w:r w:rsidR="00B12DF9" w:rsidRPr="00A747CB">
        <w:rPr>
          <w:rFonts w:ascii="Browallia New" w:hAnsi="Browallia New" w:cs="Browallia New"/>
          <w:sz w:val="28"/>
          <w:szCs w:val="28"/>
          <w:cs/>
          <w:lang w:bidi="th-TH"/>
        </w:rPr>
        <w:t>ิษัท</w:t>
      </w:r>
      <w:r w:rsidRPr="00A747CB">
        <w:rPr>
          <w:rFonts w:ascii="Browallia New" w:hAnsi="Browallia New" w:cs="Browallia New"/>
          <w:sz w:val="28"/>
          <w:szCs w:val="28"/>
        </w:rPr>
        <w:t xml:space="preserve"> </w:t>
      </w:r>
      <w:r w:rsidRPr="00A747CB">
        <w:rPr>
          <w:rFonts w:ascii="Browallia New" w:hAnsi="Browallia New" w:cs="Browallia New"/>
          <w:sz w:val="28"/>
          <w:szCs w:val="28"/>
          <w:cs/>
          <w:lang w:bidi="th-TH"/>
        </w:rPr>
        <w:t>ข้าพเจ้าเป็นผู้รับผิดชอบแต่เพียงผู้เดียวต่อความเห็นของข้าพเจ้า</w:t>
      </w:r>
    </w:p>
    <w:p w14:paraId="712DDA1F" w14:textId="0715C6C2" w:rsidR="00561C03" w:rsidRPr="00A747CB" w:rsidRDefault="00561C03" w:rsidP="001C154B">
      <w:pPr>
        <w:spacing w:line="240" w:lineRule="auto"/>
        <w:jc w:val="thaiDistribute"/>
        <w:rPr>
          <w:rFonts w:ascii="Browallia New" w:hAnsi="Browallia New" w:cs="Browallia New"/>
          <w:spacing w:val="4"/>
          <w:sz w:val="28"/>
          <w:szCs w:val="28"/>
          <w:lang w:val="en-US" w:bidi="th-TH"/>
        </w:rPr>
      </w:pPr>
    </w:p>
    <w:p w14:paraId="6976BEBD" w14:textId="1BBAAACE" w:rsidR="00561C03" w:rsidRPr="00A747CB" w:rsidRDefault="00CC4528" w:rsidP="00780E71">
      <w:pPr>
        <w:spacing w:after="0" w:line="240" w:lineRule="auto"/>
        <w:jc w:val="thaiDistribute"/>
        <w:rPr>
          <w:rFonts w:ascii="Browallia New" w:hAnsi="Browallia New" w:cs="Browallia New"/>
          <w:spacing w:val="4"/>
          <w:sz w:val="28"/>
          <w:szCs w:val="28"/>
          <w:lang w:val="en-US" w:bidi="th-TH"/>
        </w:rPr>
      </w:pPr>
      <w:r w:rsidRPr="00A747CB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ข้าพเจ้าได้สื่อสารกับผู้</w:t>
      </w:r>
      <w:r w:rsidR="001B7D5C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มีหน้า</w:t>
      </w:r>
      <w:r w:rsidR="00BD3513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ที่ในการกำกับ</w:t>
      </w:r>
      <w:r w:rsidR="00166F73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ดูแล</w:t>
      </w:r>
      <w:r w:rsidRPr="00A747CB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ในเรื่องต่าง</w:t>
      </w:r>
      <w:r w:rsidR="00735D23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 w:rsidRPr="00A747CB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</w:t>
      </w:r>
      <w:r w:rsidR="00665356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และ</w:t>
      </w:r>
      <w:r w:rsidRPr="00A747CB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A747CB">
        <w:rPr>
          <w:rFonts w:ascii="Browallia New" w:hAnsi="Browallia New" w:cs="Browallia New"/>
          <w:sz w:val="28"/>
          <w:szCs w:val="28"/>
          <w:cs/>
          <w:lang w:bidi="th-TH"/>
        </w:rPr>
        <w:t>งข้าพเจ้า</w:t>
      </w:r>
    </w:p>
    <w:p w14:paraId="306A9A9B" w14:textId="2DA731DC" w:rsidR="009A3632" w:rsidRDefault="009A3632">
      <w:pPr>
        <w:spacing w:after="0" w:line="240" w:lineRule="auto"/>
        <w:rPr>
          <w:rFonts w:ascii="Browallia New" w:eastAsia="Calibri" w:hAnsi="Browallia New" w:cs="Browallia New"/>
          <w:sz w:val="28"/>
          <w:szCs w:val="28"/>
          <w:cs/>
          <w:lang w:bidi="th-TH"/>
        </w:rPr>
      </w:pPr>
    </w:p>
    <w:p w14:paraId="392C933C" w14:textId="2FC712AC" w:rsidR="004D4A92" w:rsidRPr="00A747CB" w:rsidRDefault="00D36C8D" w:rsidP="00780E7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A747CB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ข้าพเจ้าได้ให้คำรับรองแก่</w:t>
      </w:r>
      <w:r w:rsidR="006F709A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ผู้มีหน้าที่</w:t>
      </w:r>
      <w:r w:rsidR="00653C32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ในการกำกับดูแล</w:t>
      </w:r>
      <w:r w:rsidRPr="00A747CB">
        <w:rPr>
          <w:rFonts w:ascii="Browallia New" w:eastAsia="Calibri" w:hAnsi="Browallia New" w:cs="Browallia New"/>
          <w:sz w:val="28"/>
          <w:szCs w:val="28"/>
          <w:cs/>
          <w:lang w:bidi="th-TH"/>
        </w:rPr>
        <w:t>ว่า</w:t>
      </w:r>
      <w:r w:rsidR="00665356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 w:rsidRPr="00A747CB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ข้าพเจ้าได้ปฏิบัติตามข้อกำหนดจรรยาบรรณที่เกี่ยวข้องกับความเป็นอิสระและได้สื่อสารกับ</w:t>
      </w:r>
      <w:r w:rsidR="00653C32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ผู้มีหน้าที่</w:t>
      </w:r>
      <w:r w:rsidR="00434991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ในการกำกับดูแล</w:t>
      </w:r>
      <w:r w:rsidRPr="00A747CB">
        <w:rPr>
          <w:rFonts w:ascii="Browallia New" w:eastAsia="Calibri" w:hAnsi="Browallia New" w:cs="Browallia New"/>
          <w:sz w:val="28"/>
          <w:szCs w:val="28"/>
          <w:cs/>
          <w:lang w:bidi="th-TH"/>
        </w:rPr>
        <w:t>เกี่ยวกับความสัมพันธ์ทั้งหมด</w:t>
      </w:r>
      <w:r w:rsidR="0034097F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 w:rsidRPr="00A747CB">
        <w:rPr>
          <w:rFonts w:ascii="Browallia New" w:eastAsia="Calibri" w:hAnsi="Browallia New" w:cs="Browallia New"/>
          <w:sz w:val="28"/>
          <w:szCs w:val="28"/>
          <w:cs/>
          <w:lang w:bidi="th-TH"/>
        </w:rPr>
        <w:t>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A747CB">
        <w:rPr>
          <w:rFonts w:ascii="Browallia New" w:hAnsi="Browallia New" w:cs="Browallia New"/>
          <w:sz w:val="28"/>
          <w:szCs w:val="28"/>
          <w:cs/>
          <w:lang w:bidi="th-TH"/>
        </w:rPr>
        <w:t>อิสระ</w:t>
      </w:r>
    </w:p>
    <w:p w14:paraId="2E91E8C8" w14:textId="2E9C1C4C" w:rsidR="00D36C8D" w:rsidRPr="00A747CB" w:rsidRDefault="00D36C8D" w:rsidP="003F37A9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5F648B5" w14:textId="476DC117" w:rsidR="00D36C8D" w:rsidRPr="00A747CB" w:rsidRDefault="00AC6853" w:rsidP="00780E71">
      <w:pPr>
        <w:spacing w:after="0" w:line="240" w:lineRule="auto"/>
        <w:jc w:val="thaiDistribute"/>
        <w:rPr>
          <w:rFonts w:ascii="Browallia New" w:hAnsi="Browallia New" w:cs="Browallia New"/>
          <w:spacing w:val="4"/>
          <w:sz w:val="28"/>
          <w:szCs w:val="28"/>
          <w:lang w:val="en-US" w:bidi="th-TH"/>
        </w:rPr>
      </w:pPr>
      <w:r w:rsidRPr="00A747CB">
        <w:rPr>
          <w:rFonts w:ascii="Browallia New" w:hAnsi="Browallia New" w:cs="Browallia New"/>
          <w:sz w:val="28"/>
          <w:szCs w:val="28"/>
          <w:cs/>
          <w:lang w:bidi="th-TH"/>
        </w:rPr>
        <w:t>จากเรื่องที่สื่อสารกับผู้</w:t>
      </w:r>
      <w:r w:rsidR="00434991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มีหน้าที่ในการกำกับดูแล</w:t>
      </w:r>
      <w:r w:rsidRPr="00A747CB">
        <w:rPr>
          <w:rFonts w:ascii="Browallia New" w:hAnsi="Browallia New" w:cs="Browallia New"/>
          <w:sz w:val="28"/>
          <w:szCs w:val="28"/>
          <w:cs/>
          <w:lang w:bidi="th-TH"/>
        </w:rPr>
        <w:t>ข้าพเจ้าได้พิจารณาเรื่องต่าง</w:t>
      </w:r>
      <w:r w:rsidR="001D71F5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A747CB">
        <w:rPr>
          <w:rFonts w:ascii="Browallia New" w:hAnsi="Browallia New" w:cs="Browallia New"/>
          <w:sz w:val="28"/>
          <w:szCs w:val="28"/>
          <w:cs/>
          <w:lang w:bidi="th-TH"/>
        </w:rPr>
        <w:t>ๆ ที่มีนัยสำคัญที่สุดในการตรวจสอบงบการเงินรวมและเฉพาะบริษัทในปี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="0034097F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A747CB">
        <w:rPr>
          <w:rFonts w:ascii="Browallia New" w:hAnsi="Browallia New" w:cs="Browallia New"/>
          <w:sz w:val="28"/>
          <w:szCs w:val="28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</w:t>
      </w:r>
      <w:r w:rsidRPr="00A747CB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A747CB">
        <w:rPr>
          <w:rFonts w:ascii="Browallia New" w:hAnsi="Browallia New" w:cs="Browallia New"/>
          <w:sz w:val="28"/>
          <w:szCs w:val="28"/>
          <w:cs/>
          <w:lang w:bidi="th-TH"/>
        </w:rPr>
        <w:t>เพราะการกระทำดังกล่าวสามารถคาดการณ์ได้อย่างสมเหตุผลว่าจะมีผลกระทบใน</w:t>
      </w:r>
      <w:r w:rsidR="006B31DC">
        <w:rPr>
          <w:rFonts w:ascii="Browallia New" w:hAnsi="Browallia New" w:cs="Browallia New"/>
          <w:sz w:val="28"/>
          <w:szCs w:val="28"/>
          <w:lang w:bidi="th-TH"/>
        </w:rPr>
        <w:br/>
      </w:r>
      <w:r w:rsidRPr="00A747CB">
        <w:rPr>
          <w:rFonts w:ascii="Browallia New" w:hAnsi="Browallia New" w:cs="Browallia New"/>
          <w:sz w:val="28"/>
          <w:szCs w:val="28"/>
          <w:cs/>
          <w:lang w:bidi="th-TH"/>
        </w:rPr>
        <w:t>ทางลบมากกว่าผลประโยชน์ต่อส่วนได้เสียสาธารณะจากการสื่อสารดังกล่าว</w:t>
      </w:r>
    </w:p>
    <w:p w14:paraId="399D13C4" w14:textId="70CC6B9B" w:rsidR="00561C03" w:rsidRDefault="00561C03" w:rsidP="00780E71">
      <w:pPr>
        <w:spacing w:after="0" w:line="240" w:lineRule="auto"/>
        <w:jc w:val="thaiDistribute"/>
        <w:rPr>
          <w:rFonts w:ascii="Browallia New" w:hAnsi="Browallia New" w:cs="Browallia New"/>
          <w:spacing w:val="4"/>
          <w:sz w:val="28"/>
          <w:szCs w:val="28"/>
          <w:lang w:val="en-US" w:bidi="th-TH"/>
        </w:rPr>
      </w:pPr>
    </w:p>
    <w:p w14:paraId="6D490EDE" w14:textId="26CC5AB4" w:rsidR="00AC6853" w:rsidRDefault="00AC6853" w:rsidP="00780E71">
      <w:pPr>
        <w:spacing w:after="0" w:line="240" w:lineRule="auto"/>
        <w:jc w:val="thaiDistribute"/>
        <w:rPr>
          <w:rFonts w:ascii="Browallia New" w:hAnsi="Browallia New" w:cs="Browallia New"/>
          <w:spacing w:val="4"/>
          <w:sz w:val="28"/>
          <w:szCs w:val="28"/>
          <w:lang w:val="en-US" w:bidi="th-TH"/>
        </w:rPr>
      </w:pPr>
    </w:p>
    <w:p w14:paraId="1C9106F8" w14:textId="77777777" w:rsidR="00B7100F" w:rsidRPr="00A747CB" w:rsidRDefault="00B7100F" w:rsidP="00780E71">
      <w:pPr>
        <w:spacing w:after="0" w:line="240" w:lineRule="auto"/>
        <w:jc w:val="thaiDistribute"/>
        <w:rPr>
          <w:rFonts w:ascii="Browallia New" w:hAnsi="Browallia New" w:cs="Browallia New"/>
          <w:spacing w:val="4"/>
          <w:sz w:val="28"/>
          <w:szCs w:val="28"/>
          <w:lang w:val="en-US" w:bidi="th-TH"/>
        </w:rPr>
      </w:pPr>
    </w:p>
    <w:p w14:paraId="08C06F34" w14:textId="77777777" w:rsidR="00AC6853" w:rsidRPr="009B43B6" w:rsidRDefault="00AC6853" w:rsidP="00780E71">
      <w:pPr>
        <w:spacing w:after="0" w:line="240" w:lineRule="auto"/>
        <w:jc w:val="thaiDistribute"/>
        <w:rPr>
          <w:rFonts w:ascii="Browallia New" w:hAnsi="Browallia New" w:cs="Browallia New"/>
          <w:spacing w:val="4"/>
          <w:sz w:val="20"/>
          <w:lang w:val="en-US" w:bidi="th-TH"/>
        </w:rPr>
      </w:pPr>
    </w:p>
    <w:p w14:paraId="0F96B00C" w14:textId="19AC854B" w:rsidR="00B82AA8" w:rsidRPr="00A747CB" w:rsidRDefault="00B82AA8" w:rsidP="006419D0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A747CB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ลักษมี ดีตระกูลวัฒนผล</w:t>
      </w:r>
    </w:p>
    <w:p w14:paraId="12C8CF46" w14:textId="08F73AC8" w:rsidR="006419D0" w:rsidRPr="00A747CB" w:rsidRDefault="006419D0" w:rsidP="006419D0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A747CB">
        <w:rPr>
          <w:rFonts w:ascii="Browallia New" w:hAnsi="Browallia New" w:cs="Browallia New"/>
          <w:sz w:val="28"/>
          <w:szCs w:val="28"/>
          <w:cs/>
          <w:lang w:bidi="th-TH"/>
        </w:rPr>
        <w:t>ผู้สอบบัญชีรับอนุญาต</w:t>
      </w:r>
    </w:p>
    <w:p w14:paraId="3CC4675A" w14:textId="10BB4873" w:rsidR="006419D0" w:rsidRPr="00A747CB" w:rsidRDefault="006419D0" w:rsidP="006419D0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  <w:r w:rsidRPr="00A747CB">
        <w:rPr>
          <w:rFonts w:ascii="Browallia New" w:hAnsi="Browallia New" w:cs="Browallia New"/>
          <w:sz w:val="28"/>
          <w:szCs w:val="28"/>
          <w:cs/>
          <w:lang w:bidi="th-TH"/>
        </w:rPr>
        <w:t xml:space="preserve">ทะเบียนเลขที่ </w:t>
      </w:r>
      <w:r w:rsidR="00B82AA8" w:rsidRPr="00A747CB">
        <w:rPr>
          <w:rFonts w:ascii="Browallia New" w:hAnsi="Browallia New" w:cs="Browallia New"/>
          <w:sz w:val="28"/>
          <w:szCs w:val="28"/>
          <w:lang w:val="en-US" w:bidi="th-TH"/>
        </w:rPr>
        <w:t>9056</w:t>
      </w:r>
    </w:p>
    <w:p w14:paraId="55BDC701" w14:textId="77777777" w:rsidR="006419D0" w:rsidRPr="00A747CB" w:rsidRDefault="006419D0" w:rsidP="006419D0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6C884D00" w14:textId="77777777" w:rsidR="006419D0" w:rsidRPr="00A747CB" w:rsidRDefault="006419D0" w:rsidP="006419D0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 w:rsidRPr="00A747CB">
        <w:rPr>
          <w:rFonts w:ascii="Browallia New" w:hAnsi="Browallia New" w:cs="Browallia New"/>
          <w:sz w:val="28"/>
          <w:szCs w:val="28"/>
          <w:cs/>
          <w:lang w:bidi="th-TH"/>
        </w:rPr>
        <w:t xml:space="preserve">บริษัท แกรนท์ </w:t>
      </w:r>
      <w:proofErr w:type="spellStart"/>
      <w:r w:rsidRPr="00A747CB">
        <w:rPr>
          <w:rFonts w:ascii="Browallia New" w:hAnsi="Browallia New" w:cs="Browallia New"/>
          <w:sz w:val="28"/>
          <w:szCs w:val="28"/>
          <w:cs/>
          <w:lang w:bidi="th-TH"/>
        </w:rPr>
        <w:t>ธอน</w:t>
      </w:r>
      <w:proofErr w:type="spellEnd"/>
      <w:r w:rsidRPr="00A747CB">
        <w:rPr>
          <w:rFonts w:ascii="Browallia New" w:hAnsi="Browallia New" w:cs="Browallia New"/>
          <w:sz w:val="28"/>
          <w:szCs w:val="28"/>
          <w:cs/>
          <w:lang w:bidi="th-TH"/>
        </w:rPr>
        <w:t>ตัน จำกัด</w:t>
      </w:r>
    </w:p>
    <w:p w14:paraId="43FED875" w14:textId="77777777" w:rsidR="006419D0" w:rsidRPr="00A747CB" w:rsidRDefault="006419D0" w:rsidP="006419D0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A747CB">
        <w:rPr>
          <w:rFonts w:ascii="Browallia New" w:hAnsi="Browallia New" w:cs="Browallia New"/>
          <w:sz w:val="28"/>
          <w:szCs w:val="28"/>
          <w:cs/>
          <w:lang w:bidi="th-TH"/>
        </w:rPr>
        <w:t>กรุงเทพมหานคร</w:t>
      </w:r>
    </w:p>
    <w:p w14:paraId="6BE68716" w14:textId="3C160BB5" w:rsidR="0054641F" w:rsidRPr="00A747CB" w:rsidRDefault="0034097F" w:rsidP="00D52C3D">
      <w:pPr>
        <w:spacing w:after="0" w:line="240" w:lineRule="auto"/>
        <w:rPr>
          <w:rFonts w:ascii="Browallia New" w:hAnsi="Browallia New" w:cs="Browallia New"/>
          <w:sz w:val="28"/>
          <w:szCs w:val="28"/>
          <w:lang w:val="en-US" w:bidi="th-TH"/>
        </w:rPr>
      </w:pPr>
      <w:r w:rsidRPr="0034097F">
        <w:rPr>
          <w:rFonts w:ascii="Browallia New" w:hAnsi="Browallia New" w:cs="Browallia New"/>
          <w:sz w:val="28"/>
          <w:szCs w:val="28"/>
          <w:lang w:val="en-US" w:bidi="th-TH"/>
        </w:rPr>
        <w:t>2</w:t>
      </w:r>
      <w:r w:rsidR="00F3617C">
        <w:rPr>
          <w:rFonts w:ascii="Browallia New" w:hAnsi="Browallia New" w:cs="Browallia New"/>
          <w:sz w:val="28"/>
          <w:szCs w:val="28"/>
          <w:lang w:val="en-US" w:bidi="th-TH"/>
        </w:rPr>
        <w:t>8</w:t>
      </w:r>
      <w:r w:rsidR="00FC204F" w:rsidRPr="0034097F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FC204F" w:rsidRPr="0034097F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กุมภาพันธ์ </w:t>
      </w:r>
      <w:r w:rsidR="00FC204F" w:rsidRPr="0034097F">
        <w:rPr>
          <w:rFonts w:ascii="Browallia New" w:hAnsi="Browallia New" w:cs="Browallia New"/>
          <w:sz w:val="28"/>
          <w:szCs w:val="28"/>
          <w:lang w:val="en-US" w:bidi="th-TH"/>
        </w:rPr>
        <w:t>256</w:t>
      </w:r>
      <w:r w:rsidR="000F6FA1" w:rsidRPr="0034097F">
        <w:rPr>
          <w:rFonts w:ascii="Browallia New" w:hAnsi="Browallia New" w:cs="Browallia New"/>
          <w:sz w:val="28"/>
          <w:szCs w:val="28"/>
          <w:lang w:val="en-US" w:bidi="th-TH"/>
        </w:rPr>
        <w:t>8</w:t>
      </w:r>
    </w:p>
    <w:sectPr w:rsidR="0054641F" w:rsidRPr="00A747CB" w:rsidSect="00CE3402">
      <w:headerReference w:type="even" r:id="rId11"/>
      <w:headerReference w:type="default" r:id="rId12"/>
      <w:headerReference w:type="first" r:id="rId13"/>
      <w:pgSz w:w="11907" w:h="16840" w:code="9"/>
      <w:pgMar w:top="1985" w:right="913" w:bottom="360" w:left="2665" w:header="743" w:footer="36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0F5CA9" w14:textId="77777777" w:rsidR="002E486A" w:rsidRDefault="002E486A">
      <w:r>
        <w:separator/>
      </w:r>
    </w:p>
  </w:endnote>
  <w:endnote w:type="continuationSeparator" w:id="0">
    <w:p w14:paraId="0A60DBAE" w14:textId="77777777" w:rsidR="002E486A" w:rsidRDefault="002E486A">
      <w:r>
        <w:continuationSeparator/>
      </w:r>
    </w:p>
  </w:endnote>
  <w:endnote w:type="continuationNotice" w:id="1">
    <w:p w14:paraId="448A678F" w14:textId="77777777" w:rsidR="002E486A" w:rsidRDefault="002E486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7196C1" w14:textId="77777777" w:rsidR="002E486A" w:rsidRDefault="002E486A">
      <w:bookmarkStart w:id="0" w:name="_Hlk482348182"/>
      <w:bookmarkEnd w:id="0"/>
      <w:r>
        <w:separator/>
      </w:r>
    </w:p>
  </w:footnote>
  <w:footnote w:type="continuationSeparator" w:id="0">
    <w:p w14:paraId="509A240C" w14:textId="77777777" w:rsidR="002E486A" w:rsidRDefault="002E486A">
      <w:r>
        <w:continuationSeparator/>
      </w:r>
    </w:p>
  </w:footnote>
  <w:footnote w:type="continuationNotice" w:id="1">
    <w:p w14:paraId="0D182E8A" w14:textId="77777777" w:rsidR="002E486A" w:rsidRDefault="002E486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800713" w14:textId="77777777" w:rsidR="008648CF" w:rsidRDefault="008648CF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83F004" w14:textId="5EBAE9F5" w:rsidR="008648CF" w:rsidRDefault="008648CF" w:rsidP="00D96128">
    <w:pPr>
      <w:pStyle w:val="Header"/>
      <w:jc w:val="right"/>
    </w:pPr>
  </w:p>
  <w:p w14:paraId="4A9BB6FF" w14:textId="77777777" w:rsidR="008648CF" w:rsidRPr="0079502D" w:rsidRDefault="008648CF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6A6A4D" w14:textId="77777777" w:rsidR="008648CF" w:rsidRDefault="008648CF" w:rsidP="00D15EA5">
    <w:pPr>
      <w:pStyle w:val="Header"/>
      <w:tabs>
        <w:tab w:val="clear" w:pos="8562"/>
        <w:tab w:val="left" w:pos="5328"/>
      </w:tabs>
      <w:spacing w:after="1418"/>
    </w:pPr>
  </w:p>
  <w:p w14:paraId="707CD6C0" w14:textId="014CA917" w:rsidR="008648CF" w:rsidRPr="006932D7" w:rsidRDefault="008648CF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ของ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047683C" w14:textId="77777777" w:rsidR="008648CF" w:rsidRDefault="008648CF" w:rsidP="00D15EA5">
    <w:pPr>
      <w:pStyle w:val="Header"/>
    </w:pPr>
    <w:bookmarkStart w:id="2" w:name="Footer3_tbl"/>
    <w:bookmarkEnd w:id="2"/>
  </w:p>
  <w:p w14:paraId="4E76693D" w14:textId="6E8B6F19" w:rsidR="008648CF" w:rsidRPr="00C24282" w:rsidRDefault="008648CF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97A4D20"/>
    <w:multiLevelType w:val="multilevel"/>
    <w:tmpl w:val="0872565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7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2A14D48"/>
    <w:multiLevelType w:val="hybridMultilevel"/>
    <w:tmpl w:val="314EC376"/>
    <w:lvl w:ilvl="0" w:tplc="0DE8BFE4">
      <w:numFmt w:val="bullet"/>
      <w:lvlText w:val="-"/>
      <w:lvlJc w:val="left"/>
      <w:pPr>
        <w:ind w:left="720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10" w15:restartNumberingAfterBreak="0">
    <w:nsid w:val="1A933704"/>
    <w:multiLevelType w:val="multilevel"/>
    <w:tmpl w:val="8460F8B0"/>
    <w:numStyleLink w:val="GTTableBullets"/>
  </w:abstractNum>
  <w:abstractNum w:abstractNumId="11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12" w15:restartNumberingAfterBreak="0">
    <w:nsid w:val="235B21F8"/>
    <w:multiLevelType w:val="multilevel"/>
    <w:tmpl w:val="FAE6F968"/>
    <w:numStyleLink w:val="GTListBullet"/>
  </w:abstractNum>
  <w:abstractNum w:abstractNumId="13" w15:restartNumberingAfterBreak="0">
    <w:nsid w:val="24C56415"/>
    <w:multiLevelType w:val="hybridMultilevel"/>
    <w:tmpl w:val="7A14EF26"/>
    <w:lvl w:ilvl="0" w:tplc="EDEAED3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5" w15:restartNumberingAfterBreak="0">
    <w:nsid w:val="35C91C25"/>
    <w:multiLevelType w:val="multilevel"/>
    <w:tmpl w:val="98FC98AC"/>
    <w:numStyleLink w:val="GTListNumber"/>
  </w:abstractNum>
  <w:abstractNum w:abstractNumId="16" w15:restartNumberingAfterBreak="0">
    <w:nsid w:val="3BA976CF"/>
    <w:multiLevelType w:val="multilevel"/>
    <w:tmpl w:val="98FC98AC"/>
    <w:numStyleLink w:val="GTListNumber"/>
  </w:abstractNum>
  <w:abstractNum w:abstractNumId="17" w15:restartNumberingAfterBreak="0">
    <w:nsid w:val="509F24EA"/>
    <w:multiLevelType w:val="hybridMultilevel"/>
    <w:tmpl w:val="90A6C1D8"/>
    <w:lvl w:ilvl="0" w:tplc="ED8CB0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5B5B43"/>
    <w:multiLevelType w:val="hybridMultilevel"/>
    <w:tmpl w:val="CA4C6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20" w15:restartNumberingAfterBreak="0">
    <w:nsid w:val="5DDB5E6E"/>
    <w:multiLevelType w:val="multilevel"/>
    <w:tmpl w:val="FAE6F968"/>
    <w:numStyleLink w:val="GTListBullet"/>
  </w:abstractNum>
  <w:abstractNum w:abstractNumId="21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22" w15:restartNumberingAfterBreak="0">
    <w:nsid w:val="63F90929"/>
    <w:multiLevelType w:val="hybridMultilevel"/>
    <w:tmpl w:val="2A0C8A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4F5FDA"/>
    <w:multiLevelType w:val="hybridMultilevel"/>
    <w:tmpl w:val="FCEC6D24"/>
    <w:lvl w:ilvl="0" w:tplc="7C0C540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0F443A"/>
    <w:multiLevelType w:val="hybridMultilevel"/>
    <w:tmpl w:val="FA1C9C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223BF1"/>
    <w:multiLevelType w:val="multilevel"/>
    <w:tmpl w:val="B47435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F924C95"/>
    <w:multiLevelType w:val="multilevel"/>
    <w:tmpl w:val="0D561ACA"/>
    <w:numStyleLink w:val="GTNumberedHeadings"/>
  </w:abstractNum>
  <w:num w:numId="1" w16cid:durableId="838039508">
    <w:abstractNumId w:val="3"/>
  </w:num>
  <w:num w:numId="2" w16cid:durableId="93593498">
    <w:abstractNumId w:val="2"/>
  </w:num>
  <w:num w:numId="3" w16cid:durableId="1751926382">
    <w:abstractNumId w:val="1"/>
  </w:num>
  <w:num w:numId="4" w16cid:durableId="2113628823">
    <w:abstractNumId w:val="0"/>
  </w:num>
  <w:num w:numId="5" w16cid:durableId="59791180">
    <w:abstractNumId w:val="9"/>
  </w:num>
  <w:num w:numId="6" w16cid:durableId="856236558">
    <w:abstractNumId w:val="6"/>
  </w:num>
  <w:num w:numId="7" w16cid:durableId="594825817">
    <w:abstractNumId w:val="14"/>
  </w:num>
  <w:num w:numId="8" w16cid:durableId="7484579">
    <w:abstractNumId w:val="26"/>
  </w:num>
  <w:num w:numId="9" w16cid:durableId="1518543835">
    <w:abstractNumId w:val="6"/>
  </w:num>
  <w:num w:numId="10" w16cid:durableId="1008943161">
    <w:abstractNumId w:val="21"/>
  </w:num>
  <w:num w:numId="11" w16cid:durableId="1040208086">
    <w:abstractNumId w:val="19"/>
  </w:num>
  <w:num w:numId="12" w16cid:durableId="1240479481">
    <w:abstractNumId w:val="4"/>
  </w:num>
  <w:num w:numId="13" w16cid:durableId="1164472823">
    <w:abstractNumId w:val="11"/>
  </w:num>
  <w:num w:numId="14" w16cid:durableId="570890807">
    <w:abstractNumId w:val="10"/>
  </w:num>
  <w:num w:numId="15" w16cid:durableId="384180643">
    <w:abstractNumId w:val="11"/>
  </w:num>
  <w:num w:numId="16" w16cid:durableId="1182427776">
    <w:abstractNumId w:val="12"/>
  </w:num>
  <w:num w:numId="17" w16cid:durableId="1210072137">
    <w:abstractNumId w:val="15"/>
  </w:num>
  <w:num w:numId="18" w16cid:durableId="196817824">
    <w:abstractNumId w:val="21"/>
  </w:num>
  <w:num w:numId="19" w16cid:durableId="1809544386">
    <w:abstractNumId w:val="19"/>
  </w:num>
  <w:num w:numId="20" w16cid:durableId="983050708">
    <w:abstractNumId w:val="4"/>
  </w:num>
  <w:num w:numId="21" w16cid:durableId="1807701206">
    <w:abstractNumId w:val="11"/>
  </w:num>
  <w:num w:numId="22" w16cid:durableId="530921227">
    <w:abstractNumId w:val="10"/>
  </w:num>
  <w:num w:numId="23" w16cid:durableId="191918623">
    <w:abstractNumId w:val="10"/>
  </w:num>
  <w:num w:numId="24" w16cid:durableId="362287593">
    <w:abstractNumId w:val="10"/>
  </w:num>
  <w:num w:numId="25" w16cid:durableId="674915981">
    <w:abstractNumId w:val="11"/>
  </w:num>
  <w:num w:numId="26" w16cid:durableId="1038894432">
    <w:abstractNumId w:val="11"/>
  </w:num>
  <w:num w:numId="27" w16cid:durableId="2012642281">
    <w:abstractNumId w:val="11"/>
  </w:num>
  <w:num w:numId="28" w16cid:durableId="1195801298">
    <w:abstractNumId w:val="20"/>
  </w:num>
  <w:num w:numId="29" w16cid:durableId="670761269">
    <w:abstractNumId w:val="20"/>
  </w:num>
  <w:num w:numId="30" w16cid:durableId="144245407">
    <w:abstractNumId w:val="20"/>
  </w:num>
  <w:num w:numId="31" w16cid:durableId="1177693510">
    <w:abstractNumId w:val="16"/>
  </w:num>
  <w:num w:numId="32" w16cid:durableId="586966912">
    <w:abstractNumId w:val="16"/>
  </w:num>
  <w:num w:numId="33" w16cid:durableId="2023818655">
    <w:abstractNumId w:val="16"/>
  </w:num>
  <w:num w:numId="34" w16cid:durableId="901915677">
    <w:abstractNumId w:val="13"/>
  </w:num>
  <w:num w:numId="35" w16cid:durableId="2022387600">
    <w:abstractNumId w:val="25"/>
  </w:num>
  <w:num w:numId="36" w16cid:durableId="551624220">
    <w:abstractNumId w:val="5"/>
  </w:num>
  <w:num w:numId="37" w16cid:durableId="1033074063">
    <w:abstractNumId w:val="23"/>
  </w:num>
  <w:num w:numId="38" w16cid:durableId="555429974">
    <w:abstractNumId w:val="18"/>
  </w:num>
  <w:num w:numId="39" w16cid:durableId="854929101">
    <w:abstractNumId w:val="24"/>
  </w:num>
  <w:num w:numId="40" w16cid:durableId="1497726641">
    <w:abstractNumId w:val="7"/>
  </w:num>
  <w:num w:numId="41" w16cid:durableId="917713316">
    <w:abstractNumId w:val="17"/>
  </w:num>
  <w:num w:numId="42" w16cid:durableId="1037241966">
    <w:abstractNumId w:val="22"/>
  </w:num>
  <w:num w:numId="43" w16cid:durableId="1269391198">
    <w:abstractNumId w:val="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D0C"/>
    <w:rsid w:val="00004B8D"/>
    <w:rsid w:val="00004FEB"/>
    <w:rsid w:val="000067B7"/>
    <w:rsid w:val="00013B94"/>
    <w:rsid w:val="000162B0"/>
    <w:rsid w:val="00017B0B"/>
    <w:rsid w:val="00017B5B"/>
    <w:rsid w:val="000208F3"/>
    <w:rsid w:val="0002730F"/>
    <w:rsid w:val="0003023B"/>
    <w:rsid w:val="000318EF"/>
    <w:rsid w:val="00031D17"/>
    <w:rsid w:val="00044ACE"/>
    <w:rsid w:val="0004550E"/>
    <w:rsid w:val="00050AE5"/>
    <w:rsid w:val="00050E6A"/>
    <w:rsid w:val="00052614"/>
    <w:rsid w:val="00054866"/>
    <w:rsid w:val="00055556"/>
    <w:rsid w:val="00055CAD"/>
    <w:rsid w:val="00055D8A"/>
    <w:rsid w:val="00065698"/>
    <w:rsid w:val="00067A2B"/>
    <w:rsid w:val="0007010D"/>
    <w:rsid w:val="000720BD"/>
    <w:rsid w:val="000723F7"/>
    <w:rsid w:val="0007244B"/>
    <w:rsid w:val="00073AC9"/>
    <w:rsid w:val="00074485"/>
    <w:rsid w:val="00075976"/>
    <w:rsid w:val="00076543"/>
    <w:rsid w:val="00080552"/>
    <w:rsid w:val="00080DA1"/>
    <w:rsid w:val="00081C49"/>
    <w:rsid w:val="000828F1"/>
    <w:rsid w:val="00082F59"/>
    <w:rsid w:val="0008433E"/>
    <w:rsid w:val="00084DB3"/>
    <w:rsid w:val="000875D8"/>
    <w:rsid w:val="00090BA3"/>
    <w:rsid w:val="00090ECF"/>
    <w:rsid w:val="00094333"/>
    <w:rsid w:val="00095FDF"/>
    <w:rsid w:val="00097839"/>
    <w:rsid w:val="00097FAB"/>
    <w:rsid w:val="000A314E"/>
    <w:rsid w:val="000A3FD5"/>
    <w:rsid w:val="000A4DBA"/>
    <w:rsid w:val="000A5800"/>
    <w:rsid w:val="000A6824"/>
    <w:rsid w:val="000B0FBC"/>
    <w:rsid w:val="000B19BC"/>
    <w:rsid w:val="000B1DC4"/>
    <w:rsid w:val="000B3ACC"/>
    <w:rsid w:val="000B54F4"/>
    <w:rsid w:val="000B65E3"/>
    <w:rsid w:val="000B7090"/>
    <w:rsid w:val="000C2481"/>
    <w:rsid w:val="000C4A3C"/>
    <w:rsid w:val="000C62F0"/>
    <w:rsid w:val="000C6C1D"/>
    <w:rsid w:val="000C7F41"/>
    <w:rsid w:val="000D19CF"/>
    <w:rsid w:val="000D1AFB"/>
    <w:rsid w:val="000D3A62"/>
    <w:rsid w:val="000D4962"/>
    <w:rsid w:val="000D5C37"/>
    <w:rsid w:val="000D69B7"/>
    <w:rsid w:val="000E3D15"/>
    <w:rsid w:val="000E52CE"/>
    <w:rsid w:val="000F183D"/>
    <w:rsid w:val="000F2FA8"/>
    <w:rsid w:val="000F3AAB"/>
    <w:rsid w:val="000F4416"/>
    <w:rsid w:val="000F5D82"/>
    <w:rsid w:val="000F6E25"/>
    <w:rsid w:val="000F6FA1"/>
    <w:rsid w:val="001011DF"/>
    <w:rsid w:val="001057DA"/>
    <w:rsid w:val="001061F4"/>
    <w:rsid w:val="00111B45"/>
    <w:rsid w:val="001126F9"/>
    <w:rsid w:val="00112B69"/>
    <w:rsid w:val="00115946"/>
    <w:rsid w:val="001226B8"/>
    <w:rsid w:val="00125EA8"/>
    <w:rsid w:val="00130552"/>
    <w:rsid w:val="001316D3"/>
    <w:rsid w:val="00131EDB"/>
    <w:rsid w:val="001328A3"/>
    <w:rsid w:val="00134AF1"/>
    <w:rsid w:val="00142624"/>
    <w:rsid w:val="00142760"/>
    <w:rsid w:val="00142E5B"/>
    <w:rsid w:val="0014613C"/>
    <w:rsid w:val="00151994"/>
    <w:rsid w:val="00154DD2"/>
    <w:rsid w:val="001554CD"/>
    <w:rsid w:val="00155A91"/>
    <w:rsid w:val="00156193"/>
    <w:rsid w:val="001613E2"/>
    <w:rsid w:val="00163924"/>
    <w:rsid w:val="0016459D"/>
    <w:rsid w:val="00165914"/>
    <w:rsid w:val="00166B42"/>
    <w:rsid w:val="00166F73"/>
    <w:rsid w:val="00167017"/>
    <w:rsid w:val="0016775F"/>
    <w:rsid w:val="00170C13"/>
    <w:rsid w:val="001740F6"/>
    <w:rsid w:val="00174822"/>
    <w:rsid w:val="00176B93"/>
    <w:rsid w:val="0017723D"/>
    <w:rsid w:val="00181B72"/>
    <w:rsid w:val="00182F9F"/>
    <w:rsid w:val="00186016"/>
    <w:rsid w:val="0019210D"/>
    <w:rsid w:val="001950D2"/>
    <w:rsid w:val="001967EB"/>
    <w:rsid w:val="001A3B07"/>
    <w:rsid w:val="001A3BFB"/>
    <w:rsid w:val="001A3C20"/>
    <w:rsid w:val="001A5764"/>
    <w:rsid w:val="001A6288"/>
    <w:rsid w:val="001A7F21"/>
    <w:rsid w:val="001B198C"/>
    <w:rsid w:val="001B1B59"/>
    <w:rsid w:val="001B4277"/>
    <w:rsid w:val="001B7388"/>
    <w:rsid w:val="001B7D5C"/>
    <w:rsid w:val="001C154B"/>
    <w:rsid w:val="001C2873"/>
    <w:rsid w:val="001C56E8"/>
    <w:rsid w:val="001C6C92"/>
    <w:rsid w:val="001D074C"/>
    <w:rsid w:val="001D2302"/>
    <w:rsid w:val="001D2B03"/>
    <w:rsid w:val="001D4479"/>
    <w:rsid w:val="001D644B"/>
    <w:rsid w:val="001D71F5"/>
    <w:rsid w:val="001D7BB3"/>
    <w:rsid w:val="001E027F"/>
    <w:rsid w:val="001E12A6"/>
    <w:rsid w:val="001E498F"/>
    <w:rsid w:val="001F56D4"/>
    <w:rsid w:val="00204F1D"/>
    <w:rsid w:val="00207490"/>
    <w:rsid w:val="002175DE"/>
    <w:rsid w:val="00220929"/>
    <w:rsid w:val="00221125"/>
    <w:rsid w:val="00222F3B"/>
    <w:rsid w:val="0022518C"/>
    <w:rsid w:val="00227E19"/>
    <w:rsid w:val="00230E9F"/>
    <w:rsid w:val="00231DBE"/>
    <w:rsid w:val="00233567"/>
    <w:rsid w:val="00237A7E"/>
    <w:rsid w:val="00241F16"/>
    <w:rsid w:val="00244C14"/>
    <w:rsid w:val="002452FA"/>
    <w:rsid w:val="00247969"/>
    <w:rsid w:val="00251959"/>
    <w:rsid w:val="00261590"/>
    <w:rsid w:val="0026182A"/>
    <w:rsid w:val="00263366"/>
    <w:rsid w:val="00267190"/>
    <w:rsid w:val="00276A66"/>
    <w:rsid w:val="0027784F"/>
    <w:rsid w:val="00277EBE"/>
    <w:rsid w:val="00280100"/>
    <w:rsid w:val="002838FB"/>
    <w:rsid w:val="00285249"/>
    <w:rsid w:val="0028567E"/>
    <w:rsid w:val="00290083"/>
    <w:rsid w:val="0029313E"/>
    <w:rsid w:val="002939D9"/>
    <w:rsid w:val="002A1FFF"/>
    <w:rsid w:val="002A252E"/>
    <w:rsid w:val="002B0BF8"/>
    <w:rsid w:val="002B1398"/>
    <w:rsid w:val="002B4215"/>
    <w:rsid w:val="002B4412"/>
    <w:rsid w:val="002B55A6"/>
    <w:rsid w:val="002B5A4A"/>
    <w:rsid w:val="002B7BDB"/>
    <w:rsid w:val="002C448B"/>
    <w:rsid w:val="002C5F4E"/>
    <w:rsid w:val="002C623D"/>
    <w:rsid w:val="002D25E6"/>
    <w:rsid w:val="002D2F4A"/>
    <w:rsid w:val="002D40FF"/>
    <w:rsid w:val="002D411E"/>
    <w:rsid w:val="002D5A0F"/>
    <w:rsid w:val="002D6E25"/>
    <w:rsid w:val="002E02F4"/>
    <w:rsid w:val="002E1A87"/>
    <w:rsid w:val="002E41E9"/>
    <w:rsid w:val="002E484F"/>
    <w:rsid w:val="002E486A"/>
    <w:rsid w:val="002E4BE7"/>
    <w:rsid w:val="002E7F1E"/>
    <w:rsid w:val="002F17AA"/>
    <w:rsid w:val="002F1C98"/>
    <w:rsid w:val="002F1DF9"/>
    <w:rsid w:val="002F2DEB"/>
    <w:rsid w:val="002F3903"/>
    <w:rsid w:val="002F4A52"/>
    <w:rsid w:val="002F5C7E"/>
    <w:rsid w:val="002F731F"/>
    <w:rsid w:val="002F7D90"/>
    <w:rsid w:val="0030026A"/>
    <w:rsid w:val="003012EF"/>
    <w:rsid w:val="0030347B"/>
    <w:rsid w:val="00305173"/>
    <w:rsid w:val="003074CE"/>
    <w:rsid w:val="00313631"/>
    <w:rsid w:val="00321A76"/>
    <w:rsid w:val="00324C75"/>
    <w:rsid w:val="00326925"/>
    <w:rsid w:val="003304A5"/>
    <w:rsid w:val="00335860"/>
    <w:rsid w:val="00335E5B"/>
    <w:rsid w:val="0034097F"/>
    <w:rsid w:val="00340C69"/>
    <w:rsid w:val="0034149A"/>
    <w:rsid w:val="00341F73"/>
    <w:rsid w:val="00342105"/>
    <w:rsid w:val="00344FA8"/>
    <w:rsid w:val="00347127"/>
    <w:rsid w:val="0035136E"/>
    <w:rsid w:val="0035392D"/>
    <w:rsid w:val="00354F5D"/>
    <w:rsid w:val="00356BCE"/>
    <w:rsid w:val="00356D32"/>
    <w:rsid w:val="00357C26"/>
    <w:rsid w:val="00361391"/>
    <w:rsid w:val="003622DC"/>
    <w:rsid w:val="00363BA3"/>
    <w:rsid w:val="00365ECE"/>
    <w:rsid w:val="003664CE"/>
    <w:rsid w:val="0036664C"/>
    <w:rsid w:val="00366CE7"/>
    <w:rsid w:val="00367BB5"/>
    <w:rsid w:val="003710B7"/>
    <w:rsid w:val="003744DA"/>
    <w:rsid w:val="00376BEC"/>
    <w:rsid w:val="00377A0B"/>
    <w:rsid w:val="00380583"/>
    <w:rsid w:val="003825C7"/>
    <w:rsid w:val="00383E6D"/>
    <w:rsid w:val="00384904"/>
    <w:rsid w:val="00392E05"/>
    <w:rsid w:val="003A2BF0"/>
    <w:rsid w:val="003A46D5"/>
    <w:rsid w:val="003A5A12"/>
    <w:rsid w:val="003A5A1C"/>
    <w:rsid w:val="003A63D4"/>
    <w:rsid w:val="003A78E3"/>
    <w:rsid w:val="003A7D86"/>
    <w:rsid w:val="003B1DCE"/>
    <w:rsid w:val="003B4956"/>
    <w:rsid w:val="003B4CCD"/>
    <w:rsid w:val="003B4DED"/>
    <w:rsid w:val="003B7D49"/>
    <w:rsid w:val="003C08B4"/>
    <w:rsid w:val="003C0EC1"/>
    <w:rsid w:val="003C12C5"/>
    <w:rsid w:val="003C27EF"/>
    <w:rsid w:val="003C2D61"/>
    <w:rsid w:val="003C32E9"/>
    <w:rsid w:val="003C3898"/>
    <w:rsid w:val="003D2605"/>
    <w:rsid w:val="003D27E9"/>
    <w:rsid w:val="003D64D6"/>
    <w:rsid w:val="003D6EAB"/>
    <w:rsid w:val="003D7BE9"/>
    <w:rsid w:val="003E034A"/>
    <w:rsid w:val="003E3E21"/>
    <w:rsid w:val="003E65BA"/>
    <w:rsid w:val="003E7AEC"/>
    <w:rsid w:val="003F1162"/>
    <w:rsid w:val="003F1A9A"/>
    <w:rsid w:val="003F1F55"/>
    <w:rsid w:val="003F37A9"/>
    <w:rsid w:val="003F4AF5"/>
    <w:rsid w:val="003F5A96"/>
    <w:rsid w:val="00401E42"/>
    <w:rsid w:val="00401E4E"/>
    <w:rsid w:val="004051C0"/>
    <w:rsid w:val="00406525"/>
    <w:rsid w:val="00415593"/>
    <w:rsid w:val="00415F8A"/>
    <w:rsid w:val="00416281"/>
    <w:rsid w:val="0042218F"/>
    <w:rsid w:val="00422353"/>
    <w:rsid w:val="00426915"/>
    <w:rsid w:val="004276A5"/>
    <w:rsid w:val="00432015"/>
    <w:rsid w:val="00432060"/>
    <w:rsid w:val="00433F63"/>
    <w:rsid w:val="00434991"/>
    <w:rsid w:val="0043500A"/>
    <w:rsid w:val="00435788"/>
    <w:rsid w:val="004359E6"/>
    <w:rsid w:val="00436CFC"/>
    <w:rsid w:val="00443CE3"/>
    <w:rsid w:val="00444A4D"/>
    <w:rsid w:val="00452E7B"/>
    <w:rsid w:val="00454406"/>
    <w:rsid w:val="004546FA"/>
    <w:rsid w:val="0045520C"/>
    <w:rsid w:val="00456AA5"/>
    <w:rsid w:val="00456EA9"/>
    <w:rsid w:val="00462BCB"/>
    <w:rsid w:val="00463364"/>
    <w:rsid w:val="00464A28"/>
    <w:rsid w:val="00466EC7"/>
    <w:rsid w:val="004678A5"/>
    <w:rsid w:val="00471E09"/>
    <w:rsid w:val="00472884"/>
    <w:rsid w:val="00474058"/>
    <w:rsid w:val="004765FD"/>
    <w:rsid w:val="00481FE7"/>
    <w:rsid w:val="0048532C"/>
    <w:rsid w:val="00487E39"/>
    <w:rsid w:val="00490A39"/>
    <w:rsid w:val="0049103F"/>
    <w:rsid w:val="004A078E"/>
    <w:rsid w:val="004A0DFE"/>
    <w:rsid w:val="004A13CB"/>
    <w:rsid w:val="004A25E3"/>
    <w:rsid w:val="004A3C62"/>
    <w:rsid w:val="004B0D8B"/>
    <w:rsid w:val="004B1896"/>
    <w:rsid w:val="004B327D"/>
    <w:rsid w:val="004B6604"/>
    <w:rsid w:val="004C0971"/>
    <w:rsid w:val="004C0C25"/>
    <w:rsid w:val="004C2111"/>
    <w:rsid w:val="004C3777"/>
    <w:rsid w:val="004C732E"/>
    <w:rsid w:val="004D0FD8"/>
    <w:rsid w:val="004D20AE"/>
    <w:rsid w:val="004D3578"/>
    <w:rsid w:val="004D4A92"/>
    <w:rsid w:val="004D4F62"/>
    <w:rsid w:val="004D6145"/>
    <w:rsid w:val="004D6208"/>
    <w:rsid w:val="004D6B75"/>
    <w:rsid w:val="004E5BDD"/>
    <w:rsid w:val="004E7E52"/>
    <w:rsid w:val="004F1A16"/>
    <w:rsid w:val="004F207F"/>
    <w:rsid w:val="004F2D14"/>
    <w:rsid w:val="004F3686"/>
    <w:rsid w:val="004F41E5"/>
    <w:rsid w:val="004F5D14"/>
    <w:rsid w:val="004F5D91"/>
    <w:rsid w:val="004F69AB"/>
    <w:rsid w:val="005005EA"/>
    <w:rsid w:val="00504DD1"/>
    <w:rsid w:val="005070FA"/>
    <w:rsid w:val="00510EAE"/>
    <w:rsid w:val="00511C6B"/>
    <w:rsid w:val="00513FCC"/>
    <w:rsid w:val="00515F98"/>
    <w:rsid w:val="005171EC"/>
    <w:rsid w:val="0052186A"/>
    <w:rsid w:val="00522DCC"/>
    <w:rsid w:val="00523FEC"/>
    <w:rsid w:val="00524582"/>
    <w:rsid w:val="005321DA"/>
    <w:rsid w:val="00535A8E"/>
    <w:rsid w:val="005403A2"/>
    <w:rsid w:val="005405B2"/>
    <w:rsid w:val="00543422"/>
    <w:rsid w:val="005448A0"/>
    <w:rsid w:val="00545178"/>
    <w:rsid w:val="0054641F"/>
    <w:rsid w:val="00547004"/>
    <w:rsid w:val="00547541"/>
    <w:rsid w:val="0054756D"/>
    <w:rsid w:val="00551365"/>
    <w:rsid w:val="0055142D"/>
    <w:rsid w:val="00561C03"/>
    <w:rsid w:val="005627FF"/>
    <w:rsid w:val="0056449C"/>
    <w:rsid w:val="00567224"/>
    <w:rsid w:val="00567CCD"/>
    <w:rsid w:val="00574202"/>
    <w:rsid w:val="0057777D"/>
    <w:rsid w:val="00577D61"/>
    <w:rsid w:val="005822AC"/>
    <w:rsid w:val="00582E7B"/>
    <w:rsid w:val="00591F0D"/>
    <w:rsid w:val="00592605"/>
    <w:rsid w:val="00592634"/>
    <w:rsid w:val="00593522"/>
    <w:rsid w:val="00594DA2"/>
    <w:rsid w:val="005A29D0"/>
    <w:rsid w:val="005A2C5B"/>
    <w:rsid w:val="005A3806"/>
    <w:rsid w:val="005B0321"/>
    <w:rsid w:val="005B134D"/>
    <w:rsid w:val="005B1823"/>
    <w:rsid w:val="005B21A9"/>
    <w:rsid w:val="005B405A"/>
    <w:rsid w:val="005B6DA4"/>
    <w:rsid w:val="005C1117"/>
    <w:rsid w:val="005C164D"/>
    <w:rsid w:val="005C2CCB"/>
    <w:rsid w:val="005C6479"/>
    <w:rsid w:val="005C69FD"/>
    <w:rsid w:val="005D22B4"/>
    <w:rsid w:val="005D45F8"/>
    <w:rsid w:val="005D6EA3"/>
    <w:rsid w:val="005D7025"/>
    <w:rsid w:val="005E2D67"/>
    <w:rsid w:val="005E5578"/>
    <w:rsid w:val="005F378D"/>
    <w:rsid w:val="005F3EA8"/>
    <w:rsid w:val="005F4D62"/>
    <w:rsid w:val="005F7439"/>
    <w:rsid w:val="0060114C"/>
    <w:rsid w:val="006014C1"/>
    <w:rsid w:val="00610ED7"/>
    <w:rsid w:val="00620B41"/>
    <w:rsid w:val="00620CE3"/>
    <w:rsid w:val="00621086"/>
    <w:rsid w:val="00625045"/>
    <w:rsid w:val="00626A9C"/>
    <w:rsid w:val="00630040"/>
    <w:rsid w:val="0063328D"/>
    <w:rsid w:val="00634D49"/>
    <w:rsid w:val="006365A1"/>
    <w:rsid w:val="00636AA2"/>
    <w:rsid w:val="006419D0"/>
    <w:rsid w:val="00643B6B"/>
    <w:rsid w:val="00644015"/>
    <w:rsid w:val="00650A49"/>
    <w:rsid w:val="006527BC"/>
    <w:rsid w:val="006531A8"/>
    <w:rsid w:val="006536C5"/>
    <w:rsid w:val="00653B85"/>
    <w:rsid w:val="00653C32"/>
    <w:rsid w:val="006546DA"/>
    <w:rsid w:val="00660D3C"/>
    <w:rsid w:val="006621E3"/>
    <w:rsid w:val="00665356"/>
    <w:rsid w:val="00666764"/>
    <w:rsid w:val="0066694B"/>
    <w:rsid w:val="00667585"/>
    <w:rsid w:val="00667DB6"/>
    <w:rsid w:val="006705F8"/>
    <w:rsid w:val="006726F7"/>
    <w:rsid w:val="00673FB0"/>
    <w:rsid w:val="0067409F"/>
    <w:rsid w:val="006771E8"/>
    <w:rsid w:val="00677C01"/>
    <w:rsid w:val="00680EF1"/>
    <w:rsid w:val="00683168"/>
    <w:rsid w:val="00683934"/>
    <w:rsid w:val="00683CC7"/>
    <w:rsid w:val="0068523F"/>
    <w:rsid w:val="00692CA5"/>
    <w:rsid w:val="006932D7"/>
    <w:rsid w:val="006940AA"/>
    <w:rsid w:val="00696C42"/>
    <w:rsid w:val="006A2909"/>
    <w:rsid w:val="006A3B2F"/>
    <w:rsid w:val="006A4184"/>
    <w:rsid w:val="006A6581"/>
    <w:rsid w:val="006A7AA9"/>
    <w:rsid w:val="006B06A2"/>
    <w:rsid w:val="006B216E"/>
    <w:rsid w:val="006B31DC"/>
    <w:rsid w:val="006B722D"/>
    <w:rsid w:val="006C03B9"/>
    <w:rsid w:val="006C16C9"/>
    <w:rsid w:val="006C3D37"/>
    <w:rsid w:val="006C5747"/>
    <w:rsid w:val="006C6376"/>
    <w:rsid w:val="006C7751"/>
    <w:rsid w:val="006D03D0"/>
    <w:rsid w:val="006D0D43"/>
    <w:rsid w:val="006D0E11"/>
    <w:rsid w:val="006D13DA"/>
    <w:rsid w:val="006D1BD8"/>
    <w:rsid w:val="006D418A"/>
    <w:rsid w:val="006D6FF5"/>
    <w:rsid w:val="006E09F9"/>
    <w:rsid w:val="006E2948"/>
    <w:rsid w:val="006E4B39"/>
    <w:rsid w:val="006E5BE4"/>
    <w:rsid w:val="006F0871"/>
    <w:rsid w:val="006F16DA"/>
    <w:rsid w:val="006F1B19"/>
    <w:rsid w:val="006F29ED"/>
    <w:rsid w:val="006F3D53"/>
    <w:rsid w:val="006F465A"/>
    <w:rsid w:val="006F4F77"/>
    <w:rsid w:val="006F53EE"/>
    <w:rsid w:val="006F709A"/>
    <w:rsid w:val="007000DF"/>
    <w:rsid w:val="0070147C"/>
    <w:rsid w:val="007014D2"/>
    <w:rsid w:val="00701F7E"/>
    <w:rsid w:val="007064E7"/>
    <w:rsid w:val="007123A2"/>
    <w:rsid w:val="00713528"/>
    <w:rsid w:val="00714FD6"/>
    <w:rsid w:val="007175B8"/>
    <w:rsid w:val="00722F42"/>
    <w:rsid w:val="007265F7"/>
    <w:rsid w:val="00730413"/>
    <w:rsid w:val="00731894"/>
    <w:rsid w:val="00731F2F"/>
    <w:rsid w:val="00734885"/>
    <w:rsid w:val="00735923"/>
    <w:rsid w:val="00735D23"/>
    <w:rsid w:val="00737A59"/>
    <w:rsid w:val="00746796"/>
    <w:rsid w:val="00746D91"/>
    <w:rsid w:val="007472BC"/>
    <w:rsid w:val="00747C66"/>
    <w:rsid w:val="00755038"/>
    <w:rsid w:val="0075598A"/>
    <w:rsid w:val="00756686"/>
    <w:rsid w:val="00760461"/>
    <w:rsid w:val="00761813"/>
    <w:rsid w:val="007620F4"/>
    <w:rsid w:val="00762601"/>
    <w:rsid w:val="00766CF5"/>
    <w:rsid w:val="0076716D"/>
    <w:rsid w:val="00767313"/>
    <w:rsid w:val="00771B85"/>
    <w:rsid w:val="00772168"/>
    <w:rsid w:val="00772A00"/>
    <w:rsid w:val="00773EC6"/>
    <w:rsid w:val="00775DA6"/>
    <w:rsid w:val="00775DFD"/>
    <w:rsid w:val="00776732"/>
    <w:rsid w:val="00780E71"/>
    <w:rsid w:val="0078170A"/>
    <w:rsid w:val="00784099"/>
    <w:rsid w:val="0078771A"/>
    <w:rsid w:val="00790956"/>
    <w:rsid w:val="00790ACC"/>
    <w:rsid w:val="00794CFF"/>
    <w:rsid w:val="0079502D"/>
    <w:rsid w:val="00796E78"/>
    <w:rsid w:val="007A0755"/>
    <w:rsid w:val="007A28CA"/>
    <w:rsid w:val="007A31D9"/>
    <w:rsid w:val="007A6180"/>
    <w:rsid w:val="007A73CD"/>
    <w:rsid w:val="007A74F9"/>
    <w:rsid w:val="007A7B73"/>
    <w:rsid w:val="007B212E"/>
    <w:rsid w:val="007B2CB0"/>
    <w:rsid w:val="007B4932"/>
    <w:rsid w:val="007B60E7"/>
    <w:rsid w:val="007C0513"/>
    <w:rsid w:val="007C22FD"/>
    <w:rsid w:val="007C6354"/>
    <w:rsid w:val="007C6F43"/>
    <w:rsid w:val="007C7770"/>
    <w:rsid w:val="007D41A1"/>
    <w:rsid w:val="007D4914"/>
    <w:rsid w:val="007D7687"/>
    <w:rsid w:val="007E7799"/>
    <w:rsid w:val="007F192D"/>
    <w:rsid w:val="007F2896"/>
    <w:rsid w:val="007F5056"/>
    <w:rsid w:val="007F7141"/>
    <w:rsid w:val="007F767A"/>
    <w:rsid w:val="007F76AC"/>
    <w:rsid w:val="008033D0"/>
    <w:rsid w:val="00803598"/>
    <w:rsid w:val="00803FB6"/>
    <w:rsid w:val="008059EF"/>
    <w:rsid w:val="00806118"/>
    <w:rsid w:val="00806FFC"/>
    <w:rsid w:val="00810238"/>
    <w:rsid w:val="008114C8"/>
    <w:rsid w:val="008128F7"/>
    <w:rsid w:val="00812938"/>
    <w:rsid w:val="00812F9F"/>
    <w:rsid w:val="0081651C"/>
    <w:rsid w:val="00823E1C"/>
    <w:rsid w:val="0082581C"/>
    <w:rsid w:val="00827B71"/>
    <w:rsid w:val="00830DAC"/>
    <w:rsid w:val="0083134C"/>
    <w:rsid w:val="00832F51"/>
    <w:rsid w:val="00833D4B"/>
    <w:rsid w:val="008367AC"/>
    <w:rsid w:val="008368DF"/>
    <w:rsid w:val="00836E9B"/>
    <w:rsid w:val="008373F1"/>
    <w:rsid w:val="00837B54"/>
    <w:rsid w:val="00843100"/>
    <w:rsid w:val="00847054"/>
    <w:rsid w:val="00847419"/>
    <w:rsid w:val="00850F25"/>
    <w:rsid w:val="00852543"/>
    <w:rsid w:val="00852722"/>
    <w:rsid w:val="008534AA"/>
    <w:rsid w:val="008541C2"/>
    <w:rsid w:val="008648CF"/>
    <w:rsid w:val="0086494C"/>
    <w:rsid w:val="00865CC0"/>
    <w:rsid w:val="0086695A"/>
    <w:rsid w:val="00866C70"/>
    <w:rsid w:val="00870038"/>
    <w:rsid w:val="00870D49"/>
    <w:rsid w:val="008719C2"/>
    <w:rsid w:val="00873D4E"/>
    <w:rsid w:val="00877383"/>
    <w:rsid w:val="0088046D"/>
    <w:rsid w:val="00881DBE"/>
    <w:rsid w:val="008845BC"/>
    <w:rsid w:val="00884701"/>
    <w:rsid w:val="00884FF7"/>
    <w:rsid w:val="008855AA"/>
    <w:rsid w:val="00890476"/>
    <w:rsid w:val="008906AC"/>
    <w:rsid w:val="008909CF"/>
    <w:rsid w:val="0089168D"/>
    <w:rsid w:val="00894ACE"/>
    <w:rsid w:val="00894F5C"/>
    <w:rsid w:val="008975EE"/>
    <w:rsid w:val="00897A35"/>
    <w:rsid w:val="008A11A2"/>
    <w:rsid w:val="008A1F2A"/>
    <w:rsid w:val="008A27AB"/>
    <w:rsid w:val="008A3206"/>
    <w:rsid w:val="008A769F"/>
    <w:rsid w:val="008B047A"/>
    <w:rsid w:val="008B19D9"/>
    <w:rsid w:val="008B1F4B"/>
    <w:rsid w:val="008B1FD3"/>
    <w:rsid w:val="008B204B"/>
    <w:rsid w:val="008B4D16"/>
    <w:rsid w:val="008B5E38"/>
    <w:rsid w:val="008C2486"/>
    <w:rsid w:val="008C4156"/>
    <w:rsid w:val="008C49AE"/>
    <w:rsid w:val="008C59F7"/>
    <w:rsid w:val="008D114A"/>
    <w:rsid w:val="008D31B8"/>
    <w:rsid w:val="008D4620"/>
    <w:rsid w:val="008E3140"/>
    <w:rsid w:val="008E3D94"/>
    <w:rsid w:val="008E486A"/>
    <w:rsid w:val="008E7687"/>
    <w:rsid w:val="008F0E3C"/>
    <w:rsid w:val="008F11FA"/>
    <w:rsid w:val="008F33AE"/>
    <w:rsid w:val="008F4ACA"/>
    <w:rsid w:val="008F4D06"/>
    <w:rsid w:val="008F6E70"/>
    <w:rsid w:val="00903342"/>
    <w:rsid w:val="00906ACE"/>
    <w:rsid w:val="00910090"/>
    <w:rsid w:val="00912F98"/>
    <w:rsid w:val="0091643A"/>
    <w:rsid w:val="009166E1"/>
    <w:rsid w:val="00916F7F"/>
    <w:rsid w:val="00917FBB"/>
    <w:rsid w:val="009219CA"/>
    <w:rsid w:val="009223D3"/>
    <w:rsid w:val="00926149"/>
    <w:rsid w:val="00931D7A"/>
    <w:rsid w:val="009359B0"/>
    <w:rsid w:val="00935D8D"/>
    <w:rsid w:val="009372E3"/>
    <w:rsid w:val="00942FE8"/>
    <w:rsid w:val="00946169"/>
    <w:rsid w:val="009530DE"/>
    <w:rsid w:val="00957E70"/>
    <w:rsid w:val="00960CCA"/>
    <w:rsid w:val="00963CBE"/>
    <w:rsid w:val="0096449C"/>
    <w:rsid w:val="00966689"/>
    <w:rsid w:val="00970DAB"/>
    <w:rsid w:val="00971DAB"/>
    <w:rsid w:val="00972405"/>
    <w:rsid w:val="00972827"/>
    <w:rsid w:val="00973059"/>
    <w:rsid w:val="0097321D"/>
    <w:rsid w:val="00973827"/>
    <w:rsid w:val="00974D05"/>
    <w:rsid w:val="00974FF6"/>
    <w:rsid w:val="009826DF"/>
    <w:rsid w:val="00985CBC"/>
    <w:rsid w:val="00986385"/>
    <w:rsid w:val="0098778F"/>
    <w:rsid w:val="009919C7"/>
    <w:rsid w:val="00992531"/>
    <w:rsid w:val="00995CD5"/>
    <w:rsid w:val="00997C4B"/>
    <w:rsid w:val="009A1787"/>
    <w:rsid w:val="009A3632"/>
    <w:rsid w:val="009A4DB6"/>
    <w:rsid w:val="009A4F5A"/>
    <w:rsid w:val="009A73BE"/>
    <w:rsid w:val="009B1F44"/>
    <w:rsid w:val="009B3F83"/>
    <w:rsid w:val="009B43B6"/>
    <w:rsid w:val="009B4573"/>
    <w:rsid w:val="009B5079"/>
    <w:rsid w:val="009B5EC6"/>
    <w:rsid w:val="009B798F"/>
    <w:rsid w:val="009C002A"/>
    <w:rsid w:val="009D0A96"/>
    <w:rsid w:val="009D3C23"/>
    <w:rsid w:val="009D769A"/>
    <w:rsid w:val="009E278C"/>
    <w:rsid w:val="009E3599"/>
    <w:rsid w:val="009E448A"/>
    <w:rsid w:val="009E6222"/>
    <w:rsid w:val="009E62AD"/>
    <w:rsid w:val="009F191F"/>
    <w:rsid w:val="009F25F9"/>
    <w:rsid w:val="009F4DAF"/>
    <w:rsid w:val="009F50F9"/>
    <w:rsid w:val="009F6EDC"/>
    <w:rsid w:val="00A006E5"/>
    <w:rsid w:val="00A00B65"/>
    <w:rsid w:val="00A00E4A"/>
    <w:rsid w:val="00A018BA"/>
    <w:rsid w:val="00A035CE"/>
    <w:rsid w:val="00A0416D"/>
    <w:rsid w:val="00A04643"/>
    <w:rsid w:val="00A0537F"/>
    <w:rsid w:val="00A05B55"/>
    <w:rsid w:val="00A0602E"/>
    <w:rsid w:val="00A06C1F"/>
    <w:rsid w:val="00A073EB"/>
    <w:rsid w:val="00A078D8"/>
    <w:rsid w:val="00A07FFA"/>
    <w:rsid w:val="00A11A63"/>
    <w:rsid w:val="00A11FB4"/>
    <w:rsid w:val="00A145D3"/>
    <w:rsid w:val="00A1550B"/>
    <w:rsid w:val="00A16AFE"/>
    <w:rsid w:val="00A21134"/>
    <w:rsid w:val="00A2461A"/>
    <w:rsid w:val="00A30D5D"/>
    <w:rsid w:val="00A35782"/>
    <w:rsid w:val="00A357F5"/>
    <w:rsid w:val="00A362F9"/>
    <w:rsid w:val="00A36991"/>
    <w:rsid w:val="00A434C6"/>
    <w:rsid w:val="00A43EE6"/>
    <w:rsid w:val="00A443D6"/>
    <w:rsid w:val="00A4585A"/>
    <w:rsid w:val="00A57A92"/>
    <w:rsid w:val="00A60F49"/>
    <w:rsid w:val="00A61E15"/>
    <w:rsid w:val="00A6359D"/>
    <w:rsid w:val="00A63E66"/>
    <w:rsid w:val="00A66F91"/>
    <w:rsid w:val="00A70229"/>
    <w:rsid w:val="00A747CB"/>
    <w:rsid w:val="00A82B93"/>
    <w:rsid w:val="00A833B7"/>
    <w:rsid w:val="00A843B7"/>
    <w:rsid w:val="00A84CF3"/>
    <w:rsid w:val="00A85CC0"/>
    <w:rsid w:val="00A867F7"/>
    <w:rsid w:val="00A877F8"/>
    <w:rsid w:val="00A900CB"/>
    <w:rsid w:val="00A918D1"/>
    <w:rsid w:val="00A92D79"/>
    <w:rsid w:val="00A93A9A"/>
    <w:rsid w:val="00A947CB"/>
    <w:rsid w:val="00AA0520"/>
    <w:rsid w:val="00AA1715"/>
    <w:rsid w:val="00AA219C"/>
    <w:rsid w:val="00AA37E4"/>
    <w:rsid w:val="00AA5C16"/>
    <w:rsid w:val="00AB1178"/>
    <w:rsid w:val="00AB1F31"/>
    <w:rsid w:val="00AB3A65"/>
    <w:rsid w:val="00AB690D"/>
    <w:rsid w:val="00AC087C"/>
    <w:rsid w:val="00AC107E"/>
    <w:rsid w:val="00AC2C30"/>
    <w:rsid w:val="00AC31D4"/>
    <w:rsid w:val="00AC3B56"/>
    <w:rsid w:val="00AC3D97"/>
    <w:rsid w:val="00AC4110"/>
    <w:rsid w:val="00AC56FB"/>
    <w:rsid w:val="00AC571C"/>
    <w:rsid w:val="00AC6067"/>
    <w:rsid w:val="00AC6098"/>
    <w:rsid w:val="00AC6853"/>
    <w:rsid w:val="00AD0038"/>
    <w:rsid w:val="00AD3B26"/>
    <w:rsid w:val="00AD3BA9"/>
    <w:rsid w:val="00AD3E95"/>
    <w:rsid w:val="00AD5934"/>
    <w:rsid w:val="00AD5E86"/>
    <w:rsid w:val="00AE022B"/>
    <w:rsid w:val="00AE026E"/>
    <w:rsid w:val="00AE25E4"/>
    <w:rsid w:val="00AE2BF6"/>
    <w:rsid w:val="00AE3370"/>
    <w:rsid w:val="00AE64CA"/>
    <w:rsid w:val="00AF0E0D"/>
    <w:rsid w:val="00AF194D"/>
    <w:rsid w:val="00AF3283"/>
    <w:rsid w:val="00AF7092"/>
    <w:rsid w:val="00AF7B6C"/>
    <w:rsid w:val="00B109B7"/>
    <w:rsid w:val="00B12733"/>
    <w:rsid w:val="00B12DF9"/>
    <w:rsid w:val="00B1324D"/>
    <w:rsid w:val="00B14090"/>
    <w:rsid w:val="00B1491C"/>
    <w:rsid w:val="00B157E2"/>
    <w:rsid w:val="00B2140C"/>
    <w:rsid w:val="00B224A9"/>
    <w:rsid w:val="00B24A45"/>
    <w:rsid w:val="00B25B92"/>
    <w:rsid w:val="00B26948"/>
    <w:rsid w:val="00B2694B"/>
    <w:rsid w:val="00B275A2"/>
    <w:rsid w:val="00B33692"/>
    <w:rsid w:val="00B34D51"/>
    <w:rsid w:val="00B34DA0"/>
    <w:rsid w:val="00B36A0E"/>
    <w:rsid w:val="00B36BA1"/>
    <w:rsid w:val="00B37183"/>
    <w:rsid w:val="00B40AE0"/>
    <w:rsid w:val="00B40D67"/>
    <w:rsid w:val="00B41947"/>
    <w:rsid w:val="00B43C45"/>
    <w:rsid w:val="00B4692D"/>
    <w:rsid w:val="00B50AE1"/>
    <w:rsid w:val="00B51183"/>
    <w:rsid w:val="00B52633"/>
    <w:rsid w:val="00B52791"/>
    <w:rsid w:val="00B54790"/>
    <w:rsid w:val="00B55D15"/>
    <w:rsid w:val="00B55EE8"/>
    <w:rsid w:val="00B56989"/>
    <w:rsid w:val="00B56E6C"/>
    <w:rsid w:val="00B60DD1"/>
    <w:rsid w:val="00B61593"/>
    <w:rsid w:val="00B63B97"/>
    <w:rsid w:val="00B63D0E"/>
    <w:rsid w:val="00B65C6A"/>
    <w:rsid w:val="00B67151"/>
    <w:rsid w:val="00B702B8"/>
    <w:rsid w:val="00B7100F"/>
    <w:rsid w:val="00B71EE7"/>
    <w:rsid w:val="00B7776A"/>
    <w:rsid w:val="00B82AA8"/>
    <w:rsid w:val="00B83039"/>
    <w:rsid w:val="00B832D5"/>
    <w:rsid w:val="00B86FB7"/>
    <w:rsid w:val="00B87E9A"/>
    <w:rsid w:val="00B9072B"/>
    <w:rsid w:val="00B91ECB"/>
    <w:rsid w:val="00B93C0E"/>
    <w:rsid w:val="00B96432"/>
    <w:rsid w:val="00BA5B00"/>
    <w:rsid w:val="00BB1A07"/>
    <w:rsid w:val="00BB3D94"/>
    <w:rsid w:val="00BB45F2"/>
    <w:rsid w:val="00BB6DAD"/>
    <w:rsid w:val="00BB7346"/>
    <w:rsid w:val="00BC1555"/>
    <w:rsid w:val="00BC597E"/>
    <w:rsid w:val="00BC60A9"/>
    <w:rsid w:val="00BC6FBF"/>
    <w:rsid w:val="00BD1465"/>
    <w:rsid w:val="00BD1B7B"/>
    <w:rsid w:val="00BD3513"/>
    <w:rsid w:val="00BD5FC0"/>
    <w:rsid w:val="00BE0445"/>
    <w:rsid w:val="00BE0C8A"/>
    <w:rsid w:val="00BE0F58"/>
    <w:rsid w:val="00BE334D"/>
    <w:rsid w:val="00BE4988"/>
    <w:rsid w:val="00BE5F37"/>
    <w:rsid w:val="00BE7F63"/>
    <w:rsid w:val="00BF11B8"/>
    <w:rsid w:val="00BF1C24"/>
    <w:rsid w:val="00BF5E73"/>
    <w:rsid w:val="00BF7BAF"/>
    <w:rsid w:val="00C01513"/>
    <w:rsid w:val="00C04691"/>
    <w:rsid w:val="00C060A9"/>
    <w:rsid w:val="00C068E4"/>
    <w:rsid w:val="00C06939"/>
    <w:rsid w:val="00C15638"/>
    <w:rsid w:val="00C173BF"/>
    <w:rsid w:val="00C21E3B"/>
    <w:rsid w:val="00C24282"/>
    <w:rsid w:val="00C3462C"/>
    <w:rsid w:val="00C35B1A"/>
    <w:rsid w:val="00C41C7D"/>
    <w:rsid w:val="00C42552"/>
    <w:rsid w:val="00C46EE7"/>
    <w:rsid w:val="00C47DA3"/>
    <w:rsid w:val="00C5137B"/>
    <w:rsid w:val="00C60F68"/>
    <w:rsid w:val="00C63023"/>
    <w:rsid w:val="00C63583"/>
    <w:rsid w:val="00C63743"/>
    <w:rsid w:val="00C64605"/>
    <w:rsid w:val="00C65A90"/>
    <w:rsid w:val="00C65C75"/>
    <w:rsid w:val="00C66936"/>
    <w:rsid w:val="00C70192"/>
    <w:rsid w:val="00C71B48"/>
    <w:rsid w:val="00C72C4F"/>
    <w:rsid w:val="00C76C6C"/>
    <w:rsid w:val="00C80EC5"/>
    <w:rsid w:val="00C85669"/>
    <w:rsid w:val="00C86132"/>
    <w:rsid w:val="00C86BB9"/>
    <w:rsid w:val="00C8772C"/>
    <w:rsid w:val="00C951C6"/>
    <w:rsid w:val="00C9590D"/>
    <w:rsid w:val="00CA19F9"/>
    <w:rsid w:val="00CA43FD"/>
    <w:rsid w:val="00CA53F3"/>
    <w:rsid w:val="00CA5B1D"/>
    <w:rsid w:val="00CB18EB"/>
    <w:rsid w:val="00CB335B"/>
    <w:rsid w:val="00CB409D"/>
    <w:rsid w:val="00CB441E"/>
    <w:rsid w:val="00CB7781"/>
    <w:rsid w:val="00CB7C59"/>
    <w:rsid w:val="00CC1481"/>
    <w:rsid w:val="00CC35DE"/>
    <w:rsid w:val="00CC38A4"/>
    <w:rsid w:val="00CC39D2"/>
    <w:rsid w:val="00CC4528"/>
    <w:rsid w:val="00CC6602"/>
    <w:rsid w:val="00CC66EC"/>
    <w:rsid w:val="00CC67E6"/>
    <w:rsid w:val="00CC72E9"/>
    <w:rsid w:val="00CD1AFF"/>
    <w:rsid w:val="00CD25C2"/>
    <w:rsid w:val="00CD4C15"/>
    <w:rsid w:val="00CD4D4E"/>
    <w:rsid w:val="00CE24E5"/>
    <w:rsid w:val="00CE2FF7"/>
    <w:rsid w:val="00CE3402"/>
    <w:rsid w:val="00CE41DB"/>
    <w:rsid w:val="00CE487D"/>
    <w:rsid w:val="00CE4D96"/>
    <w:rsid w:val="00CF1EA0"/>
    <w:rsid w:val="00CF580F"/>
    <w:rsid w:val="00CF68F1"/>
    <w:rsid w:val="00CF6AEB"/>
    <w:rsid w:val="00D00A6F"/>
    <w:rsid w:val="00D011CD"/>
    <w:rsid w:val="00D078C4"/>
    <w:rsid w:val="00D107C9"/>
    <w:rsid w:val="00D12A59"/>
    <w:rsid w:val="00D150EC"/>
    <w:rsid w:val="00D15EA5"/>
    <w:rsid w:val="00D17227"/>
    <w:rsid w:val="00D2100B"/>
    <w:rsid w:val="00D22738"/>
    <w:rsid w:val="00D24220"/>
    <w:rsid w:val="00D268B0"/>
    <w:rsid w:val="00D279B4"/>
    <w:rsid w:val="00D30420"/>
    <w:rsid w:val="00D3089E"/>
    <w:rsid w:val="00D31D7A"/>
    <w:rsid w:val="00D31E96"/>
    <w:rsid w:val="00D32E57"/>
    <w:rsid w:val="00D33E60"/>
    <w:rsid w:val="00D36C8D"/>
    <w:rsid w:val="00D4001D"/>
    <w:rsid w:val="00D460E7"/>
    <w:rsid w:val="00D52C3D"/>
    <w:rsid w:val="00D52C83"/>
    <w:rsid w:val="00D533CC"/>
    <w:rsid w:val="00D615DC"/>
    <w:rsid w:val="00D6197A"/>
    <w:rsid w:val="00D63ABC"/>
    <w:rsid w:val="00D63B73"/>
    <w:rsid w:val="00D63D4A"/>
    <w:rsid w:val="00D643B7"/>
    <w:rsid w:val="00D64F0D"/>
    <w:rsid w:val="00D65332"/>
    <w:rsid w:val="00D66566"/>
    <w:rsid w:val="00D675F1"/>
    <w:rsid w:val="00D70780"/>
    <w:rsid w:val="00D73B96"/>
    <w:rsid w:val="00D7501B"/>
    <w:rsid w:val="00D76615"/>
    <w:rsid w:val="00D7722B"/>
    <w:rsid w:val="00D77853"/>
    <w:rsid w:val="00D80807"/>
    <w:rsid w:val="00D80C8B"/>
    <w:rsid w:val="00D864AC"/>
    <w:rsid w:val="00D86917"/>
    <w:rsid w:val="00D917F7"/>
    <w:rsid w:val="00D92F9A"/>
    <w:rsid w:val="00D9427D"/>
    <w:rsid w:val="00D96128"/>
    <w:rsid w:val="00DA2A00"/>
    <w:rsid w:val="00DA36EE"/>
    <w:rsid w:val="00DA407F"/>
    <w:rsid w:val="00DA452E"/>
    <w:rsid w:val="00DA5114"/>
    <w:rsid w:val="00DA5128"/>
    <w:rsid w:val="00DB161D"/>
    <w:rsid w:val="00DB308D"/>
    <w:rsid w:val="00DB5F40"/>
    <w:rsid w:val="00DC1D7C"/>
    <w:rsid w:val="00DC3A93"/>
    <w:rsid w:val="00DC5923"/>
    <w:rsid w:val="00DC63DB"/>
    <w:rsid w:val="00DD1E47"/>
    <w:rsid w:val="00DD23DD"/>
    <w:rsid w:val="00DD2572"/>
    <w:rsid w:val="00DD3326"/>
    <w:rsid w:val="00DD4C1A"/>
    <w:rsid w:val="00DD61A9"/>
    <w:rsid w:val="00DD6EF1"/>
    <w:rsid w:val="00DE21F6"/>
    <w:rsid w:val="00DE364C"/>
    <w:rsid w:val="00DE4958"/>
    <w:rsid w:val="00DE4F2C"/>
    <w:rsid w:val="00DE579F"/>
    <w:rsid w:val="00DF445D"/>
    <w:rsid w:val="00DF6C1B"/>
    <w:rsid w:val="00DF7268"/>
    <w:rsid w:val="00DF7B0B"/>
    <w:rsid w:val="00DF7E8B"/>
    <w:rsid w:val="00E00158"/>
    <w:rsid w:val="00E04361"/>
    <w:rsid w:val="00E064FD"/>
    <w:rsid w:val="00E1053A"/>
    <w:rsid w:val="00E10D91"/>
    <w:rsid w:val="00E13654"/>
    <w:rsid w:val="00E14A62"/>
    <w:rsid w:val="00E15D3B"/>
    <w:rsid w:val="00E16418"/>
    <w:rsid w:val="00E165EE"/>
    <w:rsid w:val="00E20E9B"/>
    <w:rsid w:val="00E21E28"/>
    <w:rsid w:val="00E26AF3"/>
    <w:rsid w:val="00E276E0"/>
    <w:rsid w:val="00E314EA"/>
    <w:rsid w:val="00E31908"/>
    <w:rsid w:val="00E331D8"/>
    <w:rsid w:val="00E33FDA"/>
    <w:rsid w:val="00E34158"/>
    <w:rsid w:val="00E34632"/>
    <w:rsid w:val="00E406D5"/>
    <w:rsid w:val="00E41C4A"/>
    <w:rsid w:val="00E4627C"/>
    <w:rsid w:val="00E46BCD"/>
    <w:rsid w:val="00E46CDA"/>
    <w:rsid w:val="00E523CF"/>
    <w:rsid w:val="00E56701"/>
    <w:rsid w:val="00E61CA4"/>
    <w:rsid w:val="00E62754"/>
    <w:rsid w:val="00E64D2D"/>
    <w:rsid w:val="00E7599E"/>
    <w:rsid w:val="00E75B0F"/>
    <w:rsid w:val="00E8544C"/>
    <w:rsid w:val="00E86B53"/>
    <w:rsid w:val="00E86F4B"/>
    <w:rsid w:val="00E904DB"/>
    <w:rsid w:val="00E9110B"/>
    <w:rsid w:val="00E91D43"/>
    <w:rsid w:val="00EA063F"/>
    <w:rsid w:val="00EA1182"/>
    <w:rsid w:val="00EA2B6F"/>
    <w:rsid w:val="00EA3933"/>
    <w:rsid w:val="00EA4881"/>
    <w:rsid w:val="00EA4B56"/>
    <w:rsid w:val="00EB00A2"/>
    <w:rsid w:val="00EB0DDD"/>
    <w:rsid w:val="00EB3478"/>
    <w:rsid w:val="00EB4B39"/>
    <w:rsid w:val="00EB5111"/>
    <w:rsid w:val="00EB5853"/>
    <w:rsid w:val="00EB5C70"/>
    <w:rsid w:val="00EB6FE3"/>
    <w:rsid w:val="00EC023F"/>
    <w:rsid w:val="00EC21F6"/>
    <w:rsid w:val="00EC53D0"/>
    <w:rsid w:val="00ED2359"/>
    <w:rsid w:val="00EE0F65"/>
    <w:rsid w:val="00EE44DA"/>
    <w:rsid w:val="00EE479D"/>
    <w:rsid w:val="00EE59BD"/>
    <w:rsid w:val="00EF0A66"/>
    <w:rsid w:val="00EF0E7F"/>
    <w:rsid w:val="00EF190C"/>
    <w:rsid w:val="00F01358"/>
    <w:rsid w:val="00F02EF7"/>
    <w:rsid w:val="00F031EF"/>
    <w:rsid w:val="00F0440E"/>
    <w:rsid w:val="00F04519"/>
    <w:rsid w:val="00F06E1A"/>
    <w:rsid w:val="00F1093B"/>
    <w:rsid w:val="00F12AC0"/>
    <w:rsid w:val="00F144E0"/>
    <w:rsid w:val="00F147C9"/>
    <w:rsid w:val="00F16F9F"/>
    <w:rsid w:val="00F23945"/>
    <w:rsid w:val="00F246A1"/>
    <w:rsid w:val="00F30087"/>
    <w:rsid w:val="00F3617C"/>
    <w:rsid w:val="00F37917"/>
    <w:rsid w:val="00F42E57"/>
    <w:rsid w:val="00F43364"/>
    <w:rsid w:val="00F43D66"/>
    <w:rsid w:val="00F50A04"/>
    <w:rsid w:val="00F5123E"/>
    <w:rsid w:val="00F54C7C"/>
    <w:rsid w:val="00F5513E"/>
    <w:rsid w:val="00F63F3F"/>
    <w:rsid w:val="00F66FA5"/>
    <w:rsid w:val="00F71678"/>
    <w:rsid w:val="00F730E3"/>
    <w:rsid w:val="00F755E9"/>
    <w:rsid w:val="00F75F03"/>
    <w:rsid w:val="00F769F9"/>
    <w:rsid w:val="00F87736"/>
    <w:rsid w:val="00F909CD"/>
    <w:rsid w:val="00F965F7"/>
    <w:rsid w:val="00F96B66"/>
    <w:rsid w:val="00F974D1"/>
    <w:rsid w:val="00FA121E"/>
    <w:rsid w:val="00FA16E0"/>
    <w:rsid w:val="00FA1C4C"/>
    <w:rsid w:val="00FA2E0E"/>
    <w:rsid w:val="00FA2E42"/>
    <w:rsid w:val="00FA3183"/>
    <w:rsid w:val="00FA580F"/>
    <w:rsid w:val="00FA7113"/>
    <w:rsid w:val="00FB0295"/>
    <w:rsid w:val="00FB035C"/>
    <w:rsid w:val="00FB525C"/>
    <w:rsid w:val="00FB5A39"/>
    <w:rsid w:val="00FB71BD"/>
    <w:rsid w:val="00FC204F"/>
    <w:rsid w:val="00FC2D50"/>
    <w:rsid w:val="00FC4397"/>
    <w:rsid w:val="00FC499D"/>
    <w:rsid w:val="00FC4A12"/>
    <w:rsid w:val="00FC643B"/>
    <w:rsid w:val="00FD05AD"/>
    <w:rsid w:val="00FD0666"/>
    <w:rsid w:val="00FD7295"/>
    <w:rsid w:val="00FE2187"/>
    <w:rsid w:val="00FE320C"/>
    <w:rsid w:val="00FE4D1D"/>
    <w:rsid w:val="00FE53D1"/>
    <w:rsid w:val="00FE6BFD"/>
    <w:rsid w:val="00FF0A2B"/>
    <w:rsid w:val="00FF7691"/>
    <w:rsid w:val="00FF7895"/>
    <w:rsid w:val="00FF7D53"/>
    <w:rsid w:val="0AE87361"/>
    <w:rsid w:val="0DB5231F"/>
    <w:rsid w:val="4D2B52A7"/>
    <w:rsid w:val="53920300"/>
    <w:rsid w:val="53B605E6"/>
    <w:rsid w:val="56FF21C9"/>
    <w:rsid w:val="59510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F50FBCA"/>
  <w15:docId w15:val="{B5A0C597-B5ED-4A74-BC3D-BB4F0DB18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16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17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16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17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17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16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qFormat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numbering" w:customStyle="1" w:styleId="GTParagraphBullet1">
    <w:name w:val="GT Paragraph Bullet1"/>
    <w:uiPriority w:val="99"/>
    <w:rsid w:val="00FC643B"/>
  </w:style>
  <w:style w:type="paragraph" w:customStyle="1" w:styleId="CM2">
    <w:name w:val="CM2"/>
    <w:basedOn w:val="Normal"/>
    <w:next w:val="Normal"/>
    <w:uiPriority w:val="99"/>
    <w:rsid w:val="00FA7113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EucrosiaUPC"/>
      <w:sz w:val="24"/>
      <w:szCs w:val="24"/>
      <w:lang w:val="en-US" w:bidi="th-TH"/>
    </w:rPr>
  </w:style>
  <w:style w:type="character" w:customStyle="1" w:styleId="eop">
    <w:name w:val="eop"/>
    <w:basedOn w:val="DefaultParagraphFont"/>
    <w:rsid w:val="00CC66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90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979FB67D1F74D922D49AD560C6773" ma:contentTypeVersion="12" ma:contentTypeDescription="Create a new document." ma:contentTypeScope="" ma:versionID="c5861659d6e8662a4a8c959ac8b5fae5">
  <xsd:schema xmlns:xsd="http://www.w3.org/2001/XMLSchema" xmlns:xs="http://www.w3.org/2001/XMLSchema" xmlns:p="http://schemas.microsoft.com/office/2006/metadata/properties" xmlns:ns2="ec0ec48b-1e62-4ddc-947b-36e9c5812612" targetNamespace="http://schemas.microsoft.com/office/2006/metadata/properties" ma:root="true" ma:fieldsID="6c785f585d0d7df6d231ee51f697978b" ns2:_="">
    <xsd:import namespace="ec0ec48b-1e62-4ddc-947b-36e9c58126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0ec48b-1e62-4ddc-947b-36e9c58126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35ABF8F-0387-45D5-8DE3-D47212CF51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c0ec48b-1e62-4ddc-947b-36e9c58126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B268EE4-BF8F-461D-92A9-910D1BBD322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3D22F49-3FF1-4BC8-A191-7291BF491AB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97</TotalTime>
  <Pages>5</Pages>
  <Words>1441</Words>
  <Characters>8214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9636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Pornarin Jarudech</cp:lastModifiedBy>
  <cp:revision>68</cp:revision>
  <cp:lastPrinted>2025-02-27T12:30:00Z</cp:lastPrinted>
  <dcterms:created xsi:type="dcterms:W3CDTF">2023-02-17T07:02:00Z</dcterms:created>
  <dcterms:modified xsi:type="dcterms:W3CDTF">2025-02-28T10:57:00Z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0x010100C4E979FB67D1F74D922D49AD560C6773</vt:lpwstr>
  </property>
  <property fmtid="{D5CDD505-2E9C-101B-9397-08002B2CF9AE}" pid="4" name="TemplateUrl">
    <vt:lpwstr/>
  </property>
  <property fmtid="{D5CDD505-2E9C-101B-9397-08002B2CF9AE}" pid="5" name="Order">
    <vt:r8>8000</vt:r8>
  </property>
  <property fmtid="{D5CDD505-2E9C-101B-9397-08002B2CF9AE}" pid="6" name="ComplianceAssetId">
    <vt:lpwstr/>
  </property>
  <property fmtid="{D5CDD505-2E9C-101B-9397-08002B2CF9AE}" pid="7" name="xd_Signature">
    <vt:bool>false</vt:bool>
  </property>
  <property fmtid="{D5CDD505-2E9C-101B-9397-08002B2CF9AE}" pid="8" name="xd_ProgID">
    <vt:lpwstr/>
  </property>
  <property fmtid="{D5CDD505-2E9C-101B-9397-08002B2CF9AE}" pid="9" name="_ExtendedDescription">
    <vt:lpwstr/>
  </property>
  <property fmtid="{D5CDD505-2E9C-101B-9397-08002B2CF9AE}" pid="10" name="GrammarlyDocumentId">
    <vt:lpwstr>de6096eb73b03315c6ded32c8f7578731f5f7464772fcd325d752dc6087915f1</vt:lpwstr>
  </property>
</Properties>
</file>